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268C919F"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205A78">
              <w:t>18.1</w:t>
            </w:r>
            <w:r w:rsidR="00ED1938">
              <w:t>2</w:t>
            </w:r>
            <w:r w:rsidR="00205A78">
              <w:t>.0</w:t>
            </w:r>
            <w:r w:rsidRPr="00B02A0B">
              <w:t xml:space="preserve"> </w:t>
            </w:r>
            <w:r w:rsidRPr="00B02A0B">
              <w:rPr>
                <w:sz w:val="32"/>
              </w:rPr>
              <w:t>(</w:t>
            </w:r>
            <w:r w:rsidR="00205A78">
              <w:rPr>
                <w:sz w:val="32"/>
              </w:rPr>
              <w:t>2025-</w:t>
            </w:r>
            <w:r w:rsidR="00ED1938">
              <w:rPr>
                <w:sz w:val="32"/>
              </w:rPr>
              <w:t>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43959115" w:rsidR="004F0988" w:rsidRPr="00B02A0B" w:rsidRDefault="005C310B" w:rsidP="005C310B">
            <w:pPr>
              <w:pStyle w:val="ZT"/>
              <w:framePr w:wrap="auto" w:hAnchor="text" w:yAlign="inline"/>
              <w:rPr>
                <w:i/>
                <w:sz w:val="28"/>
              </w:rPr>
            </w:pPr>
            <w:r w:rsidRPr="00B02A0B">
              <w:t>(</w:t>
            </w:r>
            <w:r w:rsidRPr="00B02A0B">
              <w:rPr>
                <w:rStyle w:val="ZGSM"/>
              </w:rPr>
              <w:t>Release 1</w:t>
            </w:r>
            <w:r w:rsidR="00145079">
              <w:rPr>
                <w:rStyle w:val="ZGSM"/>
              </w:rPr>
              <w:t>8</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29A1E585" w:rsidR="00E16509" w:rsidRPr="00B02A0B" w:rsidRDefault="00E16509" w:rsidP="00133525">
            <w:pPr>
              <w:pStyle w:val="FP"/>
              <w:jc w:val="center"/>
              <w:rPr>
                <w:noProof/>
                <w:sz w:val="18"/>
              </w:rPr>
            </w:pPr>
            <w:r w:rsidRPr="00B02A0B">
              <w:rPr>
                <w:noProof/>
                <w:sz w:val="18"/>
              </w:rPr>
              <w:t xml:space="preserve">© </w:t>
            </w:r>
            <w:r w:rsidR="00200F35" w:rsidRPr="00B02A0B">
              <w:rPr>
                <w:noProof/>
                <w:sz w:val="18"/>
              </w:rPr>
              <w:t>202</w:t>
            </w:r>
            <w:r w:rsidR="00200F35">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309E0FEA" w14:textId="4C6D7E55" w:rsidR="00F97F40" w:rsidRDefault="004D3578">
      <w:pPr>
        <w:pStyle w:val="TOC1"/>
        <w:rPr>
          <w:rFonts w:asciiTheme="minorHAnsi" w:eastAsiaTheme="minorEastAsia" w:hAnsiTheme="minorHAnsi" w:cstheme="minorBidi"/>
          <w:noProof/>
          <w:kern w:val="2"/>
          <w:sz w:val="24"/>
          <w:szCs w:val="24"/>
          <w:lang w:eastAsia="en-GB"/>
          <w14:ligatures w14:val="standardContextual"/>
        </w:rPr>
      </w:pPr>
      <w:r w:rsidRPr="00B02A0B">
        <w:fldChar w:fldCharType="begin" w:fldLock="1"/>
      </w:r>
      <w:r w:rsidRPr="00B02A0B">
        <w:instrText xml:space="preserve"> TOC \o "1-9" </w:instrText>
      </w:r>
      <w:r w:rsidRPr="00B02A0B">
        <w:fldChar w:fldCharType="separate"/>
      </w:r>
      <w:r w:rsidR="00F97F40">
        <w:rPr>
          <w:noProof/>
        </w:rPr>
        <w:t>Foreword</w:t>
      </w:r>
      <w:r w:rsidR="00F97F40">
        <w:rPr>
          <w:noProof/>
        </w:rPr>
        <w:tab/>
      </w:r>
      <w:r w:rsidR="00F97F40">
        <w:rPr>
          <w:noProof/>
        </w:rPr>
        <w:fldChar w:fldCharType="begin"/>
      </w:r>
      <w:r w:rsidR="00F97F40">
        <w:rPr>
          <w:noProof/>
        </w:rPr>
        <w:instrText xml:space="preserve"> PAGEREF _Toc218717154 \h </w:instrText>
      </w:r>
      <w:r w:rsidR="00F97F40">
        <w:rPr>
          <w:noProof/>
        </w:rPr>
      </w:r>
      <w:r w:rsidR="00F97F40">
        <w:rPr>
          <w:noProof/>
        </w:rPr>
        <w:fldChar w:fldCharType="separate"/>
      </w:r>
      <w:r w:rsidR="00F97F40">
        <w:rPr>
          <w:noProof/>
        </w:rPr>
        <w:t>26</w:t>
      </w:r>
      <w:r w:rsidR="00F97F40">
        <w:rPr>
          <w:noProof/>
        </w:rPr>
        <w:fldChar w:fldCharType="end"/>
      </w:r>
    </w:p>
    <w:p w14:paraId="3AD54845" w14:textId="4D0474C2"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_Toc218717155 \h </w:instrText>
      </w:r>
      <w:r>
        <w:rPr>
          <w:noProof/>
        </w:rPr>
      </w:r>
      <w:r>
        <w:rPr>
          <w:noProof/>
        </w:rPr>
        <w:fldChar w:fldCharType="separate"/>
      </w:r>
      <w:r>
        <w:rPr>
          <w:noProof/>
        </w:rPr>
        <w:t>28</w:t>
      </w:r>
      <w:r>
        <w:rPr>
          <w:noProof/>
        </w:rPr>
        <w:fldChar w:fldCharType="end"/>
      </w:r>
    </w:p>
    <w:p w14:paraId="234244C0" w14:textId="11E6CD79"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_Toc218717156 \h </w:instrText>
      </w:r>
      <w:r>
        <w:rPr>
          <w:noProof/>
        </w:rPr>
      </w:r>
      <w:r>
        <w:rPr>
          <w:noProof/>
        </w:rPr>
        <w:fldChar w:fldCharType="separate"/>
      </w:r>
      <w:r>
        <w:rPr>
          <w:noProof/>
        </w:rPr>
        <w:t>28</w:t>
      </w:r>
      <w:r>
        <w:rPr>
          <w:noProof/>
        </w:rPr>
        <w:fldChar w:fldCharType="end"/>
      </w:r>
    </w:p>
    <w:p w14:paraId="405450BE" w14:textId="58AFD3E5"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_Toc218717157 \h </w:instrText>
      </w:r>
      <w:r>
        <w:rPr>
          <w:noProof/>
        </w:rPr>
      </w:r>
      <w:r>
        <w:rPr>
          <w:noProof/>
        </w:rPr>
        <w:fldChar w:fldCharType="separate"/>
      </w:r>
      <w:r>
        <w:rPr>
          <w:noProof/>
        </w:rPr>
        <w:t>31</w:t>
      </w:r>
      <w:r>
        <w:rPr>
          <w:noProof/>
        </w:rPr>
        <w:fldChar w:fldCharType="end"/>
      </w:r>
    </w:p>
    <w:p w14:paraId="7DAA5E70" w14:textId="1D23F46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_Toc218717158 \h </w:instrText>
      </w:r>
      <w:r>
        <w:rPr>
          <w:noProof/>
        </w:rPr>
      </w:r>
      <w:r>
        <w:rPr>
          <w:noProof/>
        </w:rPr>
        <w:fldChar w:fldCharType="separate"/>
      </w:r>
      <w:r>
        <w:rPr>
          <w:noProof/>
        </w:rPr>
        <w:t>31</w:t>
      </w:r>
      <w:r>
        <w:rPr>
          <w:noProof/>
        </w:rPr>
        <w:fldChar w:fldCharType="end"/>
      </w:r>
    </w:p>
    <w:p w14:paraId="0BF5F197" w14:textId="5291EEA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_Toc218717159 \h </w:instrText>
      </w:r>
      <w:r>
        <w:rPr>
          <w:noProof/>
        </w:rPr>
      </w:r>
      <w:r>
        <w:rPr>
          <w:noProof/>
        </w:rPr>
        <w:fldChar w:fldCharType="separate"/>
      </w:r>
      <w:r>
        <w:rPr>
          <w:noProof/>
        </w:rPr>
        <w:t>33</w:t>
      </w:r>
      <w:r>
        <w:rPr>
          <w:noProof/>
        </w:rPr>
        <w:fldChar w:fldCharType="end"/>
      </w:r>
    </w:p>
    <w:p w14:paraId="7541EDEB" w14:textId="5C081036"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_Toc218717160 \h </w:instrText>
      </w:r>
      <w:r>
        <w:rPr>
          <w:noProof/>
        </w:rPr>
      </w:r>
      <w:r>
        <w:rPr>
          <w:noProof/>
        </w:rPr>
        <w:fldChar w:fldCharType="separate"/>
      </w:r>
      <w:r>
        <w:rPr>
          <w:noProof/>
        </w:rPr>
        <w:t>34</w:t>
      </w:r>
      <w:r>
        <w:rPr>
          <w:noProof/>
        </w:rPr>
        <w:fldChar w:fldCharType="end"/>
      </w:r>
    </w:p>
    <w:p w14:paraId="7D5135D2" w14:textId="6A92A7A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MCData overview</w:t>
      </w:r>
      <w:r>
        <w:rPr>
          <w:noProof/>
        </w:rPr>
        <w:tab/>
      </w:r>
      <w:r>
        <w:rPr>
          <w:noProof/>
        </w:rPr>
        <w:fldChar w:fldCharType="begin"/>
      </w:r>
      <w:r>
        <w:rPr>
          <w:noProof/>
        </w:rPr>
        <w:instrText xml:space="preserve"> PAGEREF _Toc218717161 \h </w:instrText>
      </w:r>
      <w:r>
        <w:rPr>
          <w:noProof/>
        </w:rPr>
      </w:r>
      <w:r>
        <w:rPr>
          <w:noProof/>
        </w:rPr>
        <w:fldChar w:fldCharType="separate"/>
      </w:r>
      <w:r>
        <w:rPr>
          <w:noProof/>
        </w:rPr>
        <w:t>34</w:t>
      </w:r>
      <w:r>
        <w:rPr>
          <w:noProof/>
        </w:rPr>
        <w:fldChar w:fldCharType="end"/>
      </w:r>
    </w:p>
    <w:p w14:paraId="2F8AB765" w14:textId="12796B4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Identity, URI and address assignments</w:t>
      </w:r>
      <w:r>
        <w:rPr>
          <w:noProof/>
        </w:rPr>
        <w:tab/>
      </w:r>
      <w:r>
        <w:rPr>
          <w:noProof/>
        </w:rPr>
        <w:fldChar w:fldCharType="begin"/>
      </w:r>
      <w:r>
        <w:rPr>
          <w:noProof/>
        </w:rPr>
        <w:instrText xml:space="preserve"> PAGEREF _Toc218717162 \h </w:instrText>
      </w:r>
      <w:r>
        <w:rPr>
          <w:noProof/>
        </w:rPr>
      </w:r>
      <w:r>
        <w:rPr>
          <w:noProof/>
        </w:rPr>
        <w:fldChar w:fldCharType="separate"/>
      </w:r>
      <w:r>
        <w:rPr>
          <w:noProof/>
        </w:rPr>
        <w:t>35</w:t>
      </w:r>
      <w:r>
        <w:rPr>
          <w:noProof/>
        </w:rPr>
        <w:fldChar w:fldCharType="end"/>
      </w:r>
    </w:p>
    <w:p w14:paraId="77AA6C23" w14:textId="061765F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Public Service identities</w:t>
      </w:r>
      <w:r>
        <w:rPr>
          <w:noProof/>
        </w:rPr>
        <w:tab/>
      </w:r>
      <w:r>
        <w:rPr>
          <w:noProof/>
        </w:rPr>
        <w:fldChar w:fldCharType="begin"/>
      </w:r>
      <w:r>
        <w:rPr>
          <w:noProof/>
        </w:rPr>
        <w:instrText xml:space="preserve"> PAGEREF _Toc218717163 \h </w:instrText>
      </w:r>
      <w:r>
        <w:rPr>
          <w:noProof/>
        </w:rPr>
      </w:r>
      <w:r>
        <w:rPr>
          <w:noProof/>
        </w:rPr>
        <w:fldChar w:fldCharType="separate"/>
      </w:r>
      <w:r>
        <w:rPr>
          <w:noProof/>
        </w:rPr>
        <w:t>35</w:t>
      </w:r>
      <w:r>
        <w:rPr>
          <w:noProof/>
        </w:rPr>
        <w:fldChar w:fldCharType="end"/>
      </w:r>
    </w:p>
    <w:p w14:paraId="600381BC" w14:textId="0669B67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MCData session identity</w:t>
      </w:r>
      <w:r>
        <w:rPr>
          <w:noProof/>
        </w:rPr>
        <w:tab/>
      </w:r>
      <w:r>
        <w:rPr>
          <w:noProof/>
        </w:rPr>
        <w:fldChar w:fldCharType="begin"/>
      </w:r>
      <w:r>
        <w:rPr>
          <w:noProof/>
        </w:rPr>
        <w:instrText xml:space="preserve"> PAGEREF _Toc218717164 \h </w:instrText>
      </w:r>
      <w:r>
        <w:rPr>
          <w:noProof/>
        </w:rPr>
      </w:r>
      <w:r>
        <w:rPr>
          <w:noProof/>
        </w:rPr>
        <w:fldChar w:fldCharType="separate"/>
      </w:r>
      <w:r>
        <w:rPr>
          <w:noProof/>
        </w:rPr>
        <w:t>35</w:t>
      </w:r>
      <w:r>
        <w:rPr>
          <w:noProof/>
        </w:rPr>
        <w:fldChar w:fldCharType="end"/>
      </w:r>
    </w:p>
    <w:p w14:paraId="0194EF6E" w14:textId="2AE7E95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r>
      <w:r>
        <w:rPr>
          <w:noProof/>
        </w:rPr>
        <w:instrText xml:space="preserve"> PAGEREF _Toc218717165 \h </w:instrText>
      </w:r>
      <w:r>
        <w:rPr>
          <w:noProof/>
        </w:rPr>
      </w:r>
      <w:r>
        <w:rPr>
          <w:noProof/>
        </w:rPr>
        <w:fldChar w:fldCharType="separate"/>
      </w:r>
      <w:r>
        <w:rPr>
          <w:noProof/>
        </w:rPr>
        <w:t>36</w:t>
      </w:r>
      <w:r>
        <w:rPr>
          <w:noProof/>
        </w:rPr>
        <w:fldChar w:fldCharType="end"/>
      </w:r>
    </w:p>
    <w:p w14:paraId="49B1F22D" w14:textId="77525F9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Pre-established sessions</w:t>
      </w:r>
      <w:r>
        <w:rPr>
          <w:noProof/>
        </w:rPr>
        <w:tab/>
      </w:r>
      <w:r>
        <w:rPr>
          <w:noProof/>
        </w:rPr>
        <w:fldChar w:fldCharType="begin"/>
      </w:r>
      <w:r>
        <w:rPr>
          <w:noProof/>
        </w:rPr>
        <w:instrText xml:space="preserve"> PAGEREF _Toc218717166 \h </w:instrText>
      </w:r>
      <w:r>
        <w:rPr>
          <w:noProof/>
        </w:rPr>
      </w:r>
      <w:r>
        <w:rPr>
          <w:noProof/>
        </w:rPr>
        <w:fldChar w:fldCharType="separate"/>
      </w:r>
      <w:r>
        <w:rPr>
          <w:noProof/>
        </w:rPr>
        <w:t>36</w:t>
      </w:r>
      <w:r>
        <w:rPr>
          <w:noProof/>
        </w:rPr>
        <w:fldChar w:fldCharType="end"/>
      </w:r>
    </w:p>
    <w:p w14:paraId="4AA4906D" w14:textId="4C84859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Emergency Alerts</w:t>
      </w:r>
      <w:r>
        <w:rPr>
          <w:noProof/>
        </w:rPr>
        <w:tab/>
      </w:r>
      <w:r>
        <w:rPr>
          <w:noProof/>
        </w:rPr>
        <w:fldChar w:fldCharType="begin"/>
      </w:r>
      <w:r>
        <w:rPr>
          <w:noProof/>
        </w:rPr>
        <w:instrText xml:space="preserve"> PAGEREF _Toc218717167 \h </w:instrText>
      </w:r>
      <w:r>
        <w:rPr>
          <w:noProof/>
        </w:rPr>
      </w:r>
      <w:r>
        <w:rPr>
          <w:noProof/>
        </w:rPr>
        <w:fldChar w:fldCharType="separate"/>
      </w:r>
      <w:r>
        <w:rPr>
          <w:noProof/>
        </w:rPr>
        <w:t>36</w:t>
      </w:r>
      <w:r>
        <w:rPr>
          <w:noProof/>
        </w:rPr>
        <w:fldChar w:fldCharType="end"/>
      </w:r>
    </w:p>
    <w:p w14:paraId="26457001" w14:textId="2455CFB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MCData Protocol</w:t>
      </w:r>
      <w:r>
        <w:rPr>
          <w:noProof/>
        </w:rPr>
        <w:tab/>
      </w:r>
      <w:r>
        <w:rPr>
          <w:noProof/>
        </w:rPr>
        <w:fldChar w:fldCharType="begin"/>
      </w:r>
      <w:r>
        <w:rPr>
          <w:noProof/>
        </w:rPr>
        <w:instrText xml:space="preserve"> PAGEREF _Toc218717168 \h </w:instrText>
      </w:r>
      <w:r>
        <w:rPr>
          <w:noProof/>
        </w:rPr>
      </w:r>
      <w:r>
        <w:rPr>
          <w:noProof/>
        </w:rPr>
        <w:fldChar w:fldCharType="separate"/>
      </w:r>
      <w:r>
        <w:rPr>
          <w:noProof/>
        </w:rPr>
        <w:t>37</w:t>
      </w:r>
      <w:r>
        <w:rPr>
          <w:noProof/>
        </w:rPr>
        <w:fldChar w:fldCharType="end"/>
      </w:r>
    </w:p>
    <w:p w14:paraId="50E69800" w14:textId="7EE8A4A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Protection of sensitive XML application data</w:t>
      </w:r>
      <w:r>
        <w:rPr>
          <w:noProof/>
        </w:rPr>
        <w:tab/>
      </w:r>
      <w:r>
        <w:rPr>
          <w:noProof/>
        </w:rPr>
        <w:fldChar w:fldCharType="begin"/>
      </w:r>
      <w:r>
        <w:rPr>
          <w:noProof/>
        </w:rPr>
        <w:instrText xml:space="preserve"> PAGEREF _Toc218717169 \h </w:instrText>
      </w:r>
      <w:r>
        <w:rPr>
          <w:noProof/>
        </w:rPr>
      </w:r>
      <w:r>
        <w:rPr>
          <w:noProof/>
        </w:rPr>
        <w:fldChar w:fldCharType="separate"/>
      </w:r>
      <w:r>
        <w:rPr>
          <w:noProof/>
        </w:rPr>
        <w:t>37</w:t>
      </w:r>
      <w:r>
        <w:rPr>
          <w:noProof/>
        </w:rPr>
        <w:fldChar w:fldCharType="end"/>
      </w:r>
    </w:p>
    <w:p w14:paraId="39621656" w14:textId="52373A1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Protection of TLV signalling and media content</w:t>
      </w:r>
      <w:r>
        <w:rPr>
          <w:noProof/>
        </w:rPr>
        <w:tab/>
      </w:r>
      <w:r>
        <w:rPr>
          <w:noProof/>
        </w:rPr>
        <w:fldChar w:fldCharType="begin"/>
      </w:r>
      <w:r>
        <w:rPr>
          <w:noProof/>
        </w:rPr>
        <w:instrText xml:space="preserve"> PAGEREF _Toc218717170 \h </w:instrText>
      </w:r>
      <w:r>
        <w:rPr>
          <w:noProof/>
        </w:rPr>
      </w:r>
      <w:r>
        <w:rPr>
          <w:noProof/>
        </w:rPr>
        <w:fldChar w:fldCharType="separate"/>
      </w:r>
      <w:r>
        <w:rPr>
          <w:noProof/>
        </w:rPr>
        <w:t>40</w:t>
      </w:r>
      <w:r>
        <w:rPr>
          <w:noProof/>
        </w:rPr>
        <w:fldChar w:fldCharType="end"/>
      </w:r>
    </w:p>
    <w:p w14:paraId="02FFAF06" w14:textId="27719DD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4.7</w:t>
      </w:r>
      <w:r w:rsidRPr="009214F1">
        <w:rPr>
          <w:noProof/>
          <w:lang w:val="en-US"/>
        </w:rPr>
        <w:t>A</w:t>
      </w:r>
      <w:r>
        <w:rPr>
          <w:rFonts w:asciiTheme="minorHAnsi" w:eastAsiaTheme="minorEastAsia" w:hAnsiTheme="minorHAnsi" w:cstheme="minorBidi"/>
          <w:noProof/>
          <w:kern w:val="2"/>
          <w:sz w:val="24"/>
          <w:szCs w:val="24"/>
          <w:lang w:eastAsia="en-GB"/>
          <w14:ligatures w14:val="standardContextual"/>
        </w:rPr>
        <w:tab/>
      </w:r>
      <w:r>
        <w:rPr>
          <w:noProof/>
        </w:rPr>
        <w:t>Signalling security</w:t>
      </w:r>
      <w:r w:rsidRPr="009214F1">
        <w:rPr>
          <w:noProof/>
          <w:lang w:val="en-US"/>
        </w:rPr>
        <w:t xml:space="preserve"> when using MBMS</w:t>
      </w:r>
      <w:r>
        <w:rPr>
          <w:noProof/>
        </w:rPr>
        <w:tab/>
      </w:r>
      <w:r>
        <w:rPr>
          <w:noProof/>
        </w:rPr>
        <w:fldChar w:fldCharType="begin"/>
      </w:r>
      <w:r>
        <w:rPr>
          <w:noProof/>
        </w:rPr>
        <w:instrText xml:space="preserve"> PAGEREF _Toc218717171 \h </w:instrText>
      </w:r>
      <w:r>
        <w:rPr>
          <w:noProof/>
        </w:rPr>
      </w:r>
      <w:r>
        <w:rPr>
          <w:noProof/>
        </w:rPr>
        <w:fldChar w:fldCharType="separate"/>
      </w:r>
      <w:r>
        <w:rPr>
          <w:noProof/>
        </w:rPr>
        <w:t>40</w:t>
      </w:r>
      <w:r>
        <w:rPr>
          <w:noProof/>
        </w:rPr>
        <w:fldChar w:fldCharType="end"/>
      </w:r>
    </w:p>
    <w:p w14:paraId="25EA1B20" w14:textId="428E931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rFonts w:asciiTheme="minorHAnsi" w:eastAsiaTheme="minorEastAsia" w:hAnsiTheme="minorHAnsi" w:cstheme="minorBidi"/>
          <w:noProof/>
          <w:kern w:val="2"/>
          <w:sz w:val="24"/>
          <w:szCs w:val="24"/>
          <w:lang w:eastAsia="en-GB"/>
          <w14:ligatures w14:val="standardContextual"/>
        </w:rPr>
        <w:tab/>
      </w:r>
      <w:r>
        <w:rPr>
          <w:noProof/>
        </w:rPr>
        <w:t>MCData client ID</w:t>
      </w:r>
      <w:r>
        <w:rPr>
          <w:noProof/>
        </w:rPr>
        <w:tab/>
      </w:r>
      <w:r>
        <w:rPr>
          <w:noProof/>
        </w:rPr>
        <w:fldChar w:fldCharType="begin"/>
      </w:r>
      <w:r>
        <w:rPr>
          <w:noProof/>
        </w:rPr>
        <w:instrText xml:space="preserve"> PAGEREF _Toc218717172 \h </w:instrText>
      </w:r>
      <w:r>
        <w:rPr>
          <w:noProof/>
        </w:rPr>
      </w:r>
      <w:r>
        <w:rPr>
          <w:noProof/>
        </w:rPr>
        <w:fldChar w:fldCharType="separate"/>
      </w:r>
      <w:r>
        <w:rPr>
          <w:noProof/>
        </w:rPr>
        <w:t>41</w:t>
      </w:r>
      <w:r>
        <w:rPr>
          <w:noProof/>
        </w:rPr>
        <w:fldChar w:fldCharType="end"/>
      </w:r>
    </w:p>
    <w:p w14:paraId="211F58F8" w14:textId="640A090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rFonts w:asciiTheme="minorHAnsi" w:eastAsiaTheme="minorEastAsia" w:hAnsiTheme="minorHAnsi" w:cstheme="minorBidi"/>
          <w:noProof/>
          <w:kern w:val="2"/>
          <w:sz w:val="24"/>
          <w:szCs w:val="24"/>
          <w:lang w:eastAsia="en-GB"/>
          <w14:ligatures w14:val="standardContextual"/>
        </w:rPr>
        <w:tab/>
      </w:r>
      <w:r>
        <w:rPr>
          <w:noProof/>
        </w:rPr>
        <w:t>Warning Header Field</w:t>
      </w:r>
      <w:r>
        <w:rPr>
          <w:noProof/>
        </w:rPr>
        <w:tab/>
      </w:r>
      <w:r>
        <w:rPr>
          <w:noProof/>
        </w:rPr>
        <w:fldChar w:fldCharType="begin"/>
      </w:r>
      <w:r>
        <w:rPr>
          <w:noProof/>
        </w:rPr>
        <w:instrText xml:space="preserve"> PAGEREF _Toc218717173 \h </w:instrText>
      </w:r>
      <w:r>
        <w:rPr>
          <w:noProof/>
        </w:rPr>
      </w:r>
      <w:r>
        <w:rPr>
          <w:noProof/>
        </w:rPr>
        <w:fldChar w:fldCharType="separate"/>
      </w:r>
      <w:r>
        <w:rPr>
          <w:noProof/>
        </w:rPr>
        <w:t>41</w:t>
      </w:r>
      <w:r>
        <w:rPr>
          <w:noProof/>
        </w:rPr>
        <w:fldChar w:fldCharType="end"/>
      </w:r>
    </w:p>
    <w:p w14:paraId="4AA4F15E" w14:textId="002BDA9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_Toc218717174 \h </w:instrText>
      </w:r>
      <w:r>
        <w:rPr>
          <w:noProof/>
        </w:rPr>
      </w:r>
      <w:r>
        <w:rPr>
          <w:noProof/>
        </w:rPr>
        <w:fldChar w:fldCharType="separate"/>
      </w:r>
      <w:r>
        <w:rPr>
          <w:noProof/>
        </w:rPr>
        <w:t>41</w:t>
      </w:r>
      <w:r>
        <w:rPr>
          <w:noProof/>
        </w:rPr>
        <w:fldChar w:fldCharType="end"/>
      </w:r>
    </w:p>
    <w:p w14:paraId="34CC83BB" w14:textId="2457297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rFonts w:asciiTheme="minorHAnsi" w:eastAsiaTheme="minorEastAsia" w:hAnsiTheme="minorHAnsi" w:cstheme="minorBidi"/>
          <w:noProof/>
          <w:kern w:val="2"/>
          <w:sz w:val="24"/>
          <w:szCs w:val="24"/>
          <w:lang w:eastAsia="en-GB"/>
          <w14:ligatures w14:val="standardContextual"/>
        </w:rPr>
        <w:tab/>
      </w:r>
      <w:r>
        <w:rPr>
          <w:noProof/>
        </w:rPr>
        <w:t>Warning texts</w:t>
      </w:r>
      <w:r>
        <w:rPr>
          <w:noProof/>
        </w:rPr>
        <w:tab/>
      </w:r>
      <w:r>
        <w:rPr>
          <w:noProof/>
        </w:rPr>
        <w:fldChar w:fldCharType="begin"/>
      </w:r>
      <w:r>
        <w:rPr>
          <w:noProof/>
        </w:rPr>
        <w:instrText xml:space="preserve"> PAGEREF _Toc218717175 \h </w:instrText>
      </w:r>
      <w:r>
        <w:rPr>
          <w:noProof/>
        </w:rPr>
      </w:r>
      <w:r>
        <w:rPr>
          <w:noProof/>
        </w:rPr>
        <w:fldChar w:fldCharType="separate"/>
      </w:r>
      <w:r>
        <w:rPr>
          <w:noProof/>
        </w:rPr>
        <w:t>42</w:t>
      </w:r>
      <w:r>
        <w:rPr>
          <w:noProof/>
        </w:rPr>
        <w:fldChar w:fldCharType="end"/>
      </w:r>
    </w:p>
    <w:p w14:paraId="24E67BF2" w14:textId="6E9D913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rFonts w:asciiTheme="minorHAnsi" w:eastAsiaTheme="minorEastAsia" w:hAnsiTheme="minorHAnsi" w:cstheme="minorBidi"/>
          <w:noProof/>
          <w:kern w:val="2"/>
          <w:sz w:val="24"/>
          <w:szCs w:val="24"/>
          <w:lang w:eastAsia="en-GB"/>
          <w14:ligatures w14:val="standardContextual"/>
        </w:rPr>
        <w:tab/>
      </w:r>
      <w:r>
        <w:rPr>
          <w:noProof/>
        </w:rPr>
        <w:t>MCData emergency groups and emergency group communications</w:t>
      </w:r>
      <w:r>
        <w:rPr>
          <w:noProof/>
        </w:rPr>
        <w:tab/>
      </w:r>
      <w:r>
        <w:rPr>
          <w:noProof/>
        </w:rPr>
        <w:fldChar w:fldCharType="begin"/>
      </w:r>
      <w:r>
        <w:rPr>
          <w:noProof/>
        </w:rPr>
        <w:instrText xml:space="preserve"> PAGEREF _Toc218717176 \h </w:instrText>
      </w:r>
      <w:r>
        <w:rPr>
          <w:noProof/>
        </w:rPr>
      </w:r>
      <w:r>
        <w:rPr>
          <w:noProof/>
        </w:rPr>
        <w:fldChar w:fldCharType="separate"/>
      </w:r>
      <w:r>
        <w:rPr>
          <w:noProof/>
        </w:rPr>
        <w:t>47</w:t>
      </w:r>
      <w:r>
        <w:rPr>
          <w:noProof/>
        </w:rPr>
        <w:fldChar w:fldCharType="end"/>
      </w:r>
    </w:p>
    <w:p w14:paraId="392DB2AE" w14:textId="1C2B72F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communications</w:t>
      </w:r>
      <w:r>
        <w:rPr>
          <w:noProof/>
        </w:rPr>
        <w:tab/>
      </w:r>
      <w:r>
        <w:rPr>
          <w:noProof/>
        </w:rPr>
        <w:fldChar w:fldCharType="begin"/>
      </w:r>
      <w:r>
        <w:rPr>
          <w:noProof/>
        </w:rPr>
        <w:instrText xml:space="preserve"> PAGEREF _Toc218717177 \h </w:instrText>
      </w:r>
      <w:r>
        <w:rPr>
          <w:noProof/>
        </w:rPr>
      </w:r>
      <w:r>
        <w:rPr>
          <w:noProof/>
        </w:rPr>
        <w:fldChar w:fldCharType="separate"/>
      </w:r>
      <w:r>
        <w:rPr>
          <w:noProof/>
        </w:rPr>
        <w:t>48</w:t>
      </w:r>
      <w:r>
        <w:rPr>
          <w:noProof/>
        </w:rPr>
        <w:fldChar w:fldCharType="end"/>
      </w:r>
    </w:p>
    <w:p w14:paraId="292C86CB" w14:textId="11F2C3A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communications</w:t>
      </w:r>
      <w:r>
        <w:rPr>
          <w:noProof/>
        </w:rPr>
        <w:tab/>
      </w:r>
      <w:r>
        <w:rPr>
          <w:noProof/>
        </w:rPr>
        <w:fldChar w:fldCharType="begin"/>
      </w:r>
      <w:r>
        <w:rPr>
          <w:noProof/>
        </w:rPr>
        <w:instrText xml:space="preserve"> PAGEREF _Toc218717178 \h </w:instrText>
      </w:r>
      <w:r>
        <w:rPr>
          <w:noProof/>
        </w:rPr>
      </w:r>
      <w:r>
        <w:rPr>
          <w:noProof/>
        </w:rPr>
        <w:fldChar w:fldCharType="separate"/>
      </w:r>
      <w:r>
        <w:rPr>
          <w:noProof/>
        </w:rPr>
        <w:t>49</w:t>
      </w:r>
      <w:r>
        <w:rPr>
          <w:noProof/>
        </w:rPr>
        <w:fldChar w:fldCharType="end"/>
      </w:r>
    </w:p>
    <w:p w14:paraId="2C3BDB76" w14:textId="0FB6692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4.13</w:t>
      </w:r>
      <w:r>
        <w:rPr>
          <w:rFonts w:asciiTheme="minorHAnsi" w:eastAsiaTheme="minorEastAsia" w:hAnsiTheme="minorHAnsi" w:cstheme="minorBidi"/>
          <w:noProof/>
          <w:kern w:val="2"/>
          <w:sz w:val="24"/>
          <w:szCs w:val="24"/>
          <w:lang w:eastAsia="en-GB"/>
          <w14:ligatures w14:val="standardContextual"/>
        </w:rPr>
        <w:tab/>
      </w:r>
      <w:r>
        <w:rPr>
          <w:noProof/>
        </w:rPr>
        <w:t>MCData Resource Management</w:t>
      </w:r>
      <w:r>
        <w:rPr>
          <w:noProof/>
        </w:rPr>
        <w:tab/>
      </w:r>
      <w:r>
        <w:rPr>
          <w:noProof/>
        </w:rPr>
        <w:fldChar w:fldCharType="begin"/>
      </w:r>
      <w:r>
        <w:rPr>
          <w:noProof/>
        </w:rPr>
        <w:instrText xml:space="preserve"> PAGEREF _Toc218717179 \h </w:instrText>
      </w:r>
      <w:r>
        <w:rPr>
          <w:noProof/>
        </w:rPr>
      </w:r>
      <w:r>
        <w:rPr>
          <w:noProof/>
        </w:rPr>
        <w:fldChar w:fldCharType="separate"/>
      </w:r>
      <w:r>
        <w:rPr>
          <w:noProof/>
        </w:rPr>
        <w:t>50</w:t>
      </w:r>
      <w:r>
        <w:rPr>
          <w:noProof/>
        </w:rPr>
        <w:fldChar w:fldCharType="end"/>
      </w:r>
    </w:p>
    <w:p w14:paraId="0F5EFCCF" w14:textId="400F548E"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Functional entities</w:t>
      </w:r>
      <w:r>
        <w:rPr>
          <w:noProof/>
        </w:rPr>
        <w:tab/>
      </w:r>
      <w:r>
        <w:rPr>
          <w:noProof/>
        </w:rPr>
        <w:fldChar w:fldCharType="begin"/>
      </w:r>
      <w:r>
        <w:rPr>
          <w:noProof/>
        </w:rPr>
        <w:instrText xml:space="preserve"> PAGEREF _Toc218717180 \h </w:instrText>
      </w:r>
      <w:r>
        <w:rPr>
          <w:noProof/>
        </w:rPr>
      </w:r>
      <w:r>
        <w:rPr>
          <w:noProof/>
        </w:rPr>
        <w:fldChar w:fldCharType="separate"/>
      </w:r>
      <w:r>
        <w:rPr>
          <w:noProof/>
        </w:rPr>
        <w:t>50</w:t>
      </w:r>
      <w:r>
        <w:rPr>
          <w:noProof/>
        </w:rPr>
        <w:fldChar w:fldCharType="end"/>
      </w:r>
    </w:p>
    <w:p w14:paraId="4A155ADA" w14:textId="678CD13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_Toc218717181 \h </w:instrText>
      </w:r>
      <w:r>
        <w:rPr>
          <w:noProof/>
        </w:rPr>
      </w:r>
      <w:r>
        <w:rPr>
          <w:noProof/>
        </w:rPr>
        <w:fldChar w:fldCharType="separate"/>
      </w:r>
      <w:r>
        <w:rPr>
          <w:noProof/>
        </w:rPr>
        <w:t>50</w:t>
      </w:r>
      <w:r>
        <w:rPr>
          <w:noProof/>
        </w:rPr>
        <w:fldChar w:fldCharType="end"/>
      </w:r>
    </w:p>
    <w:p w14:paraId="304B4C3E" w14:textId="2B613E6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_Toc218717182 \h </w:instrText>
      </w:r>
      <w:r>
        <w:rPr>
          <w:noProof/>
        </w:rPr>
      </w:r>
      <w:r>
        <w:rPr>
          <w:noProof/>
        </w:rPr>
        <w:fldChar w:fldCharType="separate"/>
      </w:r>
      <w:r>
        <w:rPr>
          <w:noProof/>
        </w:rPr>
        <w:t>50</w:t>
      </w:r>
      <w:r>
        <w:rPr>
          <w:noProof/>
        </w:rPr>
        <w:fldChar w:fldCharType="end"/>
      </w:r>
    </w:p>
    <w:p w14:paraId="53B8A157" w14:textId="7CEEF62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_Toc218717183 \h </w:instrText>
      </w:r>
      <w:r>
        <w:rPr>
          <w:noProof/>
        </w:rPr>
      </w:r>
      <w:r>
        <w:rPr>
          <w:noProof/>
        </w:rPr>
        <w:fldChar w:fldCharType="separate"/>
      </w:r>
      <w:r>
        <w:rPr>
          <w:noProof/>
        </w:rPr>
        <w:t>51</w:t>
      </w:r>
      <w:r>
        <w:rPr>
          <w:noProof/>
        </w:rPr>
        <w:fldChar w:fldCharType="end"/>
      </w:r>
    </w:p>
    <w:p w14:paraId="6D1276FF" w14:textId="1A4C598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5.3.0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_Toc218717184 \h </w:instrText>
      </w:r>
      <w:r>
        <w:rPr>
          <w:noProof/>
        </w:rPr>
      </w:r>
      <w:r>
        <w:rPr>
          <w:noProof/>
        </w:rPr>
        <w:fldChar w:fldCharType="separate"/>
      </w:r>
      <w:r>
        <w:rPr>
          <w:noProof/>
        </w:rPr>
        <w:t>51</w:t>
      </w:r>
      <w:r>
        <w:rPr>
          <w:noProof/>
        </w:rPr>
        <w:fldChar w:fldCharType="end"/>
      </w:r>
    </w:p>
    <w:p w14:paraId="786C0028" w14:textId="3E2BAAC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SIP failure case</w:t>
      </w:r>
      <w:r>
        <w:rPr>
          <w:noProof/>
        </w:rPr>
        <w:tab/>
      </w:r>
      <w:r>
        <w:rPr>
          <w:noProof/>
        </w:rPr>
        <w:fldChar w:fldCharType="begin"/>
      </w:r>
      <w:r>
        <w:rPr>
          <w:noProof/>
        </w:rPr>
        <w:instrText xml:space="preserve"> PAGEREF _Toc218717185 \h </w:instrText>
      </w:r>
      <w:r>
        <w:rPr>
          <w:noProof/>
        </w:rPr>
      </w:r>
      <w:r>
        <w:rPr>
          <w:noProof/>
        </w:rPr>
        <w:fldChar w:fldCharType="separate"/>
      </w:r>
      <w:r>
        <w:rPr>
          <w:noProof/>
        </w:rPr>
        <w:t>52</w:t>
      </w:r>
      <w:r>
        <w:rPr>
          <w:noProof/>
        </w:rPr>
        <w:fldChar w:fldCharType="end"/>
      </w:r>
    </w:p>
    <w:p w14:paraId="624EF18B" w14:textId="42BDF0B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5.3.1A</w:t>
      </w:r>
      <w:r>
        <w:rPr>
          <w:rFonts w:asciiTheme="minorHAnsi" w:eastAsiaTheme="minorEastAsia" w:hAnsiTheme="minorHAnsi" w:cstheme="minorBidi"/>
          <w:noProof/>
          <w:kern w:val="2"/>
          <w:sz w:val="24"/>
          <w:szCs w:val="24"/>
          <w:lang w:eastAsia="en-GB"/>
          <w14:ligatures w14:val="standardContextual"/>
        </w:rPr>
        <w:tab/>
      </w:r>
      <w:r>
        <w:rPr>
          <w:noProof/>
        </w:rPr>
        <w:t>SIP provisional response</w:t>
      </w:r>
      <w:r>
        <w:rPr>
          <w:noProof/>
        </w:rPr>
        <w:tab/>
      </w:r>
      <w:r>
        <w:rPr>
          <w:noProof/>
        </w:rPr>
        <w:fldChar w:fldCharType="begin"/>
      </w:r>
      <w:r>
        <w:rPr>
          <w:noProof/>
        </w:rPr>
        <w:instrText xml:space="preserve"> PAGEREF _Toc218717186 \h </w:instrText>
      </w:r>
      <w:r>
        <w:rPr>
          <w:noProof/>
        </w:rPr>
      </w:r>
      <w:r>
        <w:rPr>
          <w:noProof/>
        </w:rPr>
        <w:fldChar w:fldCharType="separate"/>
      </w:r>
      <w:r>
        <w:rPr>
          <w:noProof/>
        </w:rPr>
        <w:t>53</w:t>
      </w:r>
      <w:r>
        <w:rPr>
          <w:noProof/>
        </w:rPr>
        <w:fldChar w:fldCharType="end"/>
      </w:r>
    </w:p>
    <w:p w14:paraId="09955ACF" w14:textId="073B2E7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Management of MBMS bearers</w:t>
      </w:r>
      <w:r>
        <w:rPr>
          <w:noProof/>
        </w:rPr>
        <w:tab/>
      </w:r>
      <w:r>
        <w:rPr>
          <w:noProof/>
        </w:rPr>
        <w:fldChar w:fldCharType="begin"/>
      </w:r>
      <w:r>
        <w:rPr>
          <w:noProof/>
        </w:rPr>
        <w:instrText xml:space="preserve"> PAGEREF _Toc218717187 \h </w:instrText>
      </w:r>
      <w:r>
        <w:rPr>
          <w:noProof/>
        </w:rPr>
      </w:r>
      <w:r>
        <w:rPr>
          <w:noProof/>
        </w:rPr>
        <w:fldChar w:fldCharType="separate"/>
      </w:r>
      <w:r>
        <w:rPr>
          <w:noProof/>
        </w:rPr>
        <w:t>53</w:t>
      </w:r>
      <w:r>
        <w:rPr>
          <w:noProof/>
        </w:rPr>
        <w:fldChar w:fldCharType="end"/>
      </w:r>
    </w:p>
    <w:p w14:paraId="41C96D99" w14:textId="0C25E37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Management of MBS sessions</w:t>
      </w:r>
      <w:r>
        <w:rPr>
          <w:noProof/>
        </w:rPr>
        <w:tab/>
      </w:r>
      <w:r>
        <w:rPr>
          <w:noProof/>
        </w:rPr>
        <w:fldChar w:fldCharType="begin"/>
      </w:r>
      <w:r>
        <w:rPr>
          <w:noProof/>
        </w:rPr>
        <w:instrText xml:space="preserve"> PAGEREF _Toc218717188 \h </w:instrText>
      </w:r>
      <w:r>
        <w:rPr>
          <w:noProof/>
        </w:rPr>
      </w:r>
      <w:r>
        <w:rPr>
          <w:noProof/>
        </w:rPr>
        <w:fldChar w:fldCharType="separate"/>
      </w:r>
      <w:r>
        <w:rPr>
          <w:noProof/>
        </w:rPr>
        <w:t>53</w:t>
      </w:r>
      <w:r>
        <w:rPr>
          <w:noProof/>
        </w:rPr>
        <w:fldChar w:fldCharType="end"/>
      </w:r>
    </w:p>
    <w:p w14:paraId="677E5B79" w14:textId="31A18CB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214F1">
        <w:rPr>
          <w:noProof/>
          <w:lang w:val="hr-HR"/>
        </w:rPr>
        <w:t>4</w:t>
      </w:r>
      <w:r>
        <w:rPr>
          <w:rFonts w:asciiTheme="minorHAnsi" w:eastAsiaTheme="minorEastAsia" w:hAnsiTheme="minorHAnsi" w:cstheme="minorBidi"/>
          <w:noProof/>
          <w:kern w:val="2"/>
          <w:sz w:val="24"/>
          <w:szCs w:val="24"/>
          <w:lang w:eastAsia="en-GB"/>
          <w14:ligatures w14:val="standardContextual"/>
        </w:rPr>
        <w:tab/>
      </w:r>
      <w:r>
        <w:rPr>
          <w:noProof/>
        </w:rPr>
        <w:t>MCData gateway server</w:t>
      </w:r>
      <w:r>
        <w:rPr>
          <w:noProof/>
        </w:rPr>
        <w:tab/>
      </w:r>
      <w:r>
        <w:rPr>
          <w:noProof/>
        </w:rPr>
        <w:fldChar w:fldCharType="begin"/>
      </w:r>
      <w:r>
        <w:rPr>
          <w:noProof/>
        </w:rPr>
        <w:instrText xml:space="preserve"> PAGEREF _Toc218717189 \h </w:instrText>
      </w:r>
      <w:r>
        <w:rPr>
          <w:noProof/>
        </w:rPr>
      </w:r>
      <w:r>
        <w:rPr>
          <w:noProof/>
        </w:rPr>
        <w:fldChar w:fldCharType="separate"/>
      </w:r>
      <w:r>
        <w:rPr>
          <w:noProof/>
        </w:rPr>
        <w:t>53</w:t>
      </w:r>
      <w:r>
        <w:rPr>
          <w:noProof/>
        </w:rPr>
        <w:fldChar w:fldCharType="end"/>
      </w:r>
    </w:p>
    <w:p w14:paraId="75882970" w14:textId="59449CF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214F1">
        <w:rPr>
          <w:noProof/>
          <w:lang w:val="hr-HR"/>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_Toc218717190 \h </w:instrText>
      </w:r>
      <w:r>
        <w:rPr>
          <w:noProof/>
        </w:rPr>
      </w:r>
      <w:r>
        <w:rPr>
          <w:noProof/>
        </w:rPr>
        <w:fldChar w:fldCharType="separate"/>
      </w:r>
      <w:r>
        <w:rPr>
          <w:noProof/>
        </w:rPr>
        <w:t>53</w:t>
      </w:r>
      <w:r>
        <w:rPr>
          <w:noProof/>
        </w:rPr>
        <w:fldChar w:fldCharType="end"/>
      </w:r>
    </w:p>
    <w:p w14:paraId="03AAB0E4" w14:textId="6032580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9214F1">
        <w:rPr>
          <w:noProof/>
          <w:lang w:val="hr-HR"/>
        </w:rPr>
        <w:t>5</w:t>
      </w:r>
      <w:r>
        <w:rPr>
          <w:rFonts w:asciiTheme="minorHAnsi" w:eastAsiaTheme="minorEastAsia" w:hAnsiTheme="minorHAnsi" w:cstheme="minorBidi"/>
          <w:noProof/>
          <w:kern w:val="2"/>
          <w:sz w:val="24"/>
          <w:szCs w:val="24"/>
          <w:lang w:eastAsia="en-GB"/>
          <w14:ligatures w14:val="standardContextual"/>
        </w:rPr>
        <w:tab/>
      </w:r>
      <w:r>
        <w:rPr>
          <w:noProof/>
        </w:rPr>
        <w:t>MCData gateway UE</w:t>
      </w:r>
      <w:r>
        <w:rPr>
          <w:noProof/>
        </w:rPr>
        <w:tab/>
      </w:r>
      <w:r>
        <w:rPr>
          <w:noProof/>
        </w:rPr>
        <w:fldChar w:fldCharType="begin"/>
      </w:r>
      <w:r>
        <w:rPr>
          <w:noProof/>
        </w:rPr>
        <w:instrText xml:space="preserve"> PAGEREF _Toc218717191 \h </w:instrText>
      </w:r>
      <w:r>
        <w:rPr>
          <w:noProof/>
        </w:rPr>
      </w:r>
      <w:r>
        <w:rPr>
          <w:noProof/>
        </w:rPr>
        <w:fldChar w:fldCharType="separate"/>
      </w:r>
      <w:r>
        <w:rPr>
          <w:noProof/>
        </w:rPr>
        <w:t>54</w:t>
      </w:r>
      <w:r>
        <w:rPr>
          <w:noProof/>
        </w:rPr>
        <w:fldChar w:fldCharType="end"/>
      </w:r>
    </w:p>
    <w:p w14:paraId="4650D067" w14:textId="65BC2FF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214F1">
        <w:rPr>
          <w:noProof/>
          <w:lang w:val="hr-HR"/>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_Toc218717192 \h </w:instrText>
      </w:r>
      <w:r>
        <w:rPr>
          <w:noProof/>
        </w:rPr>
      </w:r>
      <w:r>
        <w:rPr>
          <w:noProof/>
        </w:rPr>
        <w:fldChar w:fldCharType="separate"/>
      </w:r>
      <w:r>
        <w:rPr>
          <w:noProof/>
        </w:rPr>
        <w:t>54</w:t>
      </w:r>
      <w:r>
        <w:rPr>
          <w:noProof/>
        </w:rPr>
        <w:fldChar w:fldCharType="end"/>
      </w:r>
    </w:p>
    <w:p w14:paraId="2557D463" w14:textId="2CC8FC3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Functional connectivity models</w:t>
      </w:r>
      <w:r>
        <w:rPr>
          <w:noProof/>
        </w:rPr>
        <w:tab/>
      </w:r>
      <w:r>
        <w:rPr>
          <w:noProof/>
        </w:rPr>
        <w:fldChar w:fldCharType="begin"/>
      </w:r>
      <w:r>
        <w:rPr>
          <w:noProof/>
        </w:rPr>
        <w:instrText xml:space="preserve"> PAGEREF _Toc218717193 \h </w:instrText>
      </w:r>
      <w:r>
        <w:rPr>
          <w:noProof/>
        </w:rPr>
      </w:r>
      <w:r>
        <w:rPr>
          <w:noProof/>
        </w:rPr>
        <w:fldChar w:fldCharType="separate"/>
      </w:r>
      <w:r>
        <w:rPr>
          <w:noProof/>
        </w:rPr>
        <w:t>54</w:t>
      </w:r>
      <w:r>
        <w:rPr>
          <w:noProof/>
        </w:rPr>
        <w:fldChar w:fldCharType="end"/>
      </w:r>
    </w:p>
    <w:p w14:paraId="357BB30E" w14:textId="331A078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9214F1">
        <w:rPr>
          <w:noProof/>
          <w:lang w:val="hr-HR"/>
        </w:rPr>
        <w:t>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QoS for MCData gateway UE</w:t>
      </w:r>
      <w:r>
        <w:rPr>
          <w:noProof/>
        </w:rPr>
        <w:tab/>
      </w:r>
      <w:r>
        <w:rPr>
          <w:noProof/>
        </w:rPr>
        <w:fldChar w:fldCharType="begin"/>
      </w:r>
      <w:r>
        <w:rPr>
          <w:noProof/>
        </w:rPr>
        <w:instrText xml:space="preserve"> PAGEREF _Toc218717194 \h </w:instrText>
      </w:r>
      <w:r>
        <w:rPr>
          <w:noProof/>
        </w:rPr>
      </w:r>
      <w:r>
        <w:rPr>
          <w:noProof/>
        </w:rPr>
        <w:fldChar w:fldCharType="separate"/>
      </w:r>
      <w:r>
        <w:rPr>
          <w:noProof/>
        </w:rPr>
        <w:t>55</w:t>
      </w:r>
      <w:r>
        <w:rPr>
          <w:noProof/>
        </w:rPr>
        <w:fldChar w:fldCharType="end"/>
      </w:r>
    </w:p>
    <w:p w14:paraId="6590F8CD" w14:textId="1F077DD0"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_Toc218717195 \h </w:instrText>
      </w:r>
      <w:r>
        <w:rPr>
          <w:noProof/>
        </w:rPr>
      </w:r>
      <w:r>
        <w:rPr>
          <w:noProof/>
        </w:rPr>
        <w:fldChar w:fldCharType="separate"/>
      </w:r>
      <w:r>
        <w:rPr>
          <w:noProof/>
        </w:rPr>
        <w:t>56</w:t>
      </w:r>
      <w:r>
        <w:rPr>
          <w:noProof/>
        </w:rPr>
        <w:fldChar w:fldCharType="end"/>
      </w:r>
    </w:p>
    <w:p w14:paraId="05A5ACB7" w14:textId="73F4A1A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_Toc218717196 \h </w:instrText>
      </w:r>
      <w:r>
        <w:rPr>
          <w:noProof/>
        </w:rPr>
      </w:r>
      <w:r>
        <w:rPr>
          <w:noProof/>
        </w:rPr>
        <w:fldChar w:fldCharType="separate"/>
      </w:r>
      <w:r>
        <w:rPr>
          <w:noProof/>
        </w:rPr>
        <w:t>56</w:t>
      </w:r>
      <w:r>
        <w:rPr>
          <w:noProof/>
        </w:rPr>
        <w:fldChar w:fldCharType="end"/>
      </w:r>
    </w:p>
    <w:p w14:paraId="3FDF8C99" w14:textId="41E05B1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_Toc218717197 \h </w:instrText>
      </w:r>
      <w:r>
        <w:rPr>
          <w:noProof/>
        </w:rPr>
      </w:r>
      <w:r>
        <w:rPr>
          <w:noProof/>
        </w:rPr>
        <w:fldChar w:fldCharType="separate"/>
      </w:r>
      <w:r>
        <w:rPr>
          <w:noProof/>
        </w:rPr>
        <w:t>56</w:t>
      </w:r>
      <w:r>
        <w:rPr>
          <w:noProof/>
        </w:rPr>
        <w:fldChar w:fldCharType="end"/>
      </w:r>
    </w:p>
    <w:p w14:paraId="7E21922F" w14:textId="020F2B6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client</w:t>
      </w:r>
      <w:r>
        <w:rPr>
          <w:noProof/>
        </w:rPr>
        <w:tab/>
      </w:r>
      <w:r>
        <w:rPr>
          <w:noProof/>
        </w:rPr>
        <w:fldChar w:fldCharType="begin"/>
      </w:r>
      <w:r>
        <w:rPr>
          <w:noProof/>
        </w:rPr>
        <w:instrText xml:space="preserve"> PAGEREF _Toc218717198 \h </w:instrText>
      </w:r>
      <w:r>
        <w:rPr>
          <w:noProof/>
        </w:rPr>
      </w:r>
      <w:r>
        <w:rPr>
          <w:noProof/>
        </w:rPr>
        <w:fldChar w:fldCharType="separate"/>
      </w:r>
      <w:r>
        <w:rPr>
          <w:noProof/>
        </w:rPr>
        <w:t>56</w:t>
      </w:r>
      <w:r>
        <w:rPr>
          <w:noProof/>
        </w:rPr>
        <w:fldChar w:fldCharType="end"/>
      </w:r>
    </w:p>
    <w:p w14:paraId="68F215A6" w14:textId="2FD8E2B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_Toc218717199 \h </w:instrText>
      </w:r>
      <w:r>
        <w:rPr>
          <w:noProof/>
        </w:rPr>
      </w:r>
      <w:r>
        <w:rPr>
          <w:noProof/>
        </w:rPr>
        <w:fldChar w:fldCharType="separate"/>
      </w:r>
      <w:r>
        <w:rPr>
          <w:noProof/>
        </w:rPr>
        <w:t>56</w:t>
      </w:r>
      <w:r>
        <w:rPr>
          <w:noProof/>
        </w:rPr>
        <w:fldChar w:fldCharType="end"/>
      </w:r>
    </w:p>
    <w:p w14:paraId="2A3575D2" w14:textId="6F9A39C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r>
      <w:r>
        <w:rPr>
          <w:noProof/>
        </w:rPr>
        <w:instrText xml:space="preserve"> PAGEREF _Toc218717200 \h </w:instrText>
      </w:r>
      <w:r>
        <w:rPr>
          <w:noProof/>
        </w:rPr>
      </w:r>
      <w:r>
        <w:rPr>
          <w:noProof/>
        </w:rPr>
        <w:fldChar w:fldCharType="separate"/>
      </w:r>
      <w:r>
        <w:rPr>
          <w:noProof/>
        </w:rPr>
        <w:t>57</w:t>
      </w:r>
      <w:r>
        <w:rPr>
          <w:noProof/>
        </w:rPr>
        <w:fldChar w:fldCharType="end"/>
      </w:r>
    </w:p>
    <w:p w14:paraId="5FF5BE12" w14:textId="5612F26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r>
      <w:r>
        <w:rPr>
          <w:noProof/>
        </w:rPr>
        <w:instrText xml:space="preserve"> PAGEREF _Toc218717201 \h </w:instrText>
      </w:r>
      <w:r>
        <w:rPr>
          <w:noProof/>
        </w:rPr>
      </w:r>
      <w:r>
        <w:rPr>
          <w:noProof/>
        </w:rPr>
        <w:fldChar w:fldCharType="separate"/>
      </w:r>
      <w:r>
        <w:rPr>
          <w:noProof/>
        </w:rPr>
        <w:t>58</w:t>
      </w:r>
      <w:r>
        <w:rPr>
          <w:noProof/>
        </w:rPr>
        <w:fldChar w:fldCharType="end"/>
      </w:r>
    </w:p>
    <w:p w14:paraId="7189AEFF" w14:textId="6AD5476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Generating an SDS Message</w:t>
      </w:r>
      <w:r>
        <w:rPr>
          <w:noProof/>
        </w:rPr>
        <w:tab/>
      </w:r>
      <w:r>
        <w:rPr>
          <w:noProof/>
        </w:rPr>
        <w:fldChar w:fldCharType="begin"/>
      </w:r>
      <w:r>
        <w:rPr>
          <w:noProof/>
        </w:rPr>
        <w:instrText xml:space="preserve"> PAGEREF _Toc218717202 \h </w:instrText>
      </w:r>
      <w:r>
        <w:rPr>
          <w:noProof/>
        </w:rPr>
      </w:r>
      <w:r>
        <w:rPr>
          <w:noProof/>
        </w:rPr>
        <w:fldChar w:fldCharType="separate"/>
      </w:r>
      <w:r>
        <w:rPr>
          <w:noProof/>
        </w:rPr>
        <w:t>58</w:t>
      </w:r>
      <w:r>
        <w:rPr>
          <w:noProof/>
        </w:rPr>
        <w:fldChar w:fldCharType="end"/>
      </w:r>
    </w:p>
    <w:p w14:paraId="4A0B7382" w14:textId="7B47723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HTTP</w:t>
      </w:r>
      <w:r>
        <w:rPr>
          <w:noProof/>
        </w:rPr>
        <w:tab/>
      </w:r>
      <w:r>
        <w:rPr>
          <w:noProof/>
        </w:rPr>
        <w:fldChar w:fldCharType="begin"/>
      </w:r>
      <w:r>
        <w:rPr>
          <w:noProof/>
        </w:rPr>
        <w:instrText xml:space="preserve"> PAGEREF _Toc218717203 \h </w:instrText>
      </w:r>
      <w:r>
        <w:rPr>
          <w:noProof/>
        </w:rPr>
      </w:r>
      <w:r>
        <w:rPr>
          <w:noProof/>
        </w:rPr>
        <w:fldChar w:fldCharType="separate"/>
      </w:r>
      <w:r>
        <w:rPr>
          <w:noProof/>
        </w:rPr>
        <w:t>59</w:t>
      </w:r>
      <w:r>
        <w:rPr>
          <w:noProof/>
        </w:rPr>
        <w:fldChar w:fldCharType="end"/>
      </w:r>
    </w:p>
    <w:p w14:paraId="345B1A45" w14:textId="23E3C32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an FD Message for FD using media plane</w:t>
      </w:r>
      <w:r>
        <w:rPr>
          <w:noProof/>
        </w:rPr>
        <w:tab/>
      </w:r>
      <w:r>
        <w:rPr>
          <w:noProof/>
        </w:rPr>
        <w:fldChar w:fldCharType="begin"/>
      </w:r>
      <w:r>
        <w:rPr>
          <w:noProof/>
        </w:rPr>
        <w:instrText xml:space="preserve"> PAGEREF _Toc218717204 \h </w:instrText>
      </w:r>
      <w:r>
        <w:rPr>
          <w:noProof/>
        </w:rPr>
      </w:r>
      <w:r>
        <w:rPr>
          <w:noProof/>
        </w:rPr>
        <w:fldChar w:fldCharType="separate"/>
      </w:r>
      <w:r>
        <w:rPr>
          <w:noProof/>
        </w:rPr>
        <w:t>60</w:t>
      </w:r>
      <w:r>
        <w:rPr>
          <w:noProof/>
        </w:rPr>
        <w:fldChar w:fldCharType="end"/>
      </w:r>
    </w:p>
    <w:p w14:paraId="260B8CF4" w14:textId="194673A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Client </w:t>
      </w:r>
      <w:r>
        <w:rPr>
          <w:noProof/>
        </w:rPr>
        <w:t>generating message to terminate FD over HTTP</w:t>
      </w:r>
      <w:r>
        <w:rPr>
          <w:noProof/>
        </w:rPr>
        <w:tab/>
      </w:r>
      <w:r>
        <w:rPr>
          <w:noProof/>
        </w:rPr>
        <w:fldChar w:fldCharType="begin"/>
      </w:r>
      <w:r>
        <w:rPr>
          <w:noProof/>
        </w:rPr>
        <w:instrText xml:space="preserve"> PAGEREF _Toc218717205 \h </w:instrText>
      </w:r>
      <w:r>
        <w:rPr>
          <w:noProof/>
        </w:rPr>
      </w:r>
      <w:r>
        <w:rPr>
          <w:noProof/>
        </w:rPr>
        <w:fldChar w:fldCharType="separate"/>
      </w:r>
      <w:r>
        <w:rPr>
          <w:noProof/>
        </w:rPr>
        <w:t>60</w:t>
      </w:r>
      <w:r>
        <w:rPr>
          <w:noProof/>
        </w:rPr>
        <w:fldChar w:fldCharType="end"/>
      </w:r>
    </w:p>
    <w:p w14:paraId="242B35D9" w14:textId="0FF4239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r>
      <w:r>
        <w:rPr>
          <w:noProof/>
        </w:rPr>
        <w:instrText xml:space="preserve"> PAGEREF _Toc218717206 \h </w:instrText>
      </w:r>
      <w:r>
        <w:rPr>
          <w:noProof/>
        </w:rPr>
      </w:r>
      <w:r>
        <w:rPr>
          <w:noProof/>
        </w:rPr>
        <w:fldChar w:fldCharType="separate"/>
      </w:r>
      <w:r>
        <w:rPr>
          <w:noProof/>
        </w:rPr>
        <w:t>61</w:t>
      </w:r>
      <w:r>
        <w:rPr>
          <w:noProof/>
        </w:rPr>
        <w:fldChar w:fldCharType="end"/>
      </w:r>
    </w:p>
    <w:p w14:paraId="28BD8B11" w14:textId="77C3ECF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Generating an SDS Notification</w:t>
      </w:r>
      <w:r>
        <w:rPr>
          <w:noProof/>
        </w:rPr>
        <w:tab/>
      </w:r>
      <w:r>
        <w:rPr>
          <w:noProof/>
        </w:rPr>
        <w:fldChar w:fldCharType="begin"/>
      </w:r>
      <w:r>
        <w:rPr>
          <w:noProof/>
        </w:rPr>
        <w:instrText xml:space="preserve"> PAGEREF _Toc218717207 \h </w:instrText>
      </w:r>
      <w:r>
        <w:rPr>
          <w:noProof/>
        </w:rPr>
      </w:r>
      <w:r>
        <w:rPr>
          <w:noProof/>
        </w:rPr>
        <w:fldChar w:fldCharType="separate"/>
      </w:r>
      <w:r>
        <w:rPr>
          <w:noProof/>
        </w:rPr>
        <w:t>61</w:t>
      </w:r>
      <w:r>
        <w:rPr>
          <w:noProof/>
        </w:rPr>
        <w:fldChar w:fldCharType="end"/>
      </w:r>
    </w:p>
    <w:p w14:paraId="0A8CDEB9" w14:textId="2C5F1C3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6.2.3.2</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r>
      <w:r>
        <w:rPr>
          <w:noProof/>
        </w:rPr>
        <w:instrText xml:space="preserve"> PAGEREF _Toc218717208 \h </w:instrText>
      </w:r>
      <w:r>
        <w:rPr>
          <w:noProof/>
        </w:rPr>
      </w:r>
      <w:r>
        <w:rPr>
          <w:noProof/>
        </w:rPr>
        <w:fldChar w:fldCharType="separate"/>
      </w:r>
      <w:r>
        <w:rPr>
          <w:noProof/>
        </w:rPr>
        <w:t>62</w:t>
      </w:r>
      <w:r>
        <w:rPr>
          <w:noProof/>
        </w:rPr>
        <w:fldChar w:fldCharType="end"/>
      </w:r>
    </w:p>
    <w:p w14:paraId="594926FD" w14:textId="2DD8A34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Sending SIP requests and receiving SIP responses</w:t>
      </w:r>
      <w:r>
        <w:rPr>
          <w:noProof/>
        </w:rPr>
        <w:tab/>
      </w:r>
      <w:r>
        <w:rPr>
          <w:noProof/>
        </w:rPr>
        <w:fldChar w:fldCharType="begin"/>
      </w:r>
      <w:r>
        <w:rPr>
          <w:noProof/>
        </w:rPr>
        <w:instrText xml:space="preserve"> PAGEREF _Toc218717209 \h </w:instrText>
      </w:r>
      <w:r>
        <w:rPr>
          <w:noProof/>
        </w:rPr>
      </w:r>
      <w:r>
        <w:rPr>
          <w:noProof/>
        </w:rPr>
        <w:fldChar w:fldCharType="separate"/>
      </w:r>
      <w:r>
        <w:rPr>
          <w:noProof/>
        </w:rPr>
        <w:t>62</w:t>
      </w:r>
      <w:r>
        <w:rPr>
          <w:noProof/>
        </w:rPr>
        <w:fldChar w:fldCharType="end"/>
      </w:r>
    </w:p>
    <w:p w14:paraId="66699232" w14:textId="3DFAF3B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6.2.4.1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Generating a SIP MESSAGE request</w:t>
      </w:r>
      <w:r>
        <w:rPr>
          <w:noProof/>
        </w:rPr>
        <w:t xml:space="preserve"> </w:t>
      </w:r>
      <w:r w:rsidRPr="009214F1">
        <w:rPr>
          <w:noProof/>
          <w:lang w:val="en-US"/>
        </w:rPr>
        <w:t>towards the originating participating MCData function</w:t>
      </w:r>
      <w:r>
        <w:rPr>
          <w:noProof/>
        </w:rPr>
        <w:tab/>
      </w:r>
      <w:r>
        <w:rPr>
          <w:noProof/>
        </w:rPr>
        <w:fldChar w:fldCharType="begin"/>
      </w:r>
      <w:r>
        <w:rPr>
          <w:noProof/>
        </w:rPr>
        <w:instrText xml:space="preserve"> PAGEREF _Toc218717210 \h </w:instrText>
      </w:r>
      <w:r>
        <w:rPr>
          <w:noProof/>
        </w:rPr>
      </w:r>
      <w:r>
        <w:rPr>
          <w:noProof/>
        </w:rPr>
        <w:fldChar w:fldCharType="separate"/>
      </w:r>
      <w:r>
        <w:rPr>
          <w:noProof/>
        </w:rPr>
        <w:t>62</w:t>
      </w:r>
      <w:r>
        <w:rPr>
          <w:noProof/>
        </w:rPr>
        <w:fldChar w:fldCharType="end"/>
      </w:r>
    </w:p>
    <w:p w14:paraId="7B1A83A5" w14:textId="51FAD63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Location information</w:t>
      </w:r>
      <w:r>
        <w:rPr>
          <w:noProof/>
        </w:rPr>
        <w:tab/>
      </w:r>
      <w:r>
        <w:rPr>
          <w:noProof/>
        </w:rPr>
        <w:fldChar w:fldCharType="begin"/>
      </w:r>
      <w:r>
        <w:rPr>
          <w:noProof/>
        </w:rPr>
        <w:instrText xml:space="preserve"> PAGEREF _Toc218717211 \h </w:instrText>
      </w:r>
      <w:r>
        <w:rPr>
          <w:noProof/>
        </w:rPr>
      </w:r>
      <w:r>
        <w:rPr>
          <w:noProof/>
        </w:rPr>
        <w:fldChar w:fldCharType="separate"/>
      </w:r>
      <w:r>
        <w:rPr>
          <w:noProof/>
        </w:rPr>
        <w:t>63</w:t>
      </w:r>
      <w:r>
        <w:rPr>
          <w:noProof/>
        </w:rPr>
        <w:fldChar w:fldCharType="end"/>
      </w:r>
    </w:p>
    <w:p w14:paraId="433937F8" w14:textId="6F9245E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Location information for location reporting</w:t>
      </w:r>
      <w:r>
        <w:rPr>
          <w:noProof/>
        </w:rPr>
        <w:tab/>
      </w:r>
      <w:r>
        <w:rPr>
          <w:noProof/>
        </w:rPr>
        <w:fldChar w:fldCharType="begin"/>
      </w:r>
      <w:r>
        <w:rPr>
          <w:noProof/>
        </w:rPr>
        <w:instrText xml:space="preserve"> PAGEREF _Toc218717212 \h </w:instrText>
      </w:r>
      <w:r>
        <w:rPr>
          <w:noProof/>
        </w:rPr>
      </w:r>
      <w:r>
        <w:rPr>
          <w:noProof/>
        </w:rPr>
        <w:fldChar w:fldCharType="separate"/>
      </w:r>
      <w:r>
        <w:rPr>
          <w:noProof/>
        </w:rPr>
        <w:t>63</w:t>
      </w:r>
      <w:r>
        <w:rPr>
          <w:noProof/>
        </w:rPr>
        <w:fldChar w:fldCharType="end"/>
      </w:r>
    </w:p>
    <w:p w14:paraId="0524F5A5" w14:textId="2C9FA40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_Toc218717213 \h </w:instrText>
      </w:r>
      <w:r>
        <w:rPr>
          <w:noProof/>
        </w:rPr>
      </w:r>
      <w:r>
        <w:rPr>
          <w:noProof/>
        </w:rPr>
        <w:fldChar w:fldCharType="separate"/>
      </w:r>
      <w:r>
        <w:rPr>
          <w:noProof/>
        </w:rPr>
        <w:t>64</w:t>
      </w:r>
      <w:r>
        <w:rPr>
          <w:noProof/>
        </w:rPr>
        <w:fldChar w:fldCharType="end"/>
      </w:r>
    </w:p>
    <w:p w14:paraId="75F07888" w14:textId="51FC094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6.2.7</w:t>
      </w:r>
      <w:r>
        <w:rPr>
          <w:rFonts w:asciiTheme="minorHAnsi" w:eastAsiaTheme="minorEastAsia" w:hAnsiTheme="minorHAnsi" w:cstheme="minorBidi"/>
          <w:noProof/>
          <w:kern w:val="2"/>
          <w:sz w:val="24"/>
          <w:szCs w:val="24"/>
          <w:lang w:eastAsia="en-GB"/>
          <w14:ligatures w14:val="standardContextual"/>
        </w:rPr>
        <w:tab/>
      </w:r>
      <w:r>
        <w:rPr>
          <w:noProof/>
        </w:rPr>
        <w:t>Handling of in-progress emergency and imminent peril conditions</w:t>
      </w:r>
      <w:r>
        <w:rPr>
          <w:noProof/>
        </w:rPr>
        <w:tab/>
      </w:r>
      <w:r>
        <w:rPr>
          <w:noProof/>
        </w:rPr>
        <w:fldChar w:fldCharType="begin"/>
      </w:r>
      <w:r>
        <w:rPr>
          <w:noProof/>
        </w:rPr>
        <w:instrText xml:space="preserve"> PAGEREF _Toc218717214 \h </w:instrText>
      </w:r>
      <w:r>
        <w:rPr>
          <w:noProof/>
        </w:rPr>
      </w:r>
      <w:r>
        <w:rPr>
          <w:noProof/>
        </w:rPr>
        <w:fldChar w:fldCharType="separate"/>
      </w:r>
      <w:r>
        <w:rPr>
          <w:noProof/>
        </w:rPr>
        <w:t>64</w:t>
      </w:r>
      <w:r>
        <w:rPr>
          <w:noProof/>
        </w:rPr>
        <w:fldChar w:fldCharType="end"/>
      </w:r>
    </w:p>
    <w:p w14:paraId="254CDF16" w14:textId="6F6CEBF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MCData upgrade to in-progress emergency or in-progress imminent peril</w:t>
      </w:r>
      <w:r>
        <w:rPr>
          <w:noProof/>
        </w:rPr>
        <w:tab/>
      </w:r>
      <w:r>
        <w:rPr>
          <w:noProof/>
        </w:rPr>
        <w:fldChar w:fldCharType="begin"/>
      </w:r>
      <w:r>
        <w:rPr>
          <w:noProof/>
        </w:rPr>
        <w:instrText xml:space="preserve"> PAGEREF _Toc218717215 \h </w:instrText>
      </w:r>
      <w:r>
        <w:rPr>
          <w:noProof/>
        </w:rPr>
      </w:r>
      <w:r>
        <w:rPr>
          <w:noProof/>
        </w:rPr>
        <w:fldChar w:fldCharType="separate"/>
      </w:r>
      <w:r>
        <w:rPr>
          <w:noProof/>
        </w:rPr>
        <w:t>64</w:t>
      </w:r>
      <w:r>
        <w:rPr>
          <w:noProof/>
        </w:rPr>
        <w:fldChar w:fldCharType="end"/>
      </w:r>
    </w:p>
    <w:p w14:paraId="11171534" w14:textId="5782642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cancel</w:t>
      </w:r>
      <w:r>
        <w:rPr>
          <w:noProof/>
        </w:rPr>
        <w:tab/>
      </w:r>
      <w:r>
        <w:rPr>
          <w:noProof/>
        </w:rPr>
        <w:fldChar w:fldCharType="begin"/>
      </w:r>
      <w:r>
        <w:rPr>
          <w:noProof/>
        </w:rPr>
        <w:instrText xml:space="preserve"> PAGEREF _Toc218717216 \h </w:instrText>
      </w:r>
      <w:r>
        <w:rPr>
          <w:noProof/>
        </w:rPr>
      </w:r>
      <w:r>
        <w:rPr>
          <w:noProof/>
        </w:rPr>
        <w:fldChar w:fldCharType="separate"/>
      </w:r>
      <w:r>
        <w:rPr>
          <w:noProof/>
        </w:rPr>
        <w:t>65</w:t>
      </w:r>
      <w:r>
        <w:rPr>
          <w:noProof/>
        </w:rPr>
        <w:fldChar w:fldCharType="end"/>
      </w:r>
    </w:p>
    <w:p w14:paraId="3D9526EF" w14:textId="2A424BD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MCData in-progress imminent peril cancel</w:t>
      </w:r>
      <w:r>
        <w:rPr>
          <w:noProof/>
        </w:rPr>
        <w:tab/>
      </w:r>
      <w:r>
        <w:rPr>
          <w:noProof/>
        </w:rPr>
        <w:fldChar w:fldCharType="begin"/>
      </w:r>
      <w:r>
        <w:rPr>
          <w:noProof/>
        </w:rPr>
        <w:instrText xml:space="preserve"> PAGEREF _Toc218717217 \h </w:instrText>
      </w:r>
      <w:r>
        <w:rPr>
          <w:noProof/>
        </w:rPr>
      </w:r>
      <w:r>
        <w:rPr>
          <w:noProof/>
        </w:rPr>
        <w:fldChar w:fldCharType="separate"/>
      </w:r>
      <w:r>
        <w:rPr>
          <w:noProof/>
        </w:rPr>
        <w:t>66</w:t>
      </w:r>
      <w:r>
        <w:rPr>
          <w:noProof/>
        </w:rPr>
        <w:fldChar w:fldCharType="end"/>
      </w:r>
    </w:p>
    <w:p w14:paraId="1E037DC3" w14:textId="305A42B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MCData client receives SIP re-INVITE request</w:t>
      </w:r>
      <w:r>
        <w:rPr>
          <w:noProof/>
        </w:rPr>
        <w:tab/>
      </w:r>
      <w:r>
        <w:rPr>
          <w:noProof/>
        </w:rPr>
        <w:fldChar w:fldCharType="begin"/>
      </w:r>
      <w:r>
        <w:rPr>
          <w:noProof/>
        </w:rPr>
        <w:instrText xml:space="preserve"> PAGEREF _Toc218717218 \h </w:instrText>
      </w:r>
      <w:r>
        <w:rPr>
          <w:noProof/>
        </w:rPr>
      </w:r>
      <w:r>
        <w:rPr>
          <w:noProof/>
        </w:rPr>
        <w:fldChar w:fldCharType="separate"/>
      </w:r>
      <w:r>
        <w:rPr>
          <w:noProof/>
        </w:rPr>
        <w:t>68</w:t>
      </w:r>
      <w:r>
        <w:rPr>
          <w:noProof/>
        </w:rPr>
        <w:fldChar w:fldCharType="end"/>
      </w:r>
    </w:p>
    <w:p w14:paraId="06FC5AA4" w14:textId="7589E68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6.2.7.5</w:t>
      </w:r>
      <w:r>
        <w:rPr>
          <w:rFonts w:asciiTheme="minorHAnsi" w:eastAsiaTheme="minorEastAsia" w:hAnsiTheme="minorHAnsi" w:cstheme="minorBidi"/>
          <w:noProof/>
          <w:kern w:val="2"/>
          <w:sz w:val="24"/>
          <w:szCs w:val="24"/>
          <w:lang w:eastAsia="en-GB"/>
          <w14:ligatures w14:val="standardContextual"/>
        </w:rPr>
        <w:tab/>
      </w:r>
      <w:r>
        <w:rPr>
          <w:noProof/>
        </w:rPr>
        <w:t>MCData group in-progress emergency group state cancel</w:t>
      </w:r>
      <w:r>
        <w:rPr>
          <w:noProof/>
        </w:rPr>
        <w:tab/>
      </w:r>
      <w:r>
        <w:rPr>
          <w:noProof/>
        </w:rPr>
        <w:fldChar w:fldCharType="begin"/>
      </w:r>
      <w:r>
        <w:rPr>
          <w:noProof/>
        </w:rPr>
        <w:instrText xml:space="preserve"> PAGEREF _Toc218717219 \h </w:instrText>
      </w:r>
      <w:r>
        <w:rPr>
          <w:noProof/>
        </w:rPr>
      </w:r>
      <w:r>
        <w:rPr>
          <w:noProof/>
        </w:rPr>
        <w:fldChar w:fldCharType="separate"/>
      </w:r>
      <w:r>
        <w:rPr>
          <w:noProof/>
        </w:rPr>
        <w:t>69</w:t>
      </w:r>
      <w:r>
        <w:rPr>
          <w:noProof/>
        </w:rPr>
        <w:fldChar w:fldCharType="end"/>
      </w:r>
    </w:p>
    <w:p w14:paraId="1A2DECEB" w14:textId="270351E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communication conditions</w:t>
      </w:r>
      <w:r>
        <w:rPr>
          <w:noProof/>
        </w:rPr>
        <w:tab/>
      </w:r>
      <w:r>
        <w:rPr>
          <w:noProof/>
        </w:rPr>
        <w:fldChar w:fldCharType="begin"/>
      </w:r>
      <w:r>
        <w:rPr>
          <w:noProof/>
        </w:rPr>
        <w:instrText xml:space="preserve"> PAGEREF _Toc218717220 \h </w:instrText>
      </w:r>
      <w:r>
        <w:rPr>
          <w:noProof/>
        </w:rPr>
      </w:r>
      <w:r>
        <w:rPr>
          <w:noProof/>
        </w:rPr>
        <w:fldChar w:fldCharType="separate"/>
      </w:r>
      <w:r>
        <w:rPr>
          <w:noProof/>
        </w:rPr>
        <w:t>71</w:t>
      </w:r>
      <w:r>
        <w:rPr>
          <w:noProof/>
        </w:rPr>
        <w:fldChar w:fldCharType="end"/>
      </w:r>
    </w:p>
    <w:p w14:paraId="6EE6B4B5" w14:textId="5ADF23C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6.2.8.1</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and imminent peril communication conditions</w:t>
      </w:r>
      <w:r>
        <w:rPr>
          <w:noProof/>
        </w:rPr>
        <w:tab/>
      </w:r>
      <w:r>
        <w:rPr>
          <w:noProof/>
        </w:rPr>
        <w:fldChar w:fldCharType="begin"/>
      </w:r>
      <w:r>
        <w:rPr>
          <w:noProof/>
        </w:rPr>
        <w:instrText xml:space="preserve"> PAGEREF _Toc218717221 \h </w:instrText>
      </w:r>
      <w:r>
        <w:rPr>
          <w:noProof/>
        </w:rPr>
      </w:r>
      <w:r>
        <w:rPr>
          <w:noProof/>
        </w:rPr>
        <w:fldChar w:fldCharType="separate"/>
      </w:r>
      <w:r>
        <w:rPr>
          <w:noProof/>
        </w:rPr>
        <w:t>71</w:t>
      </w:r>
      <w:r>
        <w:rPr>
          <w:noProof/>
        </w:rPr>
        <w:fldChar w:fldCharType="end"/>
      </w:r>
    </w:p>
    <w:p w14:paraId="23AF6C95" w14:textId="2B70FA5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w:t>
      </w:r>
      <w:r>
        <w:rPr>
          <w:rFonts w:asciiTheme="minorHAnsi" w:eastAsiaTheme="minorEastAsia" w:hAnsiTheme="minorHAnsi" w:cstheme="minorBidi"/>
          <w:noProof/>
          <w:kern w:val="2"/>
          <w:sz w:val="24"/>
          <w:szCs w:val="24"/>
          <w:lang w:eastAsia="en-GB"/>
          <w14:ligatures w14:val="standardContextual"/>
        </w:rPr>
        <w:tab/>
      </w:r>
      <w:r>
        <w:rPr>
          <w:noProof/>
        </w:rPr>
        <w:t>SIP INVITE request or SIP REFER request for originating MCData emergency group communications</w:t>
      </w:r>
      <w:r>
        <w:rPr>
          <w:noProof/>
        </w:rPr>
        <w:tab/>
      </w:r>
      <w:r>
        <w:rPr>
          <w:noProof/>
        </w:rPr>
        <w:fldChar w:fldCharType="begin"/>
      </w:r>
      <w:r>
        <w:rPr>
          <w:noProof/>
        </w:rPr>
        <w:instrText xml:space="preserve"> PAGEREF _Toc218717222 \h </w:instrText>
      </w:r>
      <w:r>
        <w:rPr>
          <w:noProof/>
        </w:rPr>
      </w:r>
      <w:r>
        <w:rPr>
          <w:noProof/>
        </w:rPr>
        <w:fldChar w:fldCharType="separate"/>
      </w:r>
      <w:r>
        <w:rPr>
          <w:noProof/>
        </w:rPr>
        <w:t>71</w:t>
      </w:r>
      <w:r>
        <w:rPr>
          <w:noProof/>
        </w:rPr>
        <w:fldChar w:fldCharType="end"/>
      </w:r>
    </w:p>
    <w:p w14:paraId="1BE5481A" w14:textId="4BDF7C6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group communications</w:t>
      </w:r>
      <w:r>
        <w:rPr>
          <w:noProof/>
        </w:rPr>
        <w:tab/>
      </w:r>
      <w:r>
        <w:rPr>
          <w:noProof/>
        </w:rPr>
        <w:fldChar w:fldCharType="begin"/>
      </w:r>
      <w:r>
        <w:rPr>
          <w:noProof/>
        </w:rPr>
        <w:instrText xml:space="preserve"> PAGEREF _Toc218717223 \h </w:instrText>
      </w:r>
      <w:r>
        <w:rPr>
          <w:noProof/>
        </w:rPr>
      </w:r>
      <w:r>
        <w:rPr>
          <w:noProof/>
        </w:rPr>
        <w:fldChar w:fldCharType="separate"/>
      </w:r>
      <w:r>
        <w:rPr>
          <w:noProof/>
        </w:rPr>
        <w:t>72</w:t>
      </w:r>
      <w:r>
        <w:rPr>
          <w:noProof/>
        </w:rPr>
        <w:fldChar w:fldCharType="end"/>
      </w:r>
    </w:p>
    <w:p w14:paraId="460BDB39" w14:textId="1EF4BDA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6.2.8.1.3</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emergency group state</w:t>
      </w:r>
      <w:r>
        <w:rPr>
          <w:noProof/>
        </w:rPr>
        <w:tab/>
      </w:r>
      <w:r>
        <w:rPr>
          <w:noProof/>
        </w:rPr>
        <w:fldChar w:fldCharType="begin"/>
      </w:r>
      <w:r>
        <w:rPr>
          <w:noProof/>
        </w:rPr>
        <w:instrText xml:space="preserve"> PAGEREF _Toc218717224 \h </w:instrText>
      </w:r>
      <w:r>
        <w:rPr>
          <w:noProof/>
        </w:rPr>
      </w:r>
      <w:r>
        <w:rPr>
          <w:noProof/>
        </w:rPr>
        <w:fldChar w:fldCharType="separate"/>
      </w:r>
      <w:r>
        <w:rPr>
          <w:noProof/>
        </w:rPr>
        <w:t>72</w:t>
      </w:r>
      <w:r>
        <w:rPr>
          <w:noProof/>
        </w:rPr>
        <w:fldChar w:fldCharType="end"/>
      </w:r>
    </w:p>
    <w:p w14:paraId="4FE5E203" w14:textId="5D09368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 priority communication</w:t>
      </w:r>
      <w:r>
        <w:rPr>
          <w:noProof/>
        </w:rPr>
        <w:tab/>
      </w:r>
      <w:r>
        <w:rPr>
          <w:noProof/>
        </w:rPr>
        <w:fldChar w:fldCharType="begin"/>
      </w:r>
      <w:r>
        <w:rPr>
          <w:noProof/>
        </w:rPr>
        <w:instrText xml:space="preserve"> PAGEREF _Toc218717225 \h </w:instrText>
      </w:r>
      <w:r>
        <w:rPr>
          <w:noProof/>
        </w:rPr>
      </w:r>
      <w:r>
        <w:rPr>
          <w:noProof/>
        </w:rPr>
        <w:fldChar w:fldCharType="separate"/>
      </w:r>
      <w:r>
        <w:rPr>
          <w:noProof/>
        </w:rPr>
        <w:t>73</w:t>
      </w:r>
      <w:r>
        <w:rPr>
          <w:noProof/>
        </w:rPr>
        <w:fldChar w:fldCharType="end"/>
      </w:r>
    </w:p>
    <w:p w14:paraId="411C71CB" w14:textId="1A3E1AD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 priority group communication</w:t>
      </w:r>
      <w:r>
        <w:rPr>
          <w:noProof/>
        </w:rPr>
        <w:tab/>
      </w:r>
      <w:r>
        <w:rPr>
          <w:noProof/>
        </w:rPr>
        <w:fldChar w:fldCharType="begin"/>
      </w:r>
      <w:r>
        <w:rPr>
          <w:noProof/>
        </w:rPr>
        <w:instrText xml:space="preserve"> PAGEREF _Toc218717226 \h </w:instrText>
      </w:r>
      <w:r>
        <w:rPr>
          <w:noProof/>
        </w:rPr>
      </w:r>
      <w:r>
        <w:rPr>
          <w:noProof/>
        </w:rPr>
        <w:fldChar w:fldCharType="separate"/>
      </w:r>
      <w:r>
        <w:rPr>
          <w:noProof/>
        </w:rPr>
        <w:t>74</w:t>
      </w:r>
      <w:r>
        <w:rPr>
          <w:noProof/>
        </w:rPr>
        <w:fldChar w:fldCharType="end"/>
      </w:r>
    </w:p>
    <w:p w14:paraId="7B465761" w14:textId="56B88D1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Pr>
          <w:noProof/>
        </w:rPr>
        <w:tab/>
      </w:r>
      <w:r>
        <w:rPr>
          <w:noProof/>
        </w:rPr>
        <w:fldChar w:fldCharType="begin"/>
      </w:r>
      <w:r>
        <w:rPr>
          <w:noProof/>
        </w:rPr>
        <w:instrText xml:space="preserve"> PAGEREF _Toc218717227 \h </w:instrText>
      </w:r>
      <w:r>
        <w:rPr>
          <w:noProof/>
        </w:rPr>
      </w:r>
      <w:r>
        <w:rPr>
          <w:noProof/>
        </w:rPr>
        <w:fldChar w:fldCharType="separate"/>
      </w:r>
      <w:r>
        <w:rPr>
          <w:noProof/>
        </w:rPr>
        <w:t>74</w:t>
      </w:r>
      <w:r>
        <w:rPr>
          <w:noProof/>
        </w:rPr>
        <w:fldChar w:fldCharType="end"/>
      </w:r>
    </w:p>
    <w:p w14:paraId="54930DE3" w14:textId="7F1F57C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6.2.8.1.7</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the in-progress emergency state of an MCData group</w:t>
      </w:r>
      <w:r>
        <w:rPr>
          <w:noProof/>
        </w:rPr>
        <w:tab/>
      </w:r>
      <w:r>
        <w:rPr>
          <w:noProof/>
        </w:rPr>
        <w:fldChar w:fldCharType="begin"/>
      </w:r>
      <w:r>
        <w:rPr>
          <w:noProof/>
        </w:rPr>
        <w:instrText xml:space="preserve"> PAGEREF _Toc218717228 \h </w:instrText>
      </w:r>
      <w:r>
        <w:rPr>
          <w:noProof/>
        </w:rPr>
      </w:r>
      <w:r>
        <w:rPr>
          <w:noProof/>
        </w:rPr>
        <w:fldChar w:fldCharType="separate"/>
      </w:r>
      <w:r>
        <w:rPr>
          <w:noProof/>
        </w:rPr>
        <w:t>75</w:t>
      </w:r>
      <w:r>
        <w:rPr>
          <w:noProof/>
        </w:rPr>
        <w:fldChar w:fldCharType="end"/>
      </w:r>
    </w:p>
    <w:p w14:paraId="28889BCD" w14:textId="69BE37F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6.2.8.1.8</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originating a priority group communication</w:t>
      </w:r>
      <w:r>
        <w:rPr>
          <w:noProof/>
        </w:rPr>
        <w:tab/>
      </w:r>
      <w:r>
        <w:rPr>
          <w:noProof/>
        </w:rPr>
        <w:fldChar w:fldCharType="begin"/>
      </w:r>
      <w:r>
        <w:rPr>
          <w:noProof/>
        </w:rPr>
        <w:instrText xml:space="preserve"> PAGEREF _Toc218717229 \h </w:instrText>
      </w:r>
      <w:r>
        <w:rPr>
          <w:noProof/>
        </w:rPr>
      </w:r>
      <w:r>
        <w:rPr>
          <w:noProof/>
        </w:rPr>
        <w:fldChar w:fldCharType="separate"/>
      </w:r>
      <w:r>
        <w:rPr>
          <w:noProof/>
        </w:rPr>
        <w:t>75</w:t>
      </w:r>
      <w:r>
        <w:rPr>
          <w:noProof/>
        </w:rPr>
        <w:fldChar w:fldCharType="end"/>
      </w:r>
    </w:p>
    <w:p w14:paraId="1BCDD540" w14:textId="014198A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6.2.8.1.9</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imminent peril group communications</w:t>
      </w:r>
      <w:r>
        <w:rPr>
          <w:noProof/>
        </w:rPr>
        <w:tab/>
      </w:r>
      <w:r>
        <w:rPr>
          <w:noProof/>
        </w:rPr>
        <w:fldChar w:fldCharType="begin"/>
      </w:r>
      <w:r>
        <w:rPr>
          <w:noProof/>
        </w:rPr>
        <w:instrText xml:space="preserve"> PAGEREF _Toc218717230 \h </w:instrText>
      </w:r>
      <w:r>
        <w:rPr>
          <w:noProof/>
        </w:rPr>
      </w:r>
      <w:r>
        <w:rPr>
          <w:noProof/>
        </w:rPr>
        <w:fldChar w:fldCharType="separate"/>
      </w:r>
      <w:r>
        <w:rPr>
          <w:noProof/>
        </w:rPr>
        <w:t>76</w:t>
      </w:r>
      <w:r>
        <w:rPr>
          <w:noProof/>
        </w:rPr>
        <w:fldChar w:fldCharType="end"/>
      </w:r>
    </w:p>
    <w:p w14:paraId="427AC08E" w14:textId="5F837F5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6.2.8.1.10</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imminent peril group communication</w:t>
      </w:r>
      <w:r>
        <w:rPr>
          <w:noProof/>
        </w:rPr>
        <w:tab/>
      </w:r>
      <w:r>
        <w:rPr>
          <w:noProof/>
        </w:rPr>
        <w:fldChar w:fldCharType="begin"/>
      </w:r>
      <w:r>
        <w:rPr>
          <w:noProof/>
        </w:rPr>
        <w:instrText xml:space="preserve"> PAGEREF _Toc218717231 \h </w:instrText>
      </w:r>
      <w:r>
        <w:rPr>
          <w:noProof/>
        </w:rPr>
      </w:r>
      <w:r>
        <w:rPr>
          <w:noProof/>
        </w:rPr>
        <w:fldChar w:fldCharType="separate"/>
      </w:r>
      <w:r>
        <w:rPr>
          <w:noProof/>
        </w:rPr>
        <w:t>76</w:t>
      </w:r>
      <w:r>
        <w:rPr>
          <w:noProof/>
        </w:rPr>
        <w:fldChar w:fldCharType="end"/>
      </w:r>
    </w:p>
    <w:p w14:paraId="7A39EC49" w14:textId="62FAA1C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6.2.8.1.11</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in-progress imminent peril group state</w:t>
      </w:r>
      <w:r>
        <w:rPr>
          <w:noProof/>
        </w:rPr>
        <w:tab/>
      </w:r>
      <w:r>
        <w:rPr>
          <w:noProof/>
        </w:rPr>
        <w:fldChar w:fldCharType="begin"/>
      </w:r>
      <w:r>
        <w:rPr>
          <w:noProof/>
        </w:rPr>
        <w:instrText xml:space="preserve"> PAGEREF _Toc218717232 \h </w:instrText>
      </w:r>
      <w:r>
        <w:rPr>
          <w:noProof/>
        </w:rPr>
      </w:r>
      <w:r>
        <w:rPr>
          <w:noProof/>
        </w:rPr>
        <w:fldChar w:fldCharType="separate"/>
      </w:r>
      <w:r>
        <w:rPr>
          <w:noProof/>
        </w:rPr>
        <w:t>76</w:t>
      </w:r>
      <w:r>
        <w:rPr>
          <w:noProof/>
        </w:rPr>
        <w:fldChar w:fldCharType="end"/>
      </w:r>
    </w:p>
    <w:p w14:paraId="1B2AB185" w14:textId="1EEBAF5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6.2.8.1.12</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imminent peril group communications</w:t>
      </w:r>
      <w:r>
        <w:rPr>
          <w:noProof/>
        </w:rPr>
        <w:tab/>
      </w:r>
      <w:r>
        <w:rPr>
          <w:noProof/>
        </w:rPr>
        <w:fldChar w:fldCharType="begin"/>
      </w:r>
      <w:r>
        <w:rPr>
          <w:noProof/>
        </w:rPr>
        <w:instrText xml:space="preserve"> PAGEREF _Toc218717233 \h </w:instrText>
      </w:r>
      <w:r>
        <w:rPr>
          <w:noProof/>
        </w:rPr>
      </w:r>
      <w:r>
        <w:rPr>
          <w:noProof/>
        </w:rPr>
        <w:fldChar w:fldCharType="separate"/>
      </w:r>
      <w:r>
        <w:rPr>
          <w:noProof/>
        </w:rPr>
        <w:t>77</w:t>
      </w:r>
      <w:r>
        <w:rPr>
          <w:noProof/>
        </w:rPr>
        <w:fldChar w:fldCharType="end"/>
      </w:r>
    </w:p>
    <w:p w14:paraId="4FE8FEAD" w14:textId="63C5946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6.2.8.1.13</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group communication</w:t>
      </w:r>
      <w:r>
        <w:rPr>
          <w:noProof/>
        </w:rPr>
        <w:tab/>
      </w:r>
      <w:r>
        <w:rPr>
          <w:noProof/>
        </w:rPr>
        <w:fldChar w:fldCharType="begin"/>
      </w:r>
      <w:r>
        <w:rPr>
          <w:noProof/>
        </w:rPr>
        <w:instrText xml:space="preserve"> PAGEREF _Toc218717234 \h </w:instrText>
      </w:r>
      <w:r>
        <w:rPr>
          <w:noProof/>
        </w:rPr>
      </w:r>
      <w:r>
        <w:rPr>
          <w:noProof/>
        </w:rPr>
        <w:fldChar w:fldCharType="separate"/>
      </w:r>
      <w:r>
        <w:rPr>
          <w:noProof/>
        </w:rPr>
        <w:t>77</w:t>
      </w:r>
      <w:r>
        <w:rPr>
          <w:noProof/>
        </w:rPr>
        <w:fldChar w:fldCharType="end"/>
      </w:r>
    </w:p>
    <w:p w14:paraId="387F1800" w14:textId="46FD20D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6.2.8.1.14</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r>
      <w:r>
        <w:rPr>
          <w:noProof/>
        </w:rPr>
        <w:instrText xml:space="preserve"> PAGEREF _Toc218717235 \h </w:instrText>
      </w:r>
      <w:r>
        <w:rPr>
          <w:noProof/>
        </w:rPr>
      </w:r>
      <w:r>
        <w:rPr>
          <w:noProof/>
        </w:rPr>
        <w:fldChar w:fldCharType="separate"/>
      </w:r>
      <w:r>
        <w:rPr>
          <w:noProof/>
        </w:rPr>
        <w:t>78</w:t>
      </w:r>
      <w:r>
        <w:rPr>
          <w:noProof/>
        </w:rPr>
        <w:fldChar w:fldCharType="end"/>
      </w:r>
    </w:p>
    <w:p w14:paraId="7EC89A14" w14:textId="774EC82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6.2.8.1.15</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Pr>
          <w:noProof/>
        </w:rPr>
        <w:tab/>
      </w:r>
      <w:r>
        <w:rPr>
          <w:noProof/>
        </w:rPr>
        <w:fldChar w:fldCharType="begin"/>
      </w:r>
      <w:r>
        <w:rPr>
          <w:noProof/>
        </w:rPr>
        <w:instrText xml:space="preserve"> PAGEREF _Toc218717236 \h </w:instrText>
      </w:r>
      <w:r>
        <w:rPr>
          <w:noProof/>
        </w:rPr>
      </w:r>
      <w:r>
        <w:rPr>
          <w:noProof/>
        </w:rPr>
        <w:fldChar w:fldCharType="separate"/>
      </w:r>
      <w:r>
        <w:rPr>
          <w:noProof/>
        </w:rPr>
        <w:t>78</w:t>
      </w:r>
      <w:r>
        <w:rPr>
          <w:noProof/>
        </w:rPr>
        <w:fldChar w:fldCharType="end"/>
      </w:r>
    </w:p>
    <w:p w14:paraId="70CBE88C" w14:textId="34D44EB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6.2.8.1.16</w:t>
      </w:r>
      <w:r>
        <w:rPr>
          <w:rFonts w:asciiTheme="minorHAnsi" w:eastAsiaTheme="minorEastAsia" w:hAnsiTheme="minorHAnsi" w:cstheme="minorBidi"/>
          <w:noProof/>
          <w:kern w:val="2"/>
          <w:sz w:val="24"/>
          <w:szCs w:val="24"/>
          <w:lang w:eastAsia="en-GB"/>
          <w14:ligatures w14:val="standardContextual"/>
        </w:rPr>
        <w:tab/>
      </w:r>
      <w:r>
        <w:rPr>
          <w:noProof/>
          <w:lang w:eastAsia="ko-KR"/>
        </w:rPr>
        <w:t>Handling receipt of a SIP re-INVITE request for priority group communication origination status within a pre-established session</w:t>
      </w:r>
      <w:r>
        <w:rPr>
          <w:noProof/>
        </w:rPr>
        <w:tab/>
      </w:r>
      <w:r>
        <w:rPr>
          <w:noProof/>
        </w:rPr>
        <w:fldChar w:fldCharType="begin"/>
      </w:r>
      <w:r>
        <w:rPr>
          <w:noProof/>
        </w:rPr>
        <w:instrText xml:space="preserve"> PAGEREF _Toc218717237 \h </w:instrText>
      </w:r>
      <w:r>
        <w:rPr>
          <w:noProof/>
        </w:rPr>
      </w:r>
      <w:r>
        <w:rPr>
          <w:noProof/>
        </w:rPr>
        <w:fldChar w:fldCharType="separate"/>
      </w:r>
      <w:r>
        <w:rPr>
          <w:noProof/>
        </w:rPr>
        <w:t>79</w:t>
      </w:r>
      <w:r>
        <w:rPr>
          <w:noProof/>
        </w:rPr>
        <w:fldChar w:fldCharType="end"/>
      </w:r>
    </w:p>
    <w:p w14:paraId="59A549A7" w14:textId="3F19ED3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6.2.8.1.17</w:t>
      </w:r>
      <w:r>
        <w:rPr>
          <w:rFonts w:asciiTheme="minorHAnsi" w:eastAsiaTheme="minorEastAsia" w:hAnsiTheme="minorHAnsi" w:cstheme="minorBidi"/>
          <w:noProof/>
          <w:kern w:val="2"/>
          <w:sz w:val="24"/>
          <w:szCs w:val="24"/>
          <w:lang w:eastAsia="en-GB"/>
          <w14:ligatures w14:val="standardContextual"/>
        </w:rPr>
        <w:tab/>
      </w:r>
      <w:r>
        <w:rPr>
          <w:noProof/>
          <w:lang w:eastAsia="ko-KR"/>
        </w:rPr>
        <w:t>Priority group communication conditions upon receiving communication release</w:t>
      </w:r>
      <w:r>
        <w:rPr>
          <w:noProof/>
        </w:rPr>
        <w:tab/>
      </w:r>
      <w:r>
        <w:rPr>
          <w:noProof/>
        </w:rPr>
        <w:fldChar w:fldCharType="begin"/>
      </w:r>
      <w:r>
        <w:rPr>
          <w:noProof/>
        </w:rPr>
        <w:instrText xml:space="preserve"> PAGEREF _Toc218717238 \h </w:instrText>
      </w:r>
      <w:r>
        <w:rPr>
          <w:noProof/>
        </w:rPr>
      </w:r>
      <w:r>
        <w:rPr>
          <w:noProof/>
        </w:rPr>
        <w:fldChar w:fldCharType="separate"/>
      </w:r>
      <w:r>
        <w:rPr>
          <w:noProof/>
        </w:rPr>
        <w:t>80</w:t>
      </w:r>
      <w:r>
        <w:rPr>
          <w:noProof/>
        </w:rPr>
        <w:fldChar w:fldCharType="end"/>
      </w:r>
    </w:p>
    <w:p w14:paraId="3507832E" w14:textId="12C028F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6.2.8.1.18</w:t>
      </w:r>
      <w:r>
        <w:rPr>
          <w:rFonts w:asciiTheme="minorHAnsi" w:eastAsiaTheme="minorEastAsia" w:hAnsiTheme="minorHAnsi" w:cstheme="minorBidi"/>
          <w:noProof/>
          <w:kern w:val="2"/>
          <w:sz w:val="24"/>
          <w:szCs w:val="24"/>
          <w:lang w:eastAsia="en-GB"/>
          <w14:ligatures w14:val="standardContextual"/>
        </w:rPr>
        <w:tab/>
      </w:r>
      <w:r>
        <w:rPr>
          <w:noProof/>
          <w:lang w:eastAsia="ko-KR"/>
        </w:rPr>
        <w:t>Emergency private (one-to-one) communication conditions upon receiving communication release</w:t>
      </w:r>
      <w:r>
        <w:rPr>
          <w:noProof/>
        </w:rPr>
        <w:tab/>
      </w:r>
      <w:r>
        <w:rPr>
          <w:noProof/>
        </w:rPr>
        <w:fldChar w:fldCharType="begin"/>
      </w:r>
      <w:r>
        <w:rPr>
          <w:noProof/>
        </w:rPr>
        <w:instrText xml:space="preserve"> PAGEREF _Toc218717239 \h </w:instrText>
      </w:r>
      <w:r>
        <w:rPr>
          <w:noProof/>
        </w:rPr>
      </w:r>
      <w:r>
        <w:rPr>
          <w:noProof/>
        </w:rPr>
        <w:fldChar w:fldCharType="separate"/>
      </w:r>
      <w:r>
        <w:rPr>
          <w:noProof/>
        </w:rPr>
        <w:t>80</w:t>
      </w:r>
      <w:r>
        <w:rPr>
          <w:noProof/>
        </w:rPr>
        <w:fldChar w:fldCharType="end"/>
      </w:r>
    </w:p>
    <w:p w14:paraId="7C404AAF" w14:textId="1B55A30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6.2.8.1.19</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adhoc group emergency alert</w:t>
      </w:r>
      <w:r>
        <w:rPr>
          <w:noProof/>
        </w:rPr>
        <w:tab/>
      </w:r>
      <w:r>
        <w:rPr>
          <w:noProof/>
        </w:rPr>
        <w:fldChar w:fldCharType="begin"/>
      </w:r>
      <w:r>
        <w:rPr>
          <w:noProof/>
        </w:rPr>
        <w:instrText xml:space="preserve"> PAGEREF _Toc218717240 \h </w:instrText>
      </w:r>
      <w:r>
        <w:rPr>
          <w:noProof/>
        </w:rPr>
      </w:r>
      <w:r>
        <w:rPr>
          <w:noProof/>
        </w:rPr>
        <w:fldChar w:fldCharType="separate"/>
      </w:r>
      <w:r>
        <w:rPr>
          <w:noProof/>
        </w:rPr>
        <w:t>80</w:t>
      </w:r>
      <w:r>
        <w:rPr>
          <w:noProof/>
        </w:rPr>
        <w:fldChar w:fldCharType="end"/>
      </w:r>
    </w:p>
    <w:p w14:paraId="497E06A6" w14:textId="59FB51F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6.2.8.2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Void</w:t>
      </w:r>
      <w:r>
        <w:rPr>
          <w:noProof/>
        </w:rPr>
        <w:tab/>
      </w:r>
      <w:r>
        <w:rPr>
          <w:noProof/>
        </w:rPr>
        <w:fldChar w:fldCharType="begin"/>
      </w:r>
      <w:r>
        <w:rPr>
          <w:noProof/>
        </w:rPr>
        <w:instrText xml:space="preserve"> PAGEREF _Toc218717241 \h </w:instrText>
      </w:r>
      <w:r>
        <w:rPr>
          <w:noProof/>
        </w:rPr>
      </w:r>
      <w:r>
        <w:rPr>
          <w:noProof/>
        </w:rPr>
        <w:fldChar w:fldCharType="separate"/>
      </w:r>
      <w:r>
        <w:rPr>
          <w:noProof/>
        </w:rPr>
        <w:t>81</w:t>
      </w:r>
      <w:r>
        <w:rPr>
          <w:noProof/>
        </w:rPr>
        <w:fldChar w:fldCharType="end"/>
      </w:r>
    </w:p>
    <w:p w14:paraId="02D1D784" w14:textId="6FB07C2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6.2.8.3</w:t>
      </w:r>
      <w:r>
        <w:rPr>
          <w:rFonts w:asciiTheme="minorHAnsi" w:eastAsiaTheme="minorEastAsia" w:hAnsiTheme="minorHAnsi" w:cstheme="minorBidi"/>
          <w:noProof/>
          <w:kern w:val="2"/>
          <w:sz w:val="24"/>
          <w:szCs w:val="24"/>
          <w:lang w:eastAsia="en-GB"/>
          <w14:ligatures w14:val="standardContextual"/>
        </w:rPr>
        <w:tab/>
      </w:r>
      <w:r>
        <w:rPr>
          <w:noProof/>
        </w:rPr>
        <w:t>MCData emergency private (one-to-one) communication conditions</w:t>
      </w:r>
      <w:r>
        <w:rPr>
          <w:noProof/>
        </w:rPr>
        <w:tab/>
      </w:r>
      <w:r>
        <w:rPr>
          <w:noProof/>
        </w:rPr>
        <w:fldChar w:fldCharType="begin"/>
      </w:r>
      <w:r>
        <w:rPr>
          <w:noProof/>
        </w:rPr>
        <w:instrText xml:space="preserve"> PAGEREF _Toc218717242 \h </w:instrText>
      </w:r>
      <w:r>
        <w:rPr>
          <w:noProof/>
        </w:rPr>
      </w:r>
      <w:r>
        <w:rPr>
          <w:noProof/>
        </w:rPr>
        <w:fldChar w:fldCharType="separate"/>
      </w:r>
      <w:r>
        <w:rPr>
          <w:noProof/>
        </w:rPr>
        <w:t>81</w:t>
      </w:r>
      <w:r>
        <w:rPr>
          <w:noProof/>
        </w:rPr>
        <w:fldChar w:fldCharType="end"/>
      </w:r>
    </w:p>
    <w:p w14:paraId="474581D3" w14:textId="6F882BE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6.2.8.3.1</w:t>
      </w:r>
      <w:r>
        <w:rPr>
          <w:rFonts w:asciiTheme="minorHAnsi" w:eastAsiaTheme="minorEastAsia" w:hAnsiTheme="minorHAnsi" w:cstheme="minorBidi"/>
          <w:noProof/>
          <w:kern w:val="2"/>
          <w:sz w:val="24"/>
          <w:szCs w:val="24"/>
          <w:lang w:eastAsia="en-GB"/>
          <w14:ligatures w14:val="standardContextual"/>
        </w:rPr>
        <w:tab/>
      </w:r>
      <w:r>
        <w:rPr>
          <w:noProof/>
        </w:rPr>
        <w:t>Authorisations</w:t>
      </w:r>
      <w:r>
        <w:rPr>
          <w:noProof/>
        </w:rPr>
        <w:tab/>
      </w:r>
      <w:r>
        <w:rPr>
          <w:noProof/>
        </w:rPr>
        <w:fldChar w:fldCharType="begin"/>
      </w:r>
      <w:r>
        <w:rPr>
          <w:noProof/>
        </w:rPr>
        <w:instrText xml:space="preserve"> PAGEREF _Toc218717243 \h </w:instrText>
      </w:r>
      <w:r>
        <w:rPr>
          <w:noProof/>
        </w:rPr>
      </w:r>
      <w:r>
        <w:rPr>
          <w:noProof/>
        </w:rPr>
        <w:fldChar w:fldCharType="separate"/>
      </w:r>
      <w:r>
        <w:rPr>
          <w:noProof/>
        </w:rPr>
        <w:t>81</w:t>
      </w:r>
      <w:r>
        <w:rPr>
          <w:noProof/>
        </w:rPr>
        <w:fldChar w:fldCharType="end"/>
      </w:r>
    </w:p>
    <w:p w14:paraId="50924F33" w14:textId="31016B4F"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6.2.8.3.1.1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private communication</w:t>
      </w:r>
      <w:r>
        <w:rPr>
          <w:noProof/>
        </w:rPr>
        <w:tab/>
      </w:r>
      <w:r>
        <w:rPr>
          <w:noProof/>
        </w:rPr>
        <w:fldChar w:fldCharType="begin"/>
      </w:r>
      <w:r>
        <w:rPr>
          <w:noProof/>
        </w:rPr>
        <w:instrText xml:space="preserve"> PAGEREF _Toc218717244 \h </w:instrText>
      </w:r>
      <w:r>
        <w:rPr>
          <w:noProof/>
        </w:rPr>
      </w:r>
      <w:r>
        <w:rPr>
          <w:noProof/>
        </w:rPr>
        <w:fldChar w:fldCharType="separate"/>
      </w:r>
      <w:r>
        <w:rPr>
          <w:noProof/>
        </w:rPr>
        <w:t>81</w:t>
      </w:r>
      <w:r>
        <w:rPr>
          <w:noProof/>
        </w:rPr>
        <w:fldChar w:fldCharType="end"/>
      </w:r>
    </w:p>
    <w:p w14:paraId="17F53650" w14:textId="5FD4144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6.2.8.3.1.2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private communication</w:t>
      </w:r>
      <w:r>
        <w:rPr>
          <w:noProof/>
        </w:rPr>
        <w:tab/>
      </w:r>
      <w:r>
        <w:rPr>
          <w:noProof/>
        </w:rPr>
        <w:fldChar w:fldCharType="begin"/>
      </w:r>
      <w:r>
        <w:rPr>
          <w:noProof/>
        </w:rPr>
        <w:instrText xml:space="preserve"> PAGEREF _Toc218717245 \h </w:instrText>
      </w:r>
      <w:r>
        <w:rPr>
          <w:noProof/>
        </w:rPr>
      </w:r>
      <w:r>
        <w:rPr>
          <w:noProof/>
        </w:rPr>
        <w:fldChar w:fldCharType="separate"/>
      </w:r>
      <w:r>
        <w:rPr>
          <w:noProof/>
        </w:rPr>
        <w:t>81</w:t>
      </w:r>
      <w:r>
        <w:rPr>
          <w:noProof/>
        </w:rPr>
        <w:fldChar w:fldCharType="end"/>
      </w:r>
    </w:p>
    <w:p w14:paraId="35316C49" w14:textId="0D428E44"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6.2.8.</w:t>
      </w:r>
      <w:r w:rsidRPr="009214F1">
        <w:rPr>
          <w:noProof/>
          <w:lang w:val="en-US"/>
        </w:rPr>
        <w:t>3</w:t>
      </w:r>
      <w:r>
        <w:rPr>
          <w:noProof/>
        </w:rPr>
        <w:t>.</w:t>
      </w:r>
      <w:r w:rsidRPr="009214F1">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or cancelling an MCData emergency alert</w:t>
      </w:r>
      <w:r w:rsidRPr="009214F1">
        <w:rPr>
          <w:noProof/>
          <w:lang w:val="en-US"/>
        </w:rPr>
        <w:t xml:space="preserve"> to a MCData user</w:t>
      </w:r>
      <w:r>
        <w:rPr>
          <w:noProof/>
        </w:rPr>
        <w:tab/>
      </w:r>
      <w:r>
        <w:rPr>
          <w:noProof/>
        </w:rPr>
        <w:fldChar w:fldCharType="begin"/>
      </w:r>
      <w:r>
        <w:rPr>
          <w:noProof/>
        </w:rPr>
        <w:instrText xml:space="preserve"> PAGEREF _Toc218717246 \h </w:instrText>
      </w:r>
      <w:r>
        <w:rPr>
          <w:noProof/>
        </w:rPr>
      </w:r>
      <w:r>
        <w:rPr>
          <w:noProof/>
        </w:rPr>
        <w:fldChar w:fldCharType="separate"/>
      </w:r>
      <w:r>
        <w:rPr>
          <w:noProof/>
        </w:rPr>
        <w:t>82</w:t>
      </w:r>
      <w:r>
        <w:rPr>
          <w:noProof/>
        </w:rPr>
        <w:fldChar w:fldCharType="end"/>
      </w:r>
    </w:p>
    <w:p w14:paraId="44140276" w14:textId="08BD27B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6.2.8.3.2</w:t>
      </w:r>
      <w:r>
        <w:rPr>
          <w:rFonts w:asciiTheme="minorHAnsi" w:eastAsiaTheme="minorEastAsia" w:hAnsiTheme="minorHAnsi" w:cstheme="minorBidi"/>
          <w:noProof/>
          <w:kern w:val="2"/>
          <w:sz w:val="24"/>
          <w:szCs w:val="24"/>
          <w:lang w:eastAsia="en-GB"/>
          <w14:ligatures w14:val="standardContextual"/>
        </w:rPr>
        <w:tab/>
      </w:r>
      <w:r>
        <w:rPr>
          <w:noProof/>
        </w:rPr>
        <w:t>SIP request for originating MCData emergency private communications</w:t>
      </w:r>
      <w:r>
        <w:rPr>
          <w:noProof/>
        </w:rPr>
        <w:tab/>
      </w:r>
      <w:r>
        <w:rPr>
          <w:noProof/>
        </w:rPr>
        <w:fldChar w:fldCharType="begin"/>
      </w:r>
      <w:r>
        <w:rPr>
          <w:noProof/>
        </w:rPr>
        <w:instrText xml:space="preserve"> PAGEREF _Toc218717247 \h </w:instrText>
      </w:r>
      <w:r>
        <w:rPr>
          <w:noProof/>
        </w:rPr>
      </w:r>
      <w:r>
        <w:rPr>
          <w:noProof/>
        </w:rPr>
        <w:fldChar w:fldCharType="separate"/>
      </w:r>
      <w:r>
        <w:rPr>
          <w:noProof/>
        </w:rPr>
        <w:t>82</w:t>
      </w:r>
      <w:r>
        <w:rPr>
          <w:noProof/>
        </w:rPr>
        <w:fldChar w:fldCharType="end"/>
      </w:r>
    </w:p>
    <w:p w14:paraId="4EAF4FD1" w14:textId="6624DCE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6.2.8.3.3</w:t>
      </w:r>
      <w:r>
        <w:rPr>
          <w:rFonts w:asciiTheme="minorHAnsi" w:eastAsiaTheme="minorEastAsia" w:hAnsiTheme="minorHAnsi" w:cstheme="minorBidi"/>
          <w:noProof/>
          <w:kern w:val="2"/>
          <w:sz w:val="24"/>
          <w:szCs w:val="24"/>
          <w:lang w:eastAsia="en-GB"/>
          <w14:ligatures w14:val="standardContextual"/>
        </w:rPr>
        <w:tab/>
      </w:r>
      <w:r>
        <w:rPr>
          <w:noProof/>
        </w:rPr>
        <w:t>Resource-Priority header field for MCData emergency private communications</w:t>
      </w:r>
      <w:r>
        <w:rPr>
          <w:noProof/>
        </w:rPr>
        <w:tab/>
      </w:r>
      <w:r>
        <w:rPr>
          <w:noProof/>
        </w:rPr>
        <w:fldChar w:fldCharType="begin"/>
      </w:r>
      <w:r>
        <w:rPr>
          <w:noProof/>
        </w:rPr>
        <w:instrText xml:space="preserve"> PAGEREF _Toc218717248 \h </w:instrText>
      </w:r>
      <w:r>
        <w:rPr>
          <w:noProof/>
        </w:rPr>
      </w:r>
      <w:r>
        <w:rPr>
          <w:noProof/>
        </w:rPr>
        <w:fldChar w:fldCharType="separate"/>
      </w:r>
      <w:r>
        <w:rPr>
          <w:noProof/>
        </w:rPr>
        <w:t>82</w:t>
      </w:r>
      <w:r>
        <w:rPr>
          <w:noProof/>
        </w:rPr>
        <w:fldChar w:fldCharType="end"/>
      </w:r>
    </w:p>
    <w:p w14:paraId="3695F4CB" w14:textId="363F144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6.2.8.3.4</w:t>
      </w:r>
      <w:r>
        <w:rPr>
          <w:rFonts w:asciiTheme="minorHAnsi" w:eastAsiaTheme="minorEastAsia" w:hAnsiTheme="minorHAnsi" w:cstheme="minorBidi"/>
          <w:noProof/>
          <w:kern w:val="2"/>
          <w:sz w:val="24"/>
          <w:szCs w:val="24"/>
          <w:lang w:eastAsia="en-GB"/>
          <w14:ligatures w14:val="standardContextual"/>
        </w:rPr>
        <w:tab/>
      </w:r>
      <w:r>
        <w:rPr>
          <w:noProof/>
        </w:rPr>
        <w:t>Receiving a SIP 2xx response to a SIP request for an MCData emergency private communication</w:t>
      </w:r>
      <w:r>
        <w:rPr>
          <w:noProof/>
        </w:rPr>
        <w:tab/>
      </w:r>
      <w:r>
        <w:rPr>
          <w:noProof/>
        </w:rPr>
        <w:fldChar w:fldCharType="begin"/>
      </w:r>
      <w:r>
        <w:rPr>
          <w:noProof/>
        </w:rPr>
        <w:instrText xml:space="preserve"> PAGEREF _Toc218717249 \h </w:instrText>
      </w:r>
      <w:r>
        <w:rPr>
          <w:noProof/>
        </w:rPr>
      </w:r>
      <w:r>
        <w:rPr>
          <w:noProof/>
        </w:rPr>
        <w:fldChar w:fldCharType="separate"/>
      </w:r>
      <w:r>
        <w:rPr>
          <w:noProof/>
        </w:rPr>
        <w:t>83</w:t>
      </w:r>
      <w:r>
        <w:rPr>
          <w:noProof/>
        </w:rPr>
        <w:fldChar w:fldCharType="end"/>
      </w:r>
    </w:p>
    <w:p w14:paraId="31DCF0DB" w14:textId="7E432C7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6.2.8.3.5</w:t>
      </w:r>
      <w:r>
        <w:rPr>
          <w:rFonts w:asciiTheme="minorHAnsi" w:eastAsiaTheme="minorEastAsia" w:hAnsiTheme="minorHAnsi" w:cstheme="minorBidi"/>
          <w:noProof/>
          <w:kern w:val="2"/>
          <w:sz w:val="24"/>
          <w:szCs w:val="24"/>
          <w:lang w:eastAsia="en-GB"/>
          <w14:ligatures w14:val="standardContextual"/>
        </w:rPr>
        <w:tab/>
      </w:r>
      <w:r>
        <w:rPr>
          <w:noProof/>
        </w:rPr>
        <w:t>Receiving a SIP 4xx response, SIP 5xx response or SIP 6xx response to a SIP request for an MCData emergency private communication</w:t>
      </w:r>
      <w:r>
        <w:rPr>
          <w:noProof/>
        </w:rPr>
        <w:tab/>
      </w:r>
      <w:r>
        <w:rPr>
          <w:noProof/>
        </w:rPr>
        <w:fldChar w:fldCharType="begin"/>
      </w:r>
      <w:r>
        <w:rPr>
          <w:noProof/>
        </w:rPr>
        <w:instrText xml:space="preserve"> PAGEREF _Toc218717250 \h </w:instrText>
      </w:r>
      <w:r>
        <w:rPr>
          <w:noProof/>
        </w:rPr>
      </w:r>
      <w:r>
        <w:rPr>
          <w:noProof/>
        </w:rPr>
        <w:fldChar w:fldCharType="separate"/>
      </w:r>
      <w:r>
        <w:rPr>
          <w:noProof/>
        </w:rPr>
        <w:t>83</w:t>
      </w:r>
      <w:r>
        <w:rPr>
          <w:noProof/>
        </w:rPr>
        <w:fldChar w:fldCharType="end"/>
      </w:r>
    </w:p>
    <w:p w14:paraId="0410C4A0" w14:textId="277B957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6.2.8.3.6</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MCData emergency private communication state</w:t>
      </w:r>
      <w:r>
        <w:rPr>
          <w:noProof/>
        </w:rPr>
        <w:tab/>
      </w:r>
      <w:r>
        <w:rPr>
          <w:noProof/>
        </w:rPr>
        <w:fldChar w:fldCharType="begin"/>
      </w:r>
      <w:r>
        <w:rPr>
          <w:noProof/>
        </w:rPr>
        <w:instrText xml:space="preserve"> PAGEREF _Toc218717251 \h </w:instrText>
      </w:r>
      <w:r>
        <w:rPr>
          <w:noProof/>
        </w:rPr>
      </w:r>
      <w:r>
        <w:rPr>
          <w:noProof/>
        </w:rPr>
        <w:fldChar w:fldCharType="separate"/>
      </w:r>
      <w:r>
        <w:rPr>
          <w:noProof/>
        </w:rPr>
        <w:t>83</w:t>
      </w:r>
      <w:r>
        <w:rPr>
          <w:noProof/>
        </w:rPr>
        <w:fldChar w:fldCharType="end"/>
      </w:r>
    </w:p>
    <w:p w14:paraId="1253D10B" w14:textId="2695B42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6.2.8.3.7</w:t>
      </w:r>
      <w:r>
        <w:rPr>
          <w:rFonts w:asciiTheme="minorHAnsi" w:eastAsiaTheme="minorEastAsia" w:hAnsiTheme="minorHAnsi" w:cstheme="minorBidi"/>
          <w:noProof/>
          <w:kern w:val="2"/>
          <w:sz w:val="24"/>
          <w:szCs w:val="24"/>
          <w:lang w:eastAsia="en-GB"/>
          <w14:ligatures w14:val="standardContextual"/>
        </w:rPr>
        <w:tab/>
      </w:r>
      <w:r>
        <w:rPr>
          <w:noProof/>
        </w:rPr>
        <w:t>Receiving a SIP INFO request in the dialog of a SIP request for a priority private communication</w:t>
      </w:r>
      <w:r>
        <w:rPr>
          <w:noProof/>
        </w:rPr>
        <w:tab/>
      </w:r>
      <w:r>
        <w:rPr>
          <w:noProof/>
        </w:rPr>
        <w:fldChar w:fldCharType="begin"/>
      </w:r>
      <w:r>
        <w:rPr>
          <w:noProof/>
        </w:rPr>
        <w:instrText xml:space="preserve"> PAGEREF _Toc218717252 \h </w:instrText>
      </w:r>
      <w:r>
        <w:rPr>
          <w:noProof/>
        </w:rPr>
      </w:r>
      <w:r>
        <w:rPr>
          <w:noProof/>
        </w:rPr>
        <w:fldChar w:fldCharType="separate"/>
      </w:r>
      <w:r>
        <w:rPr>
          <w:noProof/>
        </w:rPr>
        <w:t>84</w:t>
      </w:r>
      <w:r>
        <w:rPr>
          <w:noProof/>
        </w:rPr>
        <w:fldChar w:fldCharType="end"/>
      </w:r>
    </w:p>
    <w:p w14:paraId="34875F33" w14:textId="3EF0252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6.2.8.3.8</w:t>
      </w:r>
      <w:r>
        <w:rPr>
          <w:rFonts w:asciiTheme="minorHAnsi" w:eastAsiaTheme="minorEastAsia" w:hAnsiTheme="minorHAnsi" w:cstheme="minorBidi"/>
          <w:noProof/>
          <w:kern w:val="2"/>
          <w:sz w:val="24"/>
          <w:szCs w:val="24"/>
          <w:lang w:eastAsia="en-GB"/>
          <w14:ligatures w14:val="standardContextual"/>
        </w:rPr>
        <w:tab/>
      </w:r>
      <w:r>
        <w:rPr>
          <w:noProof/>
        </w:rPr>
        <w:t>SIP re-INVITE request for cancelling the MCData emergency private communication state by a third-party</w:t>
      </w:r>
      <w:r>
        <w:rPr>
          <w:noProof/>
        </w:rPr>
        <w:tab/>
      </w:r>
      <w:r>
        <w:rPr>
          <w:noProof/>
        </w:rPr>
        <w:fldChar w:fldCharType="begin"/>
      </w:r>
      <w:r>
        <w:rPr>
          <w:noProof/>
        </w:rPr>
        <w:instrText xml:space="preserve"> PAGEREF _Toc218717253 \h </w:instrText>
      </w:r>
      <w:r>
        <w:rPr>
          <w:noProof/>
        </w:rPr>
      </w:r>
      <w:r>
        <w:rPr>
          <w:noProof/>
        </w:rPr>
        <w:fldChar w:fldCharType="separate"/>
      </w:r>
      <w:r>
        <w:rPr>
          <w:noProof/>
        </w:rPr>
        <w:t>85</w:t>
      </w:r>
      <w:r>
        <w:rPr>
          <w:noProof/>
        </w:rPr>
        <w:fldChar w:fldCharType="end"/>
      </w:r>
    </w:p>
    <w:p w14:paraId="485BF6F3" w14:textId="558FB08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6.2.8.3.9</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a KMS URI associated with an MCData ID</w:t>
      </w:r>
      <w:r>
        <w:rPr>
          <w:noProof/>
        </w:rPr>
        <w:tab/>
      </w:r>
      <w:r>
        <w:rPr>
          <w:noProof/>
        </w:rPr>
        <w:fldChar w:fldCharType="begin"/>
      </w:r>
      <w:r>
        <w:rPr>
          <w:noProof/>
        </w:rPr>
        <w:instrText xml:space="preserve"> PAGEREF _Toc218717254 \h </w:instrText>
      </w:r>
      <w:r>
        <w:rPr>
          <w:noProof/>
        </w:rPr>
      </w:r>
      <w:r>
        <w:rPr>
          <w:noProof/>
        </w:rPr>
        <w:fldChar w:fldCharType="separate"/>
      </w:r>
      <w:r>
        <w:rPr>
          <w:noProof/>
        </w:rPr>
        <w:t>85</w:t>
      </w:r>
      <w:r>
        <w:rPr>
          <w:noProof/>
        </w:rPr>
        <w:fldChar w:fldCharType="end"/>
      </w:r>
    </w:p>
    <w:p w14:paraId="0B1DB6CD" w14:textId="2F2AB84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6.2.8.4</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Procedures for modifying ongoing communications</w:t>
      </w:r>
      <w:r>
        <w:rPr>
          <w:noProof/>
        </w:rPr>
        <w:tab/>
      </w:r>
      <w:r>
        <w:rPr>
          <w:noProof/>
        </w:rPr>
        <w:fldChar w:fldCharType="begin"/>
      </w:r>
      <w:r>
        <w:rPr>
          <w:noProof/>
        </w:rPr>
        <w:instrText xml:space="preserve"> PAGEREF _Toc218717255 \h </w:instrText>
      </w:r>
      <w:r>
        <w:rPr>
          <w:noProof/>
        </w:rPr>
      </w:r>
      <w:r>
        <w:rPr>
          <w:noProof/>
        </w:rPr>
        <w:fldChar w:fldCharType="separate"/>
      </w:r>
      <w:r>
        <w:rPr>
          <w:noProof/>
        </w:rPr>
        <w:t>86</w:t>
      </w:r>
      <w:r>
        <w:rPr>
          <w:noProof/>
        </w:rPr>
        <w:fldChar w:fldCharType="end"/>
      </w:r>
    </w:p>
    <w:p w14:paraId="0DFA86E1" w14:textId="2FAB8A1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6.2.8.4.1</w:t>
      </w:r>
      <w:r>
        <w:rPr>
          <w:rFonts w:asciiTheme="minorHAnsi" w:eastAsiaTheme="minorEastAsia" w:hAnsiTheme="minorHAnsi" w:cstheme="minorBidi"/>
          <w:noProof/>
          <w:kern w:val="2"/>
          <w:sz w:val="24"/>
          <w:szCs w:val="24"/>
          <w:lang w:eastAsia="en-GB"/>
          <w14:ligatures w14:val="standardContextual"/>
        </w:rPr>
        <w:tab/>
      </w:r>
      <w:r>
        <w:rPr>
          <w:noProof/>
          <w:lang w:eastAsia="ko-KR"/>
        </w:rPr>
        <w:t>Cancelling or ending ongoing client terminating procedures</w:t>
      </w:r>
      <w:r>
        <w:rPr>
          <w:noProof/>
        </w:rPr>
        <w:tab/>
      </w:r>
      <w:r>
        <w:rPr>
          <w:noProof/>
        </w:rPr>
        <w:fldChar w:fldCharType="begin"/>
      </w:r>
      <w:r>
        <w:rPr>
          <w:noProof/>
        </w:rPr>
        <w:instrText xml:space="preserve"> PAGEREF _Toc218717256 \h </w:instrText>
      </w:r>
      <w:r>
        <w:rPr>
          <w:noProof/>
        </w:rPr>
      </w:r>
      <w:r>
        <w:rPr>
          <w:noProof/>
        </w:rPr>
        <w:fldChar w:fldCharType="separate"/>
      </w:r>
      <w:r>
        <w:rPr>
          <w:noProof/>
        </w:rPr>
        <w:t>86</w:t>
      </w:r>
      <w:r>
        <w:rPr>
          <w:noProof/>
        </w:rPr>
        <w:fldChar w:fldCharType="end"/>
      </w:r>
    </w:p>
    <w:p w14:paraId="5F152640" w14:textId="73B39A9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6.2.8.4.2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 for handling SIP re-INVITE for an existing one-to-one communication session</w:t>
      </w:r>
      <w:r>
        <w:rPr>
          <w:noProof/>
        </w:rPr>
        <w:tab/>
      </w:r>
      <w:r>
        <w:rPr>
          <w:noProof/>
        </w:rPr>
        <w:fldChar w:fldCharType="begin"/>
      </w:r>
      <w:r>
        <w:rPr>
          <w:noProof/>
        </w:rPr>
        <w:instrText xml:space="preserve"> PAGEREF _Toc218717257 \h </w:instrText>
      </w:r>
      <w:r>
        <w:rPr>
          <w:noProof/>
        </w:rPr>
      </w:r>
      <w:r>
        <w:rPr>
          <w:noProof/>
        </w:rPr>
        <w:fldChar w:fldCharType="separate"/>
      </w:r>
      <w:r>
        <w:rPr>
          <w:noProof/>
        </w:rPr>
        <w:t>87</w:t>
      </w:r>
      <w:r>
        <w:rPr>
          <w:noProof/>
        </w:rPr>
        <w:fldChar w:fldCharType="end"/>
      </w:r>
    </w:p>
    <w:p w14:paraId="49694E26" w14:textId="4021E22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6.2.8.4.3</w:t>
      </w:r>
      <w:r>
        <w:rPr>
          <w:rFonts w:asciiTheme="minorHAnsi" w:eastAsiaTheme="minorEastAsia" w:hAnsiTheme="minorHAnsi" w:cstheme="minorBidi"/>
          <w:noProof/>
          <w:kern w:val="2"/>
          <w:sz w:val="24"/>
          <w:szCs w:val="24"/>
          <w:lang w:eastAsia="en-GB"/>
          <w14:ligatures w14:val="standardContextual"/>
        </w:rPr>
        <w:tab/>
      </w:r>
      <w:r>
        <w:rPr>
          <w:noProof/>
        </w:rPr>
        <w:t>MCData in-progress emergency one-to-one communication cancellation</w:t>
      </w:r>
      <w:r>
        <w:rPr>
          <w:noProof/>
        </w:rPr>
        <w:tab/>
      </w:r>
      <w:r>
        <w:rPr>
          <w:noProof/>
        </w:rPr>
        <w:fldChar w:fldCharType="begin"/>
      </w:r>
      <w:r>
        <w:rPr>
          <w:noProof/>
        </w:rPr>
        <w:instrText xml:space="preserve"> PAGEREF _Toc218717258 \h </w:instrText>
      </w:r>
      <w:r>
        <w:rPr>
          <w:noProof/>
        </w:rPr>
      </w:r>
      <w:r>
        <w:rPr>
          <w:noProof/>
        </w:rPr>
        <w:fldChar w:fldCharType="separate"/>
      </w:r>
      <w:r>
        <w:rPr>
          <w:noProof/>
        </w:rPr>
        <w:t>88</w:t>
      </w:r>
      <w:r>
        <w:rPr>
          <w:noProof/>
        </w:rPr>
        <w:fldChar w:fldCharType="end"/>
      </w:r>
    </w:p>
    <w:p w14:paraId="67E7ED08" w14:textId="1421B08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6.2.8.4.4</w:t>
      </w:r>
      <w:r>
        <w:rPr>
          <w:rFonts w:asciiTheme="minorHAnsi" w:eastAsiaTheme="minorEastAsia" w:hAnsiTheme="minorHAnsi" w:cstheme="minorBidi"/>
          <w:noProof/>
          <w:kern w:val="2"/>
          <w:sz w:val="24"/>
          <w:szCs w:val="24"/>
          <w:lang w:eastAsia="en-GB"/>
          <w14:ligatures w14:val="standardContextual"/>
        </w:rPr>
        <w:tab/>
      </w:r>
      <w:r>
        <w:rPr>
          <w:noProof/>
          <w:lang w:eastAsia="ko-KR"/>
        </w:rPr>
        <w:t>Upgrade to MCData emergency one-to-one communication</w:t>
      </w:r>
      <w:r>
        <w:rPr>
          <w:noProof/>
        </w:rPr>
        <w:tab/>
      </w:r>
      <w:r>
        <w:rPr>
          <w:noProof/>
        </w:rPr>
        <w:fldChar w:fldCharType="begin"/>
      </w:r>
      <w:r>
        <w:rPr>
          <w:noProof/>
        </w:rPr>
        <w:instrText xml:space="preserve"> PAGEREF _Toc218717259 \h </w:instrText>
      </w:r>
      <w:r>
        <w:rPr>
          <w:noProof/>
        </w:rPr>
      </w:r>
      <w:r>
        <w:rPr>
          <w:noProof/>
        </w:rPr>
        <w:fldChar w:fldCharType="separate"/>
      </w:r>
      <w:r>
        <w:rPr>
          <w:noProof/>
        </w:rPr>
        <w:t>89</w:t>
      </w:r>
      <w:r>
        <w:rPr>
          <w:noProof/>
        </w:rPr>
        <w:fldChar w:fldCharType="end"/>
      </w:r>
    </w:p>
    <w:p w14:paraId="477D34F5" w14:textId="00BFE48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r>
      <w:r>
        <w:rPr>
          <w:noProof/>
        </w:rPr>
        <w:instrText xml:space="preserve"> PAGEREF _Toc218717260 \h </w:instrText>
      </w:r>
      <w:r>
        <w:rPr>
          <w:noProof/>
        </w:rPr>
      </w:r>
      <w:r>
        <w:rPr>
          <w:noProof/>
        </w:rPr>
        <w:fldChar w:fldCharType="separate"/>
      </w:r>
      <w:r>
        <w:rPr>
          <w:noProof/>
        </w:rPr>
        <w:t>90</w:t>
      </w:r>
      <w:r>
        <w:rPr>
          <w:noProof/>
        </w:rPr>
        <w:fldChar w:fldCharType="end"/>
      </w:r>
    </w:p>
    <w:p w14:paraId="296567CF" w14:textId="667F28B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Distinction of requests at the MCData server</w:t>
      </w:r>
      <w:r>
        <w:rPr>
          <w:noProof/>
        </w:rPr>
        <w:tab/>
      </w:r>
      <w:r>
        <w:rPr>
          <w:noProof/>
        </w:rPr>
        <w:fldChar w:fldCharType="begin"/>
      </w:r>
      <w:r>
        <w:rPr>
          <w:noProof/>
        </w:rPr>
        <w:instrText xml:space="preserve"> PAGEREF _Toc218717261 \h </w:instrText>
      </w:r>
      <w:r>
        <w:rPr>
          <w:noProof/>
        </w:rPr>
      </w:r>
      <w:r>
        <w:rPr>
          <w:noProof/>
        </w:rPr>
        <w:fldChar w:fldCharType="separate"/>
      </w:r>
      <w:r>
        <w:rPr>
          <w:noProof/>
        </w:rPr>
        <w:t>90</w:t>
      </w:r>
      <w:r>
        <w:rPr>
          <w:noProof/>
        </w:rPr>
        <w:fldChar w:fldCharType="end"/>
      </w:r>
    </w:p>
    <w:p w14:paraId="324C2AA5" w14:textId="162D567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6.3.1.1</w:t>
      </w:r>
      <w:r>
        <w:rPr>
          <w:rFonts w:asciiTheme="minorHAnsi" w:eastAsiaTheme="minorEastAsia" w:hAnsiTheme="minorHAnsi" w:cstheme="minorBidi"/>
          <w:noProof/>
          <w:kern w:val="2"/>
          <w:sz w:val="24"/>
          <w:szCs w:val="24"/>
          <w:lang w:eastAsia="en-GB"/>
          <w14:ligatures w14:val="standardContextual"/>
        </w:rPr>
        <w:tab/>
      </w:r>
      <w:r>
        <w:rPr>
          <w:noProof/>
        </w:rPr>
        <w:t>SIP MESSAGE request</w:t>
      </w:r>
      <w:r>
        <w:rPr>
          <w:noProof/>
        </w:rPr>
        <w:tab/>
      </w:r>
      <w:r>
        <w:rPr>
          <w:noProof/>
        </w:rPr>
        <w:fldChar w:fldCharType="begin"/>
      </w:r>
      <w:r>
        <w:rPr>
          <w:noProof/>
        </w:rPr>
        <w:instrText xml:space="preserve"> PAGEREF _Toc218717262 \h </w:instrText>
      </w:r>
      <w:r>
        <w:rPr>
          <w:noProof/>
        </w:rPr>
      </w:r>
      <w:r>
        <w:rPr>
          <w:noProof/>
        </w:rPr>
        <w:fldChar w:fldCharType="separate"/>
      </w:r>
      <w:r>
        <w:rPr>
          <w:noProof/>
        </w:rPr>
        <w:t>90</w:t>
      </w:r>
      <w:r>
        <w:rPr>
          <w:noProof/>
        </w:rPr>
        <w:fldChar w:fldCharType="end"/>
      </w:r>
    </w:p>
    <w:p w14:paraId="2F0CC97E" w14:textId="0C623AC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6.3.1.2</w:t>
      </w:r>
      <w:r>
        <w:rPr>
          <w:rFonts w:asciiTheme="minorHAnsi" w:eastAsiaTheme="minorEastAsia" w:hAnsiTheme="minorHAnsi" w:cstheme="minorBidi"/>
          <w:noProof/>
          <w:kern w:val="2"/>
          <w:sz w:val="24"/>
          <w:szCs w:val="24"/>
          <w:lang w:eastAsia="en-GB"/>
          <w14:ligatures w14:val="standardContextual"/>
        </w:rPr>
        <w:tab/>
      </w:r>
      <w:r>
        <w:rPr>
          <w:noProof/>
        </w:rPr>
        <w:t>SIP INVITE request</w:t>
      </w:r>
      <w:r>
        <w:rPr>
          <w:noProof/>
        </w:rPr>
        <w:tab/>
      </w:r>
      <w:r>
        <w:rPr>
          <w:noProof/>
        </w:rPr>
        <w:fldChar w:fldCharType="begin"/>
      </w:r>
      <w:r>
        <w:rPr>
          <w:noProof/>
        </w:rPr>
        <w:instrText xml:space="preserve"> PAGEREF _Toc218717263 \h </w:instrText>
      </w:r>
      <w:r>
        <w:rPr>
          <w:noProof/>
        </w:rPr>
      </w:r>
      <w:r>
        <w:rPr>
          <w:noProof/>
        </w:rPr>
        <w:fldChar w:fldCharType="separate"/>
      </w:r>
      <w:r>
        <w:rPr>
          <w:noProof/>
        </w:rPr>
        <w:t>95</w:t>
      </w:r>
      <w:r>
        <w:rPr>
          <w:noProof/>
        </w:rPr>
        <w:fldChar w:fldCharType="end"/>
      </w:r>
    </w:p>
    <w:p w14:paraId="189AC08A" w14:textId="001E22C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6.3.1.3</w:t>
      </w:r>
      <w:r>
        <w:rPr>
          <w:rFonts w:asciiTheme="minorHAnsi" w:eastAsiaTheme="minorEastAsia" w:hAnsiTheme="minorHAnsi" w:cstheme="minorBidi"/>
          <w:noProof/>
          <w:kern w:val="2"/>
          <w:sz w:val="24"/>
          <w:szCs w:val="24"/>
          <w:lang w:eastAsia="en-GB"/>
          <w14:ligatures w14:val="standardContextual"/>
        </w:rPr>
        <w:tab/>
      </w:r>
      <w:r>
        <w:rPr>
          <w:noProof/>
        </w:rPr>
        <w:t>SIP SUBSCRIBE request</w:t>
      </w:r>
      <w:r>
        <w:rPr>
          <w:noProof/>
        </w:rPr>
        <w:tab/>
      </w:r>
      <w:r>
        <w:rPr>
          <w:noProof/>
        </w:rPr>
        <w:fldChar w:fldCharType="begin"/>
      </w:r>
      <w:r>
        <w:rPr>
          <w:noProof/>
        </w:rPr>
        <w:instrText xml:space="preserve"> PAGEREF _Toc218717264 \h </w:instrText>
      </w:r>
      <w:r>
        <w:rPr>
          <w:noProof/>
        </w:rPr>
      </w:r>
      <w:r>
        <w:rPr>
          <w:noProof/>
        </w:rPr>
        <w:fldChar w:fldCharType="separate"/>
      </w:r>
      <w:r>
        <w:rPr>
          <w:noProof/>
        </w:rPr>
        <w:t>96</w:t>
      </w:r>
      <w:r>
        <w:rPr>
          <w:noProof/>
        </w:rPr>
        <w:fldChar w:fldCharType="end"/>
      </w:r>
    </w:p>
    <w:p w14:paraId="03D938D7" w14:textId="13AD80C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6.3.2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Sending SIP requests and receiving SIP responses</w:t>
      </w:r>
      <w:r>
        <w:rPr>
          <w:noProof/>
        </w:rPr>
        <w:tab/>
      </w:r>
      <w:r>
        <w:rPr>
          <w:noProof/>
        </w:rPr>
        <w:fldChar w:fldCharType="begin"/>
      </w:r>
      <w:r>
        <w:rPr>
          <w:noProof/>
        </w:rPr>
        <w:instrText xml:space="preserve"> PAGEREF _Toc218717265 \h </w:instrText>
      </w:r>
      <w:r>
        <w:rPr>
          <w:noProof/>
        </w:rPr>
      </w:r>
      <w:r>
        <w:rPr>
          <w:noProof/>
        </w:rPr>
        <w:fldChar w:fldCharType="separate"/>
      </w:r>
      <w:r>
        <w:rPr>
          <w:noProof/>
        </w:rPr>
        <w:t>96</w:t>
      </w:r>
      <w:r>
        <w:rPr>
          <w:noProof/>
        </w:rPr>
        <w:fldChar w:fldCharType="end"/>
      </w:r>
    </w:p>
    <w:p w14:paraId="3F664741" w14:textId="0089ADD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6.3.2.1</w:t>
      </w:r>
      <w:r>
        <w:rPr>
          <w:rFonts w:asciiTheme="minorHAnsi" w:eastAsiaTheme="minorEastAsia" w:hAnsiTheme="minorHAnsi" w:cstheme="minorBidi"/>
          <w:noProof/>
          <w:kern w:val="2"/>
          <w:sz w:val="24"/>
          <w:szCs w:val="24"/>
          <w:lang w:eastAsia="en-GB"/>
          <w14:ligatures w14:val="standardContextual"/>
        </w:rPr>
        <w:tab/>
      </w:r>
      <w:r>
        <w:rPr>
          <w:noProof/>
        </w:rPr>
        <w:t>Generating a SIP MESSAGE request towards the terminating MCData client</w:t>
      </w:r>
      <w:r>
        <w:rPr>
          <w:noProof/>
        </w:rPr>
        <w:tab/>
      </w:r>
      <w:r>
        <w:rPr>
          <w:noProof/>
        </w:rPr>
        <w:fldChar w:fldCharType="begin"/>
      </w:r>
      <w:r>
        <w:rPr>
          <w:noProof/>
        </w:rPr>
        <w:instrText xml:space="preserve"> PAGEREF _Toc218717266 \h </w:instrText>
      </w:r>
      <w:r>
        <w:rPr>
          <w:noProof/>
        </w:rPr>
      </w:r>
      <w:r>
        <w:rPr>
          <w:noProof/>
        </w:rPr>
        <w:fldChar w:fldCharType="separate"/>
      </w:r>
      <w:r>
        <w:rPr>
          <w:noProof/>
        </w:rPr>
        <w:t>96</w:t>
      </w:r>
      <w:r>
        <w:rPr>
          <w:noProof/>
        </w:rPr>
        <w:fldChar w:fldCharType="end"/>
      </w:r>
    </w:p>
    <w:p w14:paraId="51C85677" w14:textId="0073D3C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6.3.2.2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Generating a SIP MESSAGE request</w:t>
      </w:r>
      <w:r>
        <w:rPr>
          <w:noProof/>
        </w:rPr>
        <w:t xml:space="preserve"> </w:t>
      </w:r>
      <w:r w:rsidRPr="009214F1">
        <w:rPr>
          <w:noProof/>
          <w:lang w:val="en-US"/>
        </w:rPr>
        <w:t>towards the controlling MCData function</w:t>
      </w:r>
      <w:r>
        <w:rPr>
          <w:noProof/>
        </w:rPr>
        <w:tab/>
      </w:r>
      <w:r>
        <w:rPr>
          <w:noProof/>
        </w:rPr>
        <w:fldChar w:fldCharType="begin"/>
      </w:r>
      <w:r>
        <w:rPr>
          <w:noProof/>
        </w:rPr>
        <w:instrText xml:space="preserve"> PAGEREF _Toc218717267 \h </w:instrText>
      </w:r>
      <w:r>
        <w:rPr>
          <w:noProof/>
        </w:rPr>
      </w:r>
      <w:r>
        <w:rPr>
          <w:noProof/>
        </w:rPr>
        <w:fldChar w:fldCharType="separate"/>
      </w:r>
      <w:r>
        <w:rPr>
          <w:noProof/>
        </w:rPr>
        <w:t>97</w:t>
      </w:r>
      <w:r>
        <w:rPr>
          <w:noProof/>
        </w:rPr>
        <w:fldChar w:fldCharType="end"/>
      </w:r>
    </w:p>
    <w:p w14:paraId="0DA9E282" w14:textId="67CB67C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6.3.2.3</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NOTIFY request</w:t>
      </w:r>
      <w:r>
        <w:rPr>
          <w:noProof/>
        </w:rPr>
        <w:tab/>
      </w:r>
      <w:r>
        <w:rPr>
          <w:noProof/>
        </w:rPr>
        <w:fldChar w:fldCharType="begin"/>
      </w:r>
      <w:r>
        <w:rPr>
          <w:noProof/>
        </w:rPr>
        <w:instrText xml:space="preserve"> PAGEREF _Toc218717268 \h </w:instrText>
      </w:r>
      <w:r>
        <w:rPr>
          <w:noProof/>
        </w:rPr>
      </w:r>
      <w:r>
        <w:rPr>
          <w:noProof/>
        </w:rPr>
        <w:fldChar w:fldCharType="separate"/>
      </w:r>
      <w:r>
        <w:rPr>
          <w:noProof/>
        </w:rPr>
        <w:t>97</w:t>
      </w:r>
      <w:r>
        <w:rPr>
          <w:noProof/>
        </w:rPr>
        <w:fldChar w:fldCharType="end"/>
      </w:r>
    </w:p>
    <w:p w14:paraId="49634F72" w14:textId="3B65FF9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6.3.3</w:t>
      </w:r>
      <w:r>
        <w:rPr>
          <w:rFonts w:asciiTheme="minorHAnsi" w:eastAsiaTheme="minorEastAsia" w:hAnsiTheme="minorHAnsi" w:cstheme="minorBidi"/>
          <w:noProof/>
          <w:kern w:val="2"/>
          <w:sz w:val="24"/>
          <w:szCs w:val="24"/>
          <w:lang w:eastAsia="en-GB"/>
          <w14:ligatures w14:val="standardContextual"/>
        </w:rPr>
        <w:tab/>
      </w:r>
      <w:r>
        <w:rPr>
          <w:noProof/>
        </w:rPr>
        <w:t>Retrieving a group document</w:t>
      </w:r>
      <w:r>
        <w:rPr>
          <w:noProof/>
        </w:rPr>
        <w:tab/>
      </w:r>
      <w:r>
        <w:rPr>
          <w:noProof/>
        </w:rPr>
        <w:fldChar w:fldCharType="begin"/>
      </w:r>
      <w:r>
        <w:rPr>
          <w:noProof/>
        </w:rPr>
        <w:instrText xml:space="preserve"> PAGEREF _Toc218717269 \h </w:instrText>
      </w:r>
      <w:r>
        <w:rPr>
          <w:noProof/>
        </w:rPr>
      </w:r>
      <w:r>
        <w:rPr>
          <w:noProof/>
        </w:rPr>
        <w:fldChar w:fldCharType="separate"/>
      </w:r>
      <w:r>
        <w:rPr>
          <w:noProof/>
        </w:rPr>
        <w:t>98</w:t>
      </w:r>
      <w:r>
        <w:rPr>
          <w:noProof/>
        </w:rPr>
        <w:fldChar w:fldCharType="end"/>
      </w:r>
    </w:p>
    <w:p w14:paraId="01EBA76D" w14:textId="6631406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6.3.4</w:t>
      </w:r>
      <w:r>
        <w:rPr>
          <w:rFonts w:asciiTheme="minorHAnsi" w:eastAsiaTheme="minorEastAsia" w:hAnsiTheme="minorHAnsi" w:cstheme="minorBidi"/>
          <w:noProof/>
          <w:kern w:val="2"/>
          <w:sz w:val="24"/>
          <w:szCs w:val="24"/>
          <w:lang w:eastAsia="en-GB"/>
          <w14:ligatures w14:val="standardContextual"/>
        </w:rPr>
        <w:tab/>
      </w:r>
      <w:r>
        <w:rPr>
          <w:noProof/>
        </w:rPr>
        <w:t>Determining targeted group members for MCData communications</w:t>
      </w:r>
      <w:r>
        <w:rPr>
          <w:noProof/>
        </w:rPr>
        <w:tab/>
      </w:r>
      <w:r>
        <w:rPr>
          <w:noProof/>
        </w:rPr>
        <w:fldChar w:fldCharType="begin"/>
      </w:r>
      <w:r>
        <w:rPr>
          <w:noProof/>
        </w:rPr>
        <w:instrText xml:space="preserve"> PAGEREF _Toc218717270 \h </w:instrText>
      </w:r>
      <w:r>
        <w:rPr>
          <w:noProof/>
        </w:rPr>
      </w:r>
      <w:r>
        <w:rPr>
          <w:noProof/>
        </w:rPr>
        <w:fldChar w:fldCharType="separate"/>
      </w:r>
      <w:r>
        <w:rPr>
          <w:noProof/>
        </w:rPr>
        <w:t>99</w:t>
      </w:r>
      <w:r>
        <w:rPr>
          <w:noProof/>
        </w:rPr>
        <w:fldChar w:fldCharType="end"/>
      </w:r>
    </w:p>
    <w:p w14:paraId="4882C05D" w14:textId="4CBF0C1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Affiliation check</w:t>
      </w:r>
      <w:r>
        <w:rPr>
          <w:noProof/>
        </w:rPr>
        <w:tab/>
      </w:r>
      <w:r>
        <w:rPr>
          <w:noProof/>
        </w:rPr>
        <w:fldChar w:fldCharType="begin"/>
      </w:r>
      <w:r>
        <w:rPr>
          <w:noProof/>
        </w:rPr>
        <w:instrText xml:space="preserve"> PAGEREF _Toc218717271 \h </w:instrText>
      </w:r>
      <w:r>
        <w:rPr>
          <w:noProof/>
        </w:rPr>
      </w:r>
      <w:r>
        <w:rPr>
          <w:noProof/>
        </w:rPr>
        <w:fldChar w:fldCharType="separate"/>
      </w:r>
      <w:r>
        <w:rPr>
          <w:noProof/>
        </w:rPr>
        <w:t>99</w:t>
      </w:r>
      <w:r>
        <w:rPr>
          <w:noProof/>
        </w:rPr>
        <w:fldChar w:fldCharType="end"/>
      </w:r>
    </w:p>
    <w:p w14:paraId="5B1A795E" w14:textId="6F1F6D1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MCData conversation items</w:t>
      </w:r>
      <w:r>
        <w:rPr>
          <w:noProof/>
        </w:rPr>
        <w:tab/>
      </w:r>
      <w:r>
        <w:rPr>
          <w:noProof/>
        </w:rPr>
        <w:fldChar w:fldCharType="begin"/>
      </w:r>
      <w:r>
        <w:rPr>
          <w:noProof/>
        </w:rPr>
        <w:instrText xml:space="preserve"> PAGEREF _Toc218717272 \h </w:instrText>
      </w:r>
      <w:r>
        <w:rPr>
          <w:noProof/>
        </w:rPr>
      </w:r>
      <w:r>
        <w:rPr>
          <w:noProof/>
        </w:rPr>
        <w:fldChar w:fldCharType="separate"/>
      </w:r>
      <w:r>
        <w:rPr>
          <w:noProof/>
        </w:rPr>
        <w:t>99</w:t>
      </w:r>
      <w:r>
        <w:rPr>
          <w:noProof/>
        </w:rPr>
        <w:fldChar w:fldCharType="end"/>
      </w:r>
    </w:p>
    <w:p w14:paraId="21AEE3DE" w14:textId="6C3868E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Server </w:t>
      </w:r>
      <w:r>
        <w:rPr>
          <w:noProof/>
        </w:rPr>
        <w:t>generating a FD HTTP TERMINATION</w:t>
      </w:r>
      <w:r w:rsidRPr="009214F1">
        <w:rPr>
          <w:noProof/>
          <w:lang w:val="en-US"/>
        </w:rPr>
        <w:t xml:space="preserve"> </w:t>
      </w:r>
      <w:r>
        <w:rPr>
          <w:noProof/>
        </w:rPr>
        <w:t>message for FD over HTTP</w:t>
      </w:r>
      <w:r>
        <w:rPr>
          <w:noProof/>
        </w:rPr>
        <w:tab/>
      </w:r>
      <w:r>
        <w:rPr>
          <w:noProof/>
        </w:rPr>
        <w:fldChar w:fldCharType="begin"/>
      </w:r>
      <w:r>
        <w:rPr>
          <w:noProof/>
        </w:rPr>
        <w:instrText xml:space="preserve"> PAGEREF _Toc218717273 \h </w:instrText>
      </w:r>
      <w:r>
        <w:rPr>
          <w:noProof/>
        </w:rPr>
      </w:r>
      <w:r>
        <w:rPr>
          <w:noProof/>
        </w:rPr>
        <w:fldChar w:fldCharType="separate"/>
      </w:r>
      <w:r>
        <w:rPr>
          <w:noProof/>
        </w:rPr>
        <w:t>99</w:t>
      </w:r>
      <w:r>
        <w:rPr>
          <w:noProof/>
        </w:rPr>
        <w:fldChar w:fldCharType="end"/>
      </w:r>
    </w:p>
    <w:p w14:paraId="4D687185" w14:textId="4251B7B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9214F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Procedures referenceable from other procedures</w:t>
      </w:r>
      <w:r>
        <w:rPr>
          <w:noProof/>
        </w:rPr>
        <w:tab/>
      </w:r>
      <w:r>
        <w:rPr>
          <w:noProof/>
        </w:rPr>
        <w:fldChar w:fldCharType="begin"/>
      </w:r>
      <w:r>
        <w:rPr>
          <w:noProof/>
        </w:rPr>
        <w:instrText xml:space="preserve"> PAGEREF _Toc218717274 \h </w:instrText>
      </w:r>
      <w:r>
        <w:rPr>
          <w:noProof/>
        </w:rPr>
      </w:r>
      <w:r>
        <w:rPr>
          <w:noProof/>
        </w:rPr>
        <w:fldChar w:fldCharType="separate"/>
      </w:r>
      <w:r>
        <w:rPr>
          <w:noProof/>
        </w:rPr>
        <w:t>100</w:t>
      </w:r>
      <w:r>
        <w:rPr>
          <w:noProof/>
        </w:rPr>
        <w:fldChar w:fldCharType="end"/>
      </w:r>
    </w:p>
    <w:p w14:paraId="3AD7EC29" w14:textId="70079AD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Emergency alert and emergency communications procedures</w:t>
      </w:r>
      <w:r>
        <w:rPr>
          <w:noProof/>
        </w:rPr>
        <w:tab/>
      </w:r>
      <w:r>
        <w:rPr>
          <w:noProof/>
        </w:rPr>
        <w:fldChar w:fldCharType="begin"/>
      </w:r>
      <w:r>
        <w:rPr>
          <w:noProof/>
        </w:rPr>
        <w:instrText xml:space="preserve"> PAGEREF _Toc218717275 \h </w:instrText>
      </w:r>
      <w:r>
        <w:rPr>
          <w:noProof/>
        </w:rPr>
      </w:r>
      <w:r>
        <w:rPr>
          <w:noProof/>
        </w:rPr>
        <w:fldChar w:fldCharType="separate"/>
      </w:r>
      <w:r>
        <w:rPr>
          <w:noProof/>
        </w:rPr>
        <w:t>100</w:t>
      </w:r>
      <w:r>
        <w:rPr>
          <w:noProof/>
        </w:rPr>
        <w:fldChar w:fldCharType="end"/>
      </w:r>
    </w:p>
    <w:p w14:paraId="088BA981" w14:textId="75886FF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w:t>
      </w:r>
      <w:r>
        <w:rPr>
          <w:rFonts w:asciiTheme="minorHAnsi" w:eastAsiaTheme="minorEastAsia" w:hAnsiTheme="minorHAnsi" w:cstheme="minorBidi"/>
          <w:noProof/>
          <w:kern w:val="2"/>
          <w:sz w:val="24"/>
          <w:szCs w:val="24"/>
          <w:lang w:eastAsia="en-GB"/>
          <w14:ligatures w14:val="standardContextual"/>
        </w:rPr>
        <w:tab/>
      </w:r>
      <w:r>
        <w:rPr>
          <w:noProof/>
          <w:lang w:eastAsia="ko-KR"/>
        </w:rPr>
        <w:t>Sending a SIP re-INVITE request for MCData emergency alert or emergency group communication</w:t>
      </w:r>
      <w:r>
        <w:rPr>
          <w:noProof/>
        </w:rPr>
        <w:tab/>
      </w:r>
      <w:r>
        <w:rPr>
          <w:noProof/>
        </w:rPr>
        <w:fldChar w:fldCharType="begin"/>
      </w:r>
      <w:r>
        <w:rPr>
          <w:noProof/>
        </w:rPr>
        <w:instrText xml:space="preserve"> PAGEREF _Toc218717276 \h </w:instrText>
      </w:r>
      <w:r>
        <w:rPr>
          <w:noProof/>
        </w:rPr>
      </w:r>
      <w:r>
        <w:rPr>
          <w:noProof/>
        </w:rPr>
        <w:fldChar w:fldCharType="separate"/>
      </w:r>
      <w:r>
        <w:rPr>
          <w:noProof/>
        </w:rPr>
        <w:t>100</w:t>
      </w:r>
      <w:r>
        <w:rPr>
          <w:noProof/>
        </w:rPr>
        <w:fldChar w:fldCharType="end"/>
      </w:r>
    </w:p>
    <w:p w14:paraId="70F26DB6" w14:textId="6EFE445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214F1">
        <w:rPr>
          <w:noProof/>
          <w:lang w:val="en-US" w:eastAsia="ko-KR"/>
        </w:rPr>
        <w:t>7</w:t>
      </w:r>
      <w:r>
        <w:rPr>
          <w:noProof/>
          <w:lang w:eastAsia="ko-KR"/>
        </w:rPr>
        <w:t>.1.</w:t>
      </w:r>
      <w:r w:rsidRPr="009214F1">
        <w:rPr>
          <w:noProof/>
          <w:lang w:val="en-US"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for notification of in-progress emergency status change</w:t>
      </w:r>
      <w:r>
        <w:rPr>
          <w:noProof/>
        </w:rPr>
        <w:tab/>
      </w:r>
      <w:r>
        <w:rPr>
          <w:noProof/>
        </w:rPr>
        <w:fldChar w:fldCharType="begin"/>
      </w:r>
      <w:r>
        <w:rPr>
          <w:noProof/>
        </w:rPr>
        <w:instrText xml:space="preserve"> PAGEREF _Toc218717277 \h </w:instrText>
      </w:r>
      <w:r>
        <w:rPr>
          <w:noProof/>
        </w:rPr>
      </w:r>
      <w:r>
        <w:rPr>
          <w:noProof/>
        </w:rPr>
        <w:fldChar w:fldCharType="separate"/>
      </w:r>
      <w:r>
        <w:rPr>
          <w:noProof/>
        </w:rPr>
        <w:t>101</w:t>
      </w:r>
      <w:r>
        <w:rPr>
          <w:noProof/>
        </w:rPr>
        <w:fldChar w:fldCharType="end"/>
      </w:r>
    </w:p>
    <w:p w14:paraId="1F67D3A2" w14:textId="622F820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eastAsia="ko-KR"/>
        </w:rPr>
        <w:t>6.3.7.1.3</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Populate mcdata-info and location-info MIME bodies for emergency alert</w:t>
      </w:r>
      <w:r>
        <w:rPr>
          <w:noProof/>
        </w:rPr>
        <w:tab/>
      </w:r>
      <w:r>
        <w:rPr>
          <w:noProof/>
        </w:rPr>
        <w:fldChar w:fldCharType="begin"/>
      </w:r>
      <w:r>
        <w:rPr>
          <w:noProof/>
        </w:rPr>
        <w:instrText xml:space="preserve"> PAGEREF _Toc218717278 \h </w:instrText>
      </w:r>
      <w:r>
        <w:rPr>
          <w:noProof/>
        </w:rPr>
      </w:r>
      <w:r>
        <w:rPr>
          <w:noProof/>
        </w:rPr>
        <w:fldChar w:fldCharType="separate"/>
      </w:r>
      <w:r>
        <w:rPr>
          <w:noProof/>
        </w:rPr>
        <w:t>102</w:t>
      </w:r>
      <w:r>
        <w:rPr>
          <w:noProof/>
        </w:rPr>
        <w:fldChar w:fldCharType="end"/>
      </w:r>
    </w:p>
    <w:p w14:paraId="6D2EB2B5" w14:textId="2355950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214F1">
        <w:rPr>
          <w:noProof/>
          <w:lang w:val="en-US" w:eastAsia="ko-KR"/>
        </w:rPr>
        <w:t>7</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lang w:eastAsia="ko-KR"/>
        </w:rPr>
        <w:t>Retrieving Resource-Priority header field values</w:t>
      </w:r>
      <w:r w:rsidRPr="009214F1">
        <w:rPr>
          <w:noProof/>
          <w:lang w:val="en-US" w:eastAsia="ko-KR"/>
        </w:rPr>
        <w:t xml:space="preserve"> for emergency communications</w:t>
      </w:r>
      <w:r>
        <w:rPr>
          <w:noProof/>
        </w:rPr>
        <w:tab/>
      </w:r>
      <w:r>
        <w:rPr>
          <w:noProof/>
        </w:rPr>
        <w:fldChar w:fldCharType="begin"/>
      </w:r>
      <w:r>
        <w:rPr>
          <w:noProof/>
        </w:rPr>
        <w:instrText xml:space="preserve"> PAGEREF _Toc218717279 \h </w:instrText>
      </w:r>
      <w:r>
        <w:rPr>
          <w:noProof/>
        </w:rPr>
      </w:r>
      <w:r>
        <w:rPr>
          <w:noProof/>
        </w:rPr>
        <w:fldChar w:fldCharType="separate"/>
      </w:r>
      <w:r>
        <w:rPr>
          <w:noProof/>
        </w:rPr>
        <w:t>102</w:t>
      </w:r>
      <w:r>
        <w:rPr>
          <w:noProof/>
        </w:rPr>
        <w:fldChar w:fldCharType="end"/>
      </w:r>
    </w:p>
    <w:p w14:paraId="338AC72F" w14:textId="0FBBF39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214F1">
        <w:rPr>
          <w:noProof/>
          <w:lang w:val="en-US" w:eastAsia="ko-KR"/>
        </w:rPr>
        <w:t>7</w:t>
      </w:r>
      <w:r>
        <w:rPr>
          <w:noProof/>
          <w:lang w:eastAsia="ko-KR"/>
        </w:rPr>
        <w:t>.1.</w:t>
      </w:r>
      <w:r w:rsidRPr="009214F1">
        <w:rPr>
          <w:noProof/>
          <w:lang w:val="en-US"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r>
      <w:r>
        <w:rPr>
          <w:noProof/>
        </w:rPr>
        <w:instrText xml:space="preserve"> PAGEREF _Toc218717280 \h </w:instrText>
      </w:r>
      <w:r>
        <w:rPr>
          <w:noProof/>
        </w:rPr>
      </w:r>
      <w:r>
        <w:rPr>
          <w:noProof/>
        </w:rPr>
        <w:fldChar w:fldCharType="separate"/>
      </w:r>
      <w:r>
        <w:rPr>
          <w:noProof/>
        </w:rPr>
        <w:t>103</w:t>
      </w:r>
      <w:r>
        <w:rPr>
          <w:noProof/>
        </w:rPr>
        <w:fldChar w:fldCharType="end"/>
      </w:r>
    </w:p>
    <w:p w14:paraId="6E08329C" w14:textId="3CB13ED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9214F1">
        <w:rPr>
          <w:noProof/>
          <w:lang w:val="en-US" w:eastAsia="ko-KR"/>
        </w:rPr>
        <w:t>entry into</w:t>
      </w:r>
      <w:r>
        <w:rPr>
          <w:noProof/>
          <w:lang w:eastAsia="ko-KR"/>
        </w:rPr>
        <w:t xml:space="preserve"> or exit from an emergency </w:t>
      </w:r>
      <w:r w:rsidRPr="009214F1">
        <w:rPr>
          <w:noProof/>
          <w:lang w:val="en-US" w:eastAsia="ko-KR"/>
        </w:rPr>
        <w:t>alert area</w:t>
      </w:r>
      <w:r>
        <w:rPr>
          <w:noProof/>
        </w:rPr>
        <w:tab/>
      </w:r>
      <w:r>
        <w:rPr>
          <w:noProof/>
        </w:rPr>
        <w:fldChar w:fldCharType="begin"/>
      </w:r>
      <w:r>
        <w:rPr>
          <w:noProof/>
        </w:rPr>
        <w:instrText xml:space="preserve"> PAGEREF _Toc218717281 \h </w:instrText>
      </w:r>
      <w:r>
        <w:rPr>
          <w:noProof/>
        </w:rPr>
      </w:r>
      <w:r>
        <w:rPr>
          <w:noProof/>
        </w:rPr>
        <w:fldChar w:fldCharType="separate"/>
      </w:r>
      <w:r>
        <w:rPr>
          <w:noProof/>
        </w:rPr>
        <w:t>103</w:t>
      </w:r>
      <w:r>
        <w:rPr>
          <w:noProof/>
        </w:rPr>
        <w:fldChar w:fldCharType="end"/>
      </w:r>
    </w:p>
    <w:p w14:paraId="4B8A7106" w14:textId="11A97EC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w:t>
      </w:r>
      <w:r w:rsidRPr="009214F1">
        <w:rPr>
          <w:noProof/>
          <w:lang w:val="en-US" w:eastAsia="ko-KR"/>
        </w:rPr>
        <w:t>7</w:t>
      </w:r>
      <w:r>
        <w:rPr>
          <w:noProof/>
          <w:lang w:eastAsia="ko-KR"/>
        </w:rPr>
        <w:t>.1.7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for notification of </w:t>
      </w:r>
      <w:r w:rsidRPr="009214F1">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r>
      <w:r>
        <w:rPr>
          <w:noProof/>
        </w:rPr>
        <w:instrText xml:space="preserve"> PAGEREF _Toc218717282 \h </w:instrText>
      </w:r>
      <w:r>
        <w:rPr>
          <w:noProof/>
        </w:rPr>
      </w:r>
      <w:r>
        <w:rPr>
          <w:noProof/>
        </w:rPr>
        <w:fldChar w:fldCharType="separate"/>
      </w:r>
      <w:r>
        <w:rPr>
          <w:noProof/>
        </w:rPr>
        <w:t>104</w:t>
      </w:r>
      <w:r>
        <w:rPr>
          <w:noProof/>
        </w:rPr>
        <w:fldChar w:fldCharType="end"/>
      </w:r>
    </w:p>
    <w:p w14:paraId="191ED1D1" w14:textId="501494A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6.3.7.1.8</w:t>
      </w:r>
      <w:r>
        <w:rPr>
          <w:rFonts w:asciiTheme="minorHAnsi" w:eastAsiaTheme="minorEastAsia" w:hAnsiTheme="minorHAnsi" w:cstheme="minorBidi"/>
          <w:noProof/>
          <w:kern w:val="2"/>
          <w:sz w:val="24"/>
          <w:szCs w:val="24"/>
          <w:lang w:eastAsia="en-GB"/>
          <w14:ligatures w14:val="standardContextual"/>
        </w:rPr>
        <w:tab/>
      </w:r>
      <w:r>
        <w:rPr>
          <w:noProof/>
        </w:rPr>
        <w:t>Sending a SIP re-INVITE request for MCData imminent peril group communication</w:t>
      </w:r>
      <w:r>
        <w:rPr>
          <w:noProof/>
        </w:rPr>
        <w:tab/>
      </w:r>
      <w:r>
        <w:rPr>
          <w:noProof/>
        </w:rPr>
        <w:fldChar w:fldCharType="begin"/>
      </w:r>
      <w:r>
        <w:rPr>
          <w:noProof/>
        </w:rPr>
        <w:instrText xml:space="preserve"> PAGEREF _Toc218717283 \h </w:instrText>
      </w:r>
      <w:r>
        <w:rPr>
          <w:noProof/>
        </w:rPr>
      </w:r>
      <w:r>
        <w:rPr>
          <w:noProof/>
        </w:rPr>
        <w:fldChar w:fldCharType="separate"/>
      </w:r>
      <w:r>
        <w:rPr>
          <w:noProof/>
        </w:rPr>
        <w:t>105</w:t>
      </w:r>
      <w:r>
        <w:rPr>
          <w:noProof/>
        </w:rPr>
        <w:fldChar w:fldCharType="end"/>
      </w:r>
    </w:p>
    <w:p w14:paraId="4E640236" w14:textId="2AB5A23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6.3.7.1.9</w:t>
      </w:r>
      <w:r>
        <w:rPr>
          <w:rFonts w:asciiTheme="minorHAnsi" w:eastAsiaTheme="minorEastAsia" w:hAnsiTheme="minorHAnsi" w:cstheme="minorBidi"/>
          <w:noProof/>
          <w:kern w:val="2"/>
          <w:sz w:val="24"/>
          <w:szCs w:val="24"/>
          <w:lang w:eastAsia="en-GB"/>
          <w14:ligatures w14:val="standardContextual"/>
        </w:rPr>
        <w:tab/>
      </w:r>
      <w:r>
        <w:rPr>
          <w:noProof/>
        </w:rPr>
        <w:t>Validate priority request parameters</w:t>
      </w:r>
      <w:r>
        <w:rPr>
          <w:noProof/>
        </w:rPr>
        <w:tab/>
      </w:r>
      <w:r>
        <w:rPr>
          <w:noProof/>
        </w:rPr>
        <w:fldChar w:fldCharType="begin"/>
      </w:r>
      <w:r>
        <w:rPr>
          <w:noProof/>
        </w:rPr>
        <w:instrText xml:space="preserve"> PAGEREF _Toc218717284 \h </w:instrText>
      </w:r>
      <w:r>
        <w:rPr>
          <w:noProof/>
        </w:rPr>
      </w:r>
      <w:r>
        <w:rPr>
          <w:noProof/>
        </w:rPr>
        <w:fldChar w:fldCharType="separate"/>
      </w:r>
      <w:r>
        <w:rPr>
          <w:noProof/>
        </w:rPr>
        <w:t>106</w:t>
      </w:r>
      <w:r>
        <w:rPr>
          <w:noProof/>
        </w:rPr>
        <w:fldChar w:fldCharType="end"/>
      </w:r>
    </w:p>
    <w:p w14:paraId="6DB5AFCD" w14:textId="1A61253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6.3.7.1.10</w:t>
      </w:r>
      <w:r>
        <w:rPr>
          <w:rFonts w:asciiTheme="minorHAnsi" w:eastAsiaTheme="minorEastAsia" w:hAnsiTheme="minorHAnsi" w:cstheme="minorBidi"/>
          <w:noProof/>
          <w:kern w:val="2"/>
          <w:sz w:val="24"/>
          <w:szCs w:val="24"/>
          <w:lang w:eastAsia="en-GB"/>
          <w14:ligatures w14:val="standardContextual"/>
        </w:rPr>
        <w:tab/>
      </w:r>
      <w:r>
        <w:rPr>
          <w:noProof/>
        </w:rPr>
        <w:t>Sending a SIP INFO request in the dialog of a SIP request for a priority communication</w:t>
      </w:r>
      <w:r>
        <w:rPr>
          <w:noProof/>
        </w:rPr>
        <w:tab/>
      </w:r>
      <w:r>
        <w:rPr>
          <w:noProof/>
        </w:rPr>
        <w:fldChar w:fldCharType="begin"/>
      </w:r>
      <w:r>
        <w:rPr>
          <w:noProof/>
        </w:rPr>
        <w:instrText xml:space="preserve"> PAGEREF _Toc218717285 \h </w:instrText>
      </w:r>
      <w:r>
        <w:rPr>
          <w:noProof/>
        </w:rPr>
      </w:r>
      <w:r>
        <w:rPr>
          <w:noProof/>
        </w:rPr>
        <w:fldChar w:fldCharType="separate"/>
      </w:r>
      <w:r>
        <w:rPr>
          <w:noProof/>
        </w:rPr>
        <w:t>106</w:t>
      </w:r>
      <w:r>
        <w:rPr>
          <w:noProof/>
        </w:rPr>
        <w:fldChar w:fldCharType="end"/>
      </w:r>
    </w:p>
    <w:p w14:paraId="6E2631AC" w14:textId="1815656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eastAsia="ko-KR"/>
        </w:rPr>
        <w:t>6.3.7.1.11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Sending a SIP INVITE request for MCData emergency group communication</w:t>
      </w:r>
      <w:r>
        <w:rPr>
          <w:noProof/>
        </w:rPr>
        <w:tab/>
      </w:r>
      <w:r>
        <w:rPr>
          <w:noProof/>
        </w:rPr>
        <w:fldChar w:fldCharType="begin"/>
      </w:r>
      <w:r>
        <w:rPr>
          <w:noProof/>
        </w:rPr>
        <w:instrText xml:space="preserve"> PAGEREF _Toc218717286 \h </w:instrText>
      </w:r>
      <w:r>
        <w:rPr>
          <w:noProof/>
        </w:rPr>
      </w:r>
      <w:r>
        <w:rPr>
          <w:noProof/>
        </w:rPr>
        <w:fldChar w:fldCharType="separate"/>
      </w:r>
      <w:r>
        <w:rPr>
          <w:noProof/>
        </w:rPr>
        <w:t>107</w:t>
      </w:r>
      <w:r>
        <w:rPr>
          <w:noProof/>
        </w:rPr>
        <w:fldChar w:fldCharType="end"/>
      </w:r>
    </w:p>
    <w:p w14:paraId="4A4C8A65" w14:textId="1408A7C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eastAsia="ko-KR"/>
        </w:rPr>
        <w:t>6.3.7.1.12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Sending a SIP UPDATE request for Resource-Priority header field correction</w:t>
      </w:r>
      <w:r>
        <w:rPr>
          <w:noProof/>
        </w:rPr>
        <w:tab/>
      </w:r>
      <w:r>
        <w:rPr>
          <w:noProof/>
        </w:rPr>
        <w:fldChar w:fldCharType="begin"/>
      </w:r>
      <w:r>
        <w:rPr>
          <w:noProof/>
        </w:rPr>
        <w:instrText xml:space="preserve"> PAGEREF _Toc218717287 \h </w:instrText>
      </w:r>
      <w:r>
        <w:rPr>
          <w:noProof/>
        </w:rPr>
      </w:r>
      <w:r>
        <w:rPr>
          <w:noProof/>
        </w:rPr>
        <w:fldChar w:fldCharType="separate"/>
      </w:r>
      <w:r>
        <w:rPr>
          <w:noProof/>
        </w:rPr>
        <w:t>108</w:t>
      </w:r>
      <w:r>
        <w:rPr>
          <w:noProof/>
        </w:rPr>
        <w:fldChar w:fldCharType="end"/>
      </w:r>
    </w:p>
    <w:p w14:paraId="756628B8" w14:textId="38AD9AC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eastAsia="ko-KR"/>
        </w:rPr>
        <w:t>6.3.7.1.13</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Generating a SIP re-INVITE request</w:t>
      </w:r>
      <w:r>
        <w:rPr>
          <w:noProof/>
        </w:rPr>
        <w:tab/>
      </w:r>
      <w:r>
        <w:rPr>
          <w:noProof/>
        </w:rPr>
        <w:fldChar w:fldCharType="begin"/>
      </w:r>
      <w:r>
        <w:rPr>
          <w:noProof/>
        </w:rPr>
        <w:instrText xml:space="preserve"> PAGEREF _Toc218717288 \h </w:instrText>
      </w:r>
      <w:r>
        <w:rPr>
          <w:noProof/>
        </w:rPr>
      </w:r>
      <w:r>
        <w:rPr>
          <w:noProof/>
        </w:rPr>
        <w:fldChar w:fldCharType="separate"/>
      </w:r>
      <w:r>
        <w:rPr>
          <w:noProof/>
        </w:rPr>
        <w:t>109</w:t>
      </w:r>
      <w:r>
        <w:rPr>
          <w:noProof/>
        </w:rPr>
        <w:fldChar w:fldCharType="end"/>
      </w:r>
    </w:p>
    <w:p w14:paraId="6B35077D" w14:textId="3C16BE4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eastAsia="ko-KR"/>
        </w:rPr>
        <w:t>6.3.7.1.14</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Generating a SIP re-INVITE request to cancel an in-progress emergency</w:t>
      </w:r>
      <w:r>
        <w:rPr>
          <w:noProof/>
        </w:rPr>
        <w:tab/>
      </w:r>
      <w:r>
        <w:rPr>
          <w:noProof/>
        </w:rPr>
        <w:fldChar w:fldCharType="begin"/>
      </w:r>
      <w:r>
        <w:rPr>
          <w:noProof/>
        </w:rPr>
        <w:instrText xml:space="preserve"> PAGEREF _Toc218717289 \h </w:instrText>
      </w:r>
      <w:r>
        <w:rPr>
          <w:noProof/>
        </w:rPr>
      </w:r>
      <w:r>
        <w:rPr>
          <w:noProof/>
        </w:rPr>
        <w:fldChar w:fldCharType="separate"/>
      </w:r>
      <w:r>
        <w:rPr>
          <w:noProof/>
        </w:rPr>
        <w:t>109</w:t>
      </w:r>
      <w:r>
        <w:rPr>
          <w:noProof/>
        </w:rPr>
        <w:fldChar w:fldCharType="end"/>
      </w:r>
    </w:p>
    <w:p w14:paraId="6C6D2EEF" w14:textId="3D00555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6.3.7.1.15</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request by terminating participating function</w:t>
      </w:r>
      <w:r>
        <w:rPr>
          <w:noProof/>
        </w:rPr>
        <w:tab/>
      </w:r>
      <w:r>
        <w:rPr>
          <w:noProof/>
        </w:rPr>
        <w:fldChar w:fldCharType="begin"/>
      </w:r>
      <w:r>
        <w:rPr>
          <w:noProof/>
        </w:rPr>
        <w:instrText xml:space="preserve"> PAGEREF _Toc218717290 \h </w:instrText>
      </w:r>
      <w:r>
        <w:rPr>
          <w:noProof/>
        </w:rPr>
      </w:r>
      <w:r>
        <w:rPr>
          <w:noProof/>
        </w:rPr>
        <w:fldChar w:fldCharType="separate"/>
      </w:r>
      <w:r>
        <w:rPr>
          <w:noProof/>
        </w:rPr>
        <w:t>109</w:t>
      </w:r>
      <w:r>
        <w:rPr>
          <w:noProof/>
        </w:rPr>
        <w:fldChar w:fldCharType="end"/>
      </w:r>
    </w:p>
    <w:p w14:paraId="33AE6FA6" w14:textId="7ABD33E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6.3.7.1.16</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re-INVITE request for emergency private (one-to-one) communication origination within a pre-established session</w:t>
      </w:r>
      <w:r>
        <w:rPr>
          <w:noProof/>
        </w:rPr>
        <w:tab/>
      </w:r>
      <w:r>
        <w:rPr>
          <w:noProof/>
        </w:rPr>
        <w:fldChar w:fldCharType="begin"/>
      </w:r>
      <w:r>
        <w:rPr>
          <w:noProof/>
        </w:rPr>
        <w:instrText xml:space="preserve"> PAGEREF _Toc218717291 \h </w:instrText>
      </w:r>
      <w:r>
        <w:rPr>
          <w:noProof/>
        </w:rPr>
      </w:r>
      <w:r>
        <w:rPr>
          <w:noProof/>
        </w:rPr>
        <w:fldChar w:fldCharType="separate"/>
      </w:r>
      <w:r>
        <w:rPr>
          <w:noProof/>
        </w:rPr>
        <w:t>110</w:t>
      </w:r>
      <w:r>
        <w:rPr>
          <w:noProof/>
        </w:rPr>
        <w:fldChar w:fldCharType="end"/>
      </w:r>
    </w:p>
    <w:p w14:paraId="45FE11A4" w14:textId="331F064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6.3.7.1.17</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re-INVITE request by the terminating participating function</w:t>
      </w:r>
      <w:r>
        <w:rPr>
          <w:noProof/>
        </w:rPr>
        <w:tab/>
      </w:r>
      <w:r>
        <w:rPr>
          <w:noProof/>
        </w:rPr>
        <w:fldChar w:fldCharType="begin"/>
      </w:r>
      <w:r>
        <w:rPr>
          <w:noProof/>
        </w:rPr>
        <w:instrText xml:space="preserve"> PAGEREF _Toc218717292 \h </w:instrText>
      </w:r>
      <w:r>
        <w:rPr>
          <w:noProof/>
        </w:rPr>
      </w:r>
      <w:r>
        <w:rPr>
          <w:noProof/>
        </w:rPr>
        <w:fldChar w:fldCharType="separate"/>
      </w:r>
      <w:r>
        <w:rPr>
          <w:noProof/>
        </w:rPr>
        <w:t>111</w:t>
      </w:r>
      <w:r>
        <w:rPr>
          <w:noProof/>
        </w:rPr>
        <w:fldChar w:fldCharType="end"/>
      </w:r>
    </w:p>
    <w:p w14:paraId="3EF78E5B" w14:textId="7A79925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6.3.7.1.18</w:t>
      </w:r>
      <w:r>
        <w:rPr>
          <w:rFonts w:asciiTheme="minorHAnsi" w:eastAsiaTheme="minorEastAsia" w:hAnsiTheme="minorHAnsi" w:cstheme="minorBidi"/>
          <w:noProof/>
          <w:kern w:val="2"/>
          <w:sz w:val="24"/>
          <w:szCs w:val="24"/>
          <w:lang w:eastAsia="en-GB"/>
          <w14:ligatures w14:val="standardContextual"/>
        </w:rPr>
        <w:tab/>
      </w:r>
      <w:r>
        <w:rPr>
          <w:noProof/>
          <w:lang w:eastAsia="ko-KR"/>
        </w:rPr>
        <w:t>Receipt of SIP re-INVITE for MCData one-to-one communication from the served user</w:t>
      </w:r>
      <w:r>
        <w:rPr>
          <w:noProof/>
        </w:rPr>
        <w:tab/>
      </w:r>
      <w:r>
        <w:rPr>
          <w:noProof/>
        </w:rPr>
        <w:fldChar w:fldCharType="begin"/>
      </w:r>
      <w:r>
        <w:rPr>
          <w:noProof/>
        </w:rPr>
        <w:instrText xml:space="preserve"> PAGEREF _Toc218717293 \h </w:instrText>
      </w:r>
      <w:r>
        <w:rPr>
          <w:noProof/>
        </w:rPr>
      </w:r>
      <w:r>
        <w:rPr>
          <w:noProof/>
        </w:rPr>
        <w:fldChar w:fldCharType="separate"/>
      </w:r>
      <w:r>
        <w:rPr>
          <w:noProof/>
        </w:rPr>
        <w:t>112</w:t>
      </w:r>
      <w:r>
        <w:rPr>
          <w:noProof/>
        </w:rPr>
        <w:fldChar w:fldCharType="end"/>
      </w:r>
    </w:p>
    <w:p w14:paraId="3A1D015D" w14:textId="62676DC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6.3.7.1.19</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upgrade to emergency one-to-one communication</w:t>
      </w:r>
      <w:r>
        <w:rPr>
          <w:noProof/>
        </w:rPr>
        <w:tab/>
      </w:r>
      <w:r>
        <w:rPr>
          <w:noProof/>
        </w:rPr>
        <w:fldChar w:fldCharType="begin"/>
      </w:r>
      <w:r>
        <w:rPr>
          <w:noProof/>
        </w:rPr>
        <w:instrText xml:space="preserve"> PAGEREF _Toc218717294 \h </w:instrText>
      </w:r>
      <w:r>
        <w:rPr>
          <w:noProof/>
        </w:rPr>
      </w:r>
      <w:r>
        <w:rPr>
          <w:noProof/>
        </w:rPr>
        <w:fldChar w:fldCharType="separate"/>
      </w:r>
      <w:r>
        <w:rPr>
          <w:noProof/>
        </w:rPr>
        <w:t>113</w:t>
      </w:r>
      <w:r>
        <w:rPr>
          <w:noProof/>
        </w:rPr>
        <w:fldChar w:fldCharType="end"/>
      </w:r>
    </w:p>
    <w:p w14:paraId="05CA317E" w14:textId="6084653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6.3.7.1.20</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SIP re-INVITE for cancellation of emergency one-to-one communication</w:t>
      </w:r>
      <w:r>
        <w:rPr>
          <w:noProof/>
        </w:rPr>
        <w:tab/>
      </w:r>
      <w:r>
        <w:rPr>
          <w:noProof/>
        </w:rPr>
        <w:fldChar w:fldCharType="begin"/>
      </w:r>
      <w:r>
        <w:rPr>
          <w:noProof/>
        </w:rPr>
        <w:instrText xml:space="preserve"> PAGEREF _Toc218717295 \h </w:instrText>
      </w:r>
      <w:r>
        <w:rPr>
          <w:noProof/>
        </w:rPr>
      </w:r>
      <w:r>
        <w:rPr>
          <w:noProof/>
        </w:rPr>
        <w:fldChar w:fldCharType="separate"/>
      </w:r>
      <w:r>
        <w:rPr>
          <w:noProof/>
        </w:rPr>
        <w:t>114</w:t>
      </w:r>
      <w:r>
        <w:rPr>
          <w:noProof/>
        </w:rPr>
        <w:fldChar w:fldCharType="end"/>
      </w:r>
    </w:p>
    <w:p w14:paraId="38D9670C" w14:textId="41C7D01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6.3.7.1.21</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re-INVITE for upgrade to emergency one-to-one communication</w:t>
      </w:r>
      <w:r>
        <w:rPr>
          <w:noProof/>
        </w:rPr>
        <w:tab/>
      </w:r>
      <w:r>
        <w:rPr>
          <w:noProof/>
        </w:rPr>
        <w:fldChar w:fldCharType="begin"/>
      </w:r>
      <w:r>
        <w:rPr>
          <w:noProof/>
        </w:rPr>
        <w:instrText xml:space="preserve"> PAGEREF _Toc218717296 \h </w:instrText>
      </w:r>
      <w:r>
        <w:rPr>
          <w:noProof/>
        </w:rPr>
      </w:r>
      <w:r>
        <w:rPr>
          <w:noProof/>
        </w:rPr>
        <w:fldChar w:fldCharType="separate"/>
      </w:r>
      <w:r>
        <w:rPr>
          <w:noProof/>
        </w:rPr>
        <w:t>115</w:t>
      </w:r>
      <w:r>
        <w:rPr>
          <w:noProof/>
        </w:rPr>
        <w:fldChar w:fldCharType="end"/>
      </w:r>
    </w:p>
    <w:p w14:paraId="0752FAA6" w14:textId="7B6D722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6.3.7.1.22</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SIP re</w:t>
      </w:r>
      <w:r>
        <w:rPr>
          <w:noProof/>
          <w:lang w:eastAsia="ko-KR"/>
        </w:rPr>
        <w:noBreakHyphen/>
        <w:t>INVITE for cancellation of emergency one-to-one communication</w:t>
      </w:r>
      <w:r>
        <w:rPr>
          <w:noProof/>
        </w:rPr>
        <w:tab/>
      </w:r>
      <w:r>
        <w:rPr>
          <w:noProof/>
        </w:rPr>
        <w:fldChar w:fldCharType="begin"/>
      </w:r>
      <w:r>
        <w:rPr>
          <w:noProof/>
        </w:rPr>
        <w:instrText xml:space="preserve"> PAGEREF _Toc218717297 \h </w:instrText>
      </w:r>
      <w:r>
        <w:rPr>
          <w:noProof/>
        </w:rPr>
      </w:r>
      <w:r>
        <w:rPr>
          <w:noProof/>
        </w:rPr>
        <w:fldChar w:fldCharType="separate"/>
      </w:r>
      <w:r>
        <w:rPr>
          <w:noProof/>
        </w:rPr>
        <w:t>116</w:t>
      </w:r>
      <w:r>
        <w:rPr>
          <w:noProof/>
        </w:rPr>
        <w:fldChar w:fldCharType="end"/>
      </w:r>
    </w:p>
    <w:p w14:paraId="15666A21" w14:textId="468677F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6.3.7.1.23</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generates a SIP 200 (OK) response</w:t>
      </w:r>
      <w:r>
        <w:rPr>
          <w:noProof/>
        </w:rPr>
        <w:tab/>
      </w:r>
      <w:r>
        <w:rPr>
          <w:noProof/>
        </w:rPr>
        <w:fldChar w:fldCharType="begin"/>
      </w:r>
      <w:r>
        <w:rPr>
          <w:noProof/>
        </w:rPr>
        <w:instrText xml:space="preserve"> PAGEREF _Toc218717298 \h </w:instrText>
      </w:r>
      <w:r>
        <w:rPr>
          <w:noProof/>
        </w:rPr>
      </w:r>
      <w:r>
        <w:rPr>
          <w:noProof/>
        </w:rPr>
        <w:fldChar w:fldCharType="separate"/>
      </w:r>
      <w:r>
        <w:rPr>
          <w:noProof/>
        </w:rPr>
        <w:t>116</w:t>
      </w:r>
      <w:r>
        <w:rPr>
          <w:noProof/>
        </w:rPr>
        <w:fldChar w:fldCharType="end"/>
      </w:r>
    </w:p>
    <w:p w14:paraId="150233D5" w14:textId="4CEF522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 xml:space="preserve">Populate mcdata-info and location-info MIME bodies for adhoc </w:t>
      </w:r>
      <w:r>
        <w:rPr>
          <w:noProof/>
        </w:rPr>
        <w:t xml:space="preserve">group </w:t>
      </w:r>
      <w:r w:rsidRPr="009214F1">
        <w:rPr>
          <w:noProof/>
          <w:lang w:val="en-US" w:eastAsia="ko-KR"/>
        </w:rPr>
        <w:t>emergency alert</w:t>
      </w:r>
      <w:r>
        <w:rPr>
          <w:noProof/>
        </w:rPr>
        <w:tab/>
      </w:r>
      <w:r>
        <w:rPr>
          <w:noProof/>
        </w:rPr>
        <w:fldChar w:fldCharType="begin"/>
      </w:r>
      <w:r>
        <w:rPr>
          <w:noProof/>
        </w:rPr>
        <w:instrText xml:space="preserve"> PAGEREF _Toc218717299 \h </w:instrText>
      </w:r>
      <w:r>
        <w:rPr>
          <w:noProof/>
        </w:rPr>
      </w:r>
      <w:r>
        <w:rPr>
          <w:noProof/>
        </w:rPr>
        <w:fldChar w:fldCharType="separate"/>
      </w:r>
      <w:r>
        <w:rPr>
          <w:noProof/>
        </w:rPr>
        <w:t>117</w:t>
      </w:r>
      <w:r>
        <w:rPr>
          <w:noProof/>
        </w:rPr>
        <w:fldChar w:fldCharType="end"/>
      </w:r>
    </w:p>
    <w:p w14:paraId="108B1C91" w14:textId="679ED29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6.3.7.1.25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Generating a SIP MESSAGE request to containing the participant lists of an </w:t>
      </w:r>
      <w:r>
        <w:rPr>
          <w:noProof/>
        </w:rPr>
        <w:t xml:space="preserve">MCData </w:t>
      </w:r>
      <w:r>
        <w:rPr>
          <w:noProof/>
          <w:lang w:eastAsia="ko-KR"/>
        </w:rPr>
        <w:t>adhoc group emergency alert</w:t>
      </w:r>
      <w:r>
        <w:rPr>
          <w:noProof/>
        </w:rPr>
        <w:tab/>
      </w:r>
      <w:r>
        <w:rPr>
          <w:noProof/>
        </w:rPr>
        <w:fldChar w:fldCharType="begin"/>
      </w:r>
      <w:r>
        <w:rPr>
          <w:noProof/>
        </w:rPr>
        <w:instrText xml:space="preserve"> PAGEREF _Toc218717300 \h </w:instrText>
      </w:r>
      <w:r>
        <w:rPr>
          <w:noProof/>
        </w:rPr>
      </w:r>
      <w:r>
        <w:rPr>
          <w:noProof/>
        </w:rPr>
        <w:fldChar w:fldCharType="separate"/>
      </w:r>
      <w:r>
        <w:rPr>
          <w:noProof/>
        </w:rPr>
        <w:t>118</w:t>
      </w:r>
      <w:r>
        <w:rPr>
          <w:noProof/>
        </w:rPr>
        <w:fldChar w:fldCharType="end"/>
      </w:r>
    </w:p>
    <w:p w14:paraId="43D3A444" w14:textId="70DB27F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6.3.7.</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Authorisations</w:t>
      </w:r>
      <w:r>
        <w:rPr>
          <w:noProof/>
        </w:rPr>
        <w:tab/>
      </w:r>
      <w:r>
        <w:rPr>
          <w:noProof/>
        </w:rPr>
        <w:fldChar w:fldCharType="begin"/>
      </w:r>
      <w:r>
        <w:rPr>
          <w:noProof/>
        </w:rPr>
        <w:instrText xml:space="preserve"> PAGEREF _Toc218717301 \h </w:instrText>
      </w:r>
      <w:r>
        <w:rPr>
          <w:noProof/>
        </w:rPr>
      </w:r>
      <w:r>
        <w:rPr>
          <w:noProof/>
        </w:rPr>
        <w:fldChar w:fldCharType="separate"/>
      </w:r>
      <w:r>
        <w:rPr>
          <w:noProof/>
        </w:rPr>
        <w:t>119</w:t>
      </w:r>
      <w:r>
        <w:rPr>
          <w:noProof/>
        </w:rPr>
        <w:fldChar w:fldCharType="end"/>
      </w:r>
    </w:p>
    <w:p w14:paraId="2951AA62" w14:textId="06755CE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alert</w:t>
      </w:r>
      <w:r>
        <w:rPr>
          <w:noProof/>
        </w:rPr>
        <w:tab/>
      </w:r>
      <w:r>
        <w:rPr>
          <w:noProof/>
        </w:rPr>
        <w:fldChar w:fldCharType="begin"/>
      </w:r>
      <w:r>
        <w:rPr>
          <w:noProof/>
        </w:rPr>
        <w:instrText xml:space="preserve"> PAGEREF _Toc218717302 \h </w:instrText>
      </w:r>
      <w:r>
        <w:rPr>
          <w:noProof/>
        </w:rPr>
      </w:r>
      <w:r>
        <w:rPr>
          <w:noProof/>
        </w:rPr>
        <w:fldChar w:fldCharType="separate"/>
      </w:r>
      <w:r>
        <w:rPr>
          <w:noProof/>
        </w:rPr>
        <w:t>119</w:t>
      </w:r>
      <w:r>
        <w:rPr>
          <w:noProof/>
        </w:rPr>
        <w:fldChar w:fldCharType="end"/>
      </w:r>
    </w:p>
    <w:p w14:paraId="3D0237BC" w14:textId="08F5A6D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6.3.7.2.2</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alert</w:t>
      </w:r>
      <w:r>
        <w:rPr>
          <w:noProof/>
        </w:rPr>
        <w:tab/>
      </w:r>
      <w:r>
        <w:rPr>
          <w:noProof/>
        </w:rPr>
        <w:fldChar w:fldCharType="begin"/>
      </w:r>
      <w:r>
        <w:rPr>
          <w:noProof/>
        </w:rPr>
        <w:instrText xml:space="preserve"> PAGEREF _Toc218717303 \h </w:instrText>
      </w:r>
      <w:r>
        <w:rPr>
          <w:noProof/>
        </w:rPr>
      </w:r>
      <w:r>
        <w:rPr>
          <w:noProof/>
        </w:rPr>
        <w:fldChar w:fldCharType="separate"/>
      </w:r>
      <w:r>
        <w:rPr>
          <w:noProof/>
        </w:rPr>
        <w:t>120</w:t>
      </w:r>
      <w:r>
        <w:rPr>
          <w:noProof/>
        </w:rPr>
        <w:fldChar w:fldCharType="end"/>
      </w:r>
    </w:p>
    <w:p w14:paraId="192101BD" w14:textId="1A8106A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6.3.7.2.3</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emergency communication</w:t>
      </w:r>
      <w:r>
        <w:rPr>
          <w:noProof/>
        </w:rPr>
        <w:tab/>
      </w:r>
      <w:r>
        <w:rPr>
          <w:noProof/>
        </w:rPr>
        <w:fldChar w:fldCharType="begin"/>
      </w:r>
      <w:r>
        <w:rPr>
          <w:noProof/>
        </w:rPr>
        <w:instrText xml:space="preserve"> PAGEREF _Toc218717304 \h </w:instrText>
      </w:r>
      <w:r>
        <w:rPr>
          <w:noProof/>
        </w:rPr>
      </w:r>
      <w:r>
        <w:rPr>
          <w:noProof/>
        </w:rPr>
        <w:fldChar w:fldCharType="separate"/>
      </w:r>
      <w:r>
        <w:rPr>
          <w:noProof/>
        </w:rPr>
        <w:t>120</w:t>
      </w:r>
      <w:r>
        <w:rPr>
          <w:noProof/>
        </w:rPr>
        <w:fldChar w:fldCharType="end"/>
      </w:r>
    </w:p>
    <w:p w14:paraId="224C6C5B" w14:textId="77E72C2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6.3.7.2.4</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imminent peril communication</w:t>
      </w:r>
      <w:r>
        <w:rPr>
          <w:noProof/>
        </w:rPr>
        <w:tab/>
      </w:r>
      <w:r>
        <w:rPr>
          <w:noProof/>
        </w:rPr>
        <w:fldChar w:fldCharType="begin"/>
      </w:r>
      <w:r>
        <w:rPr>
          <w:noProof/>
        </w:rPr>
        <w:instrText xml:space="preserve"> PAGEREF _Toc218717305 \h </w:instrText>
      </w:r>
      <w:r>
        <w:rPr>
          <w:noProof/>
        </w:rPr>
      </w:r>
      <w:r>
        <w:rPr>
          <w:noProof/>
        </w:rPr>
        <w:fldChar w:fldCharType="separate"/>
      </w:r>
      <w:r>
        <w:rPr>
          <w:noProof/>
        </w:rPr>
        <w:t>121</w:t>
      </w:r>
      <w:r>
        <w:rPr>
          <w:noProof/>
        </w:rPr>
        <w:fldChar w:fldCharType="end"/>
      </w:r>
    </w:p>
    <w:p w14:paraId="68E5977A" w14:textId="7AB267D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6.3.7.2.5</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cancelling an MCData imminent peril communication</w:t>
      </w:r>
      <w:r>
        <w:rPr>
          <w:noProof/>
        </w:rPr>
        <w:tab/>
      </w:r>
      <w:r>
        <w:rPr>
          <w:noProof/>
        </w:rPr>
        <w:fldChar w:fldCharType="begin"/>
      </w:r>
      <w:r>
        <w:rPr>
          <w:noProof/>
        </w:rPr>
        <w:instrText xml:space="preserve"> PAGEREF _Toc218717306 \h </w:instrText>
      </w:r>
      <w:r>
        <w:rPr>
          <w:noProof/>
        </w:rPr>
      </w:r>
      <w:r>
        <w:rPr>
          <w:noProof/>
        </w:rPr>
        <w:fldChar w:fldCharType="separate"/>
      </w:r>
      <w:r>
        <w:rPr>
          <w:noProof/>
        </w:rPr>
        <w:t>121</w:t>
      </w:r>
      <w:r>
        <w:rPr>
          <w:noProof/>
        </w:rPr>
        <w:fldChar w:fldCharType="end"/>
      </w:r>
    </w:p>
    <w:p w14:paraId="4AF11AE8" w14:textId="250DC19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6.3.7.2.6</w:t>
      </w:r>
      <w:r>
        <w:rPr>
          <w:rFonts w:asciiTheme="minorHAnsi" w:eastAsiaTheme="minorEastAsia" w:hAnsiTheme="minorHAnsi" w:cstheme="minorBidi"/>
          <w:noProof/>
          <w:kern w:val="2"/>
          <w:sz w:val="24"/>
          <w:szCs w:val="24"/>
          <w:lang w:eastAsia="en-GB"/>
          <w14:ligatures w14:val="standardContextual"/>
        </w:rPr>
        <w:tab/>
      </w:r>
      <w:r>
        <w:rPr>
          <w:noProof/>
        </w:rPr>
        <w:t>Determining authorisation for initiating an MCData emergency group or private communication</w:t>
      </w:r>
      <w:r>
        <w:rPr>
          <w:noProof/>
        </w:rPr>
        <w:tab/>
      </w:r>
      <w:r>
        <w:rPr>
          <w:noProof/>
        </w:rPr>
        <w:fldChar w:fldCharType="begin"/>
      </w:r>
      <w:r>
        <w:rPr>
          <w:noProof/>
        </w:rPr>
        <w:instrText xml:space="preserve"> PAGEREF _Toc218717307 \h </w:instrText>
      </w:r>
      <w:r>
        <w:rPr>
          <w:noProof/>
        </w:rPr>
      </w:r>
      <w:r>
        <w:rPr>
          <w:noProof/>
        </w:rPr>
        <w:fldChar w:fldCharType="separate"/>
      </w:r>
      <w:r>
        <w:rPr>
          <w:noProof/>
        </w:rPr>
        <w:t>121</w:t>
      </w:r>
      <w:r>
        <w:rPr>
          <w:noProof/>
        </w:rPr>
        <w:fldChar w:fldCharType="end"/>
      </w:r>
    </w:p>
    <w:p w14:paraId="1EA20C3A" w14:textId="29F3509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6.3.7.2.7</w:t>
      </w:r>
      <w:r>
        <w:rPr>
          <w:rFonts w:asciiTheme="minorHAnsi" w:eastAsiaTheme="minorEastAsia" w:hAnsiTheme="minorHAnsi" w:cstheme="minorBidi"/>
          <w:noProof/>
          <w:kern w:val="2"/>
          <w:sz w:val="24"/>
          <w:szCs w:val="24"/>
          <w:lang w:eastAsia="en-GB"/>
          <w14:ligatures w14:val="standardContextual"/>
        </w:rPr>
        <w:tab/>
      </w:r>
      <w:r>
        <w:rPr>
          <w:noProof/>
          <w:lang w:eastAsia="ko-KR"/>
        </w:rPr>
        <w:t>Generating a SIP 403 response for priority communication request rejection</w:t>
      </w:r>
      <w:r>
        <w:rPr>
          <w:noProof/>
        </w:rPr>
        <w:tab/>
      </w:r>
      <w:r>
        <w:rPr>
          <w:noProof/>
        </w:rPr>
        <w:fldChar w:fldCharType="begin"/>
      </w:r>
      <w:r>
        <w:rPr>
          <w:noProof/>
        </w:rPr>
        <w:instrText xml:space="preserve"> PAGEREF _Toc218717308 \h </w:instrText>
      </w:r>
      <w:r>
        <w:rPr>
          <w:noProof/>
        </w:rPr>
      </w:r>
      <w:r>
        <w:rPr>
          <w:noProof/>
        </w:rPr>
        <w:fldChar w:fldCharType="separate"/>
      </w:r>
      <w:r>
        <w:rPr>
          <w:noProof/>
        </w:rPr>
        <w:t>123</w:t>
      </w:r>
      <w:r>
        <w:rPr>
          <w:noProof/>
        </w:rPr>
        <w:fldChar w:fldCharType="end"/>
      </w:r>
    </w:p>
    <w:p w14:paraId="49BBCDA9" w14:textId="5693BC6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6.3.7.2.8</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initiating an MCData adhoc group emergency alert</w:t>
      </w:r>
      <w:r>
        <w:rPr>
          <w:noProof/>
        </w:rPr>
        <w:tab/>
      </w:r>
      <w:r>
        <w:rPr>
          <w:noProof/>
        </w:rPr>
        <w:fldChar w:fldCharType="begin"/>
      </w:r>
      <w:r>
        <w:rPr>
          <w:noProof/>
        </w:rPr>
        <w:instrText xml:space="preserve"> PAGEREF _Toc218717309 \h </w:instrText>
      </w:r>
      <w:r>
        <w:rPr>
          <w:noProof/>
        </w:rPr>
      </w:r>
      <w:r>
        <w:rPr>
          <w:noProof/>
        </w:rPr>
        <w:fldChar w:fldCharType="separate"/>
      </w:r>
      <w:r>
        <w:rPr>
          <w:noProof/>
        </w:rPr>
        <w:t>123</w:t>
      </w:r>
      <w:r>
        <w:rPr>
          <w:noProof/>
        </w:rPr>
        <w:fldChar w:fldCharType="end"/>
      </w:r>
    </w:p>
    <w:p w14:paraId="44CD95E6" w14:textId="563D5AE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6.3.7.2.9</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authorisation for cancelling an MCData adhoc group emergency alert</w:t>
      </w:r>
      <w:r>
        <w:rPr>
          <w:noProof/>
        </w:rPr>
        <w:tab/>
      </w:r>
      <w:r>
        <w:rPr>
          <w:noProof/>
        </w:rPr>
        <w:fldChar w:fldCharType="begin"/>
      </w:r>
      <w:r>
        <w:rPr>
          <w:noProof/>
        </w:rPr>
        <w:instrText xml:space="preserve"> PAGEREF _Toc218717310 \h </w:instrText>
      </w:r>
      <w:r>
        <w:rPr>
          <w:noProof/>
        </w:rPr>
      </w:r>
      <w:r>
        <w:rPr>
          <w:noProof/>
        </w:rPr>
        <w:fldChar w:fldCharType="separate"/>
      </w:r>
      <w:r>
        <w:rPr>
          <w:noProof/>
        </w:rPr>
        <w:t>123</w:t>
      </w:r>
      <w:r>
        <w:rPr>
          <w:noProof/>
        </w:rPr>
        <w:fldChar w:fldCharType="end"/>
      </w:r>
    </w:p>
    <w:p w14:paraId="1DFC79AA" w14:textId="153699A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6.3.7.2.10</w:t>
      </w:r>
      <w:r>
        <w:rPr>
          <w:rFonts w:asciiTheme="minorHAnsi" w:eastAsiaTheme="minorEastAsia" w:hAnsiTheme="minorHAnsi" w:cstheme="minorBidi"/>
          <w:noProof/>
          <w:kern w:val="2"/>
          <w:sz w:val="24"/>
          <w:szCs w:val="24"/>
          <w:lang w:eastAsia="en-GB"/>
          <w14:ligatures w14:val="standardContextual"/>
        </w:rPr>
        <w:tab/>
      </w:r>
      <w:r>
        <w:rPr>
          <w:noProof/>
          <w:lang w:eastAsia="ko-KR"/>
        </w:rPr>
        <w:t>Determining MCData users that are authorized for receiving MCData adhoc group emergency alert participant information</w:t>
      </w:r>
      <w:r>
        <w:rPr>
          <w:noProof/>
        </w:rPr>
        <w:tab/>
      </w:r>
      <w:r>
        <w:rPr>
          <w:noProof/>
        </w:rPr>
        <w:fldChar w:fldCharType="begin"/>
      </w:r>
      <w:r>
        <w:rPr>
          <w:noProof/>
        </w:rPr>
        <w:instrText xml:space="preserve"> PAGEREF _Toc218717311 \h </w:instrText>
      </w:r>
      <w:r>
        <w:rPr>
          <w:noProof/>
        </w:rPr>
      </w:r>
      <w:r>
        <w:rPr>
          <w:noProof/>
        </w:rPr>
        <w:fldChar w:fldCharType="separate"/>
      </w:r>
      <w:r>
        <w:rPr>
          <w:noProof/>
        </w:rPr>
        <w:t>123</w:t>
      </w:r>
      <w:r>
        <w:rPr>
          <w:noProof/>
        </w:rPr>
        <w:fldChar w:fldCharType="end"/>
      </w:r>
    </w:p>
    <w:p w14:paraId="79D431D1" w14:textId="2095D35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6.3.</w:t>
      </w:r>
      <w:r w:rsidRPr="009214F1">
        <w:rPr>
          <w:noProof/>
          <w:lang w:val="en-US"/>
        </w:rPr>
        <w:t>8</w:t>
      </w:r>
      <w:r>
        <w:rPr>
          <w:rFonts w:asciiTheme="minorHAnsi" w:eastAsiaTheme="minorEastAsia" w:hAnsiTheme="minorHAnsi" w:cstheme="minorBidi"/>
          <w:noProof/>
          <w:kern w:val="2"/>
          <w:sz w:val="24"/>
          <w:szCs w:val="24"/>
          <w:lang w:eastAsia="en-GB"/>
          <w14:ligatures w14:val="standardContextual"/>
        </w:rPr>
        <w:tab/>
      </w:r>
      <w:r>
        <w:rPr>
          <w:noProof/>
        </w:rPr>
        <w:t>Disposition Notifications</w:t>
      </w:r>
      <w:r>
        <w:rPr>
          <w:noProof/>
        </w:rPr>
        <w:tab/>
      </w:r>
      <w:r>
        <w:rPr>
          <w:noProof/>
        </w:rPr>
        <w:fldChar w:fldCharType="begin"/>
      </w:r>
      <w:r>
        <w:rPr>
          <w:noProof/>
        </w:rPr>
        <w:instrText xml:space="preserve"> PAGEREF _Toc218717312 \h </w:instrText>
      </w:r>
      <w:r>
        <w:rPr>
          <w:noProof/>
        </w:rPr>
      </w:r>
      <w:r>
        <w:rPr>
          <w:noProof/>
        </w:rPr>
        <w:fldChar w:fldCharType="separate"/>
      </w:r>
      <w:r>
        <w:rPr>
          <w:noProof/>
        </w:rPr>
        <w:t>124</w:t>
      </w:r>
      <w:r>
        <w:rPr>
          <w:noProof/>
        </w:rPr>
        <w:fldChar w:fldCharType="end"/>
      </w:r>
    </w:p>
    <w:p w14:paraId="5C880E91" w14:textId="01BF14A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6.3.</w:t>
      </w:r>
      <w:r w:rsidRPr="009214F1">
        <w:rPr>
          <w:noProof/>
          <w:lang w:val="en-US"/>
        </w:rPr>
        <w:t>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Generating an FD Notification</w:t>
      </w:r>
      <w:r>
        <w:rPr>
          <w:noProof/>
        </w:rPr>
        <w:tab/>
      </w:r>
      <w:r>
        <w:rPr>
          <w:noProof/>
        </w:rPr>
        <w:fldChar w:fldCharType="begin"/>
      </w:r>
      <w:r>
        <w:rPr>
          <w:noProof/>
        </w:rPr>
        <w:instrText xml:space="preserve"> PAGEREF _Toc218717313 \h </w:instrText>
      </w:r>
      <w:r>
        <w:rPr>
          <w:noProof/>
        </w:rPr>
      </w:r>
      <w:r>
        <w:rPr>
          <w:noProof/>
        </w:rPr>
        <w:fldChar w:fldCharType="separate"/>
      </w:r>
      <w:r>
        <w:rPr>
          <w:noProof/>
        </w:rPr>
        <w:t>124</w:t>
      </w:r>
      <w:r>
        <w:rPr>
          <w:noProof/>
        </w:rPr>
        <w:fldChar w:fldCharType="end"/>
      </w:r>
    </w:p>
    <w:p w14:paraId="6AA3C364" w14:textId="56F7B59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6.4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Handling of MIME bodies in a SIP message</w:t>
      </w:r>
      <w:r>
        <w:rPr>
          <w:noProof/>
        </w:rPr>
        <w:tab/>
      </w:r>
      <w:r>
        <w:rPr>
          <w:noProof/>
        </w:rPr>
        <w:fldChar w:fldCharType="begin"/>
      </w:r>
      <w:r>
        <w:rPr>
          <w:noProof/>
        </w:rPr>
        <w:instrText xml:space="preserve"> PAGEREF _Toc218717314 \h </w:instrText>
      </w:r>
      <w:r>
        <w:rPr>
          <w:noProof/>
        </w:rPr>
      </w:r>
      <w:r>
        <w:rPr>
          <w:noProof/>
        </w:rPr>
        <w:fldChar w:fldCharType="separate"/>
      </w:r>
      <w:r>
        <w:rPr>
          <w:noProof/>
        </w:rPr>
        <w:t>124</w:t>
      </w:r>
      <w:r>
        <w:rPr>
          <w:noProof/>
        </w:rPr>
        <w:fldChar w:fldCharType="end"/>
      </w:r>
    </w:p>
    <w:p w14:paraId="278BB0B1" w14:textId="7D34EFFB"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sensitive XML content</w:t>
      </w:r>
      <w:r>
        <w:rPr>
          <w:noProof/>
        </w:rPr>
        <w:tab/>
      </w:r>
      <w:r>
        <w:rPr>
          <w:noProof/>
        </w:rPr>
        <w:fldChar w:fldCharType="begin"/>
      </w:r>
      <w:r>
        <w:rPr>
          <w:noProof/>
        </w:rPr>
        <w:instrText xml:space="preserve"> PAGEREF _Toc218717315 \h </w:instrText>
      </w:r>
      <w:r>
        <w:rPr>
          <w:noProof/>
        </w:rPr>
      </w:r>
      <w:r>
        <w:rPr>
          <w:noProof/>
        </w:rPr>
        <w:fldChar w:fldCharType="separate"/>
      </w:r>
      <w:r>
        <w:rPr>
          <w:noProof/>
        </w:rPr>
        <w:t>125</w:t>
      </w:r>
      <w:r>
        <w:rPr>
          <w:noProof/>
        </w:rPr>
        <w:fldChar w:fldCharType="end"/>
      </w:r>
    </w:p>
    <w:p w14:paraId="35063637" w14:textId="170678B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_Toc218717316 \h </w:instrText>
      </w:r>
      <w:r>
        <w:rPr>
          <w:noProof/>
        </w:rPr>
      </w:r>
      <w:r>
        <w:rPr>
          <w:noProof/>
        </w:rPr>
        <w:fldChar w:fldCharType="separate"/>
      </w:r>
      <w:r>
        <w:rPr>
          <w:noProof/>
        </w:rPr>
        <w:t>125</w:t>
      </w:r>
      <w:r>
        <w:rPr>
          <w:noProof/>
        </w:rPr>
        <w:fldChar w:fldCharType="end"/>
      </w:r>
    </w:p>
    <w:p w14:paraId="4A5AB37F" w14:textId="410B7CA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6.5.1.1</w:t>
      </w:r>
      <w:r>
        <w:rPr>
          <w:rFonts w:asciiTheme="minorHAnsi" w:eastAsiaTheme="minorEastAsia" w:hAnsiTheme="minorHAnsi" w:cstheme="minorBidi"/>
          <w:noProof/>
          <w:kern w:val="2"/>
          <w:sz w:val="24"/>
          <w:szCs w:val="24"/>
          <w:lang w:eastAsia="en-GB"/>
          <w14:ligatures w14:val="standardContextual"/>
        </w:rPr>
        <w:tab/>
      </w:r>
      <w:r>
        <w:rPr>
          <w:noProof/>
        </w:rPr>
        <w:t>Applicability and exclusions</w:t>
      </w:r>
      <w:r>
        <w:rPr>
          <w:noProof/>
        </w:rPr>
        <w:tab/>
      </w:r>
      <w:r>
        <w:rPr>
          <w:noProof/>
        </w:rPr>
        <w:fldChar w:fldCharType="begin"/>
      </w:r>
      <w:r>
        <w:rPr>
          <w:noProof/>
        </w:rPr>
        <w:instrText xml:space="preserve"> PAGEREF _Toc218717317 \h </w:instrText>
      </w:r>
      <w:r>
        <w:rPr>
          <w:noProof/>
        </w:rPr>
      </w:r>
      <w:r>
        <w:rPr>
          <w:noProof/>
        </w:rPr>
        <w:fldChar w:fldCharType="separate"/>
      </w:r>
      <w:r>
        <w:rPr>
          <w:noProof/>
        </w:rPr>
        <w:t>125</w:t>
      </w:r>
      <w:r>
        <w:rPr>
          <w:noProof/>
        </w:rPr>
        <w:fldChar w:fldCharType="end"/>
      </w:r>
    </w:p>
    <w:p w14:paraId="14A4EEF9" w14:textId="057F182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6.5.1.2</w:t>
      </w:r>
      <w:r>
        <w:rPr>
          <w:rFonts w:asciiTheme="minorHAnsi" w:eastAsiaTheme="minorEastAsia" w:hAnsiTheme="minorHAnsi" w:cstheme="minorBidi"/>
          <w:noProof/>
          <w:kern w:val="2"/>
          <w:sz w:val="24"/>
          <w:szCs w:val="24"/>
          <w:lang w:eastAsia="en-GB"/>
          <w14:ligatures w14:val="standardContextual"/>
        </w:rPr>
        <w:tab/>
      </w:r>
      <w:r>
        <w:rPr>
          <w:noProof/>
        </w:rPr>
        <w:t>Performing XML content encryption</w:t>
      </w:r>
      <w:r>
        <w:rPr>
          <w:noProof/>
        </w:rPr>
        <w:tab/>
      </w:r>
      <w:r>
        <w:rPr>
          <w:noProof/>
        </w:rPr>
        <w:fldChar w:fldCharType="begin"/>
      </w:r>
      <w:r>
        <w:rPr>
          <w:noProof/>
        </w:rPr>
        <w:instrText xml:space="preserve"> PAGEREF _Toc218717318 \h </w:instrText>
      </w:r>
      <w:r>
        <w:rPr>
          <w:noProof/>
        </w:rPr>
      </w:r>
      <w:r>
        <w:rPr>
          <w:noProof/>
        </w:rPr>
        <w:fldChar w:fldCharType="separate"/>
      </w:r>
      <w:r>
        <w:rPr>
          <w:noProof/>
        </w:rPr>
        <w:t>125</w:t>
      </w:r>
      <w:r>
        <w:rPr>
          <w:noProof/>
        </w:rPr>
        <w:fldChar w:fldCharType="end"/>
      </w:r>
    </w:p>
    <w:p w14:paraId="16708626" w14:textId="716DF39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6.5.1.3</w:t>
      </w:r>
      <w:r>
        <w:rPr>
          <w:rFonts w:asciiTheme="minorHAnsi" w:eastAsiaTheme="minorEastAsia" w:hAnsiTheme="minorHAnsi" w:cstheme="minorBidi"/>
          <w:noProof/>
          <w:kern w:val="2"/>
          <w:sz w:val="24"/>
          <w:szCs w:val="24"/>
          <w:lang w:eastAsia="en-GB"/>
          <w14:ligatures w14:val="standardContextual"/>
        </w:rPr>
        <w:tab/>
      </w:r>
      <w:r>
        <w:rPr>
          <w:noProof/>
        </w:rPr>
        <w:t>Performing integrity protection on an XML body</w:t>
      </w:r>
      <w:r>
        <w:rPr>
          <w:noProof/>
        </w:rPr>
        <w:tab/>
      </w:r>
      <w:r>
        <w:rPr>
          <w:noProof/>
        </w:rPr>
        <w:fldChar w:fldCharType="begin"/>
      </w:r>
      <w:r>
        <w:rPr>
          <w:noProof/>
        </w:rPr>
        <w:instrText xml:space="preserve"> PAGEREF _Toc218717319 \h </w:instrText>
      </w:r>
      <w:r>
        <w:rPr>
          <w:noProof/>
        </w:rPr>
      </w:r>
      <w:r>
        <w:rPr>
          <w:noProof/>
        </w:rPr>
        <w:fldChar w:fldCharType="separate"/>
      </w:r>
      <w:r>
        <w:rPr>
          <w:noProof/>
        </w:rPr>
        <w:t>125</w:t>
      </w:r>
      <w:r>
        <w:rPr>
          <w:noProof/>
        </w:rPr>
        <w:fldChar w:fldCharType="end"/>
      </w:r>
    </w:p>
    <w:p w14:paraId="75D7226A" w14:textId="4052DAE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6.5.1.4</w:t>
      </w:r>
      <w:r>
        <w:rPr>
          <w:rFonts w:asciiTheme="minorHAnsi" w:eastAsiaTheme="minorEastAsia" w:hAnsiTheme="minorHAnsi" w:cstheme="minorBidi"/>
          <w:noProof/>
          <w:kern w:val="2"/>
          <w:sz w:val="24"/>
          <w:szCs w:val="24"/>
          <w:lang w:eastAsia="en-GB"/>
          <w14:ligatures w14:val="standardContextual"/>
        </w:rPr>
        <w:tab/>
      </w:r>
      <w:r>
        <w:rPr>
          <w:noProof/>
        </w:rPr>
        <w:t>Verifying integrity of an XML body and decrypting XML elements</w:t>
      </w:r>
      <w:r>
        <w:rPr>
          <w:noProof/>
        </w:rPr>
        <w:tab/>
      </w:r>
      <w:r>
        <w:rPr>
          <w:noProof/>
        </w:rPr>
        <w:fldChar w:fldCharType="begin"/>
      </w:r>
      <w:r>
        <w:rPr>
          <w:noProof/>
        </w:rPr>
        <w:instrText xml:space="preserve"> PAGEREF _Toc218717320 \h </w:instrText>
      </w:r>
      <w:r>
        <w:rPr>
          <w:noProof/>
        </w:rPr>
      </w:r>
      <w:r>
        <w:rPr>
          <w:noProof/>
        </w:rPr>
        <w:fldChar w:fldCharType="separate"/>
      </w:r>
      <w:r>
        <w:rPr>
          <w:noProof/>
        </w:rPr>
        <w:t>125</w:t>
      </w:r>
      <w:r>
        <w:rPr>
          <w:noProof/>
        </w:rPr>
        <w:fldChar w:fldCharType="end"/>
      </w:r>
    </w:p>
    <w:p w14:paraId="595028B4" w14:textId="69D8294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Confidentiality Protection</w:t>
      </w:r>
      <w:r>
        <w:rPr>
          <w:noProof/>
        </w:rPr>
        <w:tab/>
      </w:r>
      <w:r>
        <w:rPr>
          <w:noProof/>
        </w:rPr>
        <w:fldChar w:fldCharType="begin"/>
      </w:r>
      <w:r>
        <w:rPr>
          <w:noProof/>
        </w:rPr>
        <w:instrText xml:space="preserve"> PAGEREF _Toc218717321 \h </w:instrText>
      </w:r>
      <w:r>
        <w:rPr>
          <w:noProof/>
        </w:rPr>
      </w:r>
      <w:r>
        <w:rPr>
          <w:noProof/>
        </w:rPr>
        <w:fldChar w:fldCharType="separate"/>
      </w:r>
      <w:r>
        <w:rPr>
          <w:noProof/>
        </w:rPr>
        <w:t>126</w:t>
      </w:r>
      <w:r>
        <w:rPr>
          <w:noProof/>
        </w:rPr>
        <w:fldChar w:fldCharType="end"/>
      </w:r>
    </w:p>
    <w:p w14:paraId="73366651" w14:textId="05513A3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_Toc218717322 \h </w:instrText>
      </w:r>
      <w:r>
        <w:rPr>
          <w:noProof/>
        </w:rPr>
      </w:r>
      <w:r>
        <w:rPr>
          <w:noProof/>
        </w:rPr>
        <w:fldChar w:fldCharType="separate"/>
      </w:r>
      <w:r>
        <w:rPr>
          <w:noProof/>
        </w:rPr>
        <w:t>126</w:t>
      </w:r>
      <w:r>
        <w:rPr>
          <w:noProof/>
        </w:rPr>
        <w:fldChar w:fldCharType="end"/>
      </w:r>
    </w:p>
    <w:p w14:paraId="090024F8" w14:textId="7B2A919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Keys used in confidentiality protection procedures</w:t>
      </w:r>
      <w:r>
        <w:rPr>
          <w:noProof/>
        </w:rPr>
        <w:tab/>
      </w:r>
      <w:r>
        <w:rPr>
          <w:noProof/>
        </w:rPr>
        <w:fldChar w:fldCharType="begin"/>
      </w:r>
      <w:r>
        <w:rPr>
          <w:noProof/>
        </w:rPr>
        <w:instrText xml:space="preserve"> PAGEREF _Toc218717323 \h </w:instrText>
      </w:r>
      <w:r>
        <w:rPr>
          <w:noProof/>
        </w:rPr>
      </w:r>
      <w:r>
        <w:rPr>
          <w:noProof/>
        </w:rPr>
        <w:fldChar w:fldCharType="separate"/>
      </w:r>
      <w:r>
        <w:rPr>
          <w:noProof/>
        </w:rPr>
        <w:t>126</w:t>
      </w:r>
      <w:r>
        <w:rPr>
          <w:noProof/>
        </w:rPr>
        <w:fldChar w:fldCharType="end"/>
      </w:r>
    </w:p>
    <w:p w14:paraId="6596F52A" w14:textId="2842D53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Procedures for sending confidentiality protected content</w:t>
      </w:r>
      <w:r>
        <w:rPr>
          <w:noProof/>
        </w:rPr>
        <w:tab/>
      </w:r>
      <w:r>
        <w:rPr>
          <w:noProof/>
        </w:rPr>
        <w:fldChar w:fldCharType="begin"/>
      </w:r>
      <w:r>
        <w:rPr>
          <w:noProof/>
        </w:rPr>
        <w:instrText xml:space="preserve"> PAGEREF _Toc218717324 \h </w:instrText>
      </w:r>
      <w:r>
        <w:rPr>
          <w:noProof/>
        </w:rPr>
      </w:r>
      <w:r>
        <w:rPr>
          <w:noProof/>
        </w:rPr>
        <w:fldChar w:fldCharType="separate"/>
      </w:r>
      <w:r>
        <w:rPr>
          <w:noProof/>
        </w:rPr>
        <w:t>126</w:t>
      </w:r>
      <w:r>
        <w:rPr>
          <w:noProof/>
        </w:rPr>
        <w:fldChar w:fldCharType="end"/>
      </w:r>
    </w:p>
    <w:p w14:paraId="6B483980" w14:textId="6392496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_Toc218717325 \h </w:instrText>
      </w:r>
      <w:r>
        <w:rPr>
          <w:noProof/>
        </w:rPr>
      </w:r>
      <w:r>
        <w:rPr>
          <w:noProof/>
        </w:rPr>
        <w:fldChar w:fldCharType="separate"/>
      </w:r>
      <w:r>
        <w:rPr>
          <w:noProof/>
        </w:rPr>
        <w:t>126</w:t>
      </w:r>
      <w:r>
        <w:rPr>
          <w:noProof/>
        </w:rPr>
        <w:fldChar w:fldCharType="end"/>
      </w:r>
    </w:p>
    <w:p w14:paraId="4CD2DD42" w14:textId="7542DF7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_Toc218717326 \h </w:instrText>
      </w:r>
      <w:r>
        <w:rPr>
          <w:noProof/>
        </w:rPr>
      </w:r>
      <w:r>
        <w:rPr>
          <w:noProof/>
        </w:rPr>
        <w:fldChar w:fldCharType="separate"/>
      </w:r>
      <w:r>
        <w:rPr>
          <w:noProof/>
        </w:rPr>
        <w:t>127</w:t>
      </w:r>
      <w:r>
        <w:rPr>
          <w:noProof/>
        </w:rPr>
        <w:fldChar w:fldCharType="end"/>
      </w:r>
    </w:p>
    <w:p w14:paraId="507F0D42" w14:textId="5405137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6.5.2.3.3</w:t>
      </w:r>
      <w:r>
        <w:rPr>
          <w:rFonts w:asciiTheme="minorHAnsi" w:eastAsiaTheme="minorEastAsia" w:hAnsiTheme="minorHAnsi" w:cstheme="minorBidi"/>
          <w:noProof/>
          <w:kern w:val="2"/>
          <w:sz w:val="24"/>
          <w:szCs w:val="24"/>
          <w:lang w:eastAsia="en-GB"/>
          <w14:ligatures w14:val="standardContextual"/>
        </w:rPr>
        <w:tab/>
      </w:r>
      <w:r>
        <w:rPr>
          <w:noProof/>
        </w:rPr>
        <w:t>Content Encryption in XML elements</w:t>
      </w:r>
      <w:r>
        <w:rPr>
          <w:noProof/>
        </w:rPr>
        <w:tab/>
      </w:r>
      <w:r>
        <w:rPr>
          <w:noProof/>
        </w:rPr>
        <w:fldChar w:fldCharType="begin"/>
      </w:r>
      <w:r>
        <w:rPr>
          <w:noProof/>
        </w:rPr>
        <w:instrText xml:space="preserve"> PAGEREF _Toc218717327 \h </w:instrText>
      </w:r>
      <w:r>
        <w:rPr>
          <w:noProof/>
        </w:rPr>
      </w:r>
      <w:r>
        <w:rPr>
          <w:noProof/>
        </w:rPr>
        <w:fldChar w:fldCharType="separate"/>
      </w:r>
      <w:r>
        <w:rPr>
          <w:noProof/>
        </w:rPr>
        <w:t>127</w:t>
      </w:r>
      <w:r>
        <w:rPr>
          <w:noProof/>
        </w:rPr>
        <w:fldChar w:fldCharType="end"/>
      </w:r>
    </w:p>
    <w:p w14:paraId="352C867A" w14:textId="153828C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6.5.2.3.4</w:t>
      </w:r>
      <w:r>
        <w:rPr>
          <w:rFonts w:asciiTheme="minorHAnsi" w:eastAsiaTheme="minorEastAsia" w:hAnsiTheme="minorHAnsi" w:cstheme="minorBidi"/>
          <w:noProof/>
          <w:kern w:val="2"/>
          <w:sz w:val="24"/>
          <w:szCs w:val="24"/>
          <w:lang w:eastAsia="en-GB"/>
          <w14:ligatures w14:val="standardContextual"/>
        </w:rPr>
        <w:tab/>
      </w:r>
      <w:r>
        <w:rPr>
          <w:noProof/>
        </w:rPr>
        <w:t>Attribute URI Encryption</w:t>
      </w:r>
      <w:r>
        <w:rPr>
          <w:noProof/>
        </w:rPr>
        <w:tab/>
      </w:r>
      <w:r>
        <w:rPr>
          <w:noProof/>
        </w:rPr>
        <w:fldChar w:fldCharType="begin"/>
      </w:r>
      <w:r>
        <w:rPr>
          <w:noProof/>
        </w:rPr>
        <w:instrText xml:space="preserve"> PAGEREF _Toc218717328 \h </w:instrText>
      </w:r>
      <w:r>
        <w:rPr>
          <w:noProof/>
        </w:rPr>
      </w:r>
      <w:r>
        <w:rPr>
          <w:noProof/>
        </w:rPr>
        <w:fldChar w:fldCharType="separate"/>
      </w:r>
      <w:r>
        <w:rPr>
          <w:noProof/>
        </w:rPr>
        <w:t>127</w:t>
      </w:r>
      <w:r>
        <w:rPr>
          <w:noProof/>
        </w:rPr>
        <w:fldChar w:fldCharType="end"/>
      </w:r>
    </w:p>
    <w:p w14:paraId="082FC692" w14:textId="1FF785B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Procedures for receiving confidentiality protected content</w:t>
      </w:r>
      <w:r>
        <w:rPr>
          <w:noProof/>
        </w:rPr>
        <w:tab/>
      </w:r>
      <w:r>
        <w:rPr>
          <w:noProof/>
        </w:rPr>
        <w:fldChar w:fldCharType="begin"/>
      </w:r>
      <w:r>
        <w:rPr>
          <w:noProof/>
        </w:rPr>
        <w:instrText xml:space="preserve"> PAGEREF _Toc218717329 \h </w:instrText>
      </w:r>
      <w:r>
        <w:rPr>
          <w:noProof/>
        </w:rPr>
      </w:r>
      <w:r>
        <w:rPr>
          <w:noProof/>
        </w:rPr>
        <w:fldChar w:fldCharType="separate"/>
      </w:r>
      <w:r>
        <w:rPr>
          <w:noProof/>
        </w:rPr>
        <w:t>128</w:t>
      </w:r>
      <w:r>
        <w:rPr>
          <w:noProof/>
        </w:rPr>
        <w:fldChar w:fldCharType="end"/>
      </w:r>
    </w:p>
    <w:p w14:paraId="2BE1971F" w14:textId="3388B13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6.5.2.4.1</w:t>
      </w:r>
      <w:r>
        <w:rPr>
          <w:rFonts w:asciiTheme="minorHAnsi" w:eastAsiaTheme="minorEastAsia" w:hAnsiTheme="minorHAnsi" w:cstheme="minorBidi"/>
          <w:noProof/>
          <w:kern w:val="2"/>
          <w:sz w:val="24"/>
          <w:szCs w:val="24"/>
          <w:lang w:eastAsia="en-GB"/>
          <w14:ligatures w14:val="standardContextual"/>
        </w:rPr>
        <w:tab/>
      </w:r>
      <w:r>
        <w:rPr>
          <w:noProof/>
        </w:rPr>
        <w:t>Determination of confidentiality protected content</w:t>
      </w:r>
      <w:r>
        <w:rPr>
          <w:noProof/>
        </w:rPr>
        <w:tab/>
      </w:r>
      <w:r>
        <w:rPr>
          <w:noProof/>
        </w:rPr>
        <w:fldChar w:fldCharType="begin"/>
      </w:r>
      <w:r>
        <w:rPr>
          <w:noProof/>
        </w:rPr>
        <w:instrText xml:space="preserve"> PAGEREF _Toc218717330 \h </w:instrText>
      </w:r>
      <w:r>
        <w:rPr>
          <w:noProof/>
        </w:rPr>
      </w:r>
      <w:r>
        <w:rPr>
          <w:noProof/>
        </w:rPr>
        <w:fldChar w:fldCharType="separate"/>
      </w:r>
      <w:r>
        <w:rPr>
          <w:noProof/>
        </w:rPr>
        <w:t>128</w:t>
      </w:r>
      <w:r>
        <w:rPr>
          <w:noProof/>
        </w:rPr>
        <w:fldChar w:fldCharType="end"/>
      </w:r>
    </w:p>
    <w:p w14:paraId="086F5010" w14:textId="7431DBB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6.5.2.4.2</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content in XML elements</w:t>
      </w:r>
      <w:r>
        <w:rPr>
          <w:noProof/>
        </w:rPr>
        <w:tab/>
      </w:r>
      <w:r>
        <w:rPr>
          <w:noProof/>
        </w:rPr>
        <w:fldChar w:fldCharType="begin"/>
      </w:r>
      <w:r>
        <w:rPr>
          <w:noProof/>
        </w:rPr>
        <w:instrText xml:space="preserve"> PAGEREF _Toc218717331 \h </w:instrText>
      </w:r>
      <w:r>
        <w:rPr>
          <w:noProof/>
        </w:rPr>
      </w:r>
      <w:r>
        <w:rPr>
          <w:noProof/>
        </w:rPr>
        <w:fldChar w:fldCharType="separate"/>
      </w:r>
      <w:r>
        <w:rPr>
          <w:noProof/>
        </w:rPr>
        <w:t>128</w:t>
      </w:r>
      <w:r>
        <w:rPr>
          <w:noProof/>
        </w:rPr>
        <w:fldChar w:fldCharType="end"/>
      </w:r>
    </w:p>
    <w:p w14:paraId="315F3A73" w14:textId="192B828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6.5.2.4.3</w:t>
      </w:r>
      <w:r>
        <w:rPr>
          <w:rFonts w:asciiTheme="minorHAnsi" w:eastAsiaTheme="minorEastAsia" w:hAnsiTheme="minorHAnsi" w:cstheme="minorBidi"/>
          <w:noProof/>
          <w:kern w:val="2"/>
          <w:sz w:val="24"/>
          <w:szCs w:val="24"/>
          <w:lang w:eastAsia="en-GB"/>
          <w14:ligatures w14:val="standardContextual"/>
        </w:rPr>
        <w:tab/>
      </w:r>
      <w:r>
        <w:rPr>
          <w:noProof/>
        </w:rPr>
        <w:t>Decrypting confidentiality protected URIs in XML attributes</w:t>
      </w:r>
      <w:r>
        <w:rPr>
          <w:noProof/>
        </w:rPr>
        <w:tab/>
      </w:r>
      <w:r>
        <w:rPr>
          <w:noProof/>
        </w:rPr>
        <w:fldChar w:fldCharType="begin"/>
      </w:r>
      <w:r>
        <w:rPr>
          <w:noProof/>
        </w:rPr>
        <w:instrText xml:space="preserve"> PAGEREF _Toc218717332 \h </w:instrText>
      </w:r>
      <w:r>
        <w:rPr>
          <w:noProof/>
        </w:rPr>
      </w:r>
      <w:r>
        <w:rPr>
          <w:noProof/>
        </w:rPr>
        <w:fldChar w:fldCharType="separate"/>
      </w:r>
      <w:r>
        <w:rPr>
          <w:noProof/>
        </w:rPr>
        <w:t>128</w:t>
      </w:r>
      <w:r>
        <w:rPr>
          <w:noProof/>
        </w:rPr>
        <w:fldChar w:fldCharType="end"/>
      </w:r>
    </w:p>
    <w:p w14:paraId="2D520FF1" w14:textId="41FC171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6.5.2.5</w:t>
      </w:r>
      <w:r>
        <w:rPr>
          <w:rFonts w:asciiTheme="minorHAnsi" w:eastAsiaTheme="minorEastAsia" w:hAnsiTheme="minorHAnsi" w:cstheme="minorBidi"/>
          <w:noProof/>
          <w:kern w:val="2"/>
          <w:sz w:val="24"/>
          <w:szCs w:val="24"/>
          <w:lang w:eastAsia="en-GB"/>
          <w14:ligatures w14:val="standardContextual"/>
        </w:rPr>
        <w:tab/>
      </w:r>
      <w:r>
        <w:rPr>
          <w:noProof/>
        </w:rPr>
        <w:t>MCData server copying received XML content</w:t>
      </w:r>
      <w:r>
        <w:rPr>
          <w:noProof/>
        </w:rPr>
        <w:tab/>
      </w:r>
      <w:r>
        <w:rPr>
          <w:noProof/>
        </w:rPr>
        <w:fldChar w:fldCharType="begin"/>
      </w:r>
      <w:r>
        <w:rPr>
          <w:noProof/>
        </w:rPr>
        <w:instrText xml:space="preserve"> PAGEREF _Toc218717333 \h </w:instrText>
      </w:r>
      <w:r>
        <w:rPr>
          <w:noProof/>
        </w:rPr>
      </w:r>
      <w:r>
        <w:rPr>
          <w:noProof/>
        </w:rPr>
        <w:fldChar w:fldCharType="separate"/>
      </w:r>
      <w:r>
        <w:rPr>
          <w:noProof/>
        </w:rPr>
        <w:t>129</w:t>
      </w:r>
      <w:r>
        <w:rPr>
          <w:noProof/>
        </w:rPr>
        <w:fldChar w:fldCharType="end"/>
      </w:r>
    </w:p>
    <w:p w14:paraId="403A52F0" w14:textId="145B3BC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Integrity Protection of XML documents</w:t>
      </w:r>
      <w:r>
        <w:rPr>
          <w:noProof/>
        </w:rPr>
        <w:tab/>
      </w:r>
      <w:r>
        <w:rPr>
          <w:noProof/>
        </w:rPr>
        <w:fldChar w:fldCharType="begin"/>
      </w:r>
      <w:r>
        <w:rPr>
          <w:noProof/>
        </w:rPr>
        <w:instrText xml:space="preserve"> PAGEREF _Toc218717334 \h </w:instrText>
      </w:r>
      <w:r>
        <w:rPr>
          <w:noProof/>
        </w:rPr>
      </w:r>
      <w:r>
        <w:rPr>
          <w:noProof/>
        </w:rPr>
        <w:fldChar w:fldCharType="separate"/>
      </w:r>
      <w:r>
        <w:rPr>
          <w:noProof/>
        </w:rPr>
        <w:t>129</w:t>
      </w:r>
      <w:r>
        <w:rPr>
          <w:noProof/>
        </w:rPr>
        <w:fldChar w:fldCharType="end"/>
      </w:r>
    </w:p>
    <w:p w14:paraId="188C987B" w14:textId="3750820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_Toc218717335 \h </w:instrText>
      </w:r>
      <w:r>
        <w:rPr>
          <w:noProof/>
        </w:rPr>
      </w:r>
      <w:r>
        <w:rPr>
          <w:noProof/>
        </w:rPr>
        <w:fldChar w:fldCharType="separate"/>
      </w:r>
      <w:r>
        <w:rPr>
          <w:noProof/>
        </w:rPr>
        <w:t>129</w:t>
      </w:r>
      <w:r>
        <w:rPr>
          <w:noProof/>
        </w:rPr>
        <w:fldChar w:fldCharType="end"/>
      </w:r>
    </w:p>
    <w:p w14:paraId="64C2719C" w14:textId="1EF7D1E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Keys used in integrity protection procedures</w:t>
      </w:r>
      <w:r>
        <w:rPr>
          <w:noProof/>
        </w:rPr>
        <w:tab/>
      </w:r>
      <w:r>
        <w:rPr>
          <w:noProof/>
        </w:rPr>
        <w:fldChar w:fldCharType="begin"/>
      </w:r>
      <w:r>
        <w:rPr>
          <w:noProof/>
        </w:rPr>
        <w:instrText xml:space="preserve"> PAGEREF _Toc218717336 \h </w:instrText>
      </w:r>
      <w:r>
        <w:rPr>
          <w:noProof/>
        </w:rPr>
      </w:r>
      <w:r>
        <w:rPr>
          <w:noProof/>
        </w:rPr>
        <w:fldChar w:fldCharType="separate"/>
      </w:r>
      <w:r>
        <w:rPr>
          <w:noProof/>
        </w:rPr>
        <w:t>131</w:t>
      </w:r>
      <w:r>
        <w:rPr>
          <w:noProof/>
        </w:rPr>
        <w:fldChar w:fldCharType="end"/>
      </w:r>
    </w:p>
    <w:p w14:paraId="128D6017" w14:textId="177CB42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Sending integrity protected content</w:t>
      </w:r>
      <w:r>
        <w:rPr>
          <w:noProof/>
        </w:rPr>
        <w:tab/>
      </w:r>
      <w:r>
        <w:rPr>
          <w:noProof/>
        </w:rPr>
        <w:fldChar w:fldCharType="begin"/>
      </w:r>
      <w:r>
        <w:rPr>
          <w:noProof/>
        </w:rPr>
        <w:instrText xml:space="preserve"> PAGEREF _Toc218717337 \h </w:instrText>
      </w:r>
      <w:r>
        <w:rPr>
          <w:noProof/>
        </w:rPr>
      </w:r>
      <w:r>
        <w:rPr>
          <w:noProof/>
        </w:rPr>
        <w:fldChar w:fldCharType="separate"/>
      </w:r>
      <w:r>
        <w:rPr>
          <w:noProof/>
        </w:rPr>
        <w:t>132</w:t>
      </w:r>
      <w:r>
        <w:rPr>
          <w:noProof/>
        </w:rPr>
        <w:fldChar w:fldCharType="end"/>
      </w:r>
    </w:p>
    <w:p w14:paraId="54AC13D8" w14:textId="7004DDB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MCData client</w:t>
      </w:r>
      <w:r>
        <w:rPr>
          <w:noProof/>
        </w:rPr>
        <w:tab/>
      </w:r>
      <w:r>
        <w:rPr>
          <w:noProof/>
        </w:rPr>
        <w:fldChar w:fldCharType="begin"/>
      </w:r>
      <w:r>
        <w:rPr>
          <w:noProof/>
        </w:rPr>
        <w:instrText xml:space="preserve"> PAGEREF _Toc218717338 \h </w:instrText>
      </w:r>
      <w:r>
        <w:rPr>
          <w:noProof/>
        </w:rPr>
      </w:r>
      <w:r>
        <w:rPr>
          <w:noProof/>
        </w:rPr>
        <w:fldChar w:fldCharType="separate"/>
      </w:r>
      <w:r>
        <w:rPr>
          <w:noProof/>
        </w:rPr>
        <w:t>132</w:t>
      </w:r>
      <w:r>
        <w:rPr>
          <w:noProof/>
        </w:rPr>
        <w:fldChar w:fldCharType="end"/>
      </w:r>
    </w:p>
    <w:p w14:paraId="688215DD" w14:textId="3352B9A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MCData server</w:t>
      </w:r>
      <w:r>
        <w:rPr>
          <w:noProof/>
        </w:rPr>
        <w:tab/>
      </w:r>
      <w:r>
        <w:rPr>
          <w:noProof/>
        </w:rPr>
        <w:fldChar w:fldCharType="begin"/>
      </w:r>
      <w:r>
        <w:rPr>
          <w:noProof/>
        </w:rPr>
        <w:instrText xml:space="preserve"> PAGEREF _Toc218717339 \h </w:instrText>
      </w:r>
      <w:r>
        <w:rPr>
          <w:noProof/>
        </w:rPr>
      </w:r>
      <w:r>
        <w:rPr>
          <w:noProof/>
        </w:rPr>
        <w:fldChar w:fldCharType="separate"/>
      </w:r>
      <w:r>
        <w:rPr>
          <w:noProof/>
        </w:rPr>
        <w:t>132</w:t>
      </w:r>
      <w:r>
        <w:rPr>
          <w:noProof/>
        </w:rPr>
        <w:fldChar w:fldCharType="end"/>
      </w:r>
    </w:p>
    <w:p w14:paraId="618DBBAA" w14:textId="695305C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Integrity protection procedure</w:t>
      </w:r>
      <w:r>
        <w:rPr>
          <w:noProof/>
        </w:rPr>
        <w:tab/>
      </w:r>
      <w:r>
        <w:rPr>
          <w:noProof/>
        </w:rPr>
        <w:fldChar w:fldCharType="begin"/>
      </w:r>
      <w:r>
        <w:rPr>
          <w:noProof/>
        </w:rPr>
        <w:instrText xml:space="preserve"> PAGEREF _Toc218717340 \h </w:instrText>
      </w:r>
      <w:r>
        <w:rPr>
          <w:noProof/>
        </w:rPr>
      </w:r>
      <w:r>
        <w:rPr>
          <w:noProof/>
        </w:rPr>
        <w:fldChar w:fldCharType="separate"/>
      </w:r>
      <w:r>
        <w:rPr>
          <w:noProof/>
        </w:rPr>
        <w:t>132</w:t>
      </w:r>
      <w:r>
        <w:rPr>
          <w:noProof/>
        </w:rPr>
        <w:fldChar w:fldCharType="end"/>
      </w:r>
    </w:p>
    <w:p w14:paraId="156556AE" w14:textId="54C396B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6.5.3.4</w:t>
      </w:r>
      <w:r>
        <w:rPr>
          <w:rFonts w:asciiTheme="minorHAnsi" w:eastAsiaTheme="minorEastAsia" w:hAnsiTheme="minorHAnsi" w:cstheme="minorBidi"/>
          <w:noProof/>
          <w:kern w:val="2"/>
          <w:sz w:val="24"/>
          <w:szCs w:val="24"/>
          <w:lang w:eastAsia="en-GB"/>
          <w14:ligatures w14:val="standardContextual"/>
        </w:rPr>
        <w:tab/>
      </w:r>
      <w:r>
        <w:rPr>
          <w:noProof/>
        </w:rPr>
        <w:t>Receiving integrity protected content</w:t>
      </w:r>
      <w:r>
        <w:rPr>
          <w:noProof/>
        </w:rPr>
        <w:tab/>
      </w:r>
      <w:r>
        <w:rPr>
          <w:noProof/>
        </w:rPr>
        <w:fldChar w:fldCharType="begin"/>
      </w:r>
      <w:r>
        <w:rPr>
          <w:noProof/>
        </w:rPr>
        <w:instrText xml:space="preserve"> PAGEREF _Toc218717341 \h </w:instrText>
      </w:r>
      <w:r>
        <w:rPr>
          <w:noProof/>
        </w:rPr>
      </w:r>
      <w:r>
        <w:rPr>
          <w:noProof/>
        </w:rPr>
        <w:fldChar w:fldCharType="separate"/>
      </w:r>
      <w:r>
        <w:rPr>
          <w:noProof/>
        </w:rPr>
        <w:t>133</w:t>
      </w:r>
      <w:r>
        <w:rPr>
          <w:noProof/>
        </w:rPr>
        <w:fldChar w:fldCharType="end"/>
      </w:r>
    </w:p>
    <w:p w14:paraId="6BBB1698" w14:textId="64CF26B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6.5.3.4.1</w:t>
      </w:r>
      <w:r>
        <w:rPr>
          <w:rFonts w:asciiTheme="minorHAnsi" w:eastAsiaTheme="minorEastAsia" w:hAnsiTheme="minorHAnsi" w:cstheme="minorBidi"/>
          <w:noProof/>
          <w:kern w:val="2"/>
          <w:sz w:val="24"/>
          <w:szCs w:val="24"/>
          <w:lang w:eastAsia="en-GB"/>
          <w14:ligatures w14:val="standardContextual"/>
        </w:rPr>
        <w:tab/>
      </w:r>
      <w:r>
        <w:rPr>
          <w:noProof/>
        </w:rPr>
        <w:t>Determination of integrity protected content</w:t>
      </w:r>
      <w:r>
        <w:rPr>
          <w:noProof/>
        </w:rPr>
        <w:tab/>
      </w:r>
      <w:r>
        <w:rPr>
          <w:noProof/>
        </w:rPr>
        <w:fldChar w:fldCharType="begin"/>
      </w:r>
      <w:r>
        <w:rPr>
          <w:noProof/>
        </w:rPr>
        <w:instrText xml:space="preserve"> PAGEREF _Toc218717342 \h </w:instrText>
      </w:r>
      <w:r>
        <w:rPr>
          <w:noProof/>
        </w:rPr>
      </w:r>
      <w:r>
        <w:rPr>
          <w:noProof/>
        </w:rPr>
        <w:fldChar w:fldCharType="separate"/>
      </w:r>
      <w:r>
        <w:rPr>
          <w:noProof/>
        </w:rPr>
        <w:t>133</w:t>
      </w:r>
      <w:r>
        <w:rPr>
          <w:noProof/>
        </w:rPr>
        <w:fldChar w:fldCharType="end"/>
      </w:r>
    </w:p>
    <w:p w14:paraId="035EA6B4" w14:textId="06F3F87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6.5.3.4.2</w:t>
      </w:r>
      <w:r>
        <w:rPr>
          <w:rFonts w:asciiTheme="minorHAnsi" w:eastAsiaTheme="minorEastAsia" w:hAnsiTheme="minorHAnsi" w:cstheme="minorBidi"/>
          <w:noProof/>
          <w:kern w:val="2"/>
          <w:sz w:val="24"/>
          <w:szCs w:val="24"/>
          <w:lang w:eastAsia="en-GB"/>
          <w14:ligatures w14:val="standardContextual"/>
        </w:rPr>
        <w:tab/>
      </w:r>
      <w:r>
        <w:rPr>
          <w:noProof/>
        </w:rPr>
        <w:t>Verification of integrity protected content</w:t>
      </w:r>
      <w:r>
        <w:rPr>
          <w:noProof/>
        </w:rPr>
        <w:tab/>
      </w:r>
      <w:r>
        <w:rPr>
          <w:noProof/>
        </w:rPr>
        <w:fldChar w:fldCharType="begin"/>
      </w:r>
      <w:r>
        <w:rPr>
          <w:noProof/>
        </w:rPr>
        <w:instrText xml:space="preserve"> PAGEREF _Toc218717343 \h </w:instrText>
      </w:r>
      <w:r>
        <w:rPr>
          <w:noProof/>
        </w:rPr>
      </w:r>
      <w:r>
        <w:rPr>
          <w:noProof/>
        </w:rPr>
        <w:fldChar w:fldCharType="separate"/>
      </w:r>
      <w:r>
        <w:rPr>
          <w:noProof/>
        </w:rPr>
        <w:t>133</w:t>
      </w:r>
      <w:r>
        <w:rPr>
          <w:noProof/>
        </w:rPr>
        <w:fldChar w:fldCharType="end"/>
      </w:r>
    </w:p>
    <w:p w14:paraId="612E0701" w14:textId="25DE497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 of TLV messages</w:t>
      </w:r>
      <w:r>
        <w:rPr>
          <w:noProof/>
        </w:rPr>
        <w:tab/>
      </w:r>
      <w:r>
        <w:rPr>
          <w:noProof/>
        </w:rPr>
        <w:fldChar w:fldCharType="begin"/>
      </w:r>
      <w:r>
        <w:rPr>
          <w:noProof/>
        </w:rPr>
        <w:instrText xml:space="preserve"> PAGEREF _Toc218717344 \h </w:instrText>
      </w:r>
      <w:r>
        <w:rPr>
          <w:noProof/>
        </w:rPr>
      </w:r>
      <w:r>
        <w:rPr>
          <w:noProof/>
        </w:rPr>
        <w:fldChar w:fldCharType="separate"/>
      </w:r>
      <w:r>
        <w:rPr>
          <w:noProof/>
        </w:rPr>
        <w:t>133</w:t>
      </w:r>
      <w:r>
        <w:rPr>
          <w:noProof/>
        </w:rPr>
        <w:fldChar w:fldCharType="end"/>
      </w:r>
    </w:p>
    <w:p w14:paraId="3DCF935F" w14:textId="5E31EF7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_Toc218717345 \h </w:instrText>
      </w:r>
      <w:r>
        <w:rPr>
          <w:noProof/>
        </w:rPr>
      </w:r>
      <w:r>
        <w:rPr>
          <w:noProof/>
        </w:rPr>
        <w:fldChar w:fldCharType="separate"/>
      </w:r>
      <w:r>
        <w:rPr>
          <w:noProof/>
        </w:rPr>
        <w:t>133</w:t>
      </w:r>
      <w:r>
        <w:rPr>
          <w:noProof/>
        </w:rPr>
        <w:fldChar w:fldCharType="end"/>
      </w:r>
    </w:p>
    <w:p w14:paraId="5F556D77" w14:textId="02EF225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Derivation of master keys for media and media control</w:t>
      </w:r>
      <w:r>
        <w:rPr>
          <w:noProof/>
        </w:rPr>
        <w:tab/>
      </w:r>
      <w:r>
        <w:rPr>
          <w:noProof/>
        </w:rPr>
        <w:fldChar w:fldCharType="begin"/>
      </w:r>
      <w:r>
        <w:rPr>
          <w:noProof/>
        </w:rPr>
        <w:instrText xml:space="preserve"> PAGEREF _Toc218717346 \h </w:instrText>
      </w:r>
      <w:r>
        <w:rPr>
          <w:noProof/>
        </w:rPr>
      </w:r>
      <w:r>
        <w:rPr>
          <w:noProof/>
        </w:rPr>
        <w:fldChar w:fldCharType="separate"/>
      </w:r>
      <w:r>
        <w:rPr>
          <w:noProof/>
        </w:rPr>
        <w:t>134</w:t>
      </w:r>
      <w:r>
        <w:rPr>
          <w:noProof/>
        </w:rPr>
        <w:fldChar w:fldCharType="end"/>
      </w:r>
    </w:p>
    <w:p w14:paraId="6B5552C8" w14:textId="6EED1F8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Protection of MCData Data signalling and MCData Data messages</w:t>
      </w:r>
      <w:r>
        <w:rPr>
          <w:noProof/>
        </w:rPr>
        <w:tab/>
      </w:r>
      <w:r>
        <w:rPr>
          <w:noProof/>
        </w:rPr>
        <w:fldChar w:fldCharType="begin"/>
      </w:r>
      <w:r>
        <w:rPr>
          <w:noProof/>
        </w:rPr>
        <w:instrText xml:space="preserve"> PAGEREF _Toc218717347 \h </w:instrText>
      </w:r>
      <w:r>
        <w:rPr>
          <w:noProof/>
        </w:rPr>
      </w:r>
      <w:r>
        <w:rPr>
          <w:noProof/>
        </w:rPr>
        <w:fldChar w:fldCharType="separate"/>
      </w:r>
      <w:r>
        <w:rPr>
          <w:noProof/>
        </w:rPr>
        <w:t>135</w:t>
      </w:r>
      <w:r>
        <w:rPr>
          <w:noProof/>
        </w:rPr>
        <w:fldChar w:fldCharType="end"/>
      </w:r>
    </w:p>
    <w:p w14:paraId="4355B9B8" w14:textId="55C19C7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_Toc218717348 \h </w:instrText>
      </w:r>
      <w:r>
        <w:rPr>
          <w:noProof/>
        </w:rPr>
      </w:r>
      <w:r>
        <w:rPr>
          <w:noProof/>
        </w:rPr>
        <w:fldChar w:fldCharType="separate"/>
      </w:r>
      <w:r>
        <w:rPr>
          <w:noProof/>
        </w:rPr>
        <w:t>135</w:t>
      </w:r>
      <w:r>
        <w:rPr>
          <w:noProof/>
        </w:rPr>
        <w:fldChar w:fldCharType="end"/>
      </w:r>
    </w:p>
    <w:p w14:paraId="4AC29372" w14:textId="6CBAEE4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6.6.3.2</w:t>
      </w:r>
      <w:r>
        <w:rPr>
          <w:rFonts w:asciiTheme="minorHAnsi" w:eastAsiaTheme="minorEastAsia" w:hAnsiTheme="minorHAnsi" w:cstheme="minorBidi"/>
          <w:noProof/>
          <w:kern w:val="2"/>
          <w:sz w:val="24"/>
          <w:szCs w:val="24"/>
          <w:lang w:eastAsia="en-GB"/>
          <w14:ligatures w14:val="standardContextual"/>
        </w:rPr>
        <w:tab/>
      </w:r>
      <w:r>
        <w:rPr>
          <w:noProof/>
        </w:rPr>
        <w:t>The MCData client</w:t>
      </w:r>
      <w:r>
        <w:rPr>
          <w:noProof/>
        </w:rPr>
        <w:tab/>
      </w:r>
      <w:r>
        <w:rPr>
          <w:noProof/>
        </w:rPr>
        <w:fldChar w:fldCharType="begin"/>
      </w:r>
      <w:r>
        <w:rPr>
          <w:noProof/>
        </w:rPr>
        <w:instrText xml:space="preserve"> PAGEREF _Toc218717349 \h </w:instrText>
      </w:r>
      <w:r>
        <w:rPr>
          <w:noProof/>
        </w:rPr>
      </w:r>
      <w:r>
        <w:rPr>
          <w:noProof/>
        </w:rPr>
        <w:fldChar w:fldCharType="separate"/>
      </w:r>
      <w:r>
        <w:rPr>
          <w:noProof/>
        </w:rPr>
        <w:t>135</w:t>
      </w:r>
      <w:r>
        <w:rPr>
          <w:noProof/>
        </w:rPr>
        <w:fldChar w:fldCharType="end"/>
      </w:r>
    </w:p>
    <w:p w14:paraId="259F60D2" w14:textId="75FFDA2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6.6.3.3</w:t>
      </w:r>
      <w:r>
        <w:rPr>
          <w:rFonts w:asciiTheme="minorHAnsi" w:eastAsiaTheme="minorEastAsia" w:hAnsiTheme="minorHAnsi" w:cstheme="minorBidi"/>
          <w:noProof/>
          <w:kern w:val="2"/>
          <w:sz w:val="24"/>
          <w:szCs w:val="24"/>
          <w:lang w:eastAsia="en-GB"/>
          <w14:ligatures w14:val="standardContextual"/>
        </w:rPr>
        <w:tab/>
      </w:r>
      <w:r>
        <w:rPr>
          <w:noProof/>
        </w:rPr>
        <w:t>The participating MCData function</w:t>
      </w:r>
      <w:r>
        <w:rPr>
          <w:noProof/>
        </w:rPr>
        <w:tab/>
      </w:r>
      <w:r>
        <w:rPr>
          <w:noProof/>
        </w:rPr>
        <w:fldChar w:fldCharType="begin"/>
      </w:r>
      <w:r>
        <w:rPr>
          <w:noProof/>
        </w:rPr>
        <w:instrText xml:space="preserve"> PAGEREF _Toc218717350 \h </w:instrText>
      </w:r>
      <w:r>
        <w:rPr>
          <w:noProof/>
        </w:rPr>
      </w:r>
      <w:r>
        <w:rPr>
          <w:noProof/>
        </w:rPr>
        <w:fldChar w:fldCharType="separate"/>
      </w:r>
      <w:r>
        <w:rPr>
          <w:noProof/>
        </w:rPr>
        <w:t>135</w:t>
      </w:r>
      <w:r>
        <w:rPr>
          <w:noProof/>
        </w:rPr>
        <w:fldChar w:fldCharType="end"/>
      </w:r>
    </w:p>
    <w:p w14:paraId="6E521B0C" w14:textId="72B3066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6.6.3.4</w:t>
      </w:r>
      <w:r>
        <w:rPr>
          <w:rFonts w:asciiTheme="minorHAnsi" w:eastAsiaTheme="minorEastAsia" w:hAnsiTheme="minorHAnsi" w:cstheme="minorBidi"/>
          <w:noProof/>
          <w:kern w:val="2"/>
          <w:sz w:val="24"/>
          <w:szCs w:val="24"/>
          <w:lang w:eastAsia="en-GB"/>
          <w14:ligatures w14:val="standardContextual"/>
        </w:rPr>
        <w:tab/>
      </w:r>
      <w:r>
        <w:rPr>
          <w:noProof/>
        </w:rPr>
        <w:t>The controlling MCData function</w:t>
      </w:r>
      <w:r>
        <w:rPr>
          <w:noProof/>
        </w:rPr>
        <w:tab/>
      </w:r>
      <w:r>
        <w:rPr>
          <w:noProof/>
        </w:rPr>
        <w:fldChar w:fldCharType="begin"/>
      </w:r>
      <w:r>
        <w:rPr>
          <w:noProof/>
        </w:rPr>
        <w:instrText xml:space="preserve"> PAGEREF _Toc218717351 \h </w:instrText>
      </w:r>
      <w:r>
        <w:rPr>
          <w:noProof/>
        </w:rPr>
      </w:r>
      <w:r>
        <w:rPr>
          <w:noProof/>
        </w:rPr>
        <w:fldChar w:fldCharType="separate"/>
      </w:r>
      <w:r>
        <w:rPr>
          <w:noProof/>
        </w:rPr>
        <w:t>135</w:t>
      </w:r>
      <w:r>
        <w:rPr>
          <w:noProof/>
        </w:rPr>
        <w:fldChar w:fldCharType="end"/>
      </w:r>
    </w:p>
    <w:p w14:paraId="5EE4957E" w14:textId="54876F0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Stored files operational procedures</w:t>
      </w:r>
      <w:r>
        <w:rPr>
          <w:noProof/>
        </w:rPr>
        <w:tab/>
      </w:r>
      <w:r>
        <w:rPr>
          <w:noProof/>
        </w:rPr>
        <w:fldChar w:fldCharType="begin"/>
      </w:r>
      <w:r>
        <w:rPr>
          <w:noProof/>
        </w:rPr>
        <w:instrText xml:space="preserve"> PAGEREF _Toc218717352 \h </w:instrText>
      </w:r>
      <w:r>
        <w:rPr>
          <w:noProof/>
        </w:rPr>
      </w:r>
      <w:r>
        <w:rPr>
          <w:noProof/>
        </w:rPr>
        <w:fldChar w:fldCharType="separate"/>
      </w:r>
      <w:r>
        <w:rPr>
          <w:noProof/>
        </w:rPr>
        <w:t>136</w:t>
      </w:r>
      <w:r>
        <w:rPr>
          <w:noProof/>
        </w:rPr>
        <w:fldChar w:fldCharType="end"/>
      </w:r>
    </w:p>
    <w:p w14:paraId="0247DF9D" w14:textId="7D0EFDE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_Toc218717353 \h </w:instrText>
      </w:r>
      <w:r>
        <w:rPr>
          <w:noProof/>
        </w:rPr>
      </w:r>
      <w:r>
        <w:rPr>
          <w:noProof/>
        </w:rPr>
        <w:fldChar w:fldCharType="separate"/>
      </w:r>
      <w:r>
        <w:rPr>
          <w:noProof/>
        </w:rPr>
        <w:t>136</w:t>
      </w:r>
      <w:r>
        <w:rPr>
          <w:noProof/>
        </w:rPr>
        <w:fldChar w:fldCharType="end"/>
      </w:r>
    </w:p>
    <w:p w14:paraId="1A5A3F89" w14:textId="082AE78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Retrieve the stored file procedure</w:t>
      </w:r>
      <w:r>
        <w:rPr>
          <w:noProof/>
        </w:rPr>
        <w:tab/>
      </w:r>
      <w:r>
        <w:rPr>
          <w:noProof/>
        </w:rPr>
        <w:fldChar w:fldCharType="begin"/>
      </w:r>
      <w:r>
        <w:rPr>
          <w:noProof/>
        </w:rPr>
        <w:instrText xml:space="preserve"> PAGEREF _Toc218717354 \h </w:instrText>
      </w:r>
      <w:r>
        <w:rPr>
          <w:noProof/>
        </w:rPr>
      </w:r>
      <w:r>
        <w:rPr>
          <w:noProof/>
        </w:rPr>
        <w:fldChar w:fldCharType="separate"/>
      </w:r>
      <w:r>
        <w:rPr>
          <w:noProof/>
        </w:rPr>
        <w:t>136</w:t>
      </w:r>
      <w:r>
        <w:rPr>
          <w:noProof/>
        </w:rPr>
        <w:fldChar w:fldCharType="end"/>
      </w:r>
    </w:p>
    <w:p w14:paraId="134438C6" w14:textId="7241B39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 client procedures</w:t>
      </w:r>
      <w:r>
        <w:rPr>
          <w:noProof/>
        </w:rPr>
        <w:tab/>
      </w:r>
      <w:r>
        <w:rPr>
          <w:noProof/>
        </w:rPr>
        <w:fldChar w:fldCharType="begin"/>
      </w:r>
      <w:r>
        <w:rPr>
          <w:noProof/>
        </w:rPr>
        <w:instrText xml:space="preserve"> PAGEREF _Toc218717355 \h </w:instrText>
      </w:r>
      <w:r>
        <w:rPr>
          <w:noProof/>
        </w:rPr>
      </w:r>
      <w:r>
        <w:rPr>
          <w:noProof/>
        </w:rPr>
        <w:fldChar w:fldCharType="separate"/>
      </w:r>
      <w:r>
        <w:rPr>
          <w:noProof/>
        </w:rPr>
        <w:t>136</w:t>
      </w:r>
      <w:r>
        <w:rPr>
          <w:noProof/>
        </w:rPr>
        <w:fldChar w:fldCharType="end"/>
      </w:r>
    </w:p>
    <w:p w14:paraId="3B42D1C8" w14:textId="6FA0BBA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6.7.2</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 server procedures</w:t>
      </w:r>
      <w:r>
        <w:rPr>
          <w:noProof/>
        </w:rPr>
        <w:tab/>
      </w:r>
      <w:r>
        <w:rPr>
          <w:noProof/>
        </w:rPr>
        <w:fldChar w:fldCharType="begin"/>
      </w:r>
      <w:r>
        <w:rPr>
          <w:noProof/>
        </w:rPr>
        <w:instrText xml:space="preserve"> PAGEREF _Toc218717356 \h </w:instrText>
      </w:r>
      <w:r>
        <w:rPr>
          <w:noProof/>
        </w:rPr>
      </w:r>
      <w:r>
        <w:rPr>
          <w:noProof/>
        </w:rPr>
        <w:fldChar w:fldCharType="separate"/>
      </w:r>
      <w:r>
        <w:rPr>
          <w:noProof/>
        </w:rPr>
        <w:t>136</w:t>
      </w:r>
      <w:r>
        <w:rPr>
          <w:noProof/>
        </w:rPr>
        <w:fldChar w:fldCharType="end"/>
      </w:r>
    </w:p>
    <w:p w14:paraId="0D76B4EF" w14:textId="5E0E108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Verify the stored file availability procedure</w:t>
      </w:r>
      <w:r>
        <w:rPr>
          <w:noProof/>
        </w:rPr>
        <w:tab/>
      </w:r>
      <w:r>
        <w:rPr>
          <w:noProof/>
        </w:rPr>
        <w:fldChar w:fldCharType="begin"/>
      </w:r>
      <w:r>
        <w:rPr>
          <w:noProof/>
        </w:rPr>
        <w:instrText xml:space="preserve"> PAGEREF _Toc218717357 \h </w:instrText>
      </w:r>
      <w:r>
        <w:rPr>
          <w:noProof/>
        </w:rPr>
      </w:r>
      <w:r>
        <w:rPr>
          <w:noProof/>
        </w:rPr>
        <w:fldChar w:fldCharType="separate"/>
      </w:r>
      <w:r>
        <w:rPr>
          <w:noProof/>
        </w:rPr>
        <w:t>137</w:t>
      </w:r>
      <w:r>
        <w:rPr>
          <w:noProof/>
        </w:rPr>
        <w:fldChar w:fldCharType="end"/>
      </w:r>
    </w:p>
    <w:p w14:paraId="1E07EF0C" w14:textId="283CFF5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 client procedures</w:t>
      </w:r>
      <w:r>
        <w:rPr>
          <w:noProof/>
        </w:rPr>
        <w:tab/>
      </w:r>
      <w:r>
        <w:rPr>
          <w:noProof/>
        </w:rPr>
        <w:fldChar w:fldCharType="begin"/>
      </w:r>
      <w:r>
        <w:rPr>
          <w:noProof/>
        </w:rPr>
        <w:instrText xml:space="preserve"> PAGEREF _Toc218717358 \h </w:instrText>
      </w:r>
      <w:r>
        <w:rPr>
          <w:noProof/>
        </w:rPr>
      </w:r>
      <w:r>
        <w:rPr>
          <w:noProof/>
        </w:rPr>
        <w:fldChar w:fldCharType="separate"/>
      </w:r>
      <w:r>
        <w:rPr>
          <w:noProof/>
        </w:rPr>
        <w:t>137</w:t>
      </w:r>
      <w:r>
        <w:rPr>
          <w:noProof/>
        </w:rPr>
        <w:fldChar w:fldCharType="end"/>
      </w:r>
    </w:p>
    <w:p w14:paraId="316A5802" w14:textId="1A6BAFC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6.7.3</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 server procedures</w:t>
      </w:r>
      <w:r>
        <w:rPr>
          <w:noProof/>
        </w:rPr>
        <w:tab/>
      </w:r>
      <w:r>
        <w:rPr>
          <w:noProof/>
        </w:rPr>
        <w:fldChar w:fldCharType="begin"/>
      </w:r>
      <w:r>
        <w:rPr>
          <w:noProof/>
        </w:rPr>
        <w:instrText xml:space="preserve"> PAGEREF _Toc218717359 \h </w:instrText>
      </w:r>
      <w:r>
        <w:rPr>
          <w:noProof/>
        </w:rPr>
      </w:r>
      <w:r>
        <w:rPr>
          <w:noProof/>
        </w:rPr>
        <w:fldChar w:fldCharType="separate"/>
      </w:r>
      <w:r>
        <w:rPr>
          <w:noProof/>
        </w:rPr>
        <w:t>137</w:t>
      </w:r>
      <w:r>
        <w:rPr>
          <w:noProof/>
        </w:rPr>
        <w:fldChar w:fldCharType="end"/>
      </w:r>
    </w:p>
    <w:p w14:paraId="57BF047D" w14:textId="384FE23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6.8</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Procedures at the MCData gateway</w:t>
      </w:r>
      <w:r>
        <w:rPr>
          <w:noProof/>
        </w:rPr>
        <w:tab/>
      </w:r>
      <w:r>
        <w:rPr>
          <w:noProof/>
        </w:rPr>
        <w:fldChar w:fldCharType="begin"/>
      </w:r>
      <w:r>
        <w:rPr>
          <w:noProof/>
        </w:rPr>
        <w:instrText xml:space="preserve"> PAGEREF _Toc218717360 \h </w:instrText>
      </w:r>
      <w:r>
        <w:rPr>
          <w:noProof/>
        </w:rPr>
      </w:r>
      <w:r>
        <w:rPr>
          <w:noProof/>
        </w:rPr>
        <w:fldChar w:fldCharType="separate"/>
      </w:r>
      <w:r>
        <w:rPr>
          <w:noProof/>
        </w:rPr>
        <w:t>137</w:t>
      </w:r>
      <w:r>
        <w:rPr>
          <w:noProof/>
        </w:rPr>
        <w:fldChar w:fldCharType="end"/>
      </w:r>
    </w:p>
    <w:p w14:paraId="561C1F5A" w14:textId="4AEBBFB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6.8.1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General</w:t>
      </w:r>
      <w:r>
        <w:rPr>
          <w:noProof/>
        </w:rPr>
        <w:tab/>
      </w:r>
      <w:r>
        <w:rPr>
          <w:noProof/>
        </w:rPr>
        <w:fldChar w:fldCharType="begin"/>
      </w:r>
      <w:r>
        <w:rPr>
          <w:noProof/>
        </w:rPr>
        <w:instrText xml:space="preserve"> PAGEREF _Toc218717361 \h </w:instrText>
      </w:r>
      <w:r>
        <w:rPr>
          <w:noProof/>
        </w:rPr>
      </w:r>
      <w:r>
        <w:rPr>
          <w:noProof/>
        </w:rPr>
        <w:fldChar w:fldCharType="separate"/>
      </w:r>
      <w:r>
        <w:rPr>
          <w:noProof/>
        </w:rPr>
        <w:t>137</w:t>
      </w:r>
      <w:r>
        <w:rPr>
          <w:noProof/>
        </w:rPr>
        <w:fldChar w:fldCharType="end"/>
      </w:r>
    </w:p>
    <w:p w14:paraId="0FEBA7C6" w14:textId="254B698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6.8.2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MCData gateway server acting as an exit point from an MCData system</w:t>
      </w:r>
      <w:r>
        <w:rPr>
          <w:noProof/>
        </w:rPr>
        <w:tab/>
      </w:r>
      <w:r>
        <w:rPr>
          <w:noProof/>
        </w:rPr>
        <w:fldChar w:fldCharType="begin"/>
      </w:r>
      <w:r>
        <w:rPr>
          <w:noProof/>
        </w:rPr>
        <w:instrText xml:space="preserve"> PAGEREF _Toc218717362 \h </w:instrText>
      </w:r>
      <w:r>
        <w:rPr>
          <w:noProof/>
        </w:rPr>
      </w:r>
      <w:r>
        <w:rPr>
          <w:noProof/>
        </w:rPr>
        <w:fldChar w:fldCharType="separate"/>
      </w:r>
      <w:r>
        <w:rPr>
          <w:noProof/>
        </w:rPr>
        <w:t>138</w:t>
      </w:r>
      <w:r>
        <w:rPr>
          <w:noProof/>
        </w:rPr>
        <w:fldChar w:fldCharType="end"/>
      </w:r>
    </w:p>
    <w:p w14:paraId="5E9015DE" w14:textId="20F8DB4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6.8.3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MCData gateway server acting as an entry point in an MCData system</w:t>
      </w:r>
      <w:r>
        <w:rPr>
          <w:noProof/>
        </w:rPr>
        <w:tab/>
      </w:r>
      <w:r>
        <w:rPr>
          <w:noProof/>
        </w:rPr>
        <w:fldChar w:fldCharType="begin"/>
      </w:r>
      <w:r>
        <w:rPr>
          <w:noProof/>
        </w:rPr>
        <w:instrText xml:space="preserve"> PAGEREF _Toc218717363 \h </w:instrText>
      </w:r>
      <w:r>
        <w:rPr>
          <w:noProof/>
        </w:rPr>
      </w:r>
      <w:r>
        <w:rPr>
          <w:noProof/>
        </w:rPr>
        <w:fldChar w:fldCharType="separate"/>
      </w:r>
      <w:r>
        <w:rPr>
          <w:noProof/>
        </w:rPr>
        <w:t>138</w:t>
      </w:r>
      <w:r>
        <w:rPr>
          <w:noProof/>
        </w:rPr>
        <w:fldChar w:fldCharType="end"/>
      </w:r>
    </w:p>
    <w:p w14:paraId="58A3D5AA" w14:textId="709AD69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6.8.4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Local policies enforcement</w:t>
      </w:r>
      <w:r>
        <w:rPr>
          <w:noProof/>
        </w:rPr>
        <w:tab/>
      </w:r>
      <w:r>
        <w:rPr>
          <w:noProof/>
        </w:rPr>
        <w:fldChar w:fldCharType="begin"/>
      </w:r>
      <w:r>
        <w:rPr>
          <w:noProof/>
        </w:rPr>
        <w:instrText xml:space="preserve"> PAGEREF _Toc218717364 \h </w:instrText>
      </w:r>
      <w:r>
        <w:rPr>
          <w:noProof/>
        </w:rPr>
      </w:r>
      <w:r>
        <w:rPr>
          <w:noProof/>
        </w:rPr>
        <w:fldChar w:fldCharType="separate"/>
      </w:r>
      <w:r>
        <w:rPr>
          <w:noProof/>
        </w:rPr>
        <w:t>138</w:t>
      </w:r>
      <w:r>
        <w:rPr>
          <w:noProof/>
        </w:rPr>
        <w:fldChar w:fldCharType="end"/>
      </w:r>
    </w:p>
    <w:p w14:paraId="2048C9CE" w14:textId="51010BE2"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Registration and service authorisation</w:t>
      </w:r>
      <w:r>
        <w:rPr>
          <w:noProof/>
        </w:rPr>
        <w:tab/>
      </w:r>
      <w:r>
        <w:rPr>
          <w:noProof/>
        </w:rPr>
        <w:fldChar w:fldCharType="begin"/>
      </w:r>
      <w:r>
        <w:rPr>
          <w:noProof/>
        </w:rPr>
        <w:instrText xml:space="preserve"> PAGEREF _Toc218717365 \h </w:instrText>
      </w:r>
      <w:r>
        <w:rPr>
          <w:noProof/>
        </w:rPr>
      </w:r>
      <w:r>
        <w:rPr>
          <w:noProof/>
        </w:rPr>
        <w:fldChar w:fldCharType="separate"/>
      </w:r>
      <w:r>
        <w:rPr>
          <w:noProof/>
        </w:rPr>
        <w:t>139</w:t>
      </w:r>
      <w:r>
        <w:rPr>
          <w:noProof/>
        </w:rPr>
        <w:fldChar w:fldCharType="end"/>
      </w:r>
    </w:p>
    <w:p w14:paraId="23729EA8" w14:textId="24F93EC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_Toc218717366 \h </w:instrText>
      </w:r>
      <w:r>
        <w:rPr>
          <w:noProof/>
        </w:rPr>
      </w:r>
      <w:r>
        <w:rPr>
          <w:noProof/>
        </w:rPr>
        <w:fldChar w:fldCharType="separate"/>
      </w:r>
      <w:r>
        <w:rPr>
          <w:noProof/>
        </w:rPr>
        <w:t>139</w:t>
      </w:r>
      <w:r>
        <w:rPr>
          <w:noProof/>
        </w:rPr>
        <w:fldChar w:fldCharType="end"/>
      </w:r>
    </w:p>
    <w:p w14:paraId="7F3D5D0F" w14:textId="47B83B0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_Toc218717367 \h </w:instrText>
      </w:r>
      <w:r>
        <w:rPr>
          <w:noProof/>
        </w:rPr>
      </w:r>
      <w:r>
        <w:rPr>
          <w:noProof/>
        </w:rPr>
        <w:fldChar w:fldCharType="separate"/>
      </w:r>
      <w:r>
        <w:rPr>
          <w:noProof/>
        </w:rPr>
        <w:t>139</w:t>
      </w:r>
      <w:r>
        <w:rPr>
          <w:noProof/>
        </w:rPr>
        <w:fldChar w:fldCharType="end"/>
      </w:r>
    </w:p>
    <w:p w14:paraId="7027F3F8" w14:textId="17DF5AD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7.2.1</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_Toc218717368 \h </w:instrText>
      </w:r>
      <w:r>
        <w:rPr>
          <w:noProof/>
        </w:rPr>
      </w:r>
      <w:r>
        <w:rPr>
          <w:noProof/>
        </w:rPr>
        <w:fldChar w:fldCharType="separate"/>
      </w:r>
      <w:r>
        <w:rPr>
          <w:noProof/>
        </w:rPr>
        <w:t>139</w:t>
      </w:r>
      <w:r>
        <w:rPr>
          <w:noProof/>
        </w:rPr>
        <w:fldChar w:fldCharType="end"/>
      </w:r>
    </w:p>
    <w:p w14:paraId="47C7641C" w14:textId="3691DCF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7.2.1AA</w:t>
      </w:r>
      <w:r>
        <w:rPr>
          <w:rFonts w:asciiTheme="minorHAnsi" w:eastAsiaTheme="minorEastAsia" w:hAnsiTheme="minorHAnsi" w:cstheme="minorBidi"/>
          <w:noProof/>
          <w:kern w:val="2"/>
          <w:sz w:val="24"/>
          <w:szCs w:val="24"/>
          <w:lang w:eastAsia="en-GB"/>
          <w14:ligatures w14:val="standardContextual"/>
        </w:rPr>
        <w:tab/>
      </w:r>
      <w:r>
        <w:rPr>
          <w:noProof/>
        </w:rPr>
        <w:t>SIP REGISTER request without service authorisation</w:t>
      </w:r>
      <w:r>
        <w:rPr>
          <w:noProof/>
        </w:rPr>
        <w:tab/>
      </w:r>
      <w:r>
        <w:rPr>
          <w:noProof/>
        </w:rPr>
        <w:fldChar w:fldCharType="begin"/>
      </w:r>
      <w:r>
        <w:rPr>
          <w:noProof/>
        </w:rPr>
        <w:instrText xml:space="preserve"> PAGEREF _Toc218717369 \h </w:instrText>
      </w:r>
      <w:r>
        <w:rPr>
          <w:noProof/>
        </w:rPr>
      </w:r>
      <w:r>
        <w:rPr>
          <w:noProof/>
        </w:rPr>
        <w:fldChar w:fldCharType="separate"/>
      </w:r>
      <w:r>
        <w:rPr>
          <w:noProof/>
        </w:rPr>
        <w:t>141</w:t>
      </w:r>
      <w:r>
        <w:rPr>
          <w:noProof/>
        </w:rPr>
        <w:fldChar w:fldCharType="end"/>
      </w:r>
    </w:p>
    <w:p w14:paraId="4758591E" w14:textId="67379F9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7.2.1A</w:t>
      </w:r>
      <w:r>
        <w:rPr>
          <w:rFonts w:asciiTheme="minorHAnsi" w:eastAsiaTheme="minorEastAsia" w:hAnsiTheme="minorHAnsi" w:cstheme="minorBidi"/>
          <w:noProof/>
          <w:kern w:val="2"/>
          <w:sz w:val="24"/>
          <w:szCs w:val="24"/>
          <w:lang w:eastAsia="en-GB"/>
          <w14:ligatures w14:val="standardContextual"/>
        </w:rPr>
        <w:tab/>
      </w:r>
      <w:r>
        <w:rPr>
          <w:noProof/>
        </w:rPr>
        <w:t>Common SIP PUBLISH procedure</w:t>
      </w:r>
      <w:r>
        <w:rPr>
          <w:noProof/>
        </w:rPr>
        <w:tab/>
      </w:r>
      <w:r>
        <w:rPr>
          <w:noProof/>
        </w:rPr>
        <w:fldChar w:fldCharType="begin"/>
      </w:r>
      <w:r>
        <w:rPr>
          <w:noProof/>
        </w:rPr>
        <w:instrText xml:space="preserve"> PAGEREF _Toc218717370 \h </w:instrText>
      </w:r>
      <w:r>
        <w:rPr>
          <w:noProof/>
        </w:rPr>
      </w:r>
      <w:r>
        <w:rPr>
          <w:noProof/>
        </w:rPr>
        <w:fldChar w:fldCharType="separate"/>
      </w:r>
      <w:r>
        <w:rPr>
          <w:noProof/>
        </w:rPr>
        <w:t>141</w:t>
      </w:r>
      <w:r>
        <w:rPr>
          <w:noProof/>
        </w:rPr>
        <w:fldChar w:fldCharType="end"/>
      </w:r>
    </w:p>
    <w:p w14:paraId="235FB0A9" w14:textId="585BE69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7.2.2</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MCData service settings</w:t>
      </w:r>
      <w:r>
        <w:rPr>
          <w:noProof/>
        </w:rPr>
        <w:tab/>
      </w:r>
      <w:r>
        <w:rPr>
          <w:noProof/>
        </w:rPr>
        <w:fldChar w:fldCharType="begin"/>
      </w:r>
      <w:r>
        <w:rPr>
          <w:noProof/>
        </w:rPr>
        <w:instrText xml:space="preserve"> PAGEREF _Toc218717371 \h </w:instrText>
      </w:r>
      <w:r>
        <w:rPr>
          <w:noProof/>
        </w:rPr>
      </w:r>
      <w:r>
        <w:rPr>
          <w:noProof/>
        </w:rPr>
        <w:fldChar w:fldCharType="separate"/>
      </w:r>
      <w:r>
        <w:rPr>
          <w:noProof/>
        </w:rPr>
        <w:t>142</w:t>
      </w:r>
      <w:r>
        <w:rPr>
          <w:noProof/>
        </w:rPr>
        <w:fldChar w:fldCharType="end"/>
      </w:r>
    </w:p>
    <w:p w14:paraId="2909184A" w14:textId="4496FF6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7.2.3</w:t>
      </w:r>
      <w:r>
        <w:rPr>
          <w:rFonts w:asciiTheme="minorHAnsi" w:eastAsiaTheme="minorEastAsia" w:hAnsiTheme="minorHAnsi" w:cstheme="minorBidi"/>
          <w:noProof/>
          <w:kern w:val="2"/>
          <w:sz w:val="24"/>
          <w:szCs w:val="24"/>
          <w:lang w:eastAsia="en-GB"/>
          <w14:ligatures w14:val="standardContextual"/>
        </w:rPr>
        <w:tab/>
      </w:r>
      <w:r>
        <w:rPr>
          <w:noProof/>
        </w:rPr>
        <w:t>Sending SIP PUBLISH for MCData service settings only</w:t>
      </w:r>
      <w:r>
        <w:rPr>
          <w:noProof/>
        </w:rPr>
        <w:tab/>
      </w:r>
      <w:r>
        <w:rPr>
          <w:noProof/>
        </w:rPr>
        <w:fldChar w:fldCharType="begin"/>
      </w:r>
      <w:r>
        <w:rPr>
          <w:noProof/>
        </w:rPr>
        <w:instrText xml:space="preserve"> PAGEREF _Toc218717372 \h </w:instrText>
      </w:r>
      <w:r>
        <w:rPr>
          <w:noProof/>
        </w:rPr>
      </w:r>
      <w:r>
        <w:rPr>
          <w:noProof/>
        </w:rPr>
        <w:fldChar w:fldCharType="separate"/>
      </w:r>
      <w:r>
        <w:rPr>
          <w:noProof/>
        </w:rPr>
        <w:t>143</w:t>
      </w:r>
      <w:r>
        <w:rPr>
          <w:noProof/>
        </w:rPr>
        <w:fldChar w:fldCharType="end"/>
      </w:r>
    </w:p>
    <w:p w14:paraId="5CF5A101" w14:textId="6B16AA3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7.2.4</w:t>
      </w:r>
      <w:r>
        <w:rPr>
          <w:rFonts w:asciiTheme="minorHAnsi" w:eastAsiaTheme="minorEastAsia" w:hAnsiTheme="minorHAnsi" w:cstheme="minorBidi"/>
          <w:noProof/>
          <w:kern w:val="2"/>
          <w:sz w:val="24"/>
          <w:szCs w:val="24"/>
          <w:lang w:eastAsia="en-GB"/>
          <w14:ligatures w14:val="standardContextual"/>
        </w:rPr>
        <w:tab/>
      </w:r>
      <w:r>
        <w:rPr>
          <w:noProof/>
        </w:rPr>
        <w:t>Determination of MCData service settings</w:t>
      </w:r>
      <w:r>
        <w:rPr>
          <w:noProof/>
        </w:rPr>
        <w:tab/>
      </w:r>
      <w:r>
        <w:rPr>
          <w:noProof/>
        </w:rPr>
        <w:fldChar w:fldCharType="begin"/>
      </w:r>
      <w:r>
        <w:rPr>
          <w:noProof/>
        </w:rPr>
        <w:instrText xml:space="preserve"> PAGEREF _Toc218717373 \h </w:instrText>
      </w:r>
      <w:r>
        <w:rPr>
          <w:noProof/>
        </w:rPr>
      </w:r>
      <w:r>
        <w:rPr>
          <w:noProof/>
        </w:rPr>
        <w:fldChar w:fldCharType="separate"/>
      </w:r>
      <w:r>
        <w:rPr>
          <w:noProof/>
        </w:rPr>
        <w:t>143</w:t>
      </w:r>
      <w:r>
        <w:rPr>
          <w:noProof/>
        </w:rPr>
        <w:fldChar w:fldCharType="end"/>
      </w:r>
    </w:p>
    <w:p w14:paraId="562E8033" w14:textId="3196674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7.2.5</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_Toc218717374 \h </w:instrText>
      </w:r>
      <w:r>
        <w:rPr>
          <w:noProof/>
        </w:rPr>
      </w:r>
      <w:r>
        <w:rPr>
          <w:noProof/>
        </w:rPr>
        <w:fldChar w:fldCharType="separate"/>
      </w:r>
      <w:r>
        <w:rPr>
          <w:noProof/>
        </w:rPr>
        <w:t>144</w:t>
      </w:r>
      <w:r>
        <w:rPr>
          <w:noProof/>
        </w:rPr>
        <w:fldChar w:fldCharType="end"/>
      </w:r>
    </w:p>
    <w:p w14:paraId="50F90064" w14:textId="470BCF7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r>
      <w:r>
        <w:rPr>
          <w:noProof/>
        </w:rPr>
        <w:instrText xml:space="preserve"> PAGEREF _Toc218717375 \h </w:instrText>
      </w:r>
      <w:r>
        <w:rPr>
          <w:noProof/>
        </w:rPr>
      </w:r>
      <w:r>
        <w:rPr>
          <w:noProof/>
        </w:rPr>
        <w:fldChar w:fldCharType="separate"/>
      </w:r>
      <w:r>
        <w:rPr>
          <w:noProof/>
        </w:rPr>
        <w:t>145</w:t>
      </w:r>
      <w:r>
        <w:rPr>
          <w:noProof/>
        </w:rPr>
        <w:fldChar w:fldCharType="end"/>
      </w:r>
    </w:p>
    <w:p w14:paraId="7B90CA53" w14:textId="15A8988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_Toc218717376 \h </w:instrText>
      </w:r>
      <w:r>
        <w:rPr>
          <w:noProof/>
        </w:rPr>
      </w:r>
      <w:r>
        <w:rPr>
          <w:noProof/>
        </w:rPr>
        <w:fldChar w:fldCharType="separate"/>
      </w:r>
      <w:r>
        <w:rPr>
          <w:noProof/>
        </w:rPr>
        <w:t>145</w:t>
      </w:r>
      <w:r>
        <w:rPr>
          <w:noProof/>
        </w:rPr>
        <w:fldChar w:fldCharType="end"/>
      </w:r>
    </w:p>
    <w:p w14:paraId="7CAED5B9" w14:textId="2DDCE61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7.3.1A</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_Toc218717377 \h </w:instrText>
      </w:r>
      <w:r>
        <w:rPr>
          <w:noProof/>
        </w:rPr>
      </w:r>
      <w:r>
        <w:rPr>
          <w:noProof/>
        </w:rPr>
        <w:fldChar w:fldCharType="separate"/>
      </w:r>
      <w:r>
        <w:rPr>
          <w:noProof/>
        </w:rPr>
        <w:t>145</w:t>
      </w:r>
      <w:r>
        <w:rPr>
          <w:noProof/>
        </w:rPr>
        <w:fldChar w:fldCharType="end"/>
      </w:r>
    </w:p>
    <w:p w14:paraId="5A4A18E9" w14:textId="06EB0B5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SIP REGISTER request for service authorisation</w:t>
      </w:r>
      <w:r>
        <w:rPr>
          <w:noProof/>
        </w:rPr>
        <w:tab/>
      </w:r>
      <w:r>
        <w:rPr>
          <w:noProof/>
        </w:rPr>
        <w:fldChar w:fldCharType="begin"/>
      </w:r>
      <w:r>
        <w:rPr>
          <w:noProof/>
        </w:rPr>
        <w:instrText xml:space="preserve"> PAGEREF _Toc218717378 \h </w:instrText>
      </w:r>
      <w:r>
        <w:rPr>
          <w:noProof/>
        </w:rPr>
      </w:r>
      <w:r>
        <w:rPr>
          <w:noProof/>
        </w:rPr>
        <w:fldChar w:fldCharType="separate"/>
      </w:r>
      <w:r>
        <w:rPr>
          <w:noProof/>
        </w:rPr>
        <w:t>147</w:t>
      </w:r>
      <w:r>
        <w:rPr>
          <w:noProof/>
        </w:rPr>
        <w:fldChar w:fldCharType="end"/>
      </w:r>
    </w:p>
    <w:p w14:paraId="67AA827A" w14:textId="5F9A2E3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SIP PUBLISH request for service authorisation and service settings</w:t>
      </w:r>
      <w:r>
        <w:rPr>
          <w:noProof/>
        </w:rPr>
        <w:tab/>
      </w:r>
      <w:r>
        <w:rPr>
          <w:noProof/>
        </w:rPr>
        <w:fldChar w:fldCharType="begin"/>
      </w:r>
      <w:r>
        <w:rPr>
          <w:noProof/>
        </w:rPr>
        <w:instrText xml:space="preserve"> PAGEREF _Toc218717379 \h </w:instrText>
      </w:r>
      <w:r>
        <w:rPr>
          <w:noProof/>
        </w:rPr>
      </w:r>
      <w:r>
        <w:rPr>
          <w:noProof/>
        </w:rPr>
        <w:fldChar w:fldCharType="separate"/>
      </w:r>
      <w:r>
        <w:rPr>
          <w:noProof/>
        </w:rPr>
        <w:t>148</w:t>
      </w:r>
      <w:r>
        <w:rPr>
          <w:noProof/>
        </w:rPr>
        <w:fldChar w:fldCharType="end"/>
      </w:r>
    </w:p>
    <w:p w14:paraId="135C6860" w14:textId="20B1219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7.3.4</w:t>
      </w:r>
      <w:r>
        <w:rPr>
          <w:rFonts w:asciiTheme="minorHAnsi" w:eastAsiaTheme="minorEastAsia" w:hAnsiTheme="minorHAnsi" w:cstheme="minorBidi"/>
          <w:noProof/>
          <w:kern w:val="2"/>
          <w:sz w:val="24"/>
          <w:szCs w:val="24"/>
          <w:lang w:eastAsia="en-GB"/>
          <w14:ligatures w14:val="standardContextual"/>
        </w:rPr>
        <w:tab/>
      </w:r>
      <w:r>
        <w:rPr>
          <w:noProof/>
        </w:rPr>
        <w:t>Receiving SIP PUBL</w:t>
      </w:r>
      <w:r w:rsidRPr="009214F1">
        <w:rPr>
          <w:noProof/>
          <w:lang w:val="en-US"/>
        </w:rPr>
        <w:t>I</w:t>
      </w:r>
      <w:r>
        <w:rPr>
          <w:noProof/>
        </w:rPr>
        <w:t xml:space="preserve">SH request for </w:t>
      </w:r>
      <w:r w:rsidRPr="009214F1">
        <w:rPr>
          <w:noProof/>
          <w:lang w:val="en-US"/>
        </w:rPr>
        <w:t>MCData service</w:t>
      </w:r>
      <w:r>
        <w:rPr>
          <w:noProof/>
        </w:rPr>
        <w:t xml:space="preserve"> settings only</w:t>
      </w:r>
      <w:r>
        <w:rPr>
          <w:noProof/>
        </w:rPr>
        <w:tab/>
      </w:r>
      <w:r>
        <w:rPr>
          <w:noProof/>
        </w:rPr>
        <w:fldChar w:fldCharType="begin"/>
      </w:r>
      <w:r>
        <w:rPr>
          <w:noProof/>
        </w:rPr>
        <w:instrText xml:space="preserve"> PAGEREF _Toc218717380 \h </w:instrText>
      </w:r>
      <w:r>
        <w:rPr>
          <w:noProof/>
        </w:rPr>
      </w:r>
      <w:r>
        <w:rPr>
          <w:noProof/>
        </w:rPr>
        <w:fldChar w:fldCharType="separate"/>
      </w:r>
      <w:r>
        <w:rPr>
          <w:noProof/>
        </w:rPr>
        <w:t>149</w:t>
      </w:r>
      <w:r>
        <w:rPr>
          <w:noProof/>
        </w:rPr>
        <w:fldChar w:fldCharType="end"/>
      </w:r>
    </w:p>
    <w:p w14:paraId="5B1CED7C" w14:textId="3749D41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Receiving SIP PUBLISH request with "Expires=0"</w:t>
      </w:r>
      <w:r>
        <w:rPr>
          <w:noProof/>
        </w:rPr>
        <w:tab/>
      </w:r>
      <w:r>
        <w:rPr>
          <w:noProof/>
        </w:rPr>
        <w:fldChar w:fldCharType="begin"/>
      </w:r>
      <w:r>
        <w:rPr>
          <w:noProof/>
        </w:rPr>
        <w:instrText xml:space="preserve"> PAGEREF _Toc218717381 \h </w:instrText>
      </w:r>
      <w:r>
        <w:rPr>
          <w:noProof/>
        </w:rPr>
      </w:r>
      <w:r>
        <w:rPr>
          <w:noProof/>
        </w:rPr>
        <w:fldChar w:fldCharType="separate"/>
      </w:r>
      <w:r>
        <w:rPr>
          <w:noProof/>
        </w:rPr>
        <w:t>150</w:t>
      </w:r>
      <w:r>
        <w:rPr>
          <w:noProof/>
        </w:rPr>
        <w:fldChar w:fldCharType="end"/>
      </w:r>
    </w:p>
    <w:p w14:paraId="7FCF9A3D" w14:textId="046A750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w:t>
      </w:r>
      <w:r w:rsidRPr="009214F1">
        <w:rPr>
          <w:noProof/>
          <w:lang w:val="en-US"/>
        </w:rPr>
        <w:t>6</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Subscription to and notification of MCData service</w:t>
      </w:r>
      <w:r>
        <w:rPr>
          <w:noProof/>
        </w:rPr>
        <w:t xml:space="preserve"> settings</w:t>
      </w:r>
      <w:r>
        <w:rPr>
          <w:noProof/>
        </w:rPr>
        <w:tab/>
      </w:r>
      <w:r>
        <w:rPr>
          <w:noProof/>
        </w:rPr>
        <w:fldChar w:fldCharType="begin"/>
      </w:r>
      <w:r>
        <w:rPr>
          <w:noProof/>
        </w:rPr>
        <w:instrText xml:space="preserve"> PAGEREF _Toc218717382 \h </w:instrText>
      </w:r>
      <w:r>
        <w:rPr>
          <w:noProof/>
        </w:rPr>
      </w:r>
      <w:r>
        <w:rPr>
          <w:noProof/>
        </w:rPr>
        <w:fldChar w:fldCharType="separate"/>
      </w:r>
      <w:r>
        <w:rPr>
          <w:noProof/>
        </w:rPr>
        <w:t>151</w:t>
      </w:r>
      <w:r>
        <w:rPr>
          <w:noProof/>
        </w:rPr>
        <w:fldChar w:fldCharType="end"/>
      </w:r>
    </w:p>
    <w:p w14:paraId="5A5D2173" w14:textId="0E60DA4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7.3.6.1</w:t>
      </w:r>
      <w:r>
        <w:rPr>
          <w:rFonts w:asciiTheme="minorHAnsi" w:eastAsiaTheme="minorEastAsia" w:hAnsiTheme="minorHAnsi" w:cstheme="minorBidi"/>
          <w:noProof/>
          <w:kern w:val="2"/>
          <w:sz w:val="24"/>
          <w:szCs w:val="24"/>
          <w:lang w:eastAsia="en-GB"/>
          <w14:ligatures w14:val="standardContextual"/>
        </w:rPr>
        <w:tab/>
      </w:r>
      <w:r>
        <w:rPr>
          <w:noProof/>
        </w:rPr>
        <w:t xml:space="preserve">Receiving subscription to </w:t>
      </w:r>
      <w:r w:rsidRPr="009214F1">
        <w:rPr>
          <w:noProof/>
          <w:lang w:val="en-US"/>
        </w:rPr>
        <w:t>MCData service</w:t>
      </w:r>
      <w:r>
        <w:rPr>
          <w:noProof/>
        </w:rPr>
        <w:t xml:space="preserve"> settings</w:t>
      </w:r>
      <w:r>
        <w:rPr>
          <w:noProof/>
        </w:rPr>
        <w:tab/>
      </w:r>
      <w:r>
        <w:rPr>
          <w:noProof/>
        </w:rPr>
        <w:fldChar w:fldCharType="begin"/>
      </w:r>
      <w:r>
        <w:rPr>
          <w:noProof/>
        </w:rPr>
        <w:instrText xml:space="preserve"> PAGEREF _Toc218717383 \h </w:instrText>
      </w:r>
      <w:r>
        <w:rPr>
          <w:noProof/>
        </w:rPr>
      </w:r>
      <w:r>
        <w:rPr>
          <w:noProof/>
        </w:rPr>
        <w:fldChar w:fldCharType="separate"/>
      </w:r>
      <w:r>
        <w:rPr>
          <w:noProof/>
        </w:rPr>
        <w:t>151</w:t>
      </w:r>
      <w:r>
        <w:rPr>
          <w:noProof/>
        </w:rPr>
        <w:fldChar w:fldCharType="end"/>
      </w:r>
    </w:p>
    <w:p w14:paraId="41D92C64" w14:textId="0741697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7.3.6.2</w:t>
      </w:r>
      <w:r>
        <w:rPr>
          <w:rFonts w:asciiTheme="minorHAnsi" w:eastAsiaTheme="minorEastAsia" w:hAnsiTheme="minorHAnsi" w:cstheme="minorBidi"/>
          <w:noProof/>
          <w:kern w:val="2"/>
          <w:sz w:val="24"/>
          <w:szCs w:val="24"/>
          <w:lang w:eastAsia="en-GB"/>
          <w14:ligatures w14:val="standardContextual"/>
        </w:rPr>
        <w:tab/>
      </w:r>
      <w:r>
        <w:rPr>
          <w:noProof/>
        </w:rPr>
        <w:t xml:space="preserve">Sending notification of change of </w:t>
      </w:r>
      <w:r w:rsidRPr="009214F1">
        <w:rPr>
          <w:noProof/>
          <w:lang w:val="en-US"/>
        </w:rPr>
        <w:t>MCData service</w:t>
      </w:r>
      <w:r>
        <w:rPr>
          <w:noProof/>
        </w:rPr>
        <w:t xml:space="preserve"> settings</w:t>
      </w:r>
      <w:r>
        <w:rPr>
          <w:noProof/>
        </w:rPr>
        <w:tab/>
      </w:r>
      <w:r>
        <w:rPr>
          <w:noProof/>
        </w:rPr>
        <w:fldChar w:fldCharType="begin"/>
      </w:r>
      <w:r>
        <w:rPr>
          <w:noProof/>
        </w:rPr>
        <w:instrText xml:space="preserve"> PAGEREF _Toc218717384 \h </w:instrText>
      </w:r>
      <w:r>
        <w:rPr>
          <w:noProof/>
        </w:rPr>
      </w:r>
      <w:r>
        <w:rPr>
          <w:noProof/>
        </w:rPr>
        <w:fldChar w:fldCharType="separate"/>
      </w:r>
      <w:r>
        <w:rPr>
          <w:noProof/>
        </w:rPr>
        <w:t>151</w:t>
      </w:r>
      <w:r>
        <w:rPr>
          <w:noProof/>
        </w:rPr>
        <w:fldChar w:fldCharType="end"/>
      </w:r>
    </w:p>
    <w:p w14:paraId="4388DC95" w14:textId="332E5D4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_Toc218717385 \h </w:instrText>
      </w:r>
      <w:r>
        <w:rPr>
          <w:noProof/>
        </w:rPr>
      </w:r>
      <w:r>
        <w:rPr>
          <w:noProof/>
        </w:rPr>
        <w:fldChar w:fldCharType="separate"/>
      </w:r>
      <w:r>
        <w:rPr>
          <w:noProof/>
        </w:rPr>
        <w:t>151</w:t>
      </w:r>
      <w:r>
        <w:rPr>
          <w:noProof/>
        </w:rPr>
        <w:fldChar w:fldCharType="end"/>
      </w:r>
    </w:p>
    <w:p w14:paraId="74831B50" w14:textId="6A628E53"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7A</w:t>
      </w:r>
      <w:r>
        <w:rPr>
          <w:rFonts w:asciiTheme="minorHAnsi" w:eastAsiaTheme="minorEastAsia" w:hAnsiTheme="minorHAnsi" w:cstheme="minorBidi"/>
          <w:noProof/>
          <w:kern w:val="2"/>
          <w:sz w:val="24"/>
          <w:szCs w:val="24"/>
          <w:lang w:eastAsia="en-GB"/>
          <w14:ligatures w14:val="standardContextual"/>
        </w:rPr>
        <w:tab/>
      </w:r>
      <w:r>
        <w:rPr>
          <w:noProof/>
        </w:rPr>
        <w:t>Migration procedures</w:t>
      </w:r>
      <w:r>
        <w:rPr>
          <w:noProof/>
        </w:rPr>
        <w:tab/>
      </w:r>
      <w:r>
        <w:rPr>
          <w:noProof/>
        </w:rPr>
        <w:fldChar w:fldCharType="begin"/>
      </w:r>
      <w:r>
        <w:rPr>
          <w:noProof/>
        </w:rPr>
        <w:instrText xml:space="preserve"> PAGEREF _Toc218717386 \h </w:instrText>
      </w:r>
      <w:r>
        <w:rPr>
          <w:noProof/>
        </w:rPr>
      </w:r>
      <w:r>
        <w:rPr>
          <w:noProof/>
        </w:rPr>
        <w:fldChar w:fldCharType="separate"/>
      </w:r>
      <w:r>
        <w:rPr>
          <w:noProof/>
        </w:rPr>
        <w:t>152</w:t>
      </w:r>
      <w:r>
        <w:rPr>
          <w:noProof/>
        </w:rPr>
        <w:fldChar w:fldCharType="end"/>
      </w:r>
    </w:p>
    <w:p w14:paraId="64BBCE70" w14:textId="6A16A6C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_Toc218717387 \h </w:instrText>
      </w:r>
      <w:r>
        <w:rPr>
          <w:noProof/>
        </w:rPr>
      </w:r>
      <w:r>
        <w:rPr>
          <w:noProof/>
        </w:rPr>
        <w:fldChar w:fldCharType="separate"/>
      </w:r>
      <w:r>
        <w:rPr>
          <w:noProof/>
        </w:rPr>
        <w:t>152</w:t>
      </w:r>
      <w:r>
        <w:rPr>
          <w:noProof/>
        </w:rPr>
        <w:fldChar w:fldCharType="end"/>
      </w:r>
    </w:p>
    <w:p w14:paraId="13EB7AA1" w14:textId="205F5C1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_Toc218717388 \h </w:instrText>
      </w:r>
      <w:r>
        <w:rPr>
          <w:noProof/>
        </w:rPr>
      </w:r>
      <w:r>
        <w:rPr>
          <w:noProof/>
        </w:rPr>
        <w:fldChar w:fldCharType="separate"/>
      </w:r>
      <w:r>
        <w:rPr>
          <w:noProof/>
        </w:rPr>
        <w:t>152</w:t>
      </w:r>
      <w:r>
        <w:rPr>
          <w:noProof/>
        </w:rPr>
        <w:fldChar w:fldCharType="end"/>
      </w:r>
    </w:p>
    <w:p w14:paraId="4BCC2118" w14:textId="04CB5F1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7A.2.1</w:t>
      </w:r>
      <w:r>
        <w:rPr>
          <w:rFonts w:asciiTheme="minorHAnsi" w:eastAsiaTheme="minorEastAsia" w:hAnsiTheme="minorHAnsi" w:cstheme="minorBidi"/>
          <w:noProof/>
          <w:kern w:val="2"/>
          <w:sz w:val="24"/>
          <w:szCs w:val="24"/>
          <w:lang w:eastAsia="en-GB"/>
          <w14:ligatures w14:val="standardContextual"/>
        </w:rPr>
        <w:tab/>
      </w:r>
      <w:r>
        <w:rPr>
          <w:noProof/>
        </w:rPr>
        <w:t>SIP REGISTER request for migration service authorization</w:t>
      </w:r>
      <w:r>
        <w:rPr>
          <w:noProof/>
        </w:rPr>
        <w:tab/>
      </w:r>
      <w:r>
        <w:rPr>
          <w:noProof/>
        </w:rPr>
        <w:fldChar w:fldCharType="begin"/>
      </w:r>
      <w:r>
        <w:rPr>
          <w:noProof/>
        </w:rPr>
        <w:instrText xml:space="preserve"> PAGEREF _Toc218717389 \h </w:instrText>
      </w:r>
      <w:r>
        <w:rPr>
          <w:noProof/>
        </w:rPr>
      </w:r>
      <w:r>
        <w:rPr>
          <w:noProof/>
        </w:rPr>
        <w:fldChar w:fldCharType="separate"/>
      </w:r>
      <w:r>
        <w:rPr>
          <w:noProof/>
        </w:rPr>
        <w:t>152</w:t>
      </w:r>
      <w:r>
        <w:rPr>
          <w:noProof/>
        </w:rPr>
        <w:fldChar w:fldCharType="end"/>
      </w:r>
    </w:p>
    <w:p w14:paraId="711E6ECE" w14:textId="4A0ECD9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7A.2.2</w:t>
      </w:r>
      <w:r>
        <w:rPr>
          <w:rFonts w:asciiTheme="minorHAnsi" w:eastAsiaTheme="minorEastAsia" w:hAnsiTheme="minorHAnsi" w:cstheme="minorBidi"/>
          <w:noProof/>
          <w:kern w:val="2"/>
          <w:sz w:val="24"/>
          <w:szCs w:val="24"/>
          <w:lang w:eastAsia="en-GB"/>
          <w14:ligatures w14:val="standardContextual"/>
        </w:rPr>
        <w:tab/>
      </w:r>
      <w:r>
        <w:rPr>
          <w:noProof/>
        </w:rPr>
        <w:t>Receiving a CSK key download message</w:t>
      </w:r>
      <w:r>
        <w:rPr>
          <w:noProof/>
        </w:rPr>
        <w:tab/>
      </w:r>
      <w:r>
        <w:rPr>
          <w:noProof/>
        </w:rPr>
        <w:fldChar w:fldCharType="begin"/>
      </w:r>
      <w:r>
        <w:rPr>
          <w:noProof/>
        </w:rPr>
        <w:instrText xml:space="preserve"> PAGEREF _Toc218717390 \h </w:instrText>
      </w:r>
      <w:r>
        <w:rPr>
          <w:noProof/>
        </w:rPr>
      </w:r>
      <w:r>
        <w:rPr>
          <w:noProof/>
        </w:rPr>
        <w:fldChar w:fldCharType="separate"/>
      </w:r>
      <w:r>
        <w:rPr>
          <w:noProof/>
        </w:rPr>
        <w:t>154</w:t>
      </w:r>
      <w:r>
        <w:rPr>
          <w:noProof/>
        </w:rPr>
        <w:fldChar w:fldCharType="end"/>
      </w:r>
    </w:p>
    <w:p w14:paraId="378DD3EA" w14:textId="74DA72B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7A.2.3</w:t>
      </w:r>
      <w:r>
        <w:rPr>
          <w:rFonts w:asciiTheme="minorHAnsi" w:eastAsiaTheme="minorEastAsia" w:hAnsiTheme="minorHAnsi" w:cstheme="minorBidi"/>
          <w:noProof/>
          <w:kern w:val="2"/>
          <w:sz w:val="24"/>
          <w:szCs w:val="24"/>
          <w:lang w:eastAsia="en-GB"/>
          <w14:ligatures w14:val="standardContextual"/>
        </w:rPr>
        <w:tab/>
      </w:r>
      <w:r>
        <w:rPr>
          <w:noProof/>
        </w:rPr>
        <w:t>Receiving a SIP MESSAGE for migration service deauthorization notification</w:t>
      </w:r>
      <w:r>
        <w:rPr>
          <w:noProof/>
        </w:rPr>
        <w:tab/>
      </w:r>
      <w:r>
        <w:rPr>
          <w:noProof/>
        </w:rPr>
        <w:fldChar w:fldCharType="begin"/>
      </w:r>
      <w:r>
        <w:rPr>
          <w:noProof/>
        </w:rPr>
        <w:instrText xml:space="preserve"> PAGEREF _Toc218717391 \h </w:instrText>
      </w:r>
      <w:r>
        <w:rPr>
          <w:noProof/>
        </w:rPr>
      </w:r>
      <w:r>
        <w:rPr>
          <w:noProof/>
        </w:rPr>
        <w:fldChar w:fldCharType="separate"/>
      </w:r>
      <w:r>
        <w:rPr>
          <w:noProof/>
        </w:rPr>
        <w:t>154</w:t>
      </w:r>
      <w:r>
        <w:rPr>
          <w:noProof/>
        </w:rPr>
        <w:fldChar w:fldCharType="end"/>
      </w:r>
    </w:p>
    <w:p w14:paraId="5707943E" w14:textId="79C53B9B"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7A.3</w:t>
      </w:r>
      <w:r>
        <w:rPr>
          <w:rFonts w:asciiTheme="minorHAnsi" w:eastAsiaTheme="minorEastAsia" w:hAnsiTheme="minorHAnsi" w:cstheme="minorBidi"/>
          <w:noProof/>
          <w:kern w:val="2"/>
          <w:sz w:val="24"/>
          <w:szCs w:val="24"/>
          <w:lang w:eastAsia="en-GB"/>
          <w14:ligatures w14:val="standardContextual"/>
        </w:rPr>
        <w:tab/>
      </w:r>
      <w:r>
        <w:rPr>
          <w:noProof/>
        </w:rPr>
        <w:t>Partner MCData server procedures</w:t>
      </w:r>
      <w:r>
        <w:rPr>
          <w:noProof/>
        </w:rPr>
        <w:tab/>
      </w:r>
      <w:r>
        <w:rPr>
          <w:noProof/>
        </w:rPr>
        <w:fldChar w:fldCharType="begin"/>
      </w:r>
      <w:r>
        <w:rPr>
          <w:noProof/>
        </w:rPr>
        <w:instrText xml:space="preserve"> PAGEREF _Toc218717392 \h </w:instrText>
      </w:r>
      <w:r>
        <w:rPr>
          <w:noProof/>
        </w:rPr>
      </w:r>
      <w:r>
        <w:rPr>
          <w:noProof/>
        </w:rPr>
        <w:fldChar w:fldCharType="separate"/>
      </w:r>
      <w:r>
        <w:rPr>
          <w:noProof/>
        </w:rPr>
        <w:t>154</w:t>
      </w:r>
      <w:r>
        <w:rPr>
          <w:noProof/>
        </w:rPr>
        <w:fldChar w:fldCharType="end"/>
      </w:r>
    </w:p>
    <w:p w14:paraId="58CEFF5D" w14:textId="681CA39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_Toc218717393 \h </w:instrText>
      </w:r>
      <w:r>
        <w:rPr>
          <w:noProof/>
        </w:rPr>
      </w:r>
      <w:r>
        <w:rPr>
          <w:noProof/>
        </w:rPr>
        <w:fldChar w:fldCharType="separate"/>
      </w:r>
      <w:r>
        <w:rPr>
          <w:noProof/>
        </w:rPr>
        <w:t>154</w:t>
      </w:r>
      <w:r>
        <w:rPr>
          <w:noProof/>
        </w:rPr>
        <w:fldChar w:fldCharType="end"/>
      </w:r>
    </w:p>
    <w:p w14:paraId="182781C2" w14:textId="6417F72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7A.3.2</w:t>
      </w:r>
      <w:r>
        <w:rPr>
          <w:rFonts w:asciiTheme="minorHAnsi" w:eastAsiaTheme="minorEastAsia" w:hAnsiTheme="minorHAnsi" w:cstheme="minorBidi"/>
          <w:noProof/>
          <w:kern w:val="2"/>
          <w:sz w:val="24"/>
          <w:szCs w:val="24"/>
          <w:lang w:eastAsia="en-GB"/>
          <w14:ligatures w14:val="standardContextual"/>
        </w:rPr>
        <w:tab/>
      </w:r>
      <w:r>
        <w:rPr>
          <w:noProof/>
        </w:rPr>
        <w:t>Confidentiality and integrity protection</w:t>
      </w:r>
      <w:r>
        <w:rPr>
          <w:noProof/>
        </w:rPr>
        <w:tab/>
      </w:r>
      <w:r>
        <w:rPr>
          <w:noProof/>
        </w:rPr>
        <w:fldChar w:fldCharType="begin"/>
      </w:r>
      <w:r>
        <w:rPr>
          <w:noProof/>
        </w:rPr>
        <w:instrText xml:space="preserve"> PAGEREF _Toc218717394 \h </w:instrText>
      </w:r>
      <w:r>
        <w:rPr>
          <w:noProof/>
        </w:rPr>
      </w:r>
      <w:r>
        <w:rPr>
          <w:noProof/>
        </w:rPr>
        <w:fldChar w:fldCharType="separate"/>
      </w:r>
      <w:r>
        <w:rPr>
          <w:noProof/>
        </w:rPr>
        <w:t>154</w:t>
      </w:r>
      <w:r>
        <w:rPr>
          <w:noProof/>
        </w:rPr>
        <w:fldChar w:fldCharType="end"/>
      </w:r>
    </w:p>
    <w:p w14:paraId="3EA9A354" w14:textId="4B4841F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7A.3.3</w:t>
      </w:r>
      <w:r>
        <w:rPr>
          <w:rFonts w:asciiTheme="minorHAnsi" w:eastAsiaTheme="minorEastAsia" w:hAnsiTheme="minorHAnsi" w:cstheme="minorBidi"/>
          <w:noProof/>
          <w:kern w:val="2"/>
          <w:sz w:val="24"/>
          <w:szCs w:val="24"/>
          <w:lang w:eastAsia="en-GB"/>
          <w14:ligatures w14:val="standardContextual"/>
        </w:rPr>
        <w:tab/>
      </w:r>
      <w:r>
        <w:rPr>
          <w:noProof/>
        </w:rPr>
        <w:t>SIP REGISTER request for initial authorization</w:t>
      </w:r>
      <w:r>
        <w:rPr>
          <w:noProof/>
        </w:rPr>
        <w:tab/>
      </w:r>
      <w:r>
        <w:rPr>
          <w:noProof/>
        </w:rPr>
        <w:fldChar w:fldCharType="begin"/>
      </w:r>
      <w:r>
        <w:rPr>
          <w:noProof/>
        </w:rPr>
        <w:instrText xml:space="preserve"> PAGEREF _Toc218717395 \h </w:instrText>
      </w:r>
      <w:r>
        <w:rPr>
          <w:noProof/>
        </w:rPr>
      </w:r>
      <w:r>
        <w:rPr>
          <w:noProof/>
        </w:rPr>
        <w:fldChar w:fldCharType="separate"/>
      </w:r>
      <w:r>
        <w:rPr>
          <w:noProof/>
        </w:rPr>
        <w:t>155</w:t>
      </w:r>
      <w:r>
        <w:rPr>
          <w:noProof/>
        </w:rPr>
        <w:fldChar w:fldCharType="end"/>
      </w:r>
    </w:p>
    <w:p w14:paraId="0CEB9BAB" w14:textId="7F33A59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7A.3.4</w:t>
      </w:r>
      <w:r>
        <w:rPr>
          <w:rFonts w:asciiTheme="minorHAnsi" w:eastAsiaTheme="minorEastAsia" w:hAnsiTheme="minorHAnsi" w:cstheme="minorBidi"/>
          <w:noProof/>
          <w:kern w:val="2"/>
          <w:sz w:val="24"/>
          <w:szCs w:val="24"/>
          <w:lang w:eastAsia="en-GB"/>
          <w14:ligatures w14:val="standardContextual"/>
        </w:rPr>
        <w:tab/>
      </w:r>
      <w:r>
        <w:rPr>
          <w:noProof/>
        </w:rPr>
        <w:t>Sending a CSK key download message</w:t>
      </w:r>
      <w:r>
        <w:rPr>
          <w:noProof/>
        </w:rPr>
        <w:tab/>
      </w:r>
      <w:r>
        <w:rPr>
          <w:noProof/>
        </w:rPr>
        <w:fldChar w:fldCharType="begin"/>
      </w:r>
      <w:r>
        <w:rPr>
          <w:noProof/>
        </w:rPr>
        <w:instrText xml:space="preserve"> PAGEREF _Toc218717396 \h </w:instrText>
      </w:r>
      <w:r>
        <w:rPr>
          <w:noProof/>
        </w:rPr>
      </w:r>
      <w:r>
        <w:rPr>
          <w:noProof/>
        </w:rPr>
        <w:fldChar w:fldCharType="separate"/>
      </w:r>
      <w:r>
        <w:rPr>
          <w:noProof/>
        </w:rPr>
        <w:t>156</w:t>
      </w:r>
      <w:r>
        <w:rPr>
          <w:noProof/>
        </w:rPr>
        <w:fldChar w:fldCharType="end"/>
      </w:r>
    </w:p>
    <w:p w14:paraId="45BFB3E8" w14:textId="7BD9A46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7A.3.5</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response</w:t>
      </w:r>
      <w:r>
        <w:rPr>
          <w:noProof/>
        </w:rPr>
        <w:tab/>
      </w:r>
      <w:r>
        <w:rPr>
          <w:noProof/>
        </w:rPr>
        <w:fldChar w:fldCharType="begin"/>
      </w:r>
      <w:r>
        <w:rPr>
          <w:noProof/>
        </w:rPr>
        <w:instrText xml:space="preserve"> PAGEREF _Toc218717397 \h </w:instrText>
      </w:r>
      <w:r>
        <w:rPr>
          <w:noProof/>
        </w:rPr>
      </w:r>
      <w:r>
        <w:rPr>
          <w:noProof/>
        </w:rPr>
        <w:fldChar w:fldCharType="separate"/>
      </w:r>
      <w:r>
        <w:rPr>
          <w:noProof/>
        </w:rPr>
        <w:t>156</w:t>
      </w:r>
      <w:r>
        <w:rPr>
          <w:noProof/>
        </w:rPr>
        <w:fldChar w:fldCharType="end"/>
      </w:r>
    </w:p>
    <w:p w14:paraId="66659B61" w14:textId="6CF0BCC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Sending SIP MESSAGE for MCData service authorization notification</w:t>
      </w:r>
      <w:r>
        <w:rPr>
          <w:noProof/>
        </w:rPr>
        <w:tab/>
      </w:r>
      <w:r>
        <w:rPr>
          <w:noProof/>
        </w:rPr>
        <w:fldChar w:fldCharType="begin"/>
      </w:r>
      <w:r>
        <w:rPr>
          <w:noProof/>
        </w:rPr>
        <w:instrText xml:space="preserve"> PAGEREF _Toc218717398 \h </w:instrText>
      </w:r>
      <w:r>
        <w:rPr>
          <w:noProof/>
        </w:rPr>
      </w:r>
      <w:r>
        <w:rPr>
          <w:noProof/>
        </w:rPr>
        <w:fldChar w:fldCharType="separate"/>
      </w:r>
      <w:r>
        <w:rPr>
          <w:noProof/>
        </w:rPr>
        <w:t>156</w:t>
      </w:r>
      <w:r>
        <w:rPr>
          <w:noProof/>
        </w:rPr>
        <w:fldChar w:fldCharType="end"/>
      </w:r>
    </w:p>
    <w:p w14:paraId="6306B8BE" w14:textId="0EAAA59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7A.3.6</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_Toc218717399 \h </w:instrText>
      </w:r>
      <w:r>
        <w:rPr>
          <w:noProof/>
        </w:rPr>
      </w:r>
      <w:r>
        <w:rPr>
          <w:noProof/>
        </w:rPr>
        <w:fldChar w:fldCharType="separate"/>
      </w:r>
      <w:r>
        <w:rPr>
          <w:noProof/>
        </w:rPr>
        <w:t>157</w:t>
      </w:r>
      <w:r>
        <w:rPr>
          <w:noProof/>
        </w:rPr>
        <w:fldChar w:fldCharType="end"/>
      </w:r>
    </w:p>
    <w:p w14:paraId="13EA4F6E" w14:textId="3334B4A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7A.4</w:t>
      </w:r>
      <w:r>
        <w:rPr>
          <w:rFonts w:asciiTheme="minorHAnsi" w:eastAsiaTheme="minorEastAsia" w:hAnsiTheme="minorHAnsi" w:cstheme="minorBidi"/>
          <w:noProof/>
          <w:kern w:val="2"/>
          <w:sz w:val="24"/>
          <w:szCs w:val="24"/>
          <w:lang w:eastAsia="en-GB"/>
          <w14:ligatures w14:val="standardContextual"/>
        </w:rPr>
        <w:tab/>
      </w:r>
      <w:r>
        <w:rPr>
          <w:noProof/>
        </w:rPr>
        <w:t>Partner MCData gateway server procedures</w:t>
      </w:r>
      <w:r>
        <w:rPr>
          <w:noProof/>
        </w:rPr>
        <w:tab/>
      </w:r>
      <w:r>
        <w:rPr>
          <w:noProof/>
        </w:rPr>
        <w:fldChar w:fldCharType="begin"/>
      </w:r>
      <w:r>
        <w:rPr>
          <w:noProof/>
        </w:rPr>
        <w:instrText xml:space="preserve"> PAGEREF _Toc218717400 \h </w:instrText>
      </w:r>
      <w:r>
        <w:rPr>
          <w:noProof/>
        </w:rPr>
      </w:r>
      <w:r>
        <w:rPr>
          <w:noProof/>
        </w:rPr>
        <w:fldChar w:fldCharType="separate"/>
      </w:r>
      <w:r>
        <w:rPr>
          <w:noProof/>
        </w:rPr>
        <w:t>157</w:t>
      </w:r>
      <w:r>
        <w:rPr>
          <w:noProof/>
        </w:rPr>
        <w:fldChar w:fldCharType="end"/>
      </w:r>
    </w:p>
    <w:p w14:paraId="1EF5F2D9" w14:textId="012037A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7A.4.1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server</w:t>
      </w:r>
      <w:r>
        <w:rPr>
          <w:noProof/>
        </w:rPr>
        <w:tab/>
      </w:r>
      <w:r>
        <w:rPr>
          <w:noProof/>
        </w:rPr>
        <w:fldChar w:fldCharType="begin"/>
      </w:r>
      <w:r>
        <w:rPr>
          <w:noProof/>
        </w:rPr>
        <w:instrText xml:space="preserve"> PAGEREF _Toc218717401 \h </w:instrText>
      </w:r>
      <w:r>
        <w:rPr>
          <w:noProof/>
        </w:rPr>
      </w:r>
      <w:r>
        <w:rPr>
          <w:noProof/>
        </w:rPr>
        <w:fldChar w:fldCharType="separate"/>
      </w:r>
      <w:r>
        <w:rPr>
          <w:noProof/>
        </w:rPr>
        <w:t>157</w:t>
      </w:r>
      <w:r>
        <w:rPr>
          <w:noProof/>
        </w:rPr>
        <w:fldChar w:fldCharType="end"/>
      </w:r>
    </w:p>
    <w:p w14:paraId="5C723809" w14:textId="52C6874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7A.4.2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gateway server</w:t>
      </w:r>
      <w:r>
        <w:rPr>
          <w:noProof/>
        </w:rPr>
        <w:tab/>
      </w:r>
      <w:r>
        <w:rPr>
          <w:noProof/>
        </w:rPr>
        <w:fldChar w:fldCharType="begin"/>
      </w:r>
      <w:r>
        <w:rPr>
          <w:noProof/>
        </w:rPr>
        <w:instrText xml:space="preserve"> PAGEREF _Toc218717402 \h </w:instrText>
      </w:r>
      <w:r>
        <w:rPr>
          <w:noProof/>
        </w:rPr>
      </w:r>
      <w:r>
        <w:rPr>
          <w:noProof/>
        </w:rPr>
        <w:fldChar w:fldCharType="separate"/>
      </w:r>
      <w:r>
        <w:rPr>
          <w:noProof/>
        </w:rPr>
        <w:t>157</w:t>
      </w:r>
      <w:r>
        <w:rPr>
          <w:noProof/>
        </w:rPr>
        <w:fldChar w:fldCharType="end"/>
      </w:r>
    </w:p>
    <w:p w14:paraId="24DC9CDE" w14:textId="648A69D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7A.5</w:t>
      </w:r>
      <w:r>
        <w:rPr>
          <w:rFonts w:asciiTheme="minorHAnsi" w:eastAsiaTheme="minorEastAsia" w:hAnsiTheme="minorHAnsi" w:cstheme="minorBidi"/>
          <w:noProof/>
          <w:kern w:val="2"/>
          <w:sz w:val="24"/>
          <w:szCs w:val="24"/>
          <w:lang w:eastAsia="en-GB"/>
          <w14:ligatures w14:val="standardContextual"/>
        </w:rPr>
        <w:tab/>
      </w:r>
      <w:r>
        <w:rPr>
          <w:noProof/>
        </w:rPr>
        <w:t>Primary MCData gateway server procedures</w:t>
      </w:r>
      <w:r>
        <w:rPr>
          <w:noProof/>
        </w:rPr>
        <w:tab/>
      </w:r>
      <w:r>
        <w:rPr>
          <w:noProof/>
        </w:rPr>
        <w:fldChar w:fldCharType="begin"/>
      </w:r>
      <w:r>
        <w:rPr>
          <w:noProof/>
        </w:rPr>
        <w:instrText xml:space="preserve"> PAGEREF _Toc218717403 \h </w:instrText>
      </w:r>
      <w:r>
        <w:rPr>
          <w:noProof/>
        </w:rPr>
      </w:r>
      <w:r>
        <w:rPr>
          <w:noProof/>
        </w:rPr>
        <w:fldChar w:fldCharType="separate"/>
      </w:r>
      <w:r>
        <w:rPr>
          <w:noProof/>
        </w:rPr>
        <w:t>158</w:t>
      </w:r>
      <w:r>
        <w:rPr>
          <w:noProof/>
        </w:rPr>
        <w:fldChar w:fldCharType="end"/>
      </w:r>
    </w:p>
    <w:p w14:paraId="3E7AC432" w14:textId="15F6416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7A.5.1</w:t>
      </w:r>
      <w:r>
        <w:rPr>
          <w:rFonts w:asciiTheme="minorHAnsi" w:eastAsiaTheme="minorEastAsia" w:hAnsiTheme="minorHAnsi" w:cstheme="minorBidi"/>
          <w:noProof/>
          <w:kern w:val="2"/>
          <w:sz w:val="24"/>
          <w:szCs w:val="24"/>
          <w:lang w:eastAsia="en-GB"/>
          <w14:ligatures w14:val="standardContextual"/>
        </w:rPr>
        <w:tab/>
      </w:r>
      <w:r>
        <w:rPr>
          <w:noProof/>
        </w:rPr>
        <w:t>SIP MESSAGE from the partner MCData gateway</w:t>
      </w:r>
      <w:r>
        <w:rPr>
          <w:noProof/>
        </w:rPr>
        <w:tab/>
      </w:r>
      <w:r>
        <w:rPr>
          <w:noProof/>
        </w:rPr>
        <w:fldChar w:fldCharType="begin"/>
      </w:r>
      <w:r>
        <w:rPr>
          <w:noProof/>
        </w:rPr>
        <w:instrText xml:space="preserve"> PAGEREF _Toc218717404 \h </w:instrText>
      </w:r>
      <w:r>
        <w:rPr>
          <w:noProof/>
        </w:rPr>
      </w:r>
      <w:r>
        <w:rPr>
          <w:noProof/>
        </w:rPr>
        <w:fldChar w:fldCharType="separate"/>
      </w:r>
      <w:r>
        <w:rPr>
          <w:noProof/>
        </w:rPr>
        <w:t>158</w:t>
      </w:r>
      <w:r>
        <w:rPr>
          <w:noProof/>
        </w:rPr>
        <w:fldChar w:fldCharType="end"/>
      </w:r>
    </w:p>
    <w:p w14:paraId="06C579F3" w14:textId="08D22B2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7A.5.2</w:t>
      </w:r>
      <w:r>
        <w:rPr>
          <w:rFonts w:asciiTheme="minorHAnsi" w:eastAsiaTheme="minorEastAsia" w:hAnsiTheme="minorHAnsi" w:cstheme="minorBidi"/>
          <w:noProof/>
          <w:kern w:val="2"/>
          <w:sz w:val="24"/>
          <w:szCs w:val="24"/>
          <w:lang w:eastAsia="en-GB"/>
          <w14:ligatures w14:val="standardContextual"/>
        </w:rPr>
        <w:tab/>
      </w:r>
      <w:r>
        <w:rPr>
          <w:noProof/>
        </w:rPr>
        <w:t>SIP MESSAGE request from the primary MCData server</w:t>
      </w:r>
      <w:r>
        <w:rPr>
          <w:noProof/>
        </w:rPr>
        <w:tab/>
      </w:r>
      <w:r>
        <w:rPr>
          <w:noProof/>
        </w:rPr>
        <w:fldChar w:fldCharType="begin"/>
      </w:r>
      <w:r>
        <w:rPr>
          <w:noProof/>
        </w:rPr>
        <w:instrText xml:space="preserve"> PAGEREF _Toc218717405 \h </w:instrText>
      </w:r>
      <w:r>
        <w:rPr>
          <w:noProof/>
        </w:rPr>
      </w:r>
      <w:r>
        <w:rPr>
          <w:noProof/>
        </w:rPr>
        <w:fldChar w:fldCharType="separate"/>
      </w:r>
      <w:r>
        <w:rPr>
          <w:noProof/>
        </w:rPr>
        <w:t>158</w:t>
      </w:r>
      <w:r>
        <w:rPr>
          <w:noProof/>
        </w:rPr>
        <w:fldChar w:fldCharType="end"/>
      </w:r>
    </w:p>
    <w:p w14:paraId="60E41333" w14:textId="02C2616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7A.6</w:t>
      </w:r>
      <w:r>
        <w:rPr>
          <w:rFonts w:asciiTheme="minorHAnsi" w:eastAsiaTheme="minorEastAsia" w:hAnsiTheme="minorHAnsi" w:cstheme="minorBidi"/>
          <w:noProof/>
          <w:kern w:val="2"/>
          <w:sz w:val="24"/>
          <w:szCs w:val="24"/>
          <w:lang w:eastAsia="en-GB"/>
          <w14:ligatures w14:val="standardContextual"/>
        </w:rPr>
        <w:tab/>
      </w:r>
      <w:r>
        <w:rPr>
          <w:noProof/>
        </w:rPr>
        <w:t>Primary MCData server procedures</w:t>
      </w:r>
      <w:r>
        <w:rPr>
          <w:noProof/>
        </w:rPr>
        <w:tab/>
      </w:r>
      <w:r>
        <w:rPr>
          <w:noProof/>
        </w:rPr>
        <w:fldChar w:fldCharType="begin"/>
      </w:r>
      <w:r>
        <w:rPr>
          <w:noProof/>
        </w:rPr>
        <w:instrText xml:space="preserve"> PAGEREF _Toc218717406 \h </w:instrText>
      </w:r>
      <w:r>
        <w:rPr>
          <w:noProof/>
        </w:rPr>
      </w:r>
      <w:r>
        <w:rPr>
          <w:noProof/>
        </w:rPr>
        <w:fldChar w:fldCharType="separate"/>
      </w:r>
      <w:r>
        <w:rPr>
          <w:noProof/>
        </w:rPr>
        <w:t>158</w:t>
      </w:r>
      <w:r>
        <w:rPr>
          <w:noProof/>
        </w:rPr>
        <w:fldChar w:fldCharType="end"/>
      </w:r>
    </w:p>
    <w:p w14:paraId="28C18703" w14:textId="22815E9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7A.6.1</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authorization request</w:t>
      </w:r>
      <w:r>
        <w:rPr>
          <w:noProof/>
        </w:rPr>
        <w:tab/>
      </w:r>
      <w:r>
        <w:rPr>
          <w:noProof/>
        </w:rPr>
        <w:fldChar w:fldCharType="begin"/>
      </w:r>
      <w:r>
        <w:rPr>
          <w:noProof/>
        </w:rPr>
        <w:instrText xml:space="preserve"> PAGEREF _Toc218717407 \h </w:instrText>
      </w:r>
      <w:r>
        <w:rPr>
          <w:noProof/>
        </w:rPr>
      </w:r>
      <w:r>
        <w:rPr>
          <w:noProof/>
        </w:rPr>
        <w:fldChar w:fldCharType="separate"/>
      </w:r>
      <w:r>
        <w:rPr>
          <w:noProof/>
        </w:rPr>
        <w:t>158</w:t>
      </w:r>
      <w:r>
        <w:rPr>
          <w:noProof/>
        </w:rPr>
        <w:fldChar w:fldCharType="end"/>
      </w:r>
    </w:p>
    <w:p w14:paraId="23653EC1" w14:textId="7FC8AB9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7A.6.2</w:t>
      </w:r>
      <w:r>
        <w:rPr>
          <w:rFonts w:asciiTheme="minorHAnsi" w:eastAsiaTheme="minorEastAsia" w:hAnsiTheme="minorHAnsi" w:cstheme="minorBidi"/>
          <w:noProof/>
          <w:kern w:val="2"/>
          <w:sz w:val="24"/>
          <w:szCs w:val="24"/>
          <w:lang w:eastAsia="en-GB"/>
          <w14:ligatures w14:val="standardContextual"/>
        </w:rPr>
        <w:tab/>
      </w:r>
      <w:r>
        <w:rPr>
          <w:noProof/>
        </w:rPr>
        <w:t>Receiving SIP MESSAGE for MCData service authorization notification</w:t>
      </w:r>
      <w:r>
        <w:rPr>
          <w:noProof/>
        </w:rPr>
        <w:tab/>
      </w:r>
      <w:r>
        <w:rPr>
          <w:noProof/>
        </w:rPr>
        <w:fldChar w:fldCharType="begin"/>
      </w:r>
      <w:r>
        <w:rPr>
          <w:noProof/>
        </w:rPr>
        <w:instrText xml:space="preserve"> PAGEREF _Toc218717408 \h </w:instrText>
      </w:r>
      <w:r>
        <w:rPr>
          <w:noProof/>
        </w:rPr>
      </w:r>
      <w:r>
        <w:rPr>
          <w:noProof/>
        </w:rPr>
        <w:fldChar w:fldCharType="separate"/>
      </w:r>
      <w:r>
        <w:rPr>
          <w:noProof/>
        </w:rPr>
        <w:t>159</w:t>
      </w:r>
      <w:r>
        <w:rPr>
          <w:noProof/>
        </w:rPr>
        <w:fldChar w:fldCharType="end"/>
      </w:r>
    </w:p>
    <w:p w14:paraId="7E254295" w14:textId="5FF38C1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7A.6.2</w:t>
      </w:r>
      <w:r>
        <w:rPr>
          <w:rFonts w:asciiTheme="minorHAnsi" w:eastAsiaTheme="minorEastAsia" w:hAnsiTheme="minorHAnsi" w:cstheme="minorBidi"/>
          <w:noProof/>
          <w:kern w:val="2"/>
          <w:sz w:val="24"/>
          <w:szCs w:val="24"/>
          <w:lang w:eastAsia="en-GB"/>
          <w14:ligatures w14:val="standardContextual"/>
        </w:rPr>
        <w:tab/>
      </w:r>
      <w:r>
        <w:rPr>
          <w:noProof/>
        </w:rPr>
        <w:t>SIP MESSAGE request for migration service deauthorization notification</w:t>
      </w:r>
      <w:r>
        <w:rPr>
          <w:noProof/>
        </w:rPr>
        <w:tab/>
      </w:r>
      <w:r>
        <w:rPr>
          <w:noProof/>
        </w:rPr>
        <w:fldChar w:fldCharType="begin"/>
      </w:r>
      <w:r>
        <w:rPr>
          <w:noProof/>
        </w:rPr>
        <w:instrText xml:space="preserve"> PAGEREF _Toc218717409 \h </w:instrText>
      </w:r>
      <w:r>
        <w:rPr>
          <w:noProof/>
        </w:rPr>
      </w:r>
      <w:r>
        <w:rPr>
          <w:noProof/>
        </w:rPr>
        <w:fldChar w:fldCharType="separate"/>
      </w:r>
      <w:r>
        <w:rPr>
          <w:noProof/>
        </w:rPr>
        <w:t>159</w:t>
      </w:r>
      <w:r>
        <w:rPr>
          <w:noProof/>
        </w:rPr>
        <w:fldChar w:fldCharType="end"/>
      </w:r>
    </w:p>
    <w:p w14:paraId="7678517A" w14:textId="53A9F77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_Toc218717410 \h </w:instrText>
      </w:r>
      <w:r>
        <w:rPr>
          <w:noProof/>
        </w:rPr>
      </w:r>
      <w:r>
        <w:rPr>
          <w:noProof/>
        </w:rPr>
        <w:fldChar w:fldCharType="separate"/>
      </w:r>
      <w:r>
        <w:rPr>
          <w:noProof/>
        </w:rPr>
        <w:t>159</w:t>
      </w:r>
      <w:r>
        <w:rPr>
          <w:noProof/>
        </w:rPr>
        <w:fldChar w:fldCharType="end"/>
      </w:r>
    </w:p>
    <w:p w14:paraId="00DA9F33" w14:textId="2D9F505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_Toc218717411 \h </w:instrText>
      </w:r>
      <w:r>
        <w:rPr>
          <w:noProof/>
        </w:rPr>
      </w:r>
      <w:r>
        <w:rPr>
          <w:noProof/>
        </w:rPr>
        <w:fldChar w:fldCharType="separate"/>
      </w:r>
      <w:r>
        <w:rPr>
          <w:noProof/>
        </w:rPr>
        <w:t>159</w:t>
      </w:r>
      <w:r>
        <w:rPr>
          <w:noProof/>
        </w:rPr>
        <w:fldChar w:fldCharType="end"/>
      </w:r>
    </w:p>
    <w:p w14:paraId="5E1A0DF7" w14:textId="2476EC4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_Toc218717412 \h </w:instrText>
      </w:r>
      <w:r>
        <w:rPr>
          <w:noProof/>
        </w:rPr>
      </w:r>
      <w:r>
        <w:rPr>
          <w:noProof/>
        </w:rPr>
        <w:fldChar w:fldCharType="separate"/>
      </w:r>
      <w:r>
        <w:rPr>
          <w:noProof/>
        </w:rPr>
        <w:t>160</w:t>
      </w:r>
      <w:r>
        <w:rPr>
          <w:noProof/>
        </w:rPr>
        <w:fldChar w:fldCharType="end"/>
      </w:r>
    </w:p>
    <w:p w14:paraId="28969D8A" w14:textId="2D4A76C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_Toc218717413 \h </w:instrText>
      </w:r>
      <w:r>
        <w:rPr>
          <w:noProof/>
        </w:rPr>
      </w:r>
      <w:r>
        <w:rPr>
          <w:noProof/>
        </w:rPr>
        <w:fldChar w:fldCharType="separate"/>
      </w:r>
      <w:r>
        <w:rPr>
          <w:noProof/>
        </w:rPr>
        <w:t>160</w:t>
      </w:r>
      <w:r>
        <w:rPr>
          <w:noProof/>
        </w:rPr>
        <w:fldChar w:fldCharType="end"/>
      </w:r>
    </w:p>
    <w:p w14:paraId="35269026" w14:textId="56668EC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Affiliation status change procedure</w:t>
      </w:r>
      <w:r>
        <w:rPr>
          <w:noProof/>
        </w:rPr>
        <w:tab/>
      </w:r>
      <w:r>
        <w:rPr>
          <w:noProof/>
        </w:rPr>
        <w:fldChar w:fldCharType="begin"/>
      </w:r>
      <w:r>
        <w:rPr>
          <w:noProof/>
        </w:rPr>
        <w:instrText xml:space="preserve"> PAGEREF _Toc218717414 \h </w:instrText>
      </w:r>
      <w:r>
        <w:rPr>
          <w:noProof/>
        </w:rPr>
      </w:r>
      <w:r>
        <w:rPr>
          <w:noProof/>
        </w:rPr>
        <w:fldChar w:fldCharType="separate"/>
      </w:r>
      <w:r>
        <w:rPr>
          <w:noProof/>
        </w:rPr>
        <w:t>160</w:t>
      </w:r>
      <w:r>
        <w:rPr>
          <w:noProof/>
        </w:rPr>
        <w:fldChar w:fldCharType="end"/>
      </w:r>
    </w:p>
    <w:p w14:paraId="2374D38E" w14:textId="1922EE8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 procedure</w:t>
      </w:r>
      <w:r>
        <w:rPr>
          <w:noProof/>
        </w:rPr>
        <w:tab/>
      </w:r>
      <w:r>
        <w:rPr>
          <w:noProof/>
        </w:rPr>
        <w:fldChar w:fldCharType="begin"/>
      </w:r>
      <w:r>
        <w:rPr>
          <w:noProof/>
        </w:rPr>
        <w:instrText xml:space="preserve"> PAGEREF _Toc218717415 \h </w:instrText>
      </w:r>
      <w:r>
        <w:rPr>
          <w:noProof/>
        </w:rPr>
      </w:r>
      <w:r>
        <w:rPr>
          <w:noProof/>
        </w:rPr>
        <w:fldChar w:fldCharType="separate"/>
      </w:r>
      <w:r>
        <w:rPr>
          <w:noProof/>
        </w:rPr>
        <w:t>161</w:t>
      </w:r>
      <w:r>
        <w:rPr>
          <w:noProof/>
        </w:rPr>
        <w:fldChar w:fldCharType="end"/>
      </w:r>
    </w:p>
    <w:p w14:paraId="53E4A894" w14:textId="545D741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8.2.4</w:t>
      </w:r>
      <w:r>
        <w:rPr>
          <w:rFonts w:asciiTheme="minorHAnsi" w:eastAsiaTheme="minorEastAsia" w:hAnsiTheme="minorHAnsi" w:cstheme="minorBidi"/>
          <w:noProof/>
          <w:kern w:val="2"/>
          <w:sz w:val="24"/>
          <w:szCs w:val="24"/>
          <w:lang w:eastAsia="en-GB"/>
          <w14:ligatures w14:val="standardContextual"/>
        </w:rPr>
        <w:tab/>
      </w:r>
      <w:r>
        <w:rPr>
          <w:noProof/>
        </w:rPr>
        <w:t>Procedure for sending affiliation status change request in negotiated mode to target MCData user</w:t>
      </w:r>
      <w:r>
        <w:rPr>
          <w:noProof/>
        </w:rPr>
        <w:tab/>
      </w:r>
      <w:r>
        <w:rPr>
          <w:noProof/>
        </w:rPr>
        <w:fldChar w:fldCharType="begin"/>
      </w:r>
      <w:r>
        <w:rPr>
          <w:noProof/>
        </w:rPr>
        <w:instrText xml:space="preserve"> PAGEREF _Toc218717416 \h </w:instrText>
      </w:r>
      <w:r>
        <w:rPr>
          <w:noProof/>
        </w:rPr>
      </w:r>
      <w:r>
        <w:rPr>
          <w:noProof/>
        </w:rPr>
        <w:fldChar w:fldCharType="separate"/>
      </w:r>
      <w:r>
        <w:rPr>
          <w:noProof/>
        </w:rPr>
        <w:t>162</w:t>
      </w:r>
      <w:r>
        <w:rPr>
          <w:noProof/>
        </w:rPr>
        <w:fldChar w:fldCharType="end"/>
      </w:r>
    </w:p>
    <w:p w14:paraId="0624263D" w14:textId="769F41F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8.2.5</w:t>
      </w:r>
      <w:r>
        <w:rPr>
          <w:rFonts w:asciiTheme="minorHAnsi" w:eastAsiaTheme="minorEastAsia" w:hAnsiTheme="minorHAnsi" w:cstheme="minorBidi"/>
          <w:noProof/>
          <w:kern w:val="2"/>
          <w:sz w:val="24"/>
          <w:szCs w:val="24"/>
          <w:lang w:eastAsia="en-GB"/>
          <w14:ligatures w14:val="standardContextual"/>
        </w:rPr>
        <w:tab/>
      </w:r>
      <w:r>
        <w:rPr>
          <w:noProof/>
        </w:rPr>
        <w:t>Procedure for receiving affiliation status change request in negotiated mode from authorized MCData user</w:t>
      </w:r>
      <w:r>
        <w:rPr>
          <w:noProof/>
        </w:rPr>
        <w:tab/>
      </w:r>
      <w:r>
        <w:rPr>
          <w:noProof/>
        </w:rPr>
        <w:fldChar w:fldCharType="begin"/>
      </w:r>
      <w:r>
        <w:rPr>
          <w:noProof/>
        </w:rPr>
        <w:instrText xml:space="preserve"> PAGEREF _Toc218717417 \h </w:instrText>
      </w:r>
      <w:r>
        <w:rPr>
          <w:noProof/>
        </w:rPr>
      </w:r>
      <w:r>
        <w:rPr>
          <w:noProof/>
        </w:rPr>
        <w:fldChar w:fldCharType="separate"/>
      </w:r>
      <w:r>
        <w:rPr>
          <w:noProof/>
        </w:rPr>
        <w:t>163</w:t>
      </w:r>
      <w:r>
        <w:rPr>
          <w:noProof/>
        </w:rPr>
        <w:fldChar w:fldCharType="end"/>
      </w:r>
    </w:p>
    <w:p w14:paraId="33DB97ED" w14:textId="1FA2913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8.2.6</w:t>
      </w:r>
      <w:r>
        <w:rPr>
          <w:rFonts w:asciiTheme="minorHAnsi" w:eastAsiaTheme="minorEastAsia" w:hAnsiTheme="minorHAnsi" w:cstheme="minorBidi"/>
          <w:noProof/>
          <w:kern w:val="2"/>
          <w:sz w:val="24"/>
          <w:szCs w:val="24"/>
          <w:lang w:eastAsia="en-GB"/>
          <w14:ligatures w14:val="standardContextual"/>
        </w:rPr>
        <w:tab/>
      </w:r>
      <w:r>
        <w:rPr>
          <w:noProof/>
        </w:rPr>
        <w:t>Rules based affiliation status change procedure</w:t>
      </w:r>
      <w:r>
        <w:rPr>
          <w:noProof/>
        </w:rPr>
        <w:tab/>
      </w:r>
      <w:r>
        <w:rPr>
          <w:noProof/>
        </w:rPr>
        <w:fldChar w:fldCharType="begin"/>
      </w:r>
      <w:r>
        <w:rPr>
          <w:noProof/>
        </w:rPr>
        <w:instrText xml:space="preserve"> PAGEREF _Toc218717418 \h </w:instrText>
      </w:r>
      <w:r>
        <w:rPr>
          <w:noProof/>
        </w:rPr>
      </w:r>
      <w:r>
        <w:rPr>
          <w:noProof/>
        </w:rPr>
        <w:fldChar w:fldCharType="separate"/>
      </w:r>
      <w:r>
        <w:rPr>
          <w:noProof/>
        </w:rPr>
        <w:t>163</w:t>
      </w:r>
      <w:r>
        <w:rPr>
          <w:noProof/>
        </w:rPr>
        <w:fldChar w:fldCharType="end"/>
      </w:r>
    </w:p>
    <w:p w14:paraId="0A60278F" w14:textId="43F6E7A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_Toc218717419 \h </w:instrText>
      </w:r>
      <w:r>
        <w:rPr>
          <w:noProof/>
        </w:rPr>
      </w:r>
      <w:r>
        <w:rPr>
          <w:noProof/>
        </w:rPr>
        <w:fldChar w:fldCharType="separate"/>
      </w:r>
      <w:r>
        <w:rPr>
          <w:noProof/>
        </w:rPr>
        <w:t>163</w:t>
      </w:r>
      <w:r>
        <w:rPr>
          <w:noProof/>
        </w:rPr>
        <w:fldChar w:fldCharType="end"/>
      </w:r>
    </w:p>
    <w:p w14:paraId="25DA3EDD" w14:textId="2E16326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8.2.6.2</w:t>
      </w:r>
      <w:r>
        <w:rPr>
          <w:rFonts w:asciiTheme="minorHAnsi" w:eastAsiaTheme="minorEastAsia" w:hAnsiTheme="minorHAnsi" w:cstheme="minorBidi"/>
          <w:noProof/>
          <w:kern w:val="2"/>
          <w:sz w:val="24"/>
          <w:szCs w:val="24"/>
          <w:lang w:eastAsia="en-GB"/>
          <w14:ligatures w14:val="standardContextual"/>
        </w:rPr>
        <w:tab/>
      </w:r>
      <w:r>
        <w:rPr>
          <w:noProof/>
        </w:rPr>
        <w:t>User profile defined rules</w:t>
      </w:r>
      <w:r>
        <w:rPr>
          <w:noProof/>
        </w:rPr>
        <w:tab/>
      </w:r>
      <w:r>
        <w:rPr>
          <w:noProof/>
        </w:rPr>
        <w:fldChar w:fldCharType="begin"/>
      </w:r>
      <w:r>
        <w:rPr>
          <w:noProof/>
        </w:rPr>
        <w:instrText xml:space="preserve"> PAGEREF _Toc218717420 \h </w:instrText>
      </w:r>
      <w:r>
        <w:rPr>
          <w:noProof/>
        </w:rPr>
      </w:r>
      <w:r>
        <w:rPr>
          <w:noProof/>
        </w:rPr>
        <w:fldChar w:fldCharType="separate"/>
      </w:r>
      <w:r>
        <w:rPr>
          <w:noProof/>
        </w:rPr>
        <w:t>163</w:t>
      </w:r>
      <w:r>
        <w:rPr>
          <w:noProof/>
        </w:rPr>
        <w:fldChar w:fldCharType="end"/>
      </w:r>
    </w:p>
    <w:p w14:paraId="40AA7AAE" w14:textId="08A59C3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8.2.6.3</w:t>
      </w:r>
      <w:r>
        <w:rPr>
          <w:rFonts w:asciiTheme="minorHAnsi" w:eastAsiaTheme="minorEastAsia" w:hAnsiTheme="minorHAnsi" w:cstheme="minorBidi"/>
          <w:noProof/>
          <w:kern w:val="2"/>
          <w:sz w:val="24"/>
          <w:szCs w:val="24"/>
          <w:lang w:eastAsia="en-GB"/>
          <w14:ligatures w14:val="standardContextual"/>
        </w:rPr>
        <w:tab/>
      </w:r>
      <w:r>
        <w:rPr>
          <w:noProof/>
        </w:rPr>
        <w:t>Group configuration defined rules</w:t>
      </w:r>
      <w:r>
        <w:rPr>
          <w:noProof/>
        </w:rPr>
        <w:tab/>
      </w:r>
      <w:r>
        <w:rPr>
          <w:noProof/>
        </w:rPr>
        <w:fldChar w:fldCharType="begin"/>
      </w:r>
      <w:r>
        <w:rPr>
          <w:noProof/>
        </w:rPr>
        <w:instrText xml:space="preserve"> PAGEREF _Toc218717421 \h </w:instrText>
      </w:r>
      <w:r>
        <w:rPr>
          <w:noProof/>
        </w:rPr>
      </w:r>
      <w:r>
        <w:rPr>
          <w:noProof/>
        </w:rPr>
        <w:fldChar w:fldCharType="separate"/>
      </w:r>
      <w:r>
        <w:rPr>
          <w:noProof/>
        </w:rPr>
        <w:t>163</w:t>
      </w:r>
      <w:r>
        <w:rPr>
          <w:noProof/>
        </w:rPr>
        <w:fldChar w:fldCharType="end"/>
      </w:r>
    </w:p>
    <w:p w14:paraId="6731293E" w14:textId="505FE1E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MCData server procedures</w:t>
      </w:r>
      <w:r>
        <w:rPr>
          <w:noProof/>
        </w:rPr>
        <w:tab/>
      </w:r>
      <w:r>
        <w:rPr>
          <w:noProof/>
        </w:rPr>
        <w:fldChar w:fldCharType="begin"/>
      </w:r>
      <w:r>
        <w:rPr>
          <w:noProof/>
        </w:rPr>
        <w:instrText xml:space="preserve"> PAGEREF _Toc218717422 \h </w:instrText>
      </w:r>
      <w:r>
        <w:rPr>
          <w:noProof/>
        </w:rPr>
      </w:r>
      <w:r>
        <w:rPr>
          <w:noProof/>
        </w:rPr>
        <w:fldChar w:fldCharType="separate"/>
      </w:r>
      <w:r>
        <w:rPr>
          <w:noProof/>
        </w:rPr>
        <w:t>164</w:t>
      </w:r>
      <w:r>
        <w:rPr>
          <w:noProof/>
        </w:rPr>
        <w:fldChar w:fldCharType="end"/>
      </w:r>
    </w:p>
    <w:p w14:paraId="64082D07" w14:textId="29F1656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_Toc218717423 \h </w:instrText>
      </w:r>
      <w:r>
        <w:rPr>
          <w:noProof/>
        </w:rPr>
      </w:r>
      <w:r>
        <w:rPr>
          <w:noProof/>
        </w:rPr>
        <w:fldChar w:fldCharType="separate"/>
      </w:r>
      <w:r>
        <w:rPr>
          <w:noProof/>
        </w:rPr>
        <w:t>164</w:t>
      </w:r>
      <w:r>
        <w:rPr>
          <w:noProof/>
        </w:rPr>
        <w:fldChar w:fldCharType="end"/>
      </w:r>
    </w:p>
    <w:p w14:paraId="28B448E6" w14:textId="76EC5B1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8.3.2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r>
      <w:r>
        <w:rPr>
          <w:noProof/>
        </w:rPr>
        <w:instrText xml:space="preserve"> PAGEREF _Toc218717424 \h </w:instrText>
      </w:r>
      <w:r>
        <w:rPr>
          <w:noProof/>
        </w:rPr>
      </w:r>
      <w:r>
        <w:rPr>
          <w:noProof/>
        </w:rPr>
        <w:fldChar w:fldCharType="separate"/>
      </w:r>
      <w:r>
        <w:rPr>
          <w:noProof/>
        </w:rPr>
        <w:t>164</w:t>
      </w:r>
      <w:r>
        <w:rPr>
          <w:noProof/>
        </w:rPr>
        <w:fldChar w:fldCharType="end"/>
      </w:r>
    </w:p>
    <w:p w14:paraId="275D73DA" w14:textId="7EF8FB5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_Toc218717425 \h </w:instrText>
      </w:r>
      <w:r>
        <w:rPr>
          <w:noProof/>
        </w:rPr>
      </w:r>
      <w:r>
        <w:rPr>
          <w:noProof/>
        </w:rPr>
        <w:fldChar w:fldCharType="separate"/>
      </w:r>
      <w:r>
        <w:rPr>
          <w:noProof/>
        </w:rPr>
        <w:t>164</w:t>
      </w:r>
      <w:r>
        <w:rPr>
          <w:noProof/>
        </w:rPr>
        <w:fldChar w:fldCharType="end"/>
      </w:r>
    </w:p>
    <w:p w14:paraId="473232EF" w14:textId="642630F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_Toc218717426 \h </w:instrText>
      </w:r>
      <w:r>
        <w:rPr>
          <w:noProof/>
        </w:rPr>
      </w:r>
      <w:r>
        <w:rPr>
          <w:noProof/>
        </w:rPr>
        <w:fldChar w:fldCharType="separate"/>
      </w:r>
      <w:r>
        <w:rPr>
          <w:noProof/>
        </w:rPr>
        <w:t>164</w:t>
      </w:r>
      <w:r>
        <w:rPr>
          <w:noProof/>
        </w:rPr>
        <w:fldChar w:fldCharType="end"/>
      </w:r>
    </w:p>
    <w:p w14:paraId="6BD8D243" w14:textId="4C200B5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Receiving affiliation status change from MCData client procedure</w:t>
      </w:r>
      <w:r>
        <w:rPr>
          <w:noProof/>
        </w:rPr>
        <w:tab/>
      </w:r>
      <w:r>
        <w:rPr>
          <w:noProof/>
        </w:rPr>
        <w:fldChar w:fldCharType="begin"/>
      </w:r>
      <w:r>
        <w:rPr>
          <w:noProof/>
        </w:rPr>
        <w:instrText xml:space="preserve"> PAGEREF _Toc218717427 \h </w:instrText>
      </w:r>
      <w:r>
        <w:rPr>
          <w:noProof/>
        </w:rPr>
      </w:r>
      <w:r>
        <w:rPr>
          <w:noProof/>
        </w:rPr>
        <w:fldChar w:fldCharType="separate"/>
      </w:r>
      <w:r>
        <w:rPr>
          <w:noProof/>
        </w:rPr>
        <w:t>165</w:t>
      </w:r>
      <w:r>
        <w:rPr>
          <w:noProof/>
        </w:rPr>
        <w:fldChar w:fldCharType="end"/>
      </w:r>
    </w:p>
    <w:p w14:paraId="78075391" w14:textId="69BEFDD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_Toc218717428 \h </w:instrText>
      </w:r>
      <w:r>
        <w:rPr>
          <w:noProof/>
        </w:rPr>
      </w:r>
      <w:r>
        <w:rPr>
          <w:noProof/>
        </w:rPr>
        <w:fldChar w:fldCharType="separate"/>
      </w:r>
      <w:r>
        <w:rPr>
          <w:noProof/>
        </w:rPr>
        <w:t>168</w:t>
      </w:r>
      <w:r>
        <w:rPr>
          <w:noProof/>
        </w:rPr>
        <w:fldChar w:fldCharType="end"/>
      </w:r>
    </w:p>
    <w:p w14:paraId="4C1DCC00" w14:textId="5474C29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_Toc218717429 \h </w:instrText>
      </w:r>
      <w:r>
        <w:rPr>
          <w:noProof/>
        </w:rPr>
      </w:r>
      <w:r>
        <w:rPr>
          <w:noProof/>
        </w:rPr>
        <w:fldChar w:fldCharType="separate"/>
      </w:r>
      <w:r>
        <w:rPr>
          <w:noProof/>
        </w:rPr>
        <w:t>168</w:t>
      </w:r>
      <w:r>
        <w:rPr>
          <w:noProof/>
        </w:rPr>
        <w:fldChar w:fldCharType="end"/>
      </w:r>
    </w:p>
    <w:p w14:paraId="2E27EC40" w14:textId="3989E3B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8.3.2.6</w:t>
      </w:r>
      <w:r>
        <w:rPr>
          <w:rFonts w:asciiTheme="minorHAnsi" w:eastAsiaTheme="minorEastAsia" w:hAnsiTheme="minorHAnsi" w:cstheme="minorBidi"/>
          <w:noProof/>
          <w:kern w:val="2"/>
          <w:sz w:val="24"/>
          <w:szCs w:val="24"/>
          <w:lang w:eastAsia="en-GB"/>
          <w14:ligatures w14:val="standardContextual"/>
        </w:rPr>
        <w:tab/>
      </w:r>
      <w:r>
        <w:rPr>
          <w:noProof/>
        </w:rPr>
        <w:t>Sending affiliation status change towards MCData server owning MCData group procedure</w:t>
      </w:r>
      <w:r>
        <w:rPr>
          <w:noProof/>
        </w:rPr>
        <w:tab/>
      </w:r>
      <w:r>
        <w:rPr>
          <w:noProof/>
        </w:rPr>
        <w:fldChar w:fldCharType="begin"/>
      </w:r>
      <w:r>
        <w:rPr>
          <w:noProof/>
        </w:rPr>
        <w:instrText xml:space="preserve"> PAGEREF _Toc218717430 \h </w:instrText>
      </w:r>
      <w:r>
        <w:rPr>
          <w:noProof/>
        </w:rPr>
      </w:r>
      <w:r>
        <w:rPr>
          <w:noProof/>
        </w:rPr>
        <w:fldChar w:fldCharType="separate"/>
      </w:r>
      <w:r>
        <w:rPr>
          <w:noProof/>
        </w:rPr>
        <w:t>169</w:t>
      </w:r>
      <w:r>
        <w:rPr>
          <w:noProof/>
        </w:rPr>
        <w:fldChar w:fldCharType="end"/>
      </w:r>
    </w:p>
    <w:p w14:paraId="4C9F1B55" w14:textId="1A2297D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w:t>
      </w:r>
      <w:r w:rsidRPr="009214F1">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 xml:space="preserve">Affiliation status determination </w:t>
      </w:r>
      <w:r w:rsidRPr="009214F1">
        <w:rPr>
          <w:noProof/>
          <w:lang w:val="en-US"/>
        </w:rPr>
        <w:t xml:space="preserve">from MCData server owning MCData group </w:t>
      </w:r>
      <w:r>
        <w:rPr>
          <w:noProof/>
        </w:rPr>
        <w:t>procedure</w:t>
      </w:r>
      <w:r>
        <w:rPr>
          <w:noProof/>
        </w:rPr>
        <w:tab/>
      </w:r>
      <w:r>
        <w:rPr>
          <w:noProof/>
        </w:rPr>
        <w:fldChar w:fldCharType="begin"/>
      </w:r>
      <w:r>
        <w:rPr>
          <w:noProof/>
        </w:rPr>
        <w:instrText xml:space="preserve"> PAGEREF _Toc218717431 \h </w:instrText>
      </w:r>
      <w:r>
        <w:rPr>
          <w:noProof/>
        </w:rPr>
      </w:r>
      <w:r>
        <w:rPr>
          <w:noProof/>
        </w:rPr>
        <w:fldChar w:fldCharType="separate"/>
      </w:r>
      <w:r>
        <w:rPr>
          <w:noProof/>
        </w:rPr>
        <w:t>171</w:t>
      </w:r>
      <w:r>
        <w:rPr>
          <w:noProof/>
        </w:rPr>
        <w:fldChar w:fldCharType="end"/>
      </w:r>
    </w:p>
    <w:p w14:paraId="0EE85BAE" w14:textId="0C3E256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8.3.2.8</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w:t>
      </w:r>
      <w:r w:rsidRPr="009214F1">
        <w:rPr>
          <w:noProof/>
          <w:lang w:val="en-US"/>
        </w:rPr>
        <w:t>authorizing</w:t>
      </w:r>
      <w:r>
        <w:rPr>
          <w:noProof/>
        </w:rPr>
        <w:t xml:space="preserve"> affiliation status change request in negotiated mode </w:t>
      </w:r>
      <w:r w:rsidRPr="009214F1">
        <w:rPr>
          <w:noProof/>
          <w:lang w:val="en-US"/>
        </w:rPr>
        <w:t xml:space="preserve">sent to served </w:t>
      </w:r>
      <w:r>
        <w:rPr>
          <w:noProof/>
        </w:rPr>
        <w:t>MCData user</w:t>
      </w:r>
      <w:r>
        <w:rPr>
          <w:noProof/>
        </w:rPr>
        <w:tab/>
      </w:r>
      <w:r>
        <w:rPr>
          <w:noProof/>
        </w:rPr>
        <w:fldChar w:fldCharType="begin"/>
      </w:r>
      <w:r>
        <w:rPr>
          <w:noProof/>
        </w:rPr>
        <w:instrText xml:space="preserve"> PAGEREF _Toc218717432 \h </w:instrText>
      </w:r>
      <w:r>
        <w:rPr>
          <w:noProof/>
        </w:rPr>
      </w:r>
      <w:r>
        <w:rPr>
          <w:noProof/>
        </w:rPr>
        <w:fldChar w:fldCharType="separate"/>
      </w:r>
      <w:r>
        <w:rPr>
          <w:noProof/>
        </w:rPr>
        <w:t>173</w:t>
      </w:r>
      <w:r>
        <w:rPr>
          <w:noProof/>
        </w:rPr>
        <w:fldChar w:fldCharType="end"/>
      </w:r>
    </w:p>
    <w:p w14:paraId="0311E6D9" w14:textId="3381721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8.3.2.9</w:t>
      </w:r>
      <w:r>
        <w:rPr>
          <w:rFonts w:asciiTheme="minorHAnsi" w:eastAsiaTheme="minorEastAsia" w:hAnsiTheme="minorHAnsi" w:cstheme="minorBidi"/>
          <w:noProof/>
          <w:kern w:val="2"/>
          <w:sz w:val="24"/>
          <w:szCs w:val="24"/>
          <w:lang w:eastAsia="en-GB"/>
          <w14:ligatures w14:val="standardContextual"/>
        </w:rPr>
        <w:tab/>
      </w:r>
      <w:r>
        <w:rPr>
          <w:noProof/>
        </w:rPr>
        <w:t>Forwarding affiliation status change towards another MCData user procedure</w:t>
      </w:r>
      <w:r>
        <w:rPr>
          <w:noProof/>
        </w:rPr>
        <w:tab/>
      </w:r>
      <w:r>
        <w:rPr>
          <w:noProof/>
        </w:rPr>
        <w:fldChar w:fldCharType="begin"/>
      </w:r>
      <w:r>
        <w:rPr>
          <w:noProof/>
        </w:rPr>
        <w:instrText xml:space="preserve"> PAGEREF _Toc218717433 \h </w:instrText>
      </w:r>
      <w:r>
        <w:rPr>
          <w:noProof/>
        </w:rPr>
      </w:r>
      <w:r>
        <w:rPr>
          <w:noProof/>
        </w:rPr>
        <w:fldChar w:fldCharType="separate"/>
      </w:r>
      <w:r>
        <w:rPr>
          <w:noProof/>
        </w:rPr>
        <w:t>174</w:t>
      </w:r>
      <w:r>
        <w:rPr>
          <w:noProof/>
        </w:rPr>
        <w:fldChar w:fldCharType="end"/>
      </w:r>
    </w:p>
    <w:p w14:paraId="60D1D4FE" w14:textId="1A68144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8.3.2.10</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Forwarding </w:t>
      </w:r>
      <w:r>
        <w:rPr>
          <w:noProof/>
        </w:rPr>
        <w:t xml:space="preserve">subscription to affiliation status </w:t>
      </w:r>
      <w:r w:rsidRPr="009214F1">
        <w:rPr>
          <w:noProof/>
          <w:lang w:val="en-US"/>
        </w:rPr>
        <w:t xml:space="preserve">towards another </w:t>
      </w:r>
      <w:r>
        <w:rPr>
          <w:noProof/>
        </w:rPr>
        <w:t>MCData user</w:t>
      </w:r>
      <w:r w:rsidRPr="009214F1">
        <w:rPr>
          <w:noProof/>
          <w:lang w:val="en-US"/>
        </w:rPr>
        <w:t xml:space="preserve"> procedure</w:t>
      </w:r>
      <w:r>
        <w:rPr>
          <w:noProof/>
        </w:rPr>
        <w:tab/>
      </w:r>
      <w:r>
        <w:rPr>
          <w:noProof/>
        </w:rPr>
        <w:fldChar w:fldCharType="begin"/>
      </w:r>
      <w:r>
        <w:rPr>
          <w:noProof/>
        </w:rPr>
        <w:instrText xml:space="preserve"> PAGEREF _Toc218717434 \h </w:instrText>
      </w:r>
      <w:r>
        <w:rPr>
          <w:noProof/>
        </w:rPr>
      </w:r>
      <w:r>
        <w:rPr>
          <w:noProof/>
        </w:rPr>
        <w:fldChar w:fldCharType="separate"/>
      </w:r>
      <w:r>
        <w:rPr>
          <w:noProof/>
        </w:rPr>
        <w:t>175</w:t>
      </w:r>
      <w:r>
        <w:rPr>
          <w:noProof/>
        </w:rPr>
        <w:fldChar w:fldCharType="end"/>
      </w:r>
    </w:p>
    <w:p w14:paraId="6CE4FD06" w14:textId="6536648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8.3.2.11</w:t>
      </w:r>
      <w:r>
        <w:rPr>
          <w:rFonts w:asciiTheme="minorHAnsi" w:eastAsiaTheme="minorEastAsia" w:hAnsiTheme="minorHAnsi" w:cstheme="minorBidi"/>
          <w:noProof/>
          <w:kern w:val="2"/>
          <w:sz w:val="24"/>
          <w:szCs w:val="24"/>
          <w:lang w:eastAsia="en-GB"/>
          <w14:ligatures w14:val="standardContextual"/>
        </w:rPr>
        <w:tab/>
      </w:r>
      <w:r>
        <w:rPr>
          <w:noProof/>
        </w:rPr>
        <w:t>Affiliation status determination</w:t>
      </w:r>
      <w:r>
        <w:rPr>
          <w:noProof/>
        </w:rPr>
        <w:tab/>
      </w:r>
      <w:r>
        <w:rPr>
          <w:noProof/>
        </w:rPr>
        <w:fldChar w:fldCharType="begin"/>
      </w:r>
      <w:r>
        <w:rPr>
          <w:noProof/>
        </w:rPr>
        <w:instrText xml:space="preserve"> PAGEREF _Toc218717435 \h </w:instrText>
      </w:r>
      <w:r>
        <w:rPr>
          <w:noProof/>
        </w:rPr>
      </w:r>
      <w:r>
        <w:rPr>
          <w:noProof/>
        </w:rPr>
        <w:fldChar w:fldCharType="separate"/>
      </w:r>
      <w:r>
        <w:rPr>
          <w:noProof/>
        </w:rPr>
        <w:t>176</w:t>
      </w:r>
      <w:r>
        <w:rPr>
          <w:noProof/>
        </w:rPr>
        <w:fldChar w:fldCharType="end"/>
      </w:r>
    </w:p>
    <w:p w14:paraId="27CBBD7A" w14:textId="717470B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8.3.2.12</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w:t>
      </w:r>
      <w:r>
        <w:rPr>
          <w:noProof/>
        </w:rPr>
        <w:tab/>
      </w:r>
      <w:r>
        <w:rPr>
          <w:noProof/>
        </w:rPr>
        <w:fldChar w:fldCharType="begin"/>
      </w:r>
      <w:r>
        <w:rPr>
          <w:noProof/>
        </w:rPr>
        <w:instrText xml:space="preserve"> PAGEREF _Toc218717436 \h </w:instrText>
      </w:r>
      <w:r>
        <w:rPr>
          <w:noProof/>
        </w:rPr>
      </w:r>
      <w:r>
        <w:rPr>
          <w:noProof/>
        </w:rPr>
        <w:fldChar w:fldCharType="separate"/>
      </w:r>
      <w:r>
        <w:rPr>
          <w:noProof/>
        </w:rPr>
        <w:t>177</w:t>
      </w:r>
      <w:r>
        <w:rPr>
          <w:noProof/>
        </w:rPr>
        <w:fldChar w:fldCharType="end"/>
      </w:r>
    </w:p>
    <w:p w14:paraId="4E30B32F" w14:textId="0B9AC8B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8.3.2.13</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completion</w:t>
      </w:r>
      <w:r>
        <w:rPr>
          <w:noProof/>
        </w:rPr>
        <w:tab/>
      </w:r>
      <w:r>
        <w:rPr>
          <w:noProof/>
        </w:rPr>
        <w:fldChar w:fldCharType="begin"/>
      </w:r>
      <w:r>
        <w:rPr>
          <w:noProof/>
        </w:rPr>
        <w:instrText xml:space="preserve"> PAGEREF _Toc218717437 \h </w:instrText>
      </w:r>
      <w:r>
        <w:rPr>
          <w:noProof/>
        </w:rPr>
      </w:r>
      <w:r>
        <w:rPr>
          <w:noProof/>
        </w:rPr>
        <w:fldChar w:fldCharType="separate"/>
      </w:r>
      <w:r>
        <w:rPr>
          <w:noProof/>
        </w:rPr>
        <w:t>178</w:t>
      </w:r>
      <w:r>
        <w:rPr>
          <w:noProof/>
        </w:rPr>
        <w:fldChar w:fldCharType="end"/>
      </w:r>
    </w:p>
    <w:p w14:paraId="3D56DEF3" w14:textId="19A8B9F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8.3.2.14</w:t>
      </w:r>
      <w:r>
        <w:rPr>
          <w:rFonts w:asciiTheme="minorHAnsi" w:eastAsiaTheme="minorEastAsia" w:hAnsiTheme="minorHAnsi" w:cstheme="minorBidi"/>
          <w:noProof/>
          <w:kern w:val="2"/>
          <w:sz w:val="24"/>
          <w:szCs w:val="24"/>
          <w:lang w:eastAsia="en-GB"/>
          <w14:ligatures w14:val="standardContextual"/>
        </w:rPr>
        <w:tab/>
      </w:r>
      <w:r>
        <w:rPr>
          <w:noProof/>
        </w:rPr>
        <w:t>Implicit affiliation status change cancellation</w:t>
      </w:r>
      <w:r>
        <w:rPr>
          <w:noProof/>
        </w:rPr>
        <w:tab/>
      </w:r>
      <w:r>
        <w:rPr>
          <w:noProof/>
        </w:rPr>
        <w:fldChar w:fldCharType="begin"/>
      </w:r>
      <w:r>
        <w:rPr>
          <w:noProof/>
        </w:rPr>
        <w:instrText xml:space="preserve"> PAGEREF _Toc218717438 \h </w:instrText>
      </w:r>
      <w:r>
        <w:rPr>
          <w:noProof/>
        </w:rPr>
      </w:r>
      <w:r>
        <w:rPr>
          <w:noProof/>
        </w:rPr>
        <w:fldChar w:fldCharType="separate"/>
      </w:r>
      <w:r>
        <w:rPr>
          <w:noProof/>
        </w:rPr>
        <w:t>178</w:t>
      </w:r>
      <w:r>
        <w:rPr>
          <w:noProof/>
        </w:rPr>
        <w:fldChar w:fldCharType="end"/>
      </w:r>
    </w:p>
    <w:p w14:paraId="48B3F80E" w14:textId="155BBE2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8.3.2.15</w:t>
      </w:r>
      <w:r>
        <w:rPr>
          <w:rFonts w:asciiTheme="minorHAnsi" w:eastAsiaTheme="minorEastAsia" w:hAnsiTheme="minorHAnsi" w:cstheme="minorBidi"/>
          <w:noProof/>
          <w:kern w:val="2"/>
          <w:sz w:val="24"/>
          <w:szCs w:val="24"/>
          <w:lang w:eastAsia="en-GB"/>
          <w14:ligatures w14:val="standardContextual"/>
        </w:rPr>
        <w:tab/>
      </w:r>
      <w:r>
        <w:rPr>
          <w:noProof/>
        </w:rPr>
        <w:t>Implicit affiliation to configured groups procedure</w:t>
      </w:r>
      <w:r>
        <w:rPr>
          <w:noProof/>
        </w:rPr>
        <w:tab/>
      </w:r>
      <w:r>
        <w:rPr>
          <w:noProof/>
        </w:rPr>
        <w:fldChar w:fldCharType="begin"/>
      </w:r>
      <w:r>
        <w:rPr>
          <w:noProof/>
        </w:rPr>
        <w:instrText xml:space="preserve"> PAGEREF _Toc218717439 \h </w:instrText>
      </w:r>
      <w:r>
        <w:rPr>
          <w:noProof/>
        </w:rPr>
      </w:r>
      <w:r>
        <w:rPr>
          <w:noProof/>
        </w:rPr>
        <w:fldChar w:fldCharType="separate"/>
      </w:r>
      <w:r>
        <w:rPr>
          <w:noProof/>
        </w:rPr>
        <w:t>178</w:t>
      </w:r>
      <w:r>
        <w:rPr>
          <w:noProof/>
        </w:rPr>
        <w:fldChar w:fldCharType="end"/>
      </w:r>
    </w:p>
    <w:p w14:paraId="3B3FFA84" w14:textId="08D347F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MCData group</w:t>
      </w:r>
      <w:r>
        <w:rPr>
          <w:noProof/>
        </w:rPr>
        <w:tab/>
      </w:r>
      <w:r>
        <w:rPr>
          <w:noProof/>
        </w:rPr>
        <w:fldChar w:fldCharType="begin"/>
      </w:r>
      <w:r>
        <w:rPr>
          <w:noProof/>
        </w:rPr>
        <w:instrText xml:space="preserve"> PAGEREF _Toc218717440 \h </w:instrText>
      </w:r>
      <w:r>
        <w:rPr>
          <w:noProof/>
        </w:rPr>
      </w:r>
      <w:r>
        <w:rPr>
          <w:noProof/>
        </w:rPr>
        <w:fldChar w:fldCharType="separate"/>
      </w:r>
      <w:r>
        <w:rPr>
          <w:noProof/>
        </w:rPr>
        <w:t>180</w:t>
      </w:r>
      <w:r>
        <w:rPr>
          <w:noProof/>
        </w:rPr>
        <w:fldChar w:fldCharType="end"/>
      </w:r>
    </w:p>
    <w:p w14:paraId="207A7418" w14:textId="1ACD01D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_Toc218717441 \h </w:instrText>
      </w:r>
      <w:r>
        <w:rPr>
          <w:noProof/>
        </w:rPr>
      </w:r>
      <w:r>
        <w:rPr>
          <w:noProof/>
        </w:rPr>
        <w:fldChar w:fldCharType="separate"/>
      </w:r>
      <w:r>
        <w:rPr>
          <w:noProof/>
        </w:rPr>
        <w:t>180</w:t>
      </w:r>
      <w:r>
        <w:rPr>
          <w:noProof/>
        </w:rPr>
        <w:fldChar w:fldCharType="end"/>
      </w:r>
    </w:p>
    <w:p w14:paraId="14C483E7" w14:textId="15863FB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_Toc218717442 \h </w:instrText>
      </w:r>
      <w:r>
        <w:rPr>
          <w:noProof/>
        </w:rPr>
      </w:r>
      <w:r>
        <w:rPr>
          <w:noProof/>
        </w:rPr>
        <w:fldChar w:fldCharType="separate"/>
      </w:r>
      <w:r>
        <w:rPr>
          <w:noProof/>
        </w:rPr>
        <w:t>180</w:t>
      </w:r>
      <w:r>
        <w:rPr>
          <w:noProof/>
        </w:rPr>
        <w:fldChar w:fldCharType="end"/>
      </w:r>
    </w:p>
    <w:p w14:paraId="5204FDD3" w14:textId="6FF9A2F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Receiving group affiliation status change procedure</w:t>
      </w:r>
      <w:r>
        <w:rPr>
          <w:noProof/>
        </w:rPr>
        <w:tab/>
      </w:r>
      <w:r>
        <w:rPr>
          <w:noProof/>
        </w:rPr>
        <w:fldChar w:fldCharType="begin"/>
      </w:r>
      <w:r>
        <w:rPr>
          <w:noProof/>
        </w:rPr>
        <w:instrText xml:space="preserve"> PAGEREF _Toc218717443 \h </w:instrText>
      </w:r>
      <w:r>
        <w:rPr>
          <w:noProof/>
        </w:rPr>
      </w:r>
      <w:r>
        <w:rPr>
          <w:noProof/>
        </w:rPr>
        <w:fldChar w:fldCharType="separate"/>
      </w:r>
      <w:r>
        <w:rPr>
          <w:noProof/>
        </w:rPr>
        <w:t>181</w:t>
      </w:r>
      <w:r>
        <w:rPr>
          <w:noProof/>
        </w:rPr>
        <w:fldChar w:fldCharType="end"/>
      </w:r>
    </w:p>
    <w:p w14:paraId="248A5761" w14:textId="34F6CCA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214F1">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affiliation status procedure</w:t>
      </w:r>
      <w:r>
        <w:rPr>
          <w:noProof/>
        </w:rPr>
        <w:tab/>
      </w:r>
      <w:r>
        <w:rPr>
          <w:noProof/>
        </w:rPr>
        <w:fldChar w:fldCharType="begin"/>
      </w:r>
      <w:r>
        <w:rPr>
          <w:noProof/>
        </w:rPr>
        <w:instrText xml:space="preserve"> PAGEREF _Toc218717444 \h </w:instrText>
      </w:r>
      <w:r>
        <w:rPr>
          <w:noProof/>
        </w:rPr>
      </w:r>
      <w:r>
        <w:rPr>
          <w:noProof/>
        </w:rPr>
        <w:fldChar w:fldCharType="separate"/>
      </w:r>
      <w:r>
        <w:rPr>
          <w:noProof/>
        </w:rPr>
        <w:t>182</w:t>
      </w:r>
      <w:r>
        <w:rPr>
          <w:noProof/>
        </w:rPr>
        <w:fldChar w:fldCharType="end"/>
      </w:r>
    </w:p>
    <w:p w14:paraId="6A46E1E7" w14:textId="4470550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214F1">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affiliation status procedure</w:t>
      </w:r>
      <w:r>
        <w:rPr>
          <w:noProof/>
        </w:rPr>
        <w:tab/>
      </w:r>
      <w:r>
        <w:rPr>
          <w:noProof/>
        </w:rPr>
        <w:fldChar w:fldCharType="begin"/>
      </w:r>
      <w:r>
        <w:rPr>
          <w:noProof/>
        </w:rPr>
        <w:instrText xml:space="preserve"> PAGEREF _Toc218717445 \h </w:instrText>
      </w:r>
      <w:r>
        <w:rPr>
          <w:noProof/>
        </w:rPr>
      </w:r>
      <w:r>
        <w:rPr>
          <w:noProof/>
        </w:rPr>
        <w:fldChar w:fldCharType="separate"/>
      </w:r>
      <w:r>
        <w:rPr>
          <w:noProof/>
        </w:rPr>
        <w:t>183</w:t>
      </w:r>
      <w:r>
        <w:rPr>
          <w:noProof/>
        </w:rPr>
        <w:fldChar w:fldCharType="end"/>
      </w:r>
    </w:p>
    <w:p w14:paraId="3C554791" w14:textId="1FCC498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214F1">
        <w:rPr>
          <w:noProof/>
          <w:lang w:val="en-US"/>
        </w:rPr>
        <w:t>6</w:t>
      </w:r>
      <w:r>
        <w:rPr>
          <w:rFonts w:asciiTheme="minorHAnsi" w:eastAsiaTheme="minorEastAsia" w:hAnsiTheme="minorHAnsi" w:cstheme="minorBidi"/>
          <w:noProof/>
          <w:kern w:val="2"/>
          <w:sz w:val="24"/>
          <w:szCs w:val="24"/>
          <w:lang w:eastAsia="en-GB"/>
          <w14:ligatures w14:val="standardContextual"/>
        </w:rPr>
        <w:tab/>
      </w:r>
      <w:r>
        <w:rPr>
          <w:noProof/>
        </w:rPr>
        <w:t>Implicit affiliation eligibilty check procedure</w:t>
      </w:r>
      <w:r>
        <w:rPr>
          <w:noProof/>
        </w:rPr>
        <w:tab/>
      </w:r>
      <w:r>
        <w:rPr>
          <w:noProof/>
        </w:rPr>
        <w:fldChar w:fldCharType="begin"/>
      </w:r>
      <w:r>
        <w:rPr>
          <w:noProof/>
        </w:rPr>
        <w:instrText xml:space="preserve"> PAGEREF _Toc218717446 \h </w:instrText>
      </w:r>
      <w:r>
        <w:rPr>
          <w:noProof/>
        </w:rPr>
      </w:r>
      <w:r>
        <w:rPr>
          <w:noProof/>
        </w:rPr>
        <w:fldChar w:fldCharType="separate"/>
      </w:r>
      <w:r>
        <w:rPr>
          <w:noProof/>
        </w:rPr>
        <w:t>184</w:t>
      </w:r>
      <w:r>
        <w:rPr>
          <w:noProof/>
        </w:rPr>
        <w:fldChar w:fldCharType="end"/>
      </w:r>
    </w:p>
    <w:p w14:paraId="2EA747B0" w14:textId="10CAC56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8.3.3.</w:t>
      </w:r>
      <w:r w:rsidRPr="009214F1">
        <w:rPr>
          <w:noProof/>
          <w:lang w:val="en-US"/>
        </w:rPr>
        <w:t>7</w:t>
      </w:r>
      <w:r>
        <w:rPr>
          <w:rFonts w:asciiTheme="minorHAnsi" w:eastAsiaTheme="minorEastAsia" w:hAnsiTheme="minorHAnsi" w:cstheme="minorBidi"/>
          <w:noProof/>
          <w:kern w:val="2"/>
          <w:sz w:val="24"/>
          <w:szCs w:val="24"/>
          <w:lang w:eastAsia="en-GB"/>
          <w14:ligatures w14:val="standardContextual"/>
        </w:rPr>
        <w:tab/>
      </w:r>
      <w:r>
        <w:rPr>
          <w:noProof/>
        </w:rPr>
        <w:t>Affiliation status change by implicit affiliation procedure</w:t>
      </w:r>
      <w:r>
        <w:rPr>
          <w:noProof/>
        </w:rPr>
        <w:tab/>
      </w:r>
      <w:r>
        <w:rPr>
          <w:noProof/>
        </w:rPr>
        <w:fldChar w:fldCharType="begin"/>
      </w:r>
      <w:r>
        <w:rPr>
          <w:noProof/>
        </w:rPr>
        <w:instrText xml:space="preserve"> PAGEREF _Toc218717447 \h </w:instrText>
      </w:r>
      <w:r>
        <w:rPr>
          <w:noProof/>
        </w:rPr>
      </w:r>
      <w:r>
        <w:rPr>
          <w:noProof/>
        </w:rPr>
        <w:fldChar w:fldCharType="separate"/>
      </w:r>
      <w:r>
        <w:rPr>
          <w:noProof/>
        </w:rPr>
        <w:t>184</w:t>
      </w:r>
      <w:r>
        <w:rPr>
          <w:noProof/>
        </w:rPr>
        <w:fldChar w:fldCharType="end"/>
      </w:r>
    </w:p>
    <w:p w14:paraId="627605C0" w14:textId="647B7B6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_Toc218717448 \h </w:instrText>
      </w:r>
      <w:r>
        <w:rPr>
          <w:noProof/>
        </w:rPr>
      </w:r>
      <w:r>
        <w:rPr>
          <w:noProof/>
        </w:rPr>
        <w:fldChar w:fldCharType="separate"/>
      </w:r>
      <w:r>
        <w:rPr>
          <w:noProof/>
        </w:rPr>
        <w:t>185</w:t>
      </w:r>
      <w:r>
        <w:rPr>
          <w:noProof/>
        </w:rPr>
        <w:fldChar w:fldCharType="end"/>
      </w:r>
    </w:p>
    <w:p w14:paraId="64C77648" w14:textId="62CDBEC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8.4.</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r>
      <w:r>
        <w:rPr>
          <w:noProof/>
        </w:rPr>
        <w:instrText xml:space="preserve"> PAGEREF _Toc218717449 \h </w:instrText>
      </w:r>
      <w:r>
        <w:rPr>
          <w:noProof/>
        </w:rPr>
      </w:r>
      <w:r>
        <w:rPr>
          <w:noProof/>
        </w:rPr>
        <w:fldChar w:fldCharType="separate"/>
      </w:r>
      <w:r>
        <w:rPr>
          <w:noProof/>
        </w:rPr>
        <w:t>185</w:t>
      </w:r>
      <w:r>
        <w:rPr>
          <w:noProof/>
        </w:rPr>
        <w:fldChar w:fldCharType="end"/>
      </w:r>
    </w:p>
    <w:p w14:paraId="531198B3" w14:textId="49C3C42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8.4.1.1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_Toc218717450 \h </w:instrText>
      </w:r>
      <w:r>
        <w:rPr>
          <w:noProof/>
        </w:rPr>
      </w:r>
      <w:r>
        <w:rPr>
          <w:noProof/>
        </w:rPr>
        <w:fldChar w:fldCharType="separate"/>
      </w:r>
      <w:r>
        <w:rPr>
          <w:noProof/>
        </w:rPr>
        <w:t>185</w:t>
      </w:r>
      <w:r>
        <w:rPr>
          <w:noProof/>
        </w:rPr>
        <w:fldChar w:fldCharType="end"/>
      </w:r>
    </w:p>
    <w:p w14:paraId="651BDE1F" w14:textId="26FC5C0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8.4.1.2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_Toc218717451 \h </w:instrText>
      </w:r>
      <w:r>
        <w:rPr>
          <w:noProof/>
        </w:rPr>
      </w:r>
      <w:r>
        <w:rPr>
          <w:noProof/>
        </w:rPr>
        <w:fldChar w:fldCharType="separate"/>
      </w:r>
      <w:r>
        <w:rPr>
          <w:noProof/>
        </w:rPr>
        <w:t>185</w:t>
      </w:r>
      <w:r>
        <w:rPr>
          <w:noProof/>
        </w:rPr>
        <w:fldChar w:fldCharType="end"/>
      </w:r>
    </w:p>
    <w:p w14:paraId="792535F5" w14:textId="4D791DA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r>
      <w:r>
        <w:rPr>
          <w:noProof/>
        </w:rPr>
        <w:instrText xml:space="preserve"> PAGEREF _Toc218717452 \h </w:instrText>
      </w:r>
      <w:r>
        <w:rPr>
          <w:noProof/>
        </w:rPr>
      </w:r>
      <w:r>
        <w:rPr>
          <w:noProof/>
        </w:rPr>
        <w:fldChar w:fldCharType="separate"/>
      </w:r>
      <w:r>
        <w:rPr>
          <w:noProof/>
        </w:rPr>
        <w:t>187</w:t>
      </w:r>
      <w:r>
        <w:rPr>
          <w:noProof/>
        </w:rPr>
        <w:fldChar w:fldCharType="end"/>
      </w:r>
    </w:p>
    <w:p w14:paraId="2393EB05" w14:textId="5CA4007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_Toc218717453 \h </w:instrText>
      </w:r>
      <w:r>
        <w:rPr>
          <w:noProof/>
        </w:rPr>
      </w:r>
      <w:r>
        <w:rPr>
          <w:noProof/>
        </w:rPr>
        <w:fldChar w:fldCharType="separate"/>
      </w:r>
      <w:r>
        <w:rPr>
          <w:noProof/>
        </w:rPr>
        <w:t>187</w:t>
      </w:r>
      <w:r>
        <w:rPr>
          <w:noProof/>
        </w:rPr>
        <w:fldChar w:fldCharType="end"/>
      </w:r>
    </w:p>
    <w:p w14:paraId="7CABF1C2" w14:textId="515A942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_Toc218717454 \h </w:instrText>
      </w:r>
      <w:r>
        <w:rPr>
          <w:noProof/>
        </w:rPr>
      </w:r>
      <w:r>
        <w:rPr>
          <w:noProof/>
        </w:rPr>
        <w:fldChar w:fldCharType="separate"/>
      </w:r>
      <w:r>
        <w:rPr>
          <w:noProof/>
        </w:rPr>
        <w:t>187</w:t>
      </w:r>
      <w:r>
        <w:rPr>
          <w:noProof/>
        </w:rPr>
        <w:fldChar w:fldCharType="end"/>
      </w:r>
    </w:p>
    <w:p w14:paraId="6B66A299" w14:textId="1E67523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Short Data Service (SDS)</w:t>
      </w:r>
      <w:r>
        <w:rPr>
          <w:noProof/>
        </w:rPr>
        <w:tab/>
      </w:r>
      <w:r>
        <w:rPr>
          <w:noProof/>
        </w:rPr>
        <w:fldChar w:fldCharType="begin"/>
      </w:r>
      <w:r>
        <w:rPr>
          <w:noProof/>
        </w:rPr>
        <w:instrText xml:space="preserve"> PAGEREF _Toc218717455 \h </w:instrText>
      </w:r>
      <w:r>
        <w:rPr>
          <w:noProof/>
        </w:rPr>
      </w:r>
      <w:r>
        <w:rPr>
          <w:noProof/>
        </w:rPr>
        <w:fldChar w:fldCharType="separate"/>
      </w:r>
      <w:r>
        <w:rPr>
          <w:noProof/>
        </w:rPr>
        <w:t>188</w:t>
      </w:r>
      <w:r>
        <w:rPr>
          <w:noProof/>
        </w:rPr>
        <w:fldChar w:fldCharType="end"/>
      </w:r>
    </w:p>
    <w:p w14:paraId="5B78C2FD" w14:textId="6999F29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_Toc218717456 \h </w:instrText>
      </w:r>
      <w:r>
        <w:rPr>
          <w:noProof/>
        </w:rPr>
      </w:r>
      <w:r>
        <w:rPr>
          <w:noProof/>
        </w:rPr>
        <w:fldChar w:fldCharType="separate"/>
      </w:r>
      <w:r>
        <w:rPr>
          <w:noProof/>
        </w:rPr>
        <w:t>188</w:t>
      </w:r>
      <w:r>
        <w:rPr>
          <w:noProof/>
        </w:rPr>
        <w:fldChar w:fldCharType="end"/>
      </w:r>
    </w:p>
    <w:p w14:paraId="42DD440B" w14:textId="05DACF3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On-network SDS</w:t>
      </w:r>
      <w:r>
        <w:rPr>
          <w:noProof/>
        </w:rPr>
        <w:tab/>
      </w:r>
      <w:r>
        <w:rPr>
          <w:noProof/>
        </w:rPr>
        <w:fldChar w:fldCharType="begin"/>
      </w:r>
      <w:r>
        <w:rPr>
          <w:noProof/>
        </w:rPr>
        <w:instrText xml:space="preserve"> PAGEREF _Toc218717457 \h </w:instrText>
      </w:r>
      <w:r>
        <w:rPr>
          <w:noProof/>
        </w:rPr>
      </w:r>
      <w:r>
        <w:rPr>
          <w:noProof/>
        </w:rPr>
        <w:fldChar w:fldCharType="separate"/>
      </w:r>
      <w:r>
        <w:rPr>
          <w:noProof/>
        </w:rPr>
        <w:t>188</w:t>
      </w:r>
      <w:r>
        <w:rPr>
          <w:noProof/>
        </w:rPr>
        <w:fldChar w:fldCharType="end"/>
      </w:r>
    </w:p>
    <w:p w14:paraId="3D88358F" w14:textId="5EAABBB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_Toc218717458 \h </w:instrText>
      </w:r>
      <w:r>
        <w:rPr>
          <w:noProof/>
        </w:rPr>
      </w:r>
      <w:r>
        <w:rPr>
          <w:noProof/>
        </w:rPr>
        <w:fldChar w:fldCharType="separate"/>
      </w:r>
      <w:r>
        <w:rPr>
          <w:noProof/>
        </w:rPr>
        <w:t>188</w:t>
      </w:r>
      <w:r>
        <w:rPr>
          <w:noProof/>
        </w:rPr>
        <w:fldChar w:fldCharType="end"/>
      </w:r>
    </w:p>
    <w:p w14:paraId="2D7B8771" w14:textId="5E130DA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9.2.1.1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Sending an SDS message</w:t>
      </w:r>
      <w:r>
        <w:rPr>
          <w:noProof/>
        </w:rPr>
        <w:tab/>
      </w:r>
      <w:r>
        <w:rPr>
          <w:noProof/>
        </w:rPr>
        <w:fldChar w:fldCharType="begin"/>
      </w:r>
      <w:r>
        <w:rPr>
          <w:noProof/>
        </w:rPr>
        <w:instrText xml:space="preserve"> PAGEREF _Toc218717459 \h </w:instrText>
      </w:r>
      <w:r>
        <w:rPr>
          <w:noProof/>
        </w:rPr>
      </w:r>
      <w:r>
        <w:rPr>
          <w:noProof/>
        </w:rPr>
        <w:fldChar w:fldCharType="separate"/>
      </w:r>
      <w:r>
        <w:rPr>
          <w:noProof/>
        </w:rPr>
        <w:t>188</w:t>
      </w:r>
      <w:r>
        <w:rPr>
          <w:noProof/>
        </w:rPr>
        <w:fldChar w:fldCharType="end"/>
      </w:r>
    </w:p>
    <w:p w14:paraId="7707C161" w14:textId="68F1478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9.2.1.2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Handling of received SDS messages with or without disposition requests</w:t>
      </w:r>
      <w:r>
        <w:rPr>
          <w:noProof/>
        </w:rPr>
        <w:tab/>
      </w:r>
      <w:r>
        <w:rPr>
          <w:noProof/>
        </w:rPr>
        <w:fldChar w:fldCharType="begin"/>
      </w:r>
      <w:r>
        <w:rPr>
          <w:noProof/>
        </w:rPr>
        <w:instrText xml:space="preserve"> PAGEREF _Toc218717460 \h </w:instrText>
      </w:r>
      <w:r>
        <w:rPr>
          <w:noProof/>
        </w:rPr>
      </w:r>
      <w:r>
        <w:rPr>
          <w:noProof/>
        </w:rPr>
        <w:fldChar w:fldCharType="separate"/>
      </w:r>
      <w:r>
        <w:rPr>
          <w:noProof/>
        </w:rPr>
        <w:t>189</w:t>
      </w:r>
      <w:r>
        <w:rPr>
          <w:noProof/>
        </w:rPr>
        <w:fldChar w:fldCharType="end"/>
      </w:r>
    </w:p>
    <w:p w14:paraId="7F92A371" w14:textId="16ED2AA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9.2.1.3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Handling of disposition requests</w:t>
      </w:r>
      <w:r>
        <w:rPr>
          <w:noProof/>
        </w:rPr>
        <w:tab/>
      </w:r>
      <w:r>
        <w:rPr>
          <w:noProof/>
        </w:rPr>
        <w:fldChar w:fldCharType="begin"/>
      </w:r>
      <w:r>
        <w:rPr>
          <w:noProof/>
        </w:rPr>
        <w:instrText xml:space="preserve"> PAGEREF _Toc218717461 \h </w:instrText>
      </w:r>
      <w:r>
        <w:rPr>
          <w:noProof/>
        </w:rPr>
      </w:r>
      <w:r>
        <w:rPr>
          <w:noProof/>
        </w:rPr>
        <w:fldChar w:fldCharType="separate"/>
      </w:r>
      <w:r>
        <w:rPr>
          <w:noProof/>
        </w:rPr>
        <w:t>190</w:t>
      </w:r>
      <w:r>
        <w:rPr>
          <w:noProof/>
        </w:rPr>
        <w:fldChar w:fldCharType="end"/>
      </w:r>
    </w:p>
    <w:p w14:paraId="379513F9" w14:textId="5484826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r>
      <w:r>
        <w:rPr>
          <w:noProof/>
        </w:rPr>
        <w:instrText xml:space="preserve"> PAGEREF _Toc218717462 \h </w:instrText>
      </w:r>
      <w:r>
        <w:rPr>
          <w:noProof/>
        </w:rPr>
      </w:r>
      <w:r>
        <w:rPr>
          <w:noProof/>
        </w:rPr>
        <w:fldChar w:fldCharType="separate"/>
      </w:r>
      <w:r>
        <w:rPr>
          <w:noProof/>
        </w:rPr>
        <w:t>191</w:t>
      </w:r>
      <w:r>
        <w:rPr>
          <w:noProof/>
        </w:rPr>
        <w:fldChar w:fldCharType="end"/>
      </w:r>
    </w:p>
    <w:p w14:paraId="6D2BFCEA" w14:textId="3BA6360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_Toc218717463 \h </w:instrText>
      </w:r>
      <w:r>
        <w:rPr>
          <w:noProof/>
        </w:rPr>
      </w:r>
      <w:r>
        <w:rPr>
          <w:noProof/>
        </w:rPr>
        <w:fldChar w:fldCharType="separate"/>
      </w:r>
      <w:r>
        <w:rPr>
          <w:noProof/>
        </w:rPr>
        <w:t>191</w:t>
      </w:r>
      <w:r>
        <w:rPr>
          <w:noProof/>
        </w:rPr>
        <w:fldChar w:fldCharType="end"/>
      </w:r>
    </w:p>
    <w:p w14:paraId="4B928575" w14:textId="7ADED41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_Toc218717464 \h </w:instrText>
      </w:r>
      <w:r>
        <w:rPr>
          <w:noProof/>
        </w:rPr>
      </w:r>
      <w:r>
        <w:rPr>
          <w:noProof/>
        </w:rPr>
        <w:fldChar w:fldCharType="separate"/>
      </w:r>
      <w:r>
        <w:rPr>
          <w:noProof/>
        </w:rPr>
        <w:t>191</w:t>
      </w:r>
      <w:r>
        <w:rPr>
          <w:noProof/>
        </w:rPr>
        <w:fldChar w:fldCharType="end"/>
      </w:r>
    </w:p>
    <w:p w14:paraId="4F16BB6F" w14:textId="399605E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_Toc218717465 \h </w:instrText>
      </w:r>
      <w:r>
        <w:rPr>
          <w:noProof/>
        </w:rPr>
      </w:r>
      <w:r>
        <w:rPr>
          <w:noProof/>
        </w:rPr>
        <w:fldChar w:fldCharType="separate"/>
      </w:r>
      <w:r>
        <w:rPr>
          <w:noProof/>
        </w:rPr>
        <w:t>191</w:t>
      </w:r>
      <w:r>
        <w:rPr>
          <w:noProof/>
        </w:rPr>
        <w:fldChar w:fldCharType="end"/>
      </w:r>
    </w:p>
    <w:p w14:paraId="36217AAD" w14:textId="3647F83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_Toc218717466 \h </w:instrText>
      </w:r>
      <w:r>
        <w:rPr>
          <w:noProof/>
        </w:rPr>
      </w:r>
      <w:r>
        <w:rPr>
          <w:noProof/>
        </w:rPr>
        <w:fldChar w:fldCharType="separate"/>
      </w:r>
      <w:r>
        <w:rPr>
          <w:noProof/>
        </w:rPr>
        <w:t>193</w:t>
      </w:r>
      <w:r>
        <w:rPr>
          <w:noProof/>
        </w:rPr>
        <w:fldChar w:fldCharType="end"/>
      </w:r>
    </w:p>
    <w:p w14:paraId="3D6C0129" w14:textId="3812B39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_Toc218717467 \h </w:instrText>
      </w:r>
      <w:r>
        <w:rPr>
          <w:noProof/>
        </w:rPr>
      </w:r>
      <w:r>
        <w:rPr>
          <w:noProof/>
        </w:rPr>
        <w:fldChar w:fldCharType="separate"/>
      </w:r>
      <w:r>
        <w:rPr>
          <w:noProof/>
        </w:rPr>
        <w:t>194</w:t>
      </w:r>
      <w:r>
        <w:rPr>
          <w:noProof/>
        </w:rPr>
        <w:fldChar w:fldCharType="end"/>
      </w:r>
    </w:p>
    <w:p w14:paraId="73755237" w14:textId="27FC609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participating MCData function procedures</w:t>
      </w:r>
      <w:r>
        <w:rPr>
          <w:noProof/>
        </w:rPr>
        <w:tab/>
      </w:r>
      <w:r>
        <w:rPr>
          <w:noProof/>
        </w:rPr>
        <w:fldChar w:fldCharType="begin"/>
      </w:r>
      <w:r>
        <w:rPr>
          <w:noProof/>
        </w:rPr>
        <w:instrText xml:space="preserve"> PAGEREF _Toc218717468 \h </w:instrText>
      </w:r>
      <w:r>
        <w:rPr>
          <w:noProof/>
        </w:rPr>
      </w:r>
      <w:r>
        <w:rPr>
          <w:noProof/>
        </w:rPr>
        <w:fldChar w:fldCharType="separate"/>
      </w:r>
      <w:r>
        <w:rPr>
          <w:noProof/>
        </w:rPr>
        <w:t>194</w:t>
      </w:r>
      <w:r>
        <w:rPr>
          <w:noProof/>
        </w:rPr>
        <w:fldChar w:fldCharType="end"/>
      </w:r>
    </w:p>
    <w:p w14:paraId="76DFFD64" w14:textId="37BE102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_Toc218717469 \h </w:instrText>
      </w:r>
      <w:r>
        <w:rPr>
          <w:noProof/>
        </w:rPr>
      </w:r>
      <w:r>
        <w:rPr>
          <w:noProof/>
        </w:rPr>
        <w:fldChar w:fldCharType="separate"/>
      </w:r>
      <w:r>
        <w:rPr>
          <w:noProof/>
        </w:rPr>
        <w:t>196</w:t>
      </w:r>
      <w:r>
        <w:rPr>
          <w:noProof/>
        </w:rPr>
        <w:fldChar w:fldCharType="end"/>
      </w:r>
    </w:p>
    <w:p w14:paraId="0A08D773" w14:textId="17E27B7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_Toc218717470 \h </w:instrText>
      </w:r>
      <w:r>
        <w:rPr>
          <w:noProof/>
        </w:rPr>
      </w:r>
      <w:r>
        <w:rPr>
          <w:noProof/>
        </w:rPr>
        <w:fldChar w:fldCharType="separate"/>
      </w:r>
      <w:r>
        <w:rPr>
          <w:noProof/>
        </w:rPr>
        <w:t>197</w:t>
      </w:r>
      <w:r>
        <w:rPr>
          <w:noProof/>
        </w:rPr>
        <w:fldChar w:fldCharType="end"/>
      </w:r>
    </w:p>
    <w:p w14:paraId="103DFC78" w14:textId="265F12C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controlling MCData function procedures</w:t>
      </w:r>
      <w:r>
        <w:rPr>
          <w:noProof/>
        </w:rPr>
        <w:tab/>
      </w:r>
      <w:r>
        <w:rPr>
          <w:noProof/>
        </w:rPr>
        <w:fldChar w:fldCharType="begin"/>
      </w:r>
      <w:r>
        <w:rPr>
          <w:noProof/>
        </w:rPr>
        <w:instrText xml:space="preserve"> PAGEREF _Toc218717471 \h </w:instrText>
      </w:r>
      <w:r>
        <w:rPr>
          <w:noProof/>
        </w:rPr>
      </w:r>
      <w:r>
        <w:rPr>
          <w:noProof/>
        </w:rPr>
        <w:fldChar w:fldCharType="separate"/>
      </w:r>
      <w:r>
        <w:rPr>
          <w:noProof/>
        </w:rPr>
        <w:t>197</w:t>
      </w:r>
      <w:r>
        <w:rPr>
          <w:noProof/>
        </w:rPr>
        <w:fldChar w:fldCharType="end"/>
      </w:r>
    </w:p>
    <w:p w14:paraId="350B4915" w14:textId="450720B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controlling MCData function procedures</w:t>
      </w:r>
      <w:r>
        <w:rPr>
          <w:noProof/>
        </w:rPr>
        <w:tab/>
      </w:r>
      <w:r>
        <w:rPr>
          <w:noProof/>
        </w:rPr>
        <w:fldChar w:fldCharType="begin"/>
      </w:r>
      <w:r>
        <w:rPr>
          <w:noProof/>
        </w:rPr>
        <w:instrText xml:space="preserve"> PAGEREF _Toc218717472 \h </w:instrText>
      </w:r>
      <w:r>
        <w:rPr>
          <w:noProof/>
        </w:rPr>
      </w:r>
      <w:r>
        <w:rPr>
          <w:noProof/>
        </w:rPr>
        <w:fldChar w:fldCharType="separate"/>
      </w:r>
      <w:r>
        <w:rPr>
          <w:noProof/>
        </w:rPr>
        <w:t>199</w:t>
      </w:r>
      <w:r>
        <w:rPr>
          <w:noProof/>
        </w:rPr>
        <w:fldChar w:fldCharType="end"/>
      </w:r>
    </w:p>
    <w:p w14:paraId="0CFF7B08" w14:textId="612805F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9.2.2.5</w:t>
      </w:r>
      <w:r>
        <w:rPr>
          <w:rFonts w:asciiTheme="minorHAnsi" w:eastAsiaTheme="minorEastAsia" w:hAnsiTheme="minorHAnsi" w:cstheme="minorBidi"/>
          <w:noProof/>
          <w:kern w:val="2"/>
          <w:sz w:val="24"/>
          <w:szCs w:val="24"/>
          <w:lang w:eastAsia="en-GB"/>
          <w14:ligatures w14:val="standardContextual"/>
        </w:rPr>
        <w:tab/>
      </w:r>
      <w:r>
        <w:rPr>
          <w:noProof/>
        </w:rPr>
        <w:t>Non-controlling function of an MCVideo group procedures</w:t>
      </w:r>
      <w:r>
        <w:rPr>
          <w:noProof/>
        </w:rPr>
        <w:tab/>
      </w:r>
      <w:r>
        <w:rPr>
          <w:noProof/>
        </w:rPr>
        <w:fldChar w:fldCharType="begin"/>
      </w:r>
      <w:r>
        <w:rPr>
          <w:noProof/>
        </w:rPr>
        <w:instrText xml:space="preserve"> PAGEREF _Toc218717473 \h </w:instrText>
      </w:r>
      <w:r>
        <w:rPr>
          <w:noProof/>
        </w:rPr>
      </w:r>
      <w:r>
        <w:rPr>
          <w:noProof/>
        </w:rPr>
        <w:fldChar w:fldCharType="separate"/>
      </w:r>
      <w:r>
        <w:rPr>
          <w:noProof/>
        </w:rPr>
        <w:t>202</w:t>
      </w:r>
      <w:r>
        <w:rPr>
          <w:noProof/>
        </w:rPr>
        <w:fldChar w:fldCharType="end"/>
      </w:r>
    </w:p>
    <w:p w14:paraId="401F9190" w14:textId="2FAF3E1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2</w:t>
      </w:r>
      <w:r>
        <w:rPr>
          <w:noProof/>
        </w:rPr>
        <w:t>.</w:t>
      </w:r>
      <w:r>
        <w:rPr>
          <w:noProof/>
          <w:lang w:eastAsia="zh-CN"/>
        </w:rPr>
        <w:t>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Terminating procedure</w:t>
      </w:r>
      <w:r>
        <w:rPr>
          <w:noProof/>
        </w:rPr>
        <w:tab/>
      </w:r>
      <w:r>
        <w:rPr>
          <w:noProof/>
        </w:rPr>
        <w:fldChar w:fldCharType="begin"/>
      </w:r>
      <w:r>
        <w:rPr>
          <w:noProof/>
        </w:rPr>
        <w:instrText xml:space="preserve"> PAGEREF _Toc218717474 \h </w:instrText>
      </w:r>
      <w:r>
        <w:rPr>
          <w:noProof/>
        </w:rPr>
      </w:r>
      <w:r>
        <w:rPr>
          <w:noProof/>
        </w:rPr>
        <w:fldChar w:fldCharType="separate"/>
      </w:r>
      <w:r>
        <w:rPr>
          <w:noProof/>
        </w:rPr>
        <w:t>202</w:t>
      </w:r>
      <w:r>
        <w:rPr>
          <w:noProof/>
        </w:rPr>
        <w:fldChar w:fldCharType="end"/>
      </w:r>
    </w:p>
    <w:p w14:paraId="162008DF" w14:textId="59072C2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9.2.2.5.2</w:t>
      </w:r>
      <w:r>
        <w:rPr>
          <w:rFonts w:asciiTheme="minorHAnsi" w:eastAsiaTheme="minorEastAsia" w:hAnsiTheme="minorHAnsi" w:cstheme="minorBidi"/>
          <w:noProof/>
          <w:kern w:val="2"/>
          <w:sz w:val="24"/>
          <w:szCs w:val="24"/>
          <w:lang w:eastAsia="en-GB"/>
          <w14:ligatures w14:val="standardContextual"/>
        </w:rPr>
        <w:tab/>
      </w:r>
      <w:r>
        <w:rPr>
          <w:noProof/>
        </w:rPr>
        <w:t>Originating procedure</w:t>
      </w:r>
      <w:r>
        <w:rPr>
          <w:noProof/>
        </w:rPr>
        <w:tab/>
      </w:r>
      <w:r>
        <w:rPr>
          <w:noProof/>
        </w:rPr>
        <w:fldChar w:fldCharType="begin"/>
      </w:r>
      <w:r>
        <w:rPr>
          <w:noProof/>
        </w:rPr>
        <w:instrText xml:space="preserve"> PAGEREF _Toc218717475 \h </w:instrText>
      </w:r>
      <w:r>
        <w:rPr>
          <w:noProof/>
        </w:rPr>
      </w:r>
      <w:r>
        <w:rPr>
          <w:noProof/>
        </w:rPr>
        <w:fldChar w:fldCharType="separate"/>
      </w:r>
      <w:r>
        <w:rPr>
          <w:noProof/>
        </w:rPr>
        <w:t>203</w:t>
      </w:r>
      <w:r>
        <w:rPr>
          <w:noProof/>
        </w:rPr>
        <w:fldChar w:fldCharType="end"/>
      </w:r>
    </w:p>
    <w:p w14:paraId="66011865" w14:textId="2BECED9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Standalone SDS using media plane</w:t>
      </w:r>
      <w:r>
        <w:rPr>
          <w:noProof/>
        </w:rPr>
        <w:tab/>
      </w:r>
      <w:r>
        <w:rPr>
          <w:noProof/>
        </w:rPr>
        <w:fldChar w:fldCharType="begin"/>
      </w:r>
      <w:r>
        <w:rPr>
          <w:noProof/>
        </w:rPr>
        <w:instrText xml:space="preserve"> PAGEREF _Toc218717476 \h </w:instrText>
      </w:r>
      <w:r>
        <w:rPr>
          <w:noProof/>
        </w:rPr>
      </w:r>
      <w:r>
        <w:rPr>
          <w:noProof/>
        </w:rPr>
        <w:fldChar w:fldCharType="separate"/>
      </w:r>
      <w:r>
        <w:rPr>
          <w:noProof/>
        </w:rPr>
        <w:t>206</w:t>
      </w:r>
      <w:r>
        <w:rPr>
          <w:noProof/>
        </w:rPr>
        <w:fldChar w:fldCharType="end"/>
      </w:r>
    </w:p>
    <w:p w14:paraId="5311BC2C" w14:textId="1467A8E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_Toc218717477 \h </w:instrText>
      </w:r>
      <w:r>
        <w:rPr>
          <w:noProof/>
        </w:rPr>
      </w:r>
      <w:r>
        <w:rPr>
          <w:noProof/>
        </w:rPr>
        <w:fldChar w:fldCharType="separate"/>
      </w:r>
      <w:r>
        <w:rPr>
          <w:noProof/>
        </w:rPr>
        <w:t>206</w:t>
      </w:r>
      <w:r>
        <w:rPr>
          <w:noProof/>
        </w:rPr>
        <w:fldChar w:fldCharType="end"/>
      </w:r>
    </w:p>
    <w:p w14:paraId="6A6CC9E2" w14:textId="222E993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_Toc218717478 \h </w:instrText>
      </w:r>
      <w:r>
        <w:rPr>
          <w:noProof/>
        </w:rPr>
      </w:r>
      <w:r>
        <w:rPr>
          <w:noProof/>
        </w:rPr>
        <w:fldChar w:fldCharType="separate"/>
      </w:r>
      <w:r>
        <w:rPr>
          <w:noProof/>
        </w:rPr>
        <w:t>206</w:t>
      </w:r>
      <w:r>
        <w:rPr>
          <w:noProof/>
        </w:rPr>
        <w:fldChar w:fldCharType="end"/>
      </w:r>
    </w:p>
    <w:p w14:paraId="6A89E480" w14:textId="690DD26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_Toc218717479 \h </w:instrText>
      </w:r>
      <w:r>
        <w:rPr>
          <w:noProof/>
        </w:rPr>
      </w:r>
      <w:r>
        <w:rPr>
          <w:noProof/>
        </w:rPr>
        <w:fldChar w:fldCharType="separate"/>
      </w:r>
      <w:r>
        <w:rPr>
          <w:noProof/>
        </w:rPr>
        <w:t>206</w:t>
      </w:r>
      <w:r>
        <w:rPr>
          <w:noProof/>
        </w:rPr>
        <w:fldChar w:fldCharType="end"/>
      </w:r>
    </w:p>
    <w:p w14:paraId="470FF6F0" w14:textId="2559EF3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_Toc218717480 \h </w:instrText>
      </w:r>
      <w:r>
        <w:rPr>
          <w:noProof/>
        </w:rPr>
      </w:r>
      <w:r>
        <w:rPr>
          <w:noProof/>
        </w:rPr>
        <w:fldChar w:fldCharType="separate"/>
      </w:r>
      <w:r>
        <w:rPr>
          <w:noProof/>
        </w:rPr>
        <w:t>207</w:t>
      </w:r>
      <w:r>
        <w:rPr>
          <w:noProof/>
        </w:rPr>
        <w:fldChar w:fldCharType="end"/>
      </w:r>
    </w:p>
    <w:p w14:paraId="4A81395E" w14:textId="0A230A7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_Toc218717481 \h </w:instrText>
      </w:r>
      <w:r>
        <w:rPr>
          <w:noProof/>
        </w:rPr>
      </w:r>
      <w:r>
        <w:rPr>
          <w:noProof/>
        </w:rPr>
        <w:fldChar w:fldCharType="separate"/>
      </w:r>
      <w:r>
        <w:rPr>
          <w:noProof/>
        </w:rPr>
        <w:t>207</w:t>
      </w:r>
      <w:r>
        <w:rPr>
          <w:noProof/>
        </w:rPr>
        <w:fldChar w:fldCharType="end"/>
      </w:r>
    </w:p>
    <w:p w14:paraId="5A829F5E" w14:textId="39BBA04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_Toc218717482 \h </w:instrText>
      </w:r>
      <w:r>
        <w:rPr>
          <w:noProof/>
        </w:rPr>
      </w:r>
      <w:r>
        <w:rPr>
          <w:noProof/>
        </w:rPr>
        <w:fldChar w:fldCharType="separate"/>
      </w:r>
      <w:r>
        <w:rPr>
          <w:noProof/>
        </w:rPr>
        <w:t>210</w:t>
      </w:r>
      <w:r>
        <w:rPr>
          <w:noProof/>
        </w:rPr>
        <w:fldChar w:fldCharType="end"/>
      </w:r>
    </w:p>
    <w:p w14:paraId="6028B948" w14:textId="04F1C0F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_Toc218717483 \h </w:instrText>
      </w:r>
      <w:r>
        <w:rPr>
          <w:noProof/>
        </w:rPr>
      </w:r>
      <w:r>
        <w:rPr>
          <w:noProof/>
        </w:rPr>
        <w:fldChar w:fldCharType="separate"/>
      </w:r>
      <w:r>
        <w:rPr>
          <w:noProof/>
        </w:rPr>
        <w:t>211</w:t>
      </w:r>
      <w:r>
        <w:rPr>
          <w:noProof/>
        </w:rPr>
        <w:fldChar w:fldCharType="end"/>
      </w:r>
    </w:p>
    <w:p w14:paraId="1558DAB9" w14:textId="51F1353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9.2.3.3.1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_Toc218717484 \h </w:instrText>
      </w:r>
      <w:r>
        <w:rPr>
          <w:noProof/>
        </w:rPr>
      </w:r>
      <w:r>
        <w:rPr>
          <w:noProof/>
        </w:rPr>
        <w:fldChar w:fldCharType="separate"/>
      </w:r>
      <w:r>
        <w:rPr>
          <w:noProof/>
        </w:rPr>
        <w:t>211</w:t>
      </w:r>
      <w:r>
        <w:rPr>
          <w:noProof/>
        </w:rPr>
        <w:fldChar w:fldCharType="end"/>
      </w:r>
    </w:p>
    <w:p w14:paraId="0CCB9D56" w14:textId="274D251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_Toc218717485 \h </w:instrText>
      </w:r>
      <w:r>
        <w:rPr>
          <w:noProof/>
        </w:rPr>
      </w:r>
      <w:r>
        <w:rPr>
          <w:noProof/>
        </w:rPr>
        <w:fldChar w:fldCharType="separate"/>
      </w:r>
      <w:r>
        <w:rPr>
          <w:noProof/>
        </w:rPr>
        <w:t>212</w:t>
      </w:r>
      <w:r>
        <w:rPr>
          <w:noProof/>
        </w:rPr>
        <w:fldChar w:fldCharType="end"/>
      </w:r>
    </w:p>
    <w:p w14:paraId="7A5FB392" w14:textId="5C7614A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participating MCData function procedures</w:t>
      </w:r>
      <w:r>
        <w:rPr>
          <w:noProof/>
        </w:rPr>
        <w:tab/>
      </w:r>
      <w:r>
        <w:rPr>
          <w:noProof/>
        </w:rPr>
        <w:fldChar w:fldCharType="begin"/>
      </w:r>
      <w:r>
        <w:rPr>
          <w:noProof/>
        </w:rPr>
        <w:instrText xml:space="preserve"> PAGEREF _Toc218717486 \h </w:instrText>
      </w:r>
      <w:r>
        <w:rPr>
          <w:noProof/>
        </w:rPr>
      </w:r>
      <w:r>
        <w:rPr>
          <w:noProof/>
        </w:rPr>
        <w:fldChar w:fldCharType="separate"/>
      </w:r>
      <w:r>
        <w:rPr>
          <w:noProof/>
        </w:rPr>
        <w:t>212</w:t>
      </w:r>
      <w:r>
        <w:rPr>
          <w:noProof/>
        </w:rPr>
        <w:fldChar w:fldCharType="end"/>
      </w:r>
    </w:p>
    <w:p w14:paraId="4478E53F" w14:textId="4F19A36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_Toc218717487 \h </w:instrText>
      </w:r>
      <w:r>
        <w:rPr>
          <w:noProof/>
        </w:rPr>
      </w:r>
      <w:r>
        <w:rPr>
          <w:noProof/>
        </w:rPr>
        <w:fldChar w:fldCharType="separate"/>
      </w:r>
      <w:r>
        <w:rPr>
          <w:noProof/>
        </w:rPr>
        <w:t>214</w:t>
      </w:r>
      <w:r>
        <w:rPr>
          <w:noProof/>
        </w:rPr>
        <w:fldChar w:fldCharType="end"/>
      </w:r>
    </w:p>
    <w:p w14:paraId="6CFF6971" w14:textId="1E94F25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_Toc218717488 \h </w:instrText>
      </w:r>
      <w:r>
        <w:rPr>
          <w:noProof/>
        </w:rPr>
      </w:r>
      <w:r>
        <w:rPr>
          <w:noProof/>
        </w:rPr>
        <w:fldChar w:fldCharType="separate"/>
      </w:r>
      <w:r>
        <w:rPr>
          <w:noProof/>
        </w:rPr>
        <w:t>216</w:t>
      </w:r>
      <w:r>
        <w:rPr>
          <w:noProof/>
        </w:rPr>
        <w:fldChar w:fldCharType="end"/>
      </w:r>
    </w:p>
    <w:p w14:paraId="1D7CFFCD" w14:textId="16E0B65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_Toc218717489 \h </w:instrText>
      </w:r>
      <w:r>
        <w:rPr>
          <w:noProof/>
        </w:rPr>
      </w:r>
      <w:r>
        <w:rPr>
          <w:noProof/>
        </w:rPr>
        <w:fldChar w:fldCharType="separate"/>
      </w:r>
      <w:r>
        <w:rPr>
          <w:noProof/>
        </w:rPr>
        <w:t>216</w:t>
      </w:r>
      <w:r>
        <w:rPr>
          <w:noProof/>
        </w:rPr>
        <w:fldChar w:fldCharType="end"/>
      </w:r>
    </w:p>
    <w:p w14:paraId="5F6E16BD" w14:textId="090DC97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9.2.3.4.2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_Toc218717490 \h </w:instrText>
      </w:r>
      <w:r>
        <w:rPr>
          <w:noProof/>
        </w:rPr>
      </w:r>
      <w:r>
        <w:rPr>
          <w:noProof/>
        </w:rPr>
        <w:fldChar w:fldCharType="separate"/>
      </w:r>
      <w:r>
        <w:rPr>
          <w:noProof/>
        </w:rPr>
        <w:t>217</w:t>
      </w:r>
      <w:r>
        <w:rPr>
          <w:noProof/>
        </w:rPr>
        <w:fldChar w:fldCharType="end"/>
      </w:r>
    </w:p>
    <w:p w14:paraId="1D6B4480" w14:textId="53B503B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9.2.3.4.3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214F1">
        <w:rPr>
          <w:noProof/>
          <w:lang w:val="en-US"/>
        </w:rPr>
        <w:t>controlling MCData function p</w:t>
      </w:r>
      <w:r>
        <w:rPr>
          <w:noProof/>
        </w:rPr>
        <w:t>rocedures</w:t>
      </w:r>
      <w:r>
        <w:rPr>
          <w:noProof/>
        </w:rPr>
        <w:tab/>
      </w:r>
      <w:r>
        <w:rPr>
          <w:noProof/>
        </w:rPr>
        <w:fldChar w:fldCharType="begin"/>
      </w:r>
      <w:r>
        <w:rPr>
          <w:noProof/>
        </w:rPr>
        <w:instrText xml:space="preserve"> PAGEREF _Toc218717491 \h </w:instrText>
      </w:r>
      <w:r>
        <w:rPr>
          <w:noProof/>
        </w:rPr>
      </w:r>
      <w:r>
        <w:rPr>
          <w:noProof/>
        </w:rPr>
        <w:fldChar w:fldCharType="separate"/>
      </w:r>
      <w:r>
        <w:rPr>
          <w:noProof/>
        </w:rPr>
        <w:t>217</w:t>
      </w:r>
      <w:r>
        <w:rPr>
          <w:noProof/>
        </w:rPr>
        <w:fldChar w:fldCharType="end"/>
      </w:r>
    </w:p>
    <w:p w14:paraId="372FB54C" w14:textId="2A4B8CB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9.2.3.4.4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214F1">
        <w:rPr>
          <w:noProof/>
          <w:lang w:val="en-IN"/>
        </w:rPr>
        <w:t>controlling MCData function p</w:t>
      </w:r>
      <w:r>
        <w:rPr>
          <w:noProof/>
        </w:rPr>
        <w:t>rocedures</w:t>
      </w:r>
      <w:r>
        <w:rPr>
          <w:noProof/>
        </w:rPr>
        <w:tab/>
      </w:r>
      <w:r>
        <w:rPr>
          <w:noProof/>
        </w:rPr>
        <w:fldChar w:fldCharType="begin"/>
      </w:r>
      <w:r>
        <w:rPr>
          <w:noProof/>
        </w:rPr>
        <w:instrText xml:space="preserve"> PAGEREF _Toc218717492 \h </w:instrText>
      </w:r>
      <w:r>
        <w:rPr>
          <w:noProof/>
        </w:rPr>
      </w:r>
      <w:r>
        <w:rPr>
          <w:noProof/>
        </w:rPr>
        <w:fldChar w:fldCharType="separate"/>
      </w:r>
      <w:r>
        <w:rPr>
          <w:noProof/>
        </w:rPr>
        <w:t>218</w:t>
      </w:r>
      <w:r>
        <w:rPr>
          <w:noProof/>
        </w:rPr>
        <w:fldChar w:fldCharType="end"/>
      </w:r>
    </w:p>
    <w:p w14:paraId="3C4AF36F" w14:textId="7F21D6D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9.2.4</w:t>
      </w:r>
      <w:r>
        <w:rPr>
          <w:rFonts w:asciiTheme="minorHAnsi" w:eastAsiaTheme="minorEastAsia" w:hAnsiTheme="minorHAnsi" w:cstheme="minorBidi"/>
          <w:noProof/>
          <w:kern w:val="2"/>
          <w:sz w:val="24"/>
          <w:szCs w:val="24"/>
          <w:lang w:eastAsia="en-GB"/>
          <w14:ligatures w14:val="standardContextual"/>
        </w:rPr>
        <w:tab/>
      </w:r>
      <w:r>
        <w:rPr>
          <w:noProof/>
        </w:rPr>
        <w:t>SDS session</w:t>
      </w:r>
      <w:r>
        <w:rPr>
          <w:noProof/>
        </w:rPr>
        <w:tab/>
      </w:r>
      <w:r>
        <w:rPr>
          <w:noProof/>
        </w:rPr>
        <w:fldChar w:fldCharType="begin"/>
      </w:r>
      <w:r>
        <w:rPr>
          <w:noProof/>
        </w:rPr>
        <w:instrText xml:space="preserve"> PAGEREF _Toc218717493 \h </w:instrText>
      </w:r>
      <w:r>
        <w:rPr>
          <w:noProof/>
        </w:rPr>
      </w:r>
      <w:r>
        <w:rPr>
          <w:noProof/>
        </w:rPr>
        <w:fldChar w:fldCharType="separate"/>
      </w:r>
      <w:r>
        <w:rPr>
          <w:noProof/>
        </w:rPr>
        <w:t>220</w:t>
      </w:r>
      <w:r>
        <w:rPr>
          <w:noProof/>
        </w:rPr>
        <w:fldChar w:fldCharType="end"/>
      </w:r>
    </w:p>
    <w:p w14:paraId="2269C676" w14:textId="723D7B3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_Toc218717494 \h </w:instrText>
      </w:r>
      <w:r>
        <w:rPr>
          <w:noProof/>
        </w:rPr>
      </w:r>
      <w:r>
        <w:rPr>
          <w:noProof/>
        </w:rPr>
        <w:fldChar w:fldCharType="separate"/>
      </w:r>
      <w:r>
        <w:rPr>
          <w:noProof/>
        </w:rPr>
        <w:t>220</w:t>
      </w:r>
      <w:r>
        <w:rPr>
          <w:noProof/>
        </w:rPr>
        <w:fldChar w:fldCharType="end"/>
      </w:r>
    </w:p>
    <w:p w14:paraId="4EEF6E3D" w14:textId="1698297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_Toc218717495 \h </w:instrText>
      </w:r>
      <w:r>
        <w:rPr>
          <w:noProof/>
        </w:rPr>
      </w:r>
      <w:r>
        <w:rPr>
          <w:noProof/>
        </w:rPr>
        <w:fldChar w:fldCharType="separate"/>
      </w:r>
      <w:r>
        <w:rPr>
          <w:noProof/>
        </w:rPr>
        <w:t>220</w:t>
      </w:r>
      <w:r>
        <w:rPr>
          <w:noProof/>
        </w:rPr>
        <w:fldChar w:fldCharType="end"/>
      </w:r>
    </w:p>
    <w:p w14:paraId="5264FE0A" w14:textId="4EE4436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_Toc218717496 \h </w:instrText>
      </w:r>
      <w:r>
        <w:rPr>
          <w:noProof/>
        </w:rPr>
      </w:r>
      <w:r>
        <w:rPr>
          <w:noProof/>
        </w:rPr>
        <w:fldChar w:fldCharType="separate"/>
      </w:r>
      <w:r>
        <w:rPr>
          <w:noProof/>
        </w:rPr>
        <w:t>220</w:t>
      </w:r>
      <w:r>
        <w:rPr>
          <w:noProof/>
        </w:rPr>
        <w:fldChar w:fldCharType="end"/>
      </w:r>
    </w:p>
    <w:p w14:paraId="0772A459" w14:textId="5C4CEA4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_Toc218717497 \h </w:instrText>
      </w:r>
      <w:r>
        <w:rPr>
          <w:noProof/>
        </w:rPr>
      </w:r>
      <w:r>
        <w:rPr>
          <w:noProof/>
        </w:rPr>
        <w:fldChar w:fldCharType="separate"/>
      </w:r>
      <w:r>
        <w:rPr>
          <w:noProof/>
        </w:rPr>
        <w:t>221</w:t>
      </w:r>
      <w:r>
        <w:rPr>
          <w:noProof/>
        </w:rPr>
        <w:fldChar w:fldCharType="end"/>
      </w:r>
    </w:p>
    <w:p w14:paraId="54178E39" w14:textId="44EF853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_Toc218717498 \h </w:instrText>
      </w:r>
      <w:r>
        <w:rPr>
          <w:noProof/>
        </w:rPr>
      </w:r>
      <w:r>
        <w:rPr>
          <w:noProof/>
        </w:rPr>
        <w:fldChar w:fldCharType="separate"/>
      </w:r>
      <w:r>
        <w:rPr>
          <w:noProof/>
        </w:rPr>
        <w:t>221</w:t>
      </w:r>
      <w:r>
        <w:rPr>
          <w:noProof/>
        </w:rPr>
        <w:fldChar w:fldCharType="end"/>
      </w:r>
    </w:p>
    <w:p w14:paraId="26B7FAC6" w14:textId="22F667B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_Toc218717499 \h </w:instrText>
      </w:r>
      <w:r>
        <w:rPr>
          <w:noProof/>
        </w:rPr>
      </w:r>
      <w:r>
        <w:rPr>
          <w:noProof/>
        </w:rPr>
        <w:fldChar w:fldCharType="separate"/>
      </w:r>
      <w:r>
        <w:rPr>
          <w:noProof/>
        </w:rPr>
        <w:t>225</w:t>
      </w:r>
      <w:r>
        <w:rPr>
          <w:noProof/>
        </w:rPr>
        <w:fldChar w:fldCharType="end"/>
      </w:r>
    </w:p>
    <w:p w14:paraId="7B1C3E24" w14:textId="6AD3BF8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SDS session</w:t>
      </w:r>
      <w:r>
        <w:rPr>
          <w:noProof/>
        </w:rPr>
        <w:tab/>
      </w:r>
      <w:r>
        <w:rPr>
          <w:noProof/>
        </w:rPr>
        <w:fldChar w:fldCharType="begin"/>
      </w:r>
      <w:r>
        <w:rPr>
          <w:noProof/>
        </w:rPr>
        <w:instrText xml:space="preserve"> PAGEREF _Toc218717500 \h </w:instrText>
      </w:r>
      <w:r>
        <w:rPr>
          <w:noProof/>
        </w:rPr>
      </w:r>
      <w:r>
        <w:rPr>
          <w:noProof/>
        </w:rPr>
        <w:fldChar w:fldCharType="separate"/>
      </w:r>
      <w:r>
        <w:rPr>
          <w:noProof/>
        </w:rPr>
        <w:t>227</w:t>
      </w:r>
      <w:r>
        <w:rPr>
          <w:noProof/>
        </w:rPr>
        <w:fldChar w:fldCharType="end"/>
      </w:r>
    </w:p>
    <w:p w14:paraId="0588DE79" w14:textId="112D2E2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SDS session</w:t>
      </w:r>
      <w:r>
        <w:rPr>
          <w:noProof/>
        </w:rPr>
        <w:tab/>
      </w:r>
      <w:r>
        <w:rPr>
          <w:noProof/>
        </w:rPr>
        <w:fldChar w:fldCharType="begin"/>
      </w:r>
      <w:r>
        <w:rPr>
          <w:noProof/>
        </w:rPr>
        <w:instrText xml:space="preserve"> PAGEREF _Toc218717501 \h </w:instrText>
      </w:r>
      <w:r>
        <w:rPr>
          <w:noProof/>
        </w:rPr>
      </w:r>
      <w:r>
        <w:rPr>
          <w:noProof/>
        </w:rPr>
        <w:fldChar w:fldCharType="separate"/>
      </w:r>
      <w:r>
        <w:rPr>
          <w:noProof/>
        </w:rPr>
        <w:t>227</w:t>
      </w:r>
      <w:r>
        <w:rPr>
          <w:noProof/>
        </w:rPr>
        <w:fldChar w:fldCharType="end"/>
      </w:r>
    </w:p>
    <w:p w14:paraId="6ECB70F1" w14:textId="26A7C9F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_Toc218717502 \h </w:instrText>
      </w:r>
      <w:r>
        <w:rPr>
          <w:noProof/>
        </w:rPr>
      </w:r>
      <w:r>
        <w:rPr>
          <w:noProof/>
        </w:rPr>
        <w:fldChar w:fldCharType="separate"/>
      </w:r>
      <w:r>
        <w:rPr>
          <w:noProof/>
        </w:rPr>
        <w:t>227</w:t>
      </w:r>
      <w:r>
        <w:rPr>
          <w:noProof/>
        </w:rPr>
        <w:fldChar w:fldCharType="end"/>
      </w:r>
    </w:p>
    <w:p w14:paraId="0DB8B51B" w14:textId="35B7F4C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_Toc218717503 \h </w:instrText>
      </w:r>
      <w:r>
        <w:rPr>
          <w:noProof/>
        </w:rPr>
      </w:r>
      <w:r>
        <w:rPr>
          <w:noProof/>
        </w:rPr>
        <w:fldChar w:fldCharType="separate"/>
      </w:r>
      <w:r>
        <w:rPr>
          <w:noProof/>
        </w:rPr>
        <w:t>227</w:t>
      </w:r>
      <w:r>
        <w:rPr>
          <w:noProof/>
        </w:rPr>
        <w:fldChar w:fldCharType="end"/>
      </w:r>
    </w:p>
    <w:p w14:paraId="0208817D" w14:textId="4F5CCB3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_Toc218717504 \h </w:instrText>
      </w:r>
      <w:r>
        <w:rPr>
          <w:noProof/>
        </w:rPr>
      </w:r>
      <w:r>
        <w:rPr>
          <w:noProof/>
        </w:rPr>
        <w:fldChar w:fldCharType="separate"/>
      </w:r>
      <w:r>
        <w:rPr>
          <w:noProof/>
        </w:rPr>
        <w:t>227</w:t>
      </w:r>
      <w:r>
        <w:rPr>
          <w:noProof/>
        </w:rPr>
        <w:fldChar w:fldCharType="end"/>
      </w:r>
    </w:p>
    <w:p w14:paraId="1B5C4020" w14:textId="4DC086B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_Toc218717505 \h </w:instrText>
      </w:r>
      <w:r>
        <w:rPr>
          <w:noProof/>
        </w:rPr>
      </w:r>
      <w:r>
        <w:rPr>
          <w:noProof/>
        </w:rPr>
        <w:fldChar w:fldCharType="separate"/>
      </w:r>
      <w:r>
        <w:rPr>
          <w:noProof/>
        </w:rPr>
        <w:t>227</w:t>
      </w:r>
      <w:r>
        <w:rPr>
          <w:noProof/>
        </w:rPr>
        <w:fldChar w:fldCharType="end"/>
      </w:r>
    </w:p>
    <w:p w14:paraId="3D14C972" w14:textId="35A4B6A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participating MCData function procedures</w:t>
      </w:r>
      <w:r>
        <w:rPr>
          <w:noProof/>
        </w:rPr>
        <w:tab/>
      </w:r>
      <w:r>
        <w:rPr>
          <w:noProof/>
        </w:rPr>
        <w:fldChar w:fldCharType="begin"/>
      </w:r>
      <w:r>
        <w:rPr>
          <w:noProof/>
        </w:rPr>
        <w:instrText xml:space="preserve"> PAGEREF _Toc218717506 \h </w:instrText>
      </w:r>
      <w:r>
        <w:rPr>
          <w:noProof/>
        </w:rPr>
      </w:r>
      <w:r>
        <w:rPr>
          <w:noProof/>
        </w:rPr>
        <w:fldChar w:fldCharType="separate"/>
      </w:r>
      <w:r>
        <w:rPr>
          <w:noProof/>
        </w:rPr>
        <w:t>228</w:t>
      </w:r>
      <w:r>
        <w:rPr>
          <w:noProof/>
        </w:rPr>
        <w:fldChar w:fldCharType="end"/>
      </w:r>
    </w:p>
    <w:p w14:paraId="6180DF45" w14:textId="2855A17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_Toc218717507 \h </w:instrText>
      </w:r>
      <w:r>
        <w:rPr>
          <w:noProof/>
        </w:rPr>
      </w:r>
      <w:r>
        <w:rPr>
          <w:noProof/>
        </w:rPr>
        <w:fldChar w:fldCharType="separate"/>
      </w:r>
      <w:r>
        <w:rPr>
          <w:noProof/>
        </w:rPr>
        <w:t>230</w:t>
      </w:r>
      <w:r>
        <w:rPr>
          <w:noProof/>
        </w:rPr>
        <w:fldChar w:fldCharType="end"/>
      </w:r>
    </w:p>
    <w:p w14:paraId="28025780" w14:textId="3D11ACA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9.2.4.3.5</w:t>
      </w:r>
      <w:r>
        <w:rPr>
          <w:rFonts w:asciiTheme="minorHAnsi" w:eastAsiaTheme="minorEastAsia" w:hAnsiTheme="minorHAnsi" w:cstheme="minorBidi"/>
          <w:noProof/>
          <w:kern w:val="2"/>
          <w:sz w:val="24"/>
          <w:szCs w:val="24"/>
          <w:lang w:eastAsia="en-GB"/>
          <w14:ligatures w14:val="standardContextual"/>
        </w:rPr>
        <w:tab/>
      </w:r>
      <w:r>
        <w:rPr>
          <w:noProof/>
        </w:rPr>
        <w:t>Processing of request from the served user to upgrade or cancel an emergency one</w:t>
      </w:r>
      <w:r>
        <w:rPr>
          <w:noProof/>
        </w:rPr>
        <w:noBreakHyphen/>
        <w:t>to</w:t>
      </w:r>
      <w:r>
        <w:rPr>
          <w:noProof/>
        </w:rPr>
        <w:noBreakHyphen/>
        <w:t>one communication using SDS session</w:t>
      </w:r>
      <w:r>
        <w:rPr>
          <w:noProof/>
        </w:rPr>
        <w:tab/>
      </w:r>
      <w:r>
        <w:rPr>
          <w:noProof/>
        </w:rPr>
        <w:fldChar w:fldCharType="begin"/>
      </w:r>
      <w:r>
        <w:rPr>
          <w:noProof/>
        </w:rPr>
        <w:instrText xml:space="preserve"> PAGEREF _Toc218717508 \h </w:instrText>
      </w:r>
      <w:r>
        <w:rPr>
          <w:noProof/>
        </w:rPr>
      </w:r>
      <w:r>
        <w:rPr>
          <w:noProof/>
        </w:rPr>
        <w:fldChar w:fldCharType="separate"/>
      </w:r>
      <w:r>
        <w:rPr>
          <w:noProof/>
        </w:rPr>
        <w:t>232</w:t>
      </w:r>
      <w:r>
        <w:rPr>
          <w:noProof/>
        </w:rPr>
        <w:fldChar w:fldCharType="end"/>
      </w:r>
    </w:p>
    <w:p w14:paraId="7CE37F85" w14:textId="3AF9EC9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_Toc218717509 \h </w:instrText>
      </w:r>
      <w:r>
        <w:rPr>
          <w:noProof/>
        </w:rPr>
      </w:r>
      <w:r>
        <w:rPr>
          <w:noProof/>
        </w:rPr>
        <w:fldChar w:fldCharType="separate"/>
      </w:r>
      <w:r>
        <w:rPr>
          <w:noProof/>
        </w:rPr>
        <w:t>232</w:t>
      </w:r>
      <w:r>
        <w:rPr>
          <w:noProof/>
        </w:rPr>
        <w:fldChar w:fldCharType="end"/>
      </w:r>
    </w:p>
    <w:p w14:paraId="3EA01018" w14:textId="7E8094F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9.2.4.4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_Toc218717510 \h </w:instrText>
      </w:r>
      <w:r>
        <w:rPr>
          <w:noProof/>
        </w:rPr>
      </w:r>
      <w:r>
        <w:rPr>
          <w:noProof/>
        </w:rPr>
        <w:fldChar w:fldCharType="separate"/>
      </w:r>
      <w:r>
        <w:rPr>
          <w:noProof/>
        </w:rPr>
        <w:t>233</w:t>
      </w:r>
      <w:r>
        <w:rPr>
          <w:noProof/>
        </w:rPr>
        <w:fldChar w:fldCharType="end"/>
      </w:r>
    </w:p>
    <w:p w14:paraId="1D964F73" w14:textId="73F30B7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_Toc218717511 \h </w:instrText>
      </w:r>
      <w:r>
        <w:rPr>
          <w:noProof/>
        </w:rPr>
      </w:r>
      <w:r>
        <w:rPr>
          <w:noProof/>
        </w:rPr>
        <w:fldChar w:fldCharType="separate"/>
      </w:r>
      <w:r>
        <w:rPr>
          <w:noProof/>
        </w:rPr>
        <w:t>233</w:t>
      </w:r>
      <w:r>
        <w:rPr>
          <w:noProof/>
        </w:rPr>
        <w:fldChar w:fldCharType="end"/>
      </w:r>
    </w:p>
    <w:p w14:paraId="2A72A361" w14:textId="709EB9D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9.2.4.4.2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_Toc218717512 \h </w:instrText>
      </w:r>
      <w:r>
        <w:rPr>
          <w:noProof/>
        </w:rPr>
      </w:r>
      <w:r>
        <w:rPr>
          <w:noProof/>
        </w:rPr>
        <w:fldChar w:fldCharType="separate"/>
      </w:r>
      <w:r>
        <w:rPr>
          <w:noProof/>
        </w:rPr>
        <w:t>233</w:t>
      </w:r>
      <w:r>
        <w:rPr>
          <w:noProof/>
        </w:rPr>
        <w:fldChar w:fldCharType="end"/>
      </w:r>
    </w:p>
    <w:p w14:paraId="0AF28759" w14:textId="625B312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214F1">
        <w:rPr>
          <w:noProof/>
          <w:lang w:val="en-IN"/>
        </w:rPr>
        <w:t xml:space="preserve">controlling MCData function </w:t>
      </w:r>
      <w:r w:rsidRPr="009214F1">
        <w:rPr>
          <w:noProof/>
          <w:lang w:val="en-US"/>
        </w:rPr>
        <w:t>p</w:t>
      </w:r>
      <w:r>
        <w:rPr>
          <w:noProof/>
        </w:rPr>
        <w:t>rocedures</w:t>
      </w:r>
      <w:r>
        <w:rPr>
          <w:noProof/>
        </w:rPr>
        <w:tab/>
      </w:r>
      <w:r>
        <w:rPr>
          <w:noProof/>
        </w:rPr>
        <w:fldChar w:fldCharType="begin"/>
      </w:r>
      <w:r>
        <w:rPr>
          <w:noProof/>
        </w:rPr>
        <w:instrText xml:space="preserve"> PAGEREF _Toc218717513 \h </w:instrText>
      </w:r>
      <w:r>
        <w:rPr>
          <w:noProof/>
        </w:rPr>
      </w:r>
      <w:r>
        <w:rPr>
          <w:noProof/>
        </w:rPr>
        <w:fldChar w:fldCharType="separate"/>
      </w:r>
      <w:r>
        <w:rPr>
          <w:noProof/>
        </w:rPr>
        <w:t>233</w:t>
      </w:r>
      <w:r>
        <w:rPr>
          <w:noProof/>
        </w:rPr>
        <w:fldChar w:fldCharType="end"/>
      </w:r>
    </w:p>
    <w:p w14:paraId="153F2346" w14:textId="0875B2C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214F1">
        <w:rPr>
          <w:noProof/>
          <w:lang w:val="en-IN"/>
        </w:rPr>
        <w:t>controlling MCData function p</w:t>
      </w:r>
      <w:r>
        <w:rPr>
          <w:noProof/>
        </w:rPr>
        <w:t>rocedures</w:t>
      </w:r>
      <w:r>
        <w:rPr>
          <w:noProof/>
        </w:rPr>
        <w:tab/>
      </w:r>
      <w:r>
        <w:rPr>
          <w:noProof/>
        </w:rPr>
        <w:fldChar w:fldCharType="begin"/>
      </w:r>
      <w:r>
        <w:rPr>
          <w:noProof/>
        </w:rPr>
        <w:instrText xml:space="preserve"> PAGEREF _Toc218717514 \h </w:instrText>
      </w:r>
      <w:r>
        <w:rPr>
          <w:noProof/>
        </w:rPr>
      </w:r>
      <w:r>
        <w:rPr>
          <w:noProof/>
        </w:rPr>
        <w:fldChar w:fldCharType="separate"/>
      </w:r>
      <w:r>
        <w:rPr>
          <w:noProof/>
        </w:rPr>
        <w:t>235</w:t>
      </w:r>
      <w:r>
        <w:rPr>
          <w:noProof/>
        </w:rPr>
        <w:fldChar w:fldCharType="end"/>
      </w:r>
    </w:p>
    <w:p w14:paraId="3238E1EA" w14:textId="449CDE8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_Toc218717515 \h </w:instrText>
      </w:r>
      <w:r>
        <w:rPr>
          <w:noProof/>
        </w:rPr>
      </w:r>
      <w:r>
        <w:rPr>
          <w:noProof/>
        </w:rPr>
        <w:fldChar w:fldCharType="separate"/>
      </w:r>
      <w:r>
        <w:rPr>
          <w:noProof/>
        </w:rPr>
        <w:t>238</w:t>
      </w:r>
      <w:r>
        <w:rPr>
          <w:noProof/>
        </w:rPr>
        <w:fldChar w:fldCharType="end"/>
      </w:r>
    </w:p>
    <w:p w14:paraId="4B3F8B4C" w14:textId="3B077AC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_Toc218717516 \h </w:instrText>
      </w:r>
      <w:r>
        <w:rPr>
          <w:noProof/>
        </w:rPr>
      </w:r>
      <w:r>
        <w:rPr>
          <w:noProof/>
        </w:rPr>
        <w:fldChar w:fldCharType="separate"/>
      </w:r>
      <w:r>
        <w:rPr>
          <w:noProof/>
        </w:rPr>
        <w:t>238</w:t>
      </w:r>
      <w:r>
        <w:rPr>
          <w:noProof/>
        </w:rPr>
        <w:fldChar w:fldCharType="end"/>
      </w:r>
    </w:p>
    <w:p w14:paraId="5FCFD2C7" w14:textId="6767208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_Toc218717517 \h </w:instrText>
      </w:r>
      <w:r>
        <w:rPr>
          <w:noProof/>
        </w:rPr>
      </w:r>
      <w:r>
        <w:rPr>
          <w:noProof/>
        </w:rPr>
        <w:fldChar w:fldCharType="separate"/>
      </w:r>
      <w:r>
        <w:rPr>
          <w:noProof/>
        </w:rPr>
        <w:t>238</w:t>
      </w:r>
      <w:r>
        <w:rPr>
          <w:noProof/>
        </w:rPr>
        <w:fldChar w:fldCharType="end"/>
      </w:r>
    </w:p>
    <w:p w14:paraId="42D5F2E9" w14:textId="2B313BF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9.2.4.4.8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SDS session</w:t>
      </w:r>
      <w:r>
        <w:rPr>
          <w:noProof/>
        </w:rPr>
        <w:tab/>
      </w:r>
      <w:r>
        <w:rPr>
          <w:noProof/>
        </w:rPr>
        <w:fldChar w:fldCharType="begin"/>
      </w:r>
      <w:r>
        <w:rPr>
          <w:noProof/>
        </w:rPr>
        <w:instrText xml:space="preserve"> PAGEREF _Toc218717518 \h </w:instrText>
      </w:r>
      <w:r>
        <w:rPr>
          <w:noProof/>
        </w:rPr>
      </w:r>
      <w:r>
        <w:rPr>
          <w:noProof/>
        </w:rPr>
        <w:fldChar w:fldCharType="separate"/>
      </w:r>
      <w:r>
        <w:rPr>
          <w:noProof/>
        </w:rPr>
        <w:t>238</w:t>
      </w:r>
      <w:r>
        <w:rPr>
          <w:noProof/>
        </w:rPr>
        <w:fldChar w:fldCharType="end"/>
      </w:r>
    </w:p>
    <w:p w14:paraId="24D4AD96" w14:textId="7B9AA8E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9.2.5</w:t>
      </w:r>
      <w:r>
        <w:rPr>
          <w:rFonts w:asciiTheme="minorHAnsi" w:eastAsiaTheme="minorEastAsia" w:hAnsiTheme="minorHAnsi" w:cstheme="minorBidi"/>
          <w:noProof/>
          <w:kern w:val="2"/>
          <w:sz w:val="24"/>
          <w:szCs w:val="24"/>
          <w:lang w:eastAsia="en-GB"/>
          <w14:ligatures w14:val="standardContextual"/>
        </w:rPr>
        <w:tab/>
      </w:r>
      <w:r>
        <w:rPr>
          <w:noProof/>
        </w:rPr>
        <w:t>SDS communication using pre-established session</w:t>
      </w:r>
      <w:r>
        <w:rPr>
          <w:noProof/>
        </w:rPr>
        <w:tab/>
      </w:r>
      <w:r>
        <w:rPr>
          <w:noProof/>
        </w:rPr>
        <w:fldChar w:fldCharType="begin"/>
      </w:r>
      <w:r>
        <w:rPr>
          <w:noProof/>
        </w:rPr>
        <w:instrText xml:space="preserve"> PAGEREF _Toc218717519 \h </w:instrText>
      </w:r>
      <w:r>
        <w:rPr>
          <w:noProof/>
        </w:rPr>
      </w:r>
      <w:r>
        <w:rPr>
          <w:noProof/>
        </w:rPr>
        <w:fldChar w:fldCharType="separate"/>
      </w:r>
      <w:r>
        <w:rPr>
          <w:noProof/>
        </w:rPr>
        <w:t>238</w:t>
      </w:r>
      <w:r>
        <w:rPr>
          <w:noProof/>
        </w:rPr>
        <w:fldChar w:fldCharType="end"/>
      </w:r>
    </w:p>
    <w:p w14:paraId="0E141E46" w14:textId="4545927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9.2.5.1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Common procedure</w:t>
      </w:r>
      <w:r>
        <w:rPr>
          <w:noProof/>
        </w:rPr>
        <w:tab/>
      </w:r>
      <w:r>
        <w:rPr>
          <w:noProof/>
        </w:rPr>
        <w:fldChar w:fldCharType="begin"/>
      </w:r>
      <w:r>
        <w:rPr>
          <w:noProof/>
        </w:rPr>
        <w:instrText xml:space="preserve"> PAGEREF _Toc218717520 \h </w:instrText>
      </w:r>
      <w:r>
        <w:rPr>
          <w:noProof/>
        </w:rPr>
      </w:r>
      <w:r>
        <w:rPr>
          <w:noProof/>
        </w:rPr>
        <w:fldChar w:fldCharType="separate"/>
      </w:r>
      <w:r>
        <w:rPr>
          <w:noProof/>
        </w:rPr>
        <w:t>238</w:t>
      </w:r>
      <w:r>
        <w:rPr>
          <w:noProof/>
        </w:rPr>
        <w:fldChar w:fldCharType="end"/>
      </w:r>
    </w:p>
    <w:p w14:paraId="34DA218C" w14:textId="601BFD7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9.2.5.1.1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Generating</w:t>
      </w:r>
      <w:r w:rsidRPr="009214F1">
        <w:rPr>
          <w:rFonts w:eastAsia="Malgun Gothic"/>
          <w:noProof/>
        </w:rPr>
        <w:t xml:space="preserve"> an INVITE request on receipt of a REFER request</w:t>
      </w:r>
      <w:r>
        <w:rPr>
          <w:noProof/>
        </w:rPr>
        <w:tab/>
      </w:r>
      <w:r>
        <w:rPr>
          <w:noProof/>
        </w:rPr>
        <w:fldChar w:fldCharType="begin"/>
      </w:r>
      <w:r>
        <w:rPr>
          <w:noProof/>
        </w:rPr>
        <w:instrText xml:space="preserve"> PAGEREF _Toc218717521 \h </w:instrText>
      </w:r>
      <w:r>
        <w:rPr>
          <w:noProof/>
        </w:rPr>
      </w:r>
      <w:r>
        <w:rPr>
          <w:noProof/>
        </w:rPr>
        <w:fldChar w:fldCharType="separate"/>
      </w:r>
      <w:r>
        <w:rPr>
          <w:noProof/>
        </w:rPr>
        <w:t>238</w:t>
      </w:r>
      <w:r>
        <w:rPr>
          <w:noProof/>
        </w:rPr>
        <w:fldChar w:fldCharType="end"/>
      </w:r>
    </w:p>
    <w:p w14:paraId="2F45C197" w14:textId="0463CD6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9.2.5.1.2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Generating</w:t>
      </w:r>
      <w:r w:rsidRPr="009214F1">
        <w:rPr>
          <w:rFonts w:eastAsia="Malgun Gothic"/>
          <w:noProof/>
        </w:rPr>
        <w:t xml:space="preserve"> </w:t>
      </w:r>
      <w:r w:rsidRPr="009214F1">
        <w:rPr>
          <w:rFonts w:eastAsia="Malgun Gothic"/>
          <w:noProof/>
          <w:lang w:val="en-US"/>
        </w:rPr>
        <w:t>Re-</w:t>
      </w:r>
      <w:r w:rsidRPr="009214F1">
        <w:rPr>
          <w:rFonts w:eastAsia="Malgun Gothic"/>
          <w:noProof/>
        </w:rPr>
        <w:t xml:space="preserve">INVITE request </w:t>
      </w:r>
      <w:r w:rsidRPr="009214F1">
        <w:rPr>
          <w:rFonts w:eastAsia="Malgun Gothic"/>
          <w:noProof/>
          <w:lang w:val="en-US"/>
        </w:rPr>
        <w:t>towards originating MCData client within pre-established session</w:t>
      </w:r>
      <w:r>
        <w:rPr>
          <w:noProof/>
        </w:rPr>
        <w:tab/>
      </w:r>
      <w:r>
        <w:rPr>
          <w:noProof/>
        </w:rPr>
        <w:fldChar w:fldCharType="begin"/>
      </w:r>
      <w:r>
        <w:rPr>
          <w:noProof/>
        </w:rPr>
        <w:instrText xml:space="preserve"> PAGEREF _Toc218717522 \h </w:instrText>
      </w:r>
      <w:r>
        <w:rPr>
          <w:noProof/>
        </w:rPr>
      </w:r>
      <w:r>
        <w:rPr>
          <w:noProof/>
        </w:rPr>
        <w:fldChar w:fldCharType="separate"/>
      </w:r>
      <w:r>
        <w:rPr>
          <w:noProof/>
        </w:rPr>
        <w:t>239</w:t>
      </w:r>
      <w:r>
        <w:rPr>
          <w:noProof/>
        </w:rPr>
        <w:fldChar w:fldCharType="end"/>
      </w:r>
    </w:p>
    <w:p w14:paraId="22208D82" w14:textId="6C9F995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9.2.5.1.3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Generating</w:t>
      </w:r>
      <w:r w:rsidRPr="009214F1">
        <w:rPr>
          <w:rFonts w:eastAsia="Malgun Gothic"/>
          <w:noProof/>
        </w:rPr>
        <w:t xml:space="preserve"> </w:t>
      </w:r>
      <w:r w:rsidRPr="009214F1">
        <w:rPr>
          <w:rFonts w:eastAsia="Malgun Gothic"/>
          <w:noProof/>
          <w:lang w:val="en-US"/>
        </w:rPr>
        <w:t>Re-</w:t>
      </w:r>
      <w:r w:rsidRPr="009214F1">
        <w:rPr>
          <w:rFonts w:eastAsia="Malgun Gothic"/>
          <w:noProof/>
        </w:rPr>
        <w:t xml:space="preserve">INVITE request </w:t>
      </w:r>
      <w:r w:rsidRPr="009214F1">
        <w:rPr>
          <w:rFonts w:eastAsia="Malgun Gothic"/>
          <w:noProof/>
          <w:lang w:val="en-US"/>
        </w:rPr>
        <w:t>towards terminating MCData client within pre-established session</w:t>
      </w:r>
      <w:r>
        <w:rPr>
          <w:noProof/>
        </w:rPr>
        <w:tab/>
      </w:r>
      <w:r>
        <w:rPr>
          <w:noProof/>
        </w:rPr>
        <w:fldChar w:fldCharType="begin"/>
      </w:r>
      <w:r>
        <w:rPr>
          <w:noProof/>
        </w:rPr>
        <w:instrText xml:space="preserve"> PAGEREF _Toc218717523 \h </w:instrText>
      </w:r>
      <w:r>
        <w:rPr>
          <w:noProof/>
        </w:rPr>
      </w:r>
      <w:r>
        <w:rPr>
          <w:noProof/>
        </w:rPr>
        <w:fldChar w:fldCharType="separate"/>
      </w:r>
      <w:r>
        <w:rPr>
          <w:noProof/>
        </w:rPr>
        <w:t>240</w:t>
      </w:r>
      <w:r>
        <w:rPr>
          <w:noProof/>
        </w:rPr>
        <w:fldChar w:fldCharType="end"/>
      </w:r>
    </w:p>
    <w:p w14:paraId="55E16AEC" w14:textId="6ACBC37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9.2.5.2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Initiating o</w:t>
      </w:r>
      <w:r>
        <w:rPr>
          <w:noProof/>
        </w:rPr>
        <w:t>ne-to-one SDS communication</w:t>
      </w:r>
      <w:r>
        <w:rPr>
          <w:noProof/>
        </w:rPr>
        <w:tab/>
      </w:r>
      <w:r>
        <w:rPr>
          <w:noProof/>
        </w:rPr>
        <w:fldChar w:fldCharType="begin"/>
      </w:r>
      <w:r>
        <w:rPr>
          <w:noProof/>
        </w:rPr>
        <w:instrText xml:space="preserve"> PAGEREF _Toc218717524 \h </w:instrText>
      </w:r>
      <w:r>
        <w:rPr>
          <w:noProof/>
        </w:rPr>
      </w:r>
      <w:r>
        <w:rPr>
          <w:noProof/>
        </w:rPr>
        <w:fldChar w:fldCharType="separate"/>
      </w:r>
      <w:r>
        <w:rPr>
          <w:noProof/>
        </w:rPr>
        <w:t>240</w:t>
      </w:r>
      <w:r>
        <w:rPr>
          <w:noProof/>
        </w:rPr>
        <w:fldChar w:fldCharType="end"/>
      </w:r>
    </w:p>
    <w:p w14:paraId="43CFD080" w14:textId="1063B54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_Toc218717525 \h </w:instrText>
      </w:r>
      <w:r>
        <w:rPr>
          <w:noProof/>
        </w:rPr>
      </w:r>
      <w:r>
        <w:rPr>
          <w:noProof/>
        </w:rPr>
        <w:fldChar w:fldCharType="separate"/>
      </w:r>
      <w:r>
        <w:rPr>
          <w:noProof/>
        </w:rPr>
        <w:t>240</w:t>
      </w:r>
      <w:r>
        <w:rPr>
          <w:noProof/>
        </w:rPr>
        <w:fldChar w:fldCharType="end"/>
      </w:r>
    </w:p>
    <w:p w14:paraId="167EA681" w14:textId="5C04EB3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_Toc218717526 \h </w:instrText>
      </w:r>
      <w:r>
        <w:rPr>
          <w:noProof/>
        </w:rPr>
      </w:r>
      <w:r>
        <w:rPr>
          <w:noProof/>
        </w:rPr>
        <w:fldChar w:fldCharType="separate"/>
      </w:r>
      <w:r>
        <w:rPr>
          <w:noProof/>
        </w:rPr>
        <w:t>240</w:t>
      </w:r>
      <w:r>
        <w:rPr>
          <w:noProof/>
        </w:rPr>
        <w:fldChar w:fldCharType="end"/>
      </w:r>
    </w:p>
    <w:p w14:paraId="13C65AD6" w14:textId="40547A8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9.2.5.2.</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Participating </w:t>
      </w:r>
      <w:r>
        <w:rPr>
          <w:noProof/>
        </w:rPr>
        <w:t xml:space="preserve">MCData </w:t>
      </w:r>
      <w:r w:rsidRPr="009214F1">
        <w:rPr>
          <w:noProof/>
          <w:lang w:val="en-US"/>
        </w:rPr>
        <w:t>function</w:t>
      </w:r>
      <w:r>
        <w:rPr>
          <w:noProof/>
        </w:rPr>
        <w:t xml:space="preserve"> procedures</w:t>
      </w:r>
      <w:r>
        <w:rPr>
          <w:noProof/>
        </w:rPr>
        <w:tab/>
      </w:r>
      <w:r>
        <w:rPr>
          <w:noProof/>
        </w:rPr>
        <w:fldChar w:fldCharType="begin"/>
      </w:r>
      <w:r>
        <w:rPr>
          <w:noProof/>
        </w:rPr>
        <w:instrText xml:space="preserve"> PAGEREF _Toc218717527 \h </w:instrText>
      </w:r>
      <w:r>
        <w:rPr>
          <w:noProof/>
        </w:rPr>
      </w:r>
      <w:r>
        <w:rPr>
          <w:noProof/>
        </w:rPr>
        <w:fldChar w:fldCharType="separate"/>
      </w:r>
      <w:r>
        <w:rPr>
          <w:noProof/>
        </w:rPr>
        <w:t>244</w:t>
      </w:r>
      <w:r>
        <w:rPr>
          <w:noProof/>
        </w:rPr>
        <w:fldChar w:fldCharType="end"/>
      </w:r>
    </w:p>
    <w:p w14:paraId="3B979185" w14:textId="0BBF8E3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9.2.5.2.3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Controlling </w:t>
      </w:r>
      <w:r>
        <w:rPr>
          <w:noProof/>
        </w:rPr>
        <w:t xml:space="preserve">MCData </w:t>
      </w:r>
      <w:r w:rsidRPr="009214F1">
        <w:rPr>
          <w:noProof/>
          <w:lang w:val="en-US"/>
        </w:rPr>
        <w:t>function</w:t>
      </w:r>
      <w:r>
        <w:rPr>
          <w:noProof/>
        </w:rPr>
        <w:t xml:space="preserve"> procedures</w:t>
      </w:r>
      <w:r>
        <w:rPr>
          <w:noProof/>
        </w:rPr>
        <w:tab/>
      </w:r>
      <w:r>
        <w:rPr>
          <w:noProof/>
        </w:rPr>
        <w:fldChar w:fldCharType="begin"/>
      </w:r>
      <w:r>
        <w:rPr>
          <w:noProof/>
        </w:rPr>
        <w:instrText xml:space="preserve"> PAGEREF _Toc218717528 \h </w:instrText>
      </w:r>
      <w:r>
        <w:rPr>
          <w:noProof/>
        </w:rPr>
      </w:r>
      <w:r>
        <w:rPr>
          <w:noProof/>
        </w:rPr>
        <w:fldChar w:fldCharType="separate"/>
      </w:r>
      <w:r>
        <w:rPr>
          <w:noProof/>
        </w:rPr>
        <w:t>247</w:t>
      </w:r>
      <w:r>
        <w:rPr>
          <w:noProof/>
        </w:rPr>
        <w:fldChar w:fldCharType="end"/>
      </w:r>
    </w:p>
    <w:p w14:paraId="40B6639F" w14:textId="1127AB8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9.2.5.</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Initiating group</w:t>
      </w:r>
      <w:r>
        <w:rPr>
          <w:noProof/>
        </w:rPr>
        <w:t xml:space="preserve"> SDS communication</w:t>
      </w:r>
      <w:r>
        <w:rPr>
          <w:noProof/>
        </w:rPr>
        <w:tab/>
      </w:r>
      <w:r>
        <w:rPr>
          <w:noProof/>
        </w:rPr>
        <w:fldChar w:fldCharType="begin"/>
      </w:r>
      <w:r>
        <w:rPr>
          <w:noProof/>
        </w:rPr>
        <w:instrText xml:space="preserve"> PAGEREF _Toc218717529 \h </w:instrText>
      </w:r>
      <w:r>
        <w:rPr>
          <w:noProof/>
        </w:rPr>
      </w:r>
      <w:r>
        <w:rPr>
          <w:noProof/>
        </w:rPr>
        <w:fldChar w:fldCharType="separate"/>
      </w:r>
      <w:r>
        <w:rPr>
          <w:noProof/>
        </w:rPr>
        <w:t>248</w:t>
      </w:r>
      <w:r>
        <w:rPr>
          <w:noProof/>
        </w:rPr>
        <w:fldChar w:fldCharType="end"/>
      </w:r>
    </w:p>
    <w:p w14:paraId="3018AF77" w14:textId="6875845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214F1">
        <w:rPr>
          <w:noProof/>
          <w:lang w:val="en-US"/>
        </w:rPr>
        <w:t>3</w:t>
      </w:r>
      <w:r>
        <w:rPr>
          <w:noProof/>
        </w:rPr>
        <w:t>.0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_Toc218717530 \h </w:instrText>
      </w:r>
      <w:r>
        <w:rPr>
          <w:noProof/>
        </w:rPr>
      </w:r>
      <w:r>
        <w:rPr>
          <w:noProof/>
        </w:rPr>
        <w:fldChar w:fldCharType="separate"/>
      </w:r>
      <w:r>
        <w:rPr>
          <w:noProof/>
        </w:rPr>
        <w:t>248</w:t>
      </w:r>
      <w:r>
        <w:rPr>
          <w:noProof/>
        </w:rPr>
        <w:fldChar w:fldCharType="end"/>
      </w:r>
    </w:p>
    <w:p w14:paraId="3E1046DE" w14:textId="68CD3F3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214F1">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_Toc218717531 \h </w:instrText>
      </w:r>
      <w:r>
        <w:rPr>
          <w:noProof/>
        </w:rPr>
      </w:r>
      <w:r>
        <w:rPr>
          <w:noProof/>
        </w:rPr>
        <w:fldChar w:fldCharType="separate"/>
      </w:r>
      <w:r>
        <w:rPr>
          <w:noProof/>
        </w:rPr>
        <w:t>248</w:t>
      </w:r>
      <w:r>
        <w:rPr>
          <w:noProof/>
        </w:rPr>
        <w:fldChar w:fldCharType="end"/>
      </w:r>
    </w:p>
    <w:p w14:paraId="117B75F0" w14:textId="3A454EC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214F1">
        <w:rPr>
          <w:noProof/>
          <w:lang w:val="en-US"/>
        </w:rPr>
        <w:t>3</w:t>
      </w:r>
      <w:r>
        <w:rPr>
          <w:noProof/>
        </w:rPr>
        <w:t>.</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Participating </w:t>
      </w:r>
      <w:r>
        <w:rPr>
          <w:noProof/>
        </w:rPr>
        <w:t xml:space="preserve">MCData </w:t>
      </w:r>
      <w:r w:rsidRPr="009214F1">
        <w:rPr>
          <w:noProof/>
          <w:lang w:val="en-US"/>
        </w:rPr>
        <w:t>function</w:t>
      </w:r>
      <w:r>
        <w:rPr>
          <w:noProof/>
        </w:rPr>
        <w:t xml:space="preserve"> procedures</w:t>
      </w:r>
      <w:r>
        <w:rPr>
          <w:noProof/>
        </w:rPr>
        <w:tab/>
      </w:r>
      <w:r>
        <w:rPr>
          <w:noProof/>
        </w:rPr>
        <w:fldChar w:fldCharType="begin"/>
      </w:r>
      <w:r>
        <w:rPr>
          <w:noProof/>
        </w:rPr>
        <w:instrText xml:space="preserve"> PAGEREF _Toc218717532 \h </w:instrText>
      </w:r>
      <w:r>
        <w:rPr>
          <w:noProof/>
        </w:rPr>
      </w:r>
      <w:r>
        <w:rPr>
          <w:noProof/>
        </w:rPr>
        <w:fldChar w:fldCharType="separate"/>
      </w:r>
      <w:r>
        <w:rPr>
          <w:noProof/>
        </w:rPr>
        <w:t>250</w:t>
      </w:r>
      <w:r>
        <w:rPr>
          <w:noProof/>
        </w:rPr>
        <w:fldChar w:fldCharType="end"/>
      </w:r>
    </w:p>
    <w:p w14:paraId="48683002" w14:textId="6AED1B7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9.2.5.4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Leaving </w:t>
      </w:r>
      <w:r>
        <w:rPr>
          <w:noProof/>
        </w:rPr>
        <w:t>SDS communication</w:t>
      </w:r>
      <w:r>
        <w:rPr>
          <w:noProof/>
        </w:rPr>
        <w:tab/>
      </w:r>
      <w:r>
        <w:rPr>
          <w:noProof/>
        </w:rPr>
        <w:fldChar w:fldCharType="begin"/>
      </w:r>
      <w:r>
        <w:rPr>
          <w:noProof/>
        </w:rPr>
        <w:instrText xml:space="preserve"> PAGEREF _Toc218717533 \h </w:instrText>
      </w:r>
      <w:r>
        <w:rPr>
          <w:noProof/>
        </w:rPr>
      </w:r>
      <w:r>
        <w:rPr>
          <w:noProof/>
        </w:rPr>
        <w:fldChar w:fldCharType="separate"/>
      </w:r>
      <w:r>
        <w:rPr>
          <w:noProof/>
        </w:rPr>
        <w:t>253</w:t>
      </w:r>
      <w:r>
        <w:rPr>
          <w:noProof/>
        </w:rPr>
        <w:fldChar w:fldCharType="end"/>
      </w:r>
    </w:p>
    <w:p w14:paraId="6006A2ED" w14:textId="2C18FF2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9.2.5.</w:t>
      </w:r>
      <w:r w:rsidRPr="009214F1">
        <w:rPr>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_Toc218717534 \h </w:instrText>
      </w:r>
      <w:r>
        <w:rPr>
          <w:noProof/>
        </w:rPr>
      </w:r>
      <w:r>
        <w:rPr>
          <w:noProof/>
        </w:rPr>
        <w:fldChar w:fldCharType="separate"/>
      </w:r>
      <w:r>
        <w:rPr>
          <w:noProof/>
        </w:rPr>
        <w:t>253</w:t>
      </w:r>
      <w:r>
        <w:rPr>
          <w:noProof/>
        </w:rPr>
        <w:fldChar w:fldCharType="end"/>
      </w:r>
    </w:p>
    <w:p w14:paraId="79A55501" w14:textId="5794759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9.2.5.</w:t>
      </w:r>
      <w:r w:rsidRPr="009214F1">
        <w:rPr>
          <w:noProof/>
          <w:lang w:val="en-US"/>
        </w:rPr>
        <w:t>4</w:t>
      </w:r>
      <w:r>
        <w:rPr>
          <w:noProof/>
        </w:rPr>
        <w:t>.</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Participating </w:t>
      </w:r>
      <w:r>
        <w:rPr>
          <w:noProof/>
        </w:rPr>
        <w:t xml:space="preserve">MCData </w:t>
      </w:r>
      <w:r w:rsidRPr="009214F1">
        <w:rPr>
          <w:noProof/>
          <w:lang w:val="en-US"/>
        </w:rPr>
        <w:t>function</w:t>
      </w:r>
      <w:r>
        <w:rPr>
          <w:noProof/>
        </w:rPr>
        <w:t xml:space="preserve"> procedures</w:t>
      </w:r>
      <w:r>
        <w:rPr>
          <w:noProof/>
        </w:rPr>
        <w:tab/>
      </w:r>
      <w:r>
        <w:rPr>
          <w:noProof/>
        </w:rPr>
        <w:fldChar w:fldCharType="begin"/>
      </w:r>
      <w:r>
        <w:rPr>
          <w:noProof/>
        </w:rPr>
        <w:instrText xml:space="preserve"> PAGEREF _Toc218717535 \h </w:instrText>
      </w:r>
      <w:r>
        <w:rPr>
          <w:noProof/>
        </w:rPr>
      </w:r>
      <w:r>
        <w:rPr>
          <w:noProof/>
        </w:rPr>
        <w:fldChar w:fldCharType="separate"/>
      </w:r>
      <w:r>
        <w:rPr>
          <w:noProof/>
        </w:rPr>
        <w:t>254</w:t>
      </w:r>
      <w:r>
        <w:rPr>
          <w:noProof/>
        </w:rPr>
        <w:fldChar w:fldCharType="end"/>
      </w:r>
    </w:p>
    <w:p w14:paraId="56BB11AE" w14:textId="53A2811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9.2.6</w:t>
      </w:r>
      <w:r>
        <w:rPr>
          <w:rFonts w:asciiTheme="minorHAnsi" w:eastAsiaTheme="minorEastAsia" w:hAnsiTheme="minorHAnsi" w:cstheme="minorBidi"/>
          <w:noProof/>
          <w:kern w:val="2"/>
          <w:sz w:val="24"/>
          <w:szCs w:val="24"/>
          <w:lang w:eastAsia="en-GB"/>
          <w14:ligatures w14:val="standardContextual"/>
        </w:rPr>
        <w:tab/>
      </w:r>
      <w:r>
        <w:rPr>
          <w:noProof/>
        </w:rPr>
        <w:t>SDS session using MBMS delivery in the media plane</w:t>
      </w:r>
      <w:r>
        <w:rPr>
          <w:noProof/>
        </w:rPr>
        <w:tab/>
      </w:r>
      <w:r>
        <w:rPr>
          <w:noProof/>
        </w:rPr>
        <w:fldChar w:fldCharType="begin"/>
      </w:r>
      <w:r>
        <w:rPr>
          <w:noProof/>
        </w:rPr>
        <w:instrText xml:space="preserve"> PAGEREF _Toc218717536 \h </w:instrText>
      </w:r>
      <w:r>
        <w:rPr>
          <w:noProof/>
        </w:rPr>
      </w:r>
      <w:r>
        <w:rPr>
          <w:noProof/>
        </w:rPr>
        <w:fldChar w:fldCharType="separate"/>
      </w:r>
      <w:r>
        <w:rPr>
          <w:noProof/>
        </w:rPr>
        <w:t>255</w:t>
      </w:r>
      <w:r>
        <w:rPr>
          <w:noProof/>
        </w:rPr>
        <w:fldChar w:fldCharType="end"/>
      </w:r>
    </w:p>
    <w:p w14:paraId="61A22609" w14:textId="5E89524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9.2.7</w:t>
      </w:r>
      <w:r>
        <w:rPr>
          <w:rFonts w:asciiTheme="minorHAnsi" w:eastAsiaTheme="minorEastAsia" w:hAnsiTheme="minorHAnsi" w:cstheme="minorBidi"/>
          <w:noProof/>
          <w:kern w:val="2"/>
          <w:sz w:val="24"/>
          <w:szCs w:val="24"/>
          <w:lang w:eastAsia="en-GB"/>
          <w14:ligatures w14:val="standardContextual"/>
        </w:rPr>
        <w:tab/>
      </w:r>
      <w:r>
        <w:rPr>
          <w:noProof/>
        </w:rPr>
        <w:t>SDS session using MBS delivery in the media plane</w:t>
      </w:r>
      <w:r>
        <w:rPr>
          <w:noProof/>
        </w:rPr>
        <w:tab/>
      </w:r>
      <w:r>
        <w:rPr>
          <w:noProof/>
        </w:rPr>
        <w:fldChar w:fldCharType="begin"/>
      </w:r>
      <w:r>
        <w:rPr>
          <w:noProof/>
        </w:rPr>
        <w:instrText xml:space="preserve"> PAGEREF _Toc218717537 \h </w:instrText>
      </w:r>
      <w:r>
        <w:rPr>
          <w:noProof/>
        </w:rPr>
      </w:r>
      <w:r>
        <w:rPr>
          <w:noProof/>
        </w:rPr>
        <w:fldChar w:fldCharType="separate"/>
      </w:r>
      <w:r>
        <w:rPr>
          <w:noProof/>
        </w:rPr>
        <w:t>256</w:t>
      </w:r>
      <w:r>
        <w:rPr>
          <w:noProof/>
        </w:rPr>
        <w:fldChar w:fldCharType="end"/>
      </w:r>
    </w:p>
    <w:p w14:paraId="249A21B4" w14:textId="688ACFA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Off-network SDS</w:t>
      </w:r>
      <w:r>
        <w:rPr>
          <w:noProof/>
        </w:rPr>
        <w:tab/>
      </w:r>
      <w:r>
        <w:rPr>
          <w:noProof/>
        </w:rPr>
        <w:fldChar w:fldCharType="begin"/>
      </w:r>
      <w:r>
        <w:rPr>
          <w:noProof/>
        </w:rPr>
        <w:instrText xml:space="preserve"> PAGEREF _Toc218717538 \h </w:instrText>
      </w:r>
      <w:r>
        <w:rPr>
          <w:noProof/>
        </w:rPr>
      </w:r>
      <w:r>
        <w:rPr>
          <w:noProof/>
        </w:rPr>
        <w:fldChar w:fldCharType="separate"/>
      </w:r>
      <w:r>
        <w:rPr>
          <w:noProof/>
        </w:rPr>
        <w:t>256</w:t>
      </w:r>
      <w:r>
        <w:rPr>
          <w:noProof/>
        </w:rPr>
        <w:fldChar w:fldCharType="end"/>
      </w:r>
    </w:p>
    <w:p w14:paraId="480BC896" w14:textId="2C41675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_Toc218717539 \h </w:instrText>
      </w:r>
      <w:r>
        <w:rPr>
          <w:noProof/>
        </w:rPr>
      </w:r>
      <w:r>
        <w:rPr>
          <w:noProof/>
        </w:rPr>
        <w:fldChar w:fldCharType="separate"/>
      </w:r>
      <w:r>
        <w:rPr>
          <w:noProof/>
        </w:rPr>
        <w:t>256</w:t>
      </w:r>
      <w:r>
        <w:rPr>
          <w:noProof/>
        </w:rPr>
        <w:fldChar w:fldCharType="end"/>
      </w:r>
    </w:p>
    <w:p w14:paraId="071B064D" w14:textId="1138B6A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9.3.1.1</w:t>
      </w:r>
      <w:r>
        <w:rPr>
          <w:rFonts w:asciiTheme="minorHAnsi" w:eastAsiaTheme="minorEastAsia" w:hAnsiTheme="minorHAnsi" w:cstheme="minorBidi"/>
          <w:noProof/>
          <w:kern w:val="2"/>
          <w:sz w:val="24"/>
          <w:szCs w:val="24"/>
          <w:lang w:eastAsia="en-GB"/>
          <w14:ligatures w14:val="standardContextual"/>
        </w:rPr>
        <w:tab/>
      </w:r>
      <w:r w:rsidRPr="009214F1">
        <w:rPr>
          <w:noProof/>
          <w:lang w:val="en-IN" w:eastAsia="zh-CN"/>
        </w:rPr>
        <w:t>Message transport to a MCData Client</w:t>
      </w:r>
      <w:r>
        <w:rPr>
          <w:noProof/>
        </w:rPr>
        <w:tab/>
      </w:r>
      <w:r>
        <w:rPr>
          <w:noProof/>
        </w:rPr>
        <w:fldChar w:fldCharType="begin"/>
      </w:r>
      <w:r>
        <w:rPr>
          <w:noProof/>
        </w:rPr>
        <w:instrText xml:space="preserve"> PAGEREF _Toc218717540 \h </w:instrText>
      </w:r>
      <w:r>
        <w:rPr>
          <w:noProof/>
        </w:rPr>
      </w:r>
      <w:r>
        <w:rPr>
          <w:noProof/>
        </w:rPr>
        <w:fldChar w:fldCharType="separate"/>
      </w:r>
      <w:r>
        <w:rPr>
          <w:noProof/>
        </w:rPr>
        <w:t>256</w:t>
      </w:r>
      <w:r>
        <w:rPr>
          <w:noProof/>
        </w:rPr>
        <w:fldChar w:fldCharType="end"/>
      </w:r>
    </w:p>
    <w:p w14:paraId="32CD695A" w14:textId="34F21F1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9.3.1.2</w:t>
      </w:r>
      <w:r>
        <w:rPr>
          <w:rFonts w:asciiTheme="minorHAnsi" w:eastAsiaTheme="minorEastAsia" w:hAnsiTheme="minorHAnsi" w:cstheme="minorBidi"/>
          <w:noProof/>
          <w:kern w:val="2"/>
          <w:sz w:val="24"/>
          <w:szCs w:val="24"/>
          <w:lang w:eastAsia="en-GB"/>
          <w14:ligatures w14:val="standardContextual"/>
        </w:rPr>
        <w:tab/>
      </w:r>
      <w:r w:rsidRPr="009214F1">
        <w:rPr>
          <w:noProof/>
          <w:lang w:val="en-IN" w:eastAsia="zh-CN"/>
        </w:rPr>
        <w:t>Message transport to a MCData Group</w:t>
      </w:r>
      <w:r>
        <w:rPr>
          <w:noProof/>
        </w:rPr>
        <w:tab/>
      </w:r>
      <w:r>
        <w:rPr>
          <w:noProof/>
        </w:rPr>
        <w:fldChar w:fldCharType="begin"/>
      </w:r>
      <w:r>
        <w:rPr>
          <w:noProof/>
        </w:rPr>
        <w:instrText xml:space="preserve"> PAGEREF _Toc218717541 \h </w:instrText>
      </w:r>
      <w:r>
        <w:rPr>
          <w:noProof/>
        </w:rPr>
      </w:r>
      <w:r>
        <w:rPr>
          <w:noProof/>
        </w:rPr>
        <w:fldChar w:fldCharType="separate"/>
      </w:r>
      <w:r>
        <w:rPr>
          <w:noProof/>
        </w:rPr>
        <w:t>256</w:t>
      </w:r>
      <w:r>
        <w:rPr>
          <w:noProof/>
        </w:rPr>
        <w:fldChar w:fldCharType="end"/>
      </w:r>
    </w:p>
    <w:p w14:paraId="0D4F7013" w14:textId="2983143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Standalone SDS using signalling control plane</w:t>
      </w:r>
      <w:r>
        <w:rPr>
          <w:noProof/>
        </w:rPr>
        <w:tab/>
      </w:r>
      <w:r>
        <w:rPr>
          <w:noProof/>
        </w:rPr>
        <w:fldChar w:fldCharType="begin"/>
      </w:r>
      <w:r>
        <w:rPr>
          <w:noProof/>
        </w:rPr>
        <w:instrText xml:space="preserve"> PAGEREF _Toc218717542 \h </w:instrText>
      </w:r>
      <w:r>
        <w:rPr>
          <w:noProof/>
        </w:rPr>
      </w:r>
      <w:r>
        <w:rPr>
          <w:noProof/>
        </w:rPr>
        <w:fldChar w:fldCharType="separate"/>
      </w:r>
      <w:r>
        <w:rPr>
          <w:noProof/>
        </w:rPr>
        <w:t>256</w:t>
      </w:r>
      <w:r>
        <w:rPr>
          <w:noProof/>
        </w:rPr>
        <w:fldChar w:fldCharType="end"/>
      </w:r>
    </w:p>
    <w:p w14:paraId="3B8B3C3B" w14:textId="387195B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9.3.2.1</w:t>
      </w:r>
      <w:r>
        <w:rPr>
          <w:rFonts w:asciiTheme="minorHAnsi" w:eastAsiaTheme="minorEastAsia" w:hAnsiTheme="minorHAnsi" w:cstheme="minorBidi"/>
          <w:noProof/>
          <w:kern w:val="2"/>
          <w:sz w:val="24"/>
          <w:szCs w:val="24"/>
          <w:lang w:eastAsia="en-GB"/>
          <w14:ligatures w14:val="standardContextual"/>
        </w:rPr>
        <w:tab/>
      </w:r>
      <w:r w:rsidRPr="009214F1">
        <w:rPr>
          <w:noProof/>
          <w:lang w:val="en-IN" w:eastAsia="zh-CN"/>
        </w:rPr>
        <w:t>General</w:t>
      </w:r>
      <w:r>
        <w:rPr>
          <w:noProof/>
        </w:rPr>
        <w:tab/>
      </w:r>
      <w:r>
        <w:rPr>
          <w:noProof/>
        </w:rPr>
        <w:fldChar w:fldCharType="begin"/>
      </w:r>
      <w:r>
        <w:rPr>
          <w:noProof/>
        </w:rPr>
        <w:instrText xml:space="preserve"> PAGEREF _Toc218717543 \h </w:instrText>
      </w:r>
      <w:r>
        <w:rPr>
          <w:noProof/>
        </w:rPr>
      </w:r>
      <w:r>
        <w:rPr>
          <w:noProof/>
        </w:rPr>
        <w:fldChar w:fldCharType="separate"/>
      </w:r>
      <w:r>
        <w:rPr>
          <w:noProof/>
        </w:rPr>
        <w:t>256</w:t>
      </w:r>
      <w:r>
        <w:rPr>
          <w:noProof/>
        </w:rPr>
        <w:fldChar w:fldCharType="end"/>
      </w:r>
    </w:p>
    <w:p w14:paraId="6792672B" w14:textId="390827B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Sending SDS message</w:t>
      </w:r>
      <w:r>
        <w:rPr>
          <w:noProof/>
        </w:rPr>
        <w:tab/>
      </w:r>
      <w:r>
        <w:rPr>
          <w:noProof/>
        </w:rPr>
        <w:fldChar w:fldCharType="begin"/>
      </w:r>
      <w:r>
        <w:rPr>
          <w:noProof/>
        </w:rPr>
        <w:instrText xml:space="preserve"> PAGEREF _Toc218717544 \h </w:instrText>
      </w:r>
      <w:r>
        <w:rPr>
          <w:noProof/>
        </w:rPr>
      </w:r>
      <w:r>
        <w:rPr>
          <w:noProof/>
        </w:rPr>
        <w:fldChar w:fldCharType="separate"/>
      </w:r>
      <w:r>
        <w:rPr>
          <w:noProof/>
        </w:rPr>
        <w:t>256</w:t>
      </w:r>
      <w:r>
        <w:rPr>
          <w:noProof/>
        </w:rPr>
        <w:fldChar w:fldCharType="end"/>
      </w:r>
    </w:p>
    <w:p w14:paraId="768CBE40" w14:textId="66A0CAA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Retransmitting SDS message</w:t>
      </w:r>
      <w:r>
        <w:rPr>
          <w:noProof/>
        </w:rPr>
        <w:tab/>
      </w:r>
      <w:r>
        <w:rPr>
          <w:noProof/>
        </w:rPr>
        <w:fldChar w:fldCharType="begin"/>
      </w:r>
      <w:r>
        <w:rPr>
          <w:noProof/>
        </w:rPr>
        <w:instrText xml:space="preserve"> PAGEREF _Toc218717545 \h </w:instrText>
      </w:r>
      <w:r>
        <w:rPr>
          <w:noProof/>
        </w:rPr>
      </w:r>
      <w:r>
        <w:rPr>
          <w:noProof/>
        </w:rPr>
        <w:fldChar w:fldCharType="separate"/>
      </w:r>
      <w:r>
        <w:rPr>
          <w:noProof/>
        </w:rPr>
        <w:t>258</w:t>
      </w:r>
      <w:r>
        <w:rPr>
          <w:noProof/>
        </w:rPr>
        <w:fldChar w:fldCharType="end"/>
      </w:r>
    </w:p>
    <w:p w14:paraId="106B9118" w14:textId="1FFDDE2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Receiving SDS message</w:t>
      </w:r>
      <w:r>
        <w:rPr>
          <w:noProof/>
        </w:rPr>
        <w:tab/>
      </w:r>
      <w:r>
        <w:rPr>
          <w:noProof/>
        </w:rPr>
        <w:fldChar w:fldCharType="begin"/>
      </w:r>
      <w:r>
        <w:rPr>
          <w:noProof/>
        </w:rPr>
        <w:instrText xml:space="preserve"> PAGEREF _Toc218717546 \h </w:instrText>
      </w:r>
      <w:r>
        <w:rPr>
          <w:noProof/>
        </w:rPr>
      </w:r>
      <w:r>
        <w:rPr>
          <w:noProof/>
        </w:rPr>
        <w:fldChar w:fldCharType="separate"/>
      </w:r>
      <w:r>
        <w:rPr>
          <w:noProof/>
        </w:rPr>
        <w:t>259</w:t>
      </w:r>
      <w:r>
        <w:rPr>
          <w:noProof/>
        </w:rPr>
        <w:fldChar w:fldCharType="end"/>
      </w:r>
    </w:p>
    <w:p w14:paraId="09A9F24E" w14:textId="54C156F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9.3.2.5</w:t>
      </w:r>
      <w:r>
        <w:rPr>
          <w:rFonts w:asciiTheme="minorHAnsi" w:eastAsiaTheme="minorEastAsia" w:hAnsiTheme="minorHAnsi" w:cstheme="minorBidi"/>
          <w:noProof/>
          <w:kern w:val="2"/>
          <w:sz w:val="24"/>
          <w:szCs w:val="24"/>
          <w:lang w:eastAsia="en-GB"/>
          <w14:ligatures w14:val="standardContextual"/>
        </w:rPr>
        <w:tab/>
      </w:r>
      <w:r w:rsidRPr="009214F1">
        <w:rPr>
          <w:noProof/>
          <w:lang w:val="en-IN" w:eastAsia="zh-CN"/>
        </w:rPr>
        <w:t>SDS Read while TFS3 (delivery and read) is running</w:t>
      </w:r>
      <w:r>
        <w:rPr>
          <w:noProof/>
        </w:rPr>
        <w:tab/>
      </w:r>
      <w:r>
        <w:rPr>
          <w:noProof/>
        </w:rPr>
        <w:fldChar w:fldCharType="begin"/>
      </w:r>
      <w:r>
        <w:rPr>
          <w:noProof/>
        </w:rPr>
        <w:instrText xml:space="preserve"> PAGEREF _Toc218717547 \h </w:instrText>
      </w:r>
      <w:r>
        <w:rPr>
          <w:noProof/>
        </w:rPr>
      </w:r>
      <w:r>
        <w:rPr>
          <w:noProof/>
        </w:rPr>
        <w:fldChar w:fldCharType="separate"/>
      </w:r>
      <w:r>
        <w:rPr>
          <w:noProof/>
        </w:rPr>
        <w:t>259</w:t>
      </w:r>
      <w:r>
        <w:rPr>
          <w:noProof/>
        </w:rPr>
        <w:fldChar w:fldCharType="end"/>
      </w:r>
    </w:p>
    <w:p w14:paraId="57C150BC" w14:textId="7E7848A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9.3.2.6</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Timer TFS3 (delivery and read) expires</w:t>
      </w:r>
      <w:r>
        <w:rPr>
          <w:noProof/>
        </w:rPr>
        <w:tab/>
      </w:r>
      <w:r>
        <w:rPr>
          <w:noProof/>
        </w:rPr>
        <w:fldChar w:fldCharType="begin"/>
      </w:r>
      <w:r>
        <w:rPr>
          <w:noProof/>
        </w:rPr>
        <w:instrText xml:space="preserve"> PAGEREF _Toc218717548 \h </w:instrText>
      </w:r>
      <w:r>
        <w:rPr>
          <w:noProof/>
        </w:rPr>
      </w:r>
      <w:r>
        <w:rPr>
          <w:noProof/>
        </w:rPr>
        <w:fldChar w:fldCharType="separate"/>
      </w:r>
      <w:r>
        <w:rPr>
          <w:noProof/>
        </w:rPr>
        <w:t>259</w:t>
      </w:r>
      <w:r>
        <w:rPr>
          <w:noProof/>
        </w:rPr>
        <w:fldChar w:fldCharType="end"/>
      </w:r>
    </w:p>
    <w:p w14:paraId="2E431131" w14:textId="0E616CFC"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File Distribution (FD)</w:t>
      </w:r>
      <w:r>
        <w:rPr>
          <w:noProof/>
        </w:rPr>
        <w:tab/>
      </w:r>
      <w:r>
        <w:rPr>
          <w:noProof/>
        </w:rPr>
        <w:fldChar w:fldCharType="begin"/>
      </w:r>
      <w:r>
        <w:rPr>
          <w:noProof/>
        </w:rPr>
        <w:instrText xml:space="preserve"> PAGEREF _Toc218717549 \h </w:instrText>
      </w:r>
      <w:r>
        <w:rPr>
          <w:noProof/>
        </w:rPr>
      </w:r>
      <w:r>
        <w:rPr>
          <w:noProof/>
        </w:rPr>
        <w:fldChar w:fldCharType="separate"/>
      </w:r>
      <w:r>
        <w:rPr>
          <w:noProof/>
        </w:rPr>
        <w:t>260</w:t>
      </w:r>
      <w:r>
        <w:rPr>
          <w:noProof/>
        </w:rPr>
        <w:fldChar w:fldCharType="end"/>
      </w:r>
    </w:p>
    <w:p w14:paraId="5DF756EC" w14:textId="3FE369F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_Toc218717550 \h </w:instrText>
      </w:r>
      <w:r>
        <w:rPr>
          <w:noProof/>
        </w:rPr>
      </w:r>
      <w:r>
        <w:rPr>
          <w:noProof/>
        </w:rPr>
        <w:fldChar w:fldCharType="separate"/>
      </w:r>
      <w:r>
        <w:rPr>
          <w:noProof/>
        </w:rPr>
        <w:t>260</w:t>
      </w:r>
      <w:r>
        <w:rPr>
          <w:noProof/>
        </w:rPr>
        <w:fldChar w:fldCharType="end"/>
      </w:r>
    </w:p>
    <w:p w14:paraId="74CE7891" w14:textId="2E8BD35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On-network FD</w:t>
      </w:r>
      <w:r>
        <w:rPr>
          <w:noProof/>
        </w:rPr>
        <w:tab/>
      </w:r>
      <w:r>
        <w:rPr>
          <w:noProof/>
        </w:rPr>
        <w:fldChar w:fldCharType="begin"/>
      </w:r>
      <w:r>
        <w:rPr>
          <w:noProof/>
        </w:rPr>
        <w:instrText xml:space="preserve"> PAGEREF _Toc218717551 \h </w:instrText>
      </w:r>
      <w:r>
        <w:rPr>
          <w:noProof/>
        </w:rPr>
      </w:r>
      <w:r>
        <w:rPr>
          <w:noProof/>
        </w:rPr>
        <w:fldChar w:fldCharType="separate"/>
      </w:r>
      <w:r>
        <w:rPr>
          <w:noProof/>
        </w:rPr>
        <w:t>260</w:t>
      </w:r>
      <w:r>
        <w:rPr>
          <w:noProof/>
        </w:rPr>
        <w:fldChar w:fldCharType="end"/>
      </w:r>
    </w:p>
    <w:p w14:paraId="2FF454E7" w14:textId="3124DC7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_Toc218717552 \h </w:instrText>
      </w:r>
      <w:r>
        <w:rPr>
          <w:noProof/>
        </w:rPr>
      </w:r>
      <w:r>
        <w:rPr>
          <w:noProof/>
        </w:rPr>
        <w:fldChar w:fldCharType="separate"/>
      </w:r>
      <w:r>
        <w:rPr>
          <w:noProof/>
        </w:rPr>
        <w:t>260</w:t>
      </w:r>
      <w:r>
        <w:rPr>
          <w:noProof/>
        </w:rPr>
        <w:fldChar w:fldCharType="end"/>
      </w:r>
    </w:p>
    <w:p w14:paraId="4B69F011" w14:textId="1484777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10.2.1.1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Sending an FD message</w:t>
      </w:r>
      <w:r>
        <w:rPr>
          <w:noProof/>
        </w:rPr>
        <w:tab/>
      </w:r>
      <w:r>
        <w:rPr>
          <w:noProof/>
        </w:rPr>
        <w:fldChar w:fldCharType="begin"/>
      </w:r>
      <w:r>
        <w:rPr>
          <w:noProof/>
        </w:rPr>
        <w:instrText xml:space="preserve"> PAGEREF _Toc218717553 \h </w:instrText>
      </w:r>
      <w:r>
        <w:rPr>
          <w:noProof/>
        </w:rPr>
      </w:r>
      <w:r>
        <w:rPr>
          <w:noProof/>
        </w:rPr>
        <w:fldChar w:fldCharType="separate"/>
      </w:r>
      <w:r>
        <w:rPr>
          <w:noProof/>
        </w:rPr>
        <w:t>260</w:t>
      </w:r>
      <w:r>
        <w:rPr>
          <w:noProof/>
        </w:rPr>
        <w:fldChar w:fldCharType="end"/>
      </w:r>
    </w:p>
    <w:p w14:paraId="3A2BA753" w14:textId="4663002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Handling of received FD messages</w:t>
      </w:r>
      <w:r>
        <w:rPr>
          <w:noProof/>
        </w:rPr>
        <w:tab/>
      </w:r>
      <w:r>
        <w:rPr>
          <w:noProof/>
        </w:rPr>
        <w:fldChar w:fldCharType="begin"/>
      </w:r>
      <w:r>
        <w:rPr>
          <w:noProof/>
        </w:rPr>
        <w:instrText xml:space="preserve"> PAGEREF _Toc218717554 \h </w:instrText>
      </w:r>
      <w:r>
        <w:rPr>
          <w:noProof/>
        </w:rPr>
      </w:r>
      <w:r>
        <w:rPr>
          <w:noProof/>
        </w:rPr>
        <w:fldChar w:fldCharType="separate"/>
      </w:r>
      <w:r>
        <w:rPr>
          <w:noProof/>
        </w:rPr>
        <w:t>260</w:t>
      </w:r>
      <w:r>
        <w:rPr>
          <w:noProof/>
        </w:rPr>
        <w:fldChar w:fldCharType="end"/>
      </w:r>
    </w:p>
    <w:p w14:paraId="37BEEB40" w14:textId="667D2AC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10.2.1.2.1</w:t>
      </w:r>
      <w:r>
        <w:rPr>
          <w:rFonts w:asciiTheme="minorHAnsi" w:eastAsiaTheme="minorEastAsia" w:hAnsiTheme="minorHAnsi" w:cstheme="minorBidi"/>
          <w:noProof/>
          <w:kern w:val="2"/>
          <w:sz w:val="24"/>
          <w:szCs w:val="24"/>
          <w:lang w:eastAsia="en-GB"/>
          <w14:ligatures w14:val="standardContextual"/>
        </w:rPr>
        <w:tab/>
      </w:r>
      <w:r>
        <w:rPr>
          <w:noProof/>
        </w:rPr>
        <w:t>Initial processing of the received FD message</w:t>
      </w:r>
      <w:r>
        <w:rPr>
          <w:noProof/>
        </w:rPr>
        <w:tab/>
      </w:r>
      <w:r>
        <w:rPr>
          <w:noProof/>
        </w:rPr>
        <w:fldChar w:fldCharType="begin"/>
      </w:r>
      <w:r>
        <w:rPr>
          <w:noProof/>
        </w:rPr>
        <w:instrText xml:space="preserve"> PAGEREF _Toc218717555 \h </w:instrText>
      </w:r>
      <w:r>
        <w:rPr>
          <w:noProof/>
        </w:rPr>
      </w:r>
      <w:r>
        <w:rPr>
          <w:noProof/>
        </w:rPr>
        <w:fldChar w:fldCharType="separate"/>
      </w:r>
      <w:r>
        <w:rPr>
          <w:noProof/>
        </w:rPr>
        <w:t>260</w:t>
      </w:r>
      <w:r>
        <w:rPr>
          <w:noProof/>
        </w:rPr>
        <w:fldChar w:fldCharType="end"/>
      </w:r>
    </w:p>
    <w:p w14:paraId="3253D6C2" w14:textId="3C041BB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10.2.1.2.2</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r>
      <w:r>
        <w:rPr>
          <w:noProof/>
        </w:rPr>
        <w:instrText xml:space="preserve"> PAGEREF _Toc218717556 \h </w:instrText>
      </w:r>
      <w:r>
        <w:rPr>
          <w:noProof/>
        </w:rPr>
      </w:r>
      <w:r>
        <w:rPr>
          <w:noProof/>
        </w:rPr>
        <w:fldChar w:fldCharType="separate"/>
      </w:r>
      <w:r>
        <w:rPr>
          <w:noProof/>
        </w:rPr>
        <w:t>261</w:t>
      </w:r>
      <w:r>
        <w:rPr>
          <w:noProof/>
        </w:rPr>
        <w:fldChar w:fldCharType="end"/>
      </w:r>
    </w:p>
    <w:p w14:paraId="5562A884" w14:textId="6DEA7CA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10.2.1.2.3</w:t>
      </w:r>
      <w:r>
        <w:rPr>
          <w:rFonts w:asciiTheme="minorHAnsi" w:eastAsiaTheme="minorEastAsia" w:hAnsiTheme="minorHAnsi" w:cstheme="minorBidi"/>
          <w:noProof/>
          <w:kern w:val="2"/>
          <w:sz w:val="24"/>
          <w:szCs w:val="24"/>
          <w:lang w:eastAsia="en-GB"/>
          <w14:ligatures w14:val="standardContextual"/>
        </w:rPr>
        <w:tab/>
      </w:r>
      <w:r w:rsidRPr="009214F1">
        <w:rPr>
          <w:noProof/>
          <w:lang w:val="en-IN"/>
        </w:rPr>
        <w:t>Non-Mandatory download</w:t>
      </w:r>
      <w:r>
        <w:rPr>
          <w:noProof/>
        </w:rPr>
        <w:tab/>
      </w:r>
      <w:r>
        <w:rPr>
          <w:noProof/>
        </w:rPr>
        <w:fldChar w:fldCharType="begin"/>
      </w:r>
      <w:r>
        <w:rPr>
          <w:noProof/>
        </w:rPr>
        <w:instrText xml:space="preserve"> PAGEREF _Toc218717557 \h </w:instrText>
      </w:r>
      <w:r>
        <w:rPr>
          <w:noProof/>
        </w:rPr>
      </w:r>
      <w:r>
        <w:rPr>
          <w:noProof/>
        </w:rPr>
        <w:fldChar w:fldCharType="separate"/>
      </w:r>
      <w:r>
        <w:rPr>
          <w:noProof/>
        </w:rPr>
        <w:t>262</w:t>
      </w:r>
      <w:r>
        <w:rPr>
          <w:noProof/>
        </w:rPr>
        <w:fldChar w:fldCharType="end"/>
      </w:r>
    </w:p>
    <w:p w14:paraId="44E7BA34" w14:textId="29AB3DA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10.2.1.3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Discovery of the Absolute URI of the media storage function</w:t>
      </w:r>
      <w:r>
        <w:rPr>
          <w:noProof/>
        </w:rPr>
        <w:tab/>
      </w:r>
      <w:r>
        <w:rPr>
          <w:noProof/>
        </w:rPr>
        <w:fldChar w:fldCharType="begin"/>
      </w:r>
      <w:r>
        <w:rPr>
          <w:noProof/>
        </w:rPr>
        <w:instrText xml:space="preserve"> PAGEREF _Toc218717558 \h </w:instrText>
      </w:r>
      <w:r>
        <w:rPr>
          <w:noProof/>
        </w:rPr>
      </w:r>
      <w:r>
        <w:rPr>
          <w:noProof/>
        </w:rPr>
        <w:fldChar w:fldCharType="separate"/>
      </w:r>
      <w:r>
        <w:rPr>
          <w:noProof/>
        </w:rPr>
        <w:t>264</w:t>
      </w:r>
      <w:r>
        <w:rPr>
          <w:noProof/>
        </w:rPr>
        <w:fldChar w:fldCharType="end"/>
      </w:r>
    </w:p>
    <w:p w14:paraId="08DF2619" w14:textId="49CEA88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_Toc218717559 \h </w:instrText>
      </w:r>
      <w:r>
        <w:rPr>
          <w:noProof/>
        </w:rPr>
      </w:r>
      <w:r>
        <w:rPr>
          <w:noProof/>
        </w:rPr>
        <w:fldChar w:fldCharType="separate"/>
      </w:r>
      <w:r>
        <w:rPr>
          <w:noProof/>
        </w:rPr>
        <w:t>264</w:t>
      </w:r>
      <w:r>
        <w:rPr>
          <w:noProof/>
        </w:rPr>
        <w:fldChar w:fldCharType="end"/>
      </w:r>
    </w:p>
    <w:p w14:paraId="73C55250" w14:textId="32EBA4F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_Toc218717560 \h </w:instrText>
      </w:r>
      <w:r>
        <w:rPr>
          <w:noProof/>
        </w:rPr>
      </w:r>
      <w:r>
        <w:rPr>
          <w:noProof/>
        </w:rPr>
        <w:fldChar w:fldCharType="separate"/>
      </w:r>
      <w:r>
        <w:rPr>
          <w:noProof/>
        </w:rPr>
        <w:t>264</w:t>
      </w:r>
      <w:r>
        <w:rPr>
          <w:noProof/>
        </w:rPr>
        <w:fldChar w:fldCharType="end"/>
      </w:r>
    </w:p>
    <w:p w14:paraId="73F3C0F8" w14:textId="53E1B04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_Toc218717561 \h </w:instrText>
      </w:r>
      <w:r>
        <w:rPr>
          <w:noProof/>
        </w:rPr>
      </w:r>
      <w:r>
        <w:rPr>
          <w:noProof/>
        </w:rPr>
        <w:fldChar w:fldCharType="separate"/>
      </w:r>
      <w:r>
        <w:rPr>
          <w:noProof/>
        </w:rPr>
        <w:t>264</w:t>
      </w:r>
      <w:r>
        <w:rPr>
          <w:noProof/>
        </w:rPr>
        <w:fldChar w:fldCharType="end"/>
      </w:r>
    </w:p>
    <w:p w14:paraId="693ED850" w14:textId="0D199AA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10.2.1.3.4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_Toc218717562 \h </w:instrText>
      </w:r>
      <w:r>
        <w:rPr>
          <w:noProof/>
        </w:rPr>
      </w:r>
      <w:r>
        <w:rPr>
          <w:noProof/>
        </w:rPr>
        <w:fldChar w:fldCharType="separate"/>
      </w:r>
      <w:r>
        <w:rPr>
          <w:noProof/>
        </w:rPr>
        <w:t>265</w:t>
      </w:r>
      <w:r>
        <w:rPr>
          <w:noProof/>
        </w:rPr>
        <w:fldChar w:fldCharType="end"/>
      </w:r>
    </w:p>
    <w:p w14:paraId="2AFD5665" w14:textId="0B7246B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File upload using HTTP</w:t>
      </w:r>
      <w:r>
        <w:rPr>
          <w:noProof/>
        </w:rPr>
        <w:tab/>
      </w:r>
      <w:r>
        <w:rPr>
          <w:noProof/>
        </w:rPr>
        <w:fldChar w:fldCharType="begin"/>
      </w:r>
      <w:r>
        <w:rPr>
          <w:noProof/>
        </w:rPr>
        <w:instrText xml:space="preserve"> PAGEREF _Toc218717563 \h </w:instrText>
      </w:r>
      <w:r>
        <w:rPr>
          <w:noProof/>
        </w:rPr>
      </w:r>
      <w:r>
        <w:rPr>
          <w:noProof/>
        </w:rPr>
        <w:fldChar w:fldCharType="separate"/>
      </w:r>
      <w:r>
        <w:rPr>
          <w:noProof/>
        </w:rPr>
        <w:t>267</w:t>
      </w:r>
      <w:r>
        <w:rPr>
          <w:noProof/>
        </w:rPr>
        <w:fldChar w:fldCharType="end"/>
      </w:r>
    </w:p>
    <w:p w14:paraId="53E838A8" w14:textId="12ACA77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Media storage client procedures</w:t>
      </w:r>
      <w:r>
        <w:rPr>
          <w:noProof/>
        </w:rPr>
        <w:tab/>
      </w:r>
      <w:r>
        <w:rPr>
          <w:noProof/>
        </w:rPr>
        <w:fldChar w:fldCharType="begin"/>
      </w:r>
      <w:r>
        <w:rPr>
          <w:noProof/>
        </w:rPr>
        <w:instrText xml:space="preserve"> PAGEREF _Toc218717564 \h </w:instrText>
      </w:r>
      <w:r>
        <w:rPr>
          <w:noProof/>
        </w:rPr>
      </w:r>
      <w:r>
        <w:rPr>
          <w:noProof/>
        </w:rPr>
        <w:fldChar w:fldCharType="separate"/>
      </w:r>
      <w:r>
        <w:rPr>
          <w:noProof/>
        </w:rPr>
        <w:t>267</w:t>
      </w:r>
      <w:r>
        <w:rPr>
          <w:noProof/>
        </w:rPr>
        <w:fldChar w:fldCharType="end"/>
      </w:r>
    </w:p>
    <w:p w14:paraId="0ED26851" w14:textId="206AF7F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Media storage function procedures</w:t>
      </w:r>
      <w:r>
        <w:rPr>
          <w:noProof/>
        </w:rPr>
        <w:tab/>
      </w:r>
      <w:r>
        <w:rPr>
          <w:noProof/>
        </w:rPr>
        <w:fldChar w:fldCharType="begin"/>
      </w:r>
      <w:r>
        <w:rPr>
          <w:noProof/>
        </w:rPr>
        <w:instrText xml:space="preserve"> PAGEREF _Toc218717565 \h </w:instrText>
      </w:r>
      <w:r>
        <w:rPr>
          <w:noProof/>
        </w:rPr>
      </w:r>
      <w:r>
        <w:rPr>
          <w:noProof/>
        </w:rPr>
        <w:fldChar w:fldCharType="separate"/>
      </w:r>
      <w:r>
        <w:rPr>
          <w:noProof/>
        </w:rPr>
        <w:t>269</w:t>
      </w:r>
      <w:r>
        <w:rPr>
          <w:noProof/>
        </w:rPr>
        <w:fldChar w:fldCharType="end"/>
      </w:r>
    </w:p>
    <w:p w14:paraId="38F89264" w14:textId="6D7D48A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File download using HTTP</w:t>
      </w:r>
      <w:r>
        <w:rPr>
          <w:noProof/>
        </w:rPr>
        <w:tab/>
      </w:r>
      <w:r>
        <w:rPr>
          <w:noProof/>
        </w:rPr>
        <w:fldChar w:fldCharType="begin"/>
      </w:r>
      <w:r>
        <w:rPr>
          <w:noProof/>
        </w:rPr>
        <w:instrText xml:space="preserve"> PAGEREF _Toc218717566 \h </w:instrText>
      </w:r>
      <w:r>
        <w:rPr>
          <w:noProof/>
        </w:rPr>
      </w:r>
      <w:r>
        <w:rPr>
          <w:noProof/>
        </w:rPr>
        <w:fldChar w:fldCharType="separate"/>
      </w:r>
      <w:r>
        <w:rPr>
          <w:noProof/>
        </w:rPr>
        <w:t>270</w:t>
      </w:r>
      <w:r>
        <w:rPr>
          <w:noProof/>
        </w:rPr>
        <w:fldChar w:fldCharType="end"/>
      </w:r>
    </w:p>
    <w:p w14:paraId="3314CB30" w14:textId="7F55733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Media storage client procedures</w:t>
      </w:r>
      <w:r>
        <w:rPr>
          <w:noProof/>
        </w:rPr>
        <w:tab/>
      </w:r>
      <w:r>
        <w:rPr>
          <w:noProof/>
        </w:rPr>
        <w:fldChar w:fldCharType="begin"/>
      </w:r>
      <w:r>
        <w:rPr>
          <w:noProof/>
        </w:rPr>
        <w:instrText xml:space="preserve"> PAGEREF _Toc218717567 \h </w:instrText>
      </w:r>
      <w:r>
        <w:rPr>
          <w:noProof/>
        </w:rPr>
      </w:r>
      <w:r>
        <w:rPr>
          <w:noProof/>
        </w:rPr>
        <w:fldChar w:fldCharType="separate"/>
      </w:r>
      <w:r>
        <w:rPr>
          <w:noProof/>
        </w:rPr>
        <w:t>270</w:t>
      </w:r>
      <w:r>
        <w:rPr>
          <w:noProof/>
        </w:rPr>
        <w:fldChar w:fldCharType="end"/>
      </w:r>
    </w:p>
    <w:p w14:paraId="3FC3C781" w14:textId="7DC75C8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Media storage function procedures</w:t>
      </w:r>
      <w:r>
        <w:rPr>
          <w:noProof/>
        </w:rPr>
        <w:tab/>
      </w:r>
      <w:r>
        <w:rPr>
          <w:noProof/>
        </w:rPr>
        <w:fldChar w:fldCharType="begin"/>
      </w:r>
      <w:r>
        <w:rPr>
          <w:noProof/>
        </w:rPr>
        <w:instrText xml:space="preserve"> PAGEREF _Toc218717568 \h </w:instrText>
      </w:r>
      <w:r>
        <w:rPr>
          <w:noProof/>
        </w:rPr>
      </w:r>
      <w:r>
        <w:rPr>
          <w:noProof/>
        </w:rPr>
        <w:fldChar w:fldCharType="separate"/>
      </w:r>
      <w:r>
        <w:rPr>
          <w:noProof/>
        </w:rPr>
        <w:t>270</w:t>
      </w:r>
      <w:r>
        <w:rPr>
          <w:noProof/>
        </w:rPr>
        <w:fldChar w:fldCharType="end"/>
      </w:r>
    </w:p>
    <w:p w14:paraId="54C97C40" w14:textId="2A5321D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FD using HTTP</w:t>
      </w:r>
      <w:r>
        <w:rPr>
          <w:noProof/>
        </w:rPr>
        <w:tab/>
      </w:r>
      <w:r>
        <w:rPr>
          <w:noProof/>
        </w:rPr>
        <w:fldChar w:fldCharType="begin"/>
      </w:r>
      <w:r>
        <w:rPr>
          <w:noProof/>
        </w:rPr>
        <w:instrText xml:space="preserve"> PAGEREF _Toc218717569 \h </w:instrText>
      </w:r>
      <w:r>
        <w:rPr>
          <w:noProof/>
        </w:rPr>
      </w:r>
      <w:r>
        <w:rPr>
          <w:noProof/>
        </w:rPr>
        <w:fldChar w:fldCharType="separate"/>
      </w:r>
      <w:r>
        <w:rPr>
          <w:noProof/>
        </w:rPr>
        <w:t>271</w:t>
      </w:r>
      <w:r>
        <w:rPr>
          <w:noProof/>
        </w:rPr>
        <w:fldChar w:fldCharType="end"/>
      </w:r>
    </w:p>
    <w:p w14:paraId="50B07BAA" w14:textId="419C75B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_Toc218717570 \h </w:instrText>
      </w:r>
      <w:r>
        <w:rPr>
          <w:noProof/>
        </w:rPr>
      </w:r>
      <w:r>
        <w:rPr>
          <w:noProof/>
        </w:rPr>
        <w:fldChar w:fldCharType="separate"/>
      </w:r>
      <w:r>
        <w:rPr>
          <w:noProof/>
        </w:rPr>
        <w:t>271</w:t>
      </w:r>
      <w:r>
        <w:rPr>
          <w:noProof/>
        </w:rPr>
        <w:fldChar w:fldCharType="end"/>
      </w:r>
    </w:p>
    <w:p w14:paraId="1D850F7D" w14:textId="1BA4200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_Toc218717571 \h </w:instrText>
      </w:r>
      <w:r>
        <w:rPr>
          <w:noProof/>
        </w:rPr>
      </w:r>
      <w:r>
        <w:rPr>
          <w:noProof/>
        </w:rPr>
        <w:fldChar w:fldCharType="separate"/>
      </w:r>
      <w:r>
        <w:rPr>
          <w:noProof/>
        </w:rPr>
        <w:t>271</w:t>
      </w:r>
      <w:r>
        <w:rPr>
          <w:noProof/>
        </w:rPr>
        <w:fldChar w:fldCharType="end"/>
      </w:r>
    </w:p>
    <w:p w14:paraId="14AFE303" w14:textId="5D6034E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_Toc218717572 \h </w:instrText>
      </w:r>
      <w:r>
        <w:rPr>
          <w:noProof/>
        </w:rPr>
      </w:r>
      <w:r>
        <w:rPr>
          <w:noProof/>
        </w:rPr>
        <w:fldChar w:fldCharType="separate"/>
      </w:r>
      <w:r>
        <w:rPr>
          <w:noProof/>
        </w:rPr>
        <w:t>271</w:t>
      </w:r>
      <w:r>
        <w:rPr>
          <w:noProof/>
        </w:rPr>
        <w:fldChar w:fldCharType="end"/>
      </w:r>
    </w:p>
    <w:p w14:paraId="3AA4B133" w14:textId="1165814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_Toc218717573 \h </w:instrText>
      </w:r>
      <w:r>
        <w:rPr>
          <w:noProof/>
        </w:rPr>
      </w:r>
      <w:r>
        <w:rPr>
          <w:noProof/>
        </w:rPr>
        <w:fldChar w:fldCharType="separate"/>
      </w:r>
      <w:r>
        <w:rPr>
          <w:noProof/>
        </w:rPr>
        <w:t>272</w:t>
      </w:r>
      <w:r>
        <w:rPr>
          <w:noProof/>
        </w:rPr>
        <w:fldChar w:fldCharType="end"/>
      </w:r>
    </w:p>
    <w:p w14:paraId="5B2EB377" w14:textId="4DEB76D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_Toc218717574 \h </w:instrText>
      </w:r>
      <w:r>
        <w:rPr>
          <w:noProof/>
        </w:rPr>
      </w:r>
      <w:r>
        <w:rPr>
          <w:noProof/>
        </w:rPr>
        <w:fldChar w:fldCharType="separate"/>
      </w:r>
      <w:r>
        <w:rPr>
          <w:noProof/>
        </w:rPr>
        <w:t>273</w:t>
      </w:r>
      <w:r>
        <w:rPr>
          <w:noProof/>
        </w:rPr>
        <w:fldChar w:fldCharType="end"/>
      </w:r>
    </w:p>
    <w:p w14:paraId="29A7B014" w14:textId="0E56884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10.2.4.3.1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Originating participating MCData function procedures</w:t>
      </w:r>
      <w:r>
        <w:rPr>
          <w:noProof/>
        </w:rPr>
        <w:tab/>
      </w:r>
      <w:r>
        <w:rPr>
          <w:noProof/>
        </w:rPr>
        <w:fldChar w:fldCharType="begin"/>
      </w:r>
      <w:r>
        <w:rPr>
          <w:noProof/>
        </w:rPr>
        <w:instrText xml:space="preserve"> PAGEREF _Toc218717575 \h </w:instrText>
      </w:r>
      <w:r>
        <w:rPr>
          <w:noProof/>
        </w:rPr>
      </w:r>
      <w:r>
        <w:rPr>
          <w:noProof/>
        </w:rPr>
        <w:fldChar w:fldCharType="separate"/>
      </w:r>
      <w:r>
        <w:rPr>
          <w:noProof/>
        </w:rPr>
        <w:t>273</w:t>
      </w:r>
      <w:r>
        <w:rPr>
          <w:noProof/>
        </w:rPr>
        <w:fldChar w:fldCharType="end"/>
      </w:r>
    </w:p>
    <w:p w14:paraId="211AAC8F" w14:textId="1B43AC6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10.2.4.3</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_Toc218717576 \h </w:instrText>
      </w:r>
      <w:r>
        <w:rPr>
          <w:noProof/>
        </w:rPr>
      </w:r>
      <w:r>
        <w:rPr>
          <w:noProof/>
        </w:rPr>
        <w:fldChar w:fldCharType="separate"/>
      </w:r>
      <w:r>
        <w:rPr>
          <w:noProof/>
        </w:rPr>
        <w:t>275</w:t>
      </w:r>
      <w:r>
        <w:rPr>
          <w:noProof/>
        </w:rPr>
        <w:fldChar w:fldCharType="end"/>
      </w:r>
    </w:p>
    <w:p w14:paraId="175AB3C2" w14:textId="4F9780D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_Toc218717577 \h </w:instrText>
      </w:r>
      <w:r>
        <w:rPr>
          <w:noProof/>
        </w:rPr>
      </w:r>
      <w:r>
        <w:rPr>
          <w:noProof/>
        </w:rPr>
        <w:fldChar w:fldCharType="separate"/>
      </w:r>
      <w:r>
        <w:rPr>
          <w:noProof/>
        </w:rPr>
        <w:t>276</w:t>
      </w:r>
      <w:r>
        <w:rPr>
          <w:noProof/>
        </w:rPr>
        <w:fldChar w:fldCharType="end"/>
      </w:r>
    </w:p>
    <w:p w14:paraId="0DAEC9BC" w14:textId="6C4EE5F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controlling MCData function procedures</w:t>
      </w:r>
      <w:r>
        <w:rPr>
          <w:noProof/>
        </w:rPr>
        <w:tab/>
      </w:r>
      <w:r>
        <w:rPr>
          <w:noProof/>
        </w:rPr>
        <w:fldChar w:fldCharType="begin"/>
      </w:r>
      <w:r>
        <w:rPr>
          <w:noProof/>
        </w:rPr>
        <w:instrText xml:space="preserve"> PAGEREF _Toc218717578 \h </w:instrText>
      </w:r>
      <w:r>
        <w:rPr>
          <w:noProof/>
        </w:rPr>
      </w:r>
      <w:r>
        <w:rPr>
          <w:noProof/>
        </w:rPr>
        <w:fldChar w:fldCharType="separate"/>
      </w:r>
      <w:r>
        <w:rPr>
          <w:noProof/>
        </w:rPr>
        <w:t>276</w:t>
      </w:r>
      <w:r>
        <w:rPr>
          <w:noProof/>
        </w:rPr>
        <w:fldChar w:fldCharType="end"/>
      </w:r>
    </w:p>
    <w:p w14:paraId="057DE3E1" w14:textId="39BD179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10.2.4.4.2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controlling MCData function procedures</w:t>
      </w:r>
      <w:r>
        <w:rPr>
          <w:noProof/>
        </w:rPr>
        <w:tab/>
      </w:r>
      <w:r>
        <w:rPr>
          <w:noProof/>
        </w:rPr>
        <w:fldChar w:fldCharType="begin"/>
      </w:r>
      <w:r>
        <w:rPr>
          <w:noProof/>
        </w:rPr>
        <w:instrText xml:space="preserve"> PAGEREF _Toc218717579 \h </w:instrText>
      </w:r>
      <w:r>
        <w:rPr>
          <w:noProof/>
        </w:rPr>
      </w:r>
      <w:r>
        <w:rPr>
          <w:noProof/>
        </w:rPr>
        <w:fldChar w:fldCharType="separate"/>
      </w:r>
      <w:r>
        <w:rPr>
          <w:noProof/>
        </w:rPr>
        <w:t>277</w:t>
      </w:r>
      <w:r>
        <w:rPr>
          <w:noProof/>
        </w:rPr>
        <w:fldChar w:fldCharType="end"/>
      </w:r>
    </w:p>
    <w:p w14:paraId="499BD327" w14:textId="2DF8380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FD using media plane</w:t>
      </w:r>
      <w:r>
        <w:rPr>
          <w:noProof/>
        </w:rPr>
        <w:tab/>
      </w:r>
      <w:r>
        <w:rPr>
          <w:noProof/>
        </w:rPr>
        <w:fldChar w:fldCharType="begin"/>
      </w:r>
      <w:r>
        <w:rPr>
          <w:noProof/>
        </w:rPr>
        <w:instrText xml:space="preserve"> PAGEREF _Toc218717580 \h </w:instrText>
      </w:r>
      <w:r>
        <w:rPr>
          <w:noProof/>
        </w:rPr>
      </w:r>
      <w:r>
        <w:rPr>
          <w:noProof/>
        </w:rPr>
        <w:fldChar w:fldCharType="separate"/>
      </w:r>
      <w:r>
        <w:rPr>
          <w:noProof/>
        </w:rPr>
        <w:t>282</w:t>
      </w:r>
      <w:r>
        <w:rPr>
          <w:noProof/>
        </w:rPr>
        <w:fldChar w:fldCharType="end"/>
      </w:r>
    </w:p>
    <w:p w14:paraId="7A0063A5" w14:textId="49FA204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_Toc218717581 \h </w:instrText>
      </w:r>
      <w:r>
        <w:rPr>
          <w:noProof/>
        </w:rPr>
      </w:r>
      <w:r>
        <w:rPr>
          <w:noProof/>
        </w:rPr>
        <w:fldChar w:fldCharType="separate"/>
      </w:r>
      <w:r>
        <w:rPr>
          <w:noProof/>
        </w:rPr>
        <w:t>282</w:t>
      </w:r>
      <w:r>
        <w:rPr>
          <w:noProof/>
        </w:rPr>
        <w:fldChar w:fldCharType="end"/>
      </w:r>
    </w:p>
    <w:p w14:paraId="7BFBA108" w14:textId="068B5E1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_Toc218717582 \h </w:instrText>
      </w:r>
      <w:r>
        <w:rPr>
          <w:noProof/>
        </w:rPr>
      </w:r>
      <w:r>
        <w:rPr>
          <w:noProof/>
        </w:rPr>
        <w:fldChar w:fldCharType="separate"/>
      </w:r>
      <w:r>
        <w:rPr>
          <w:noProof/>
        </w:rPr>
        <w:t>282</w:t>
      </w:r>
      <w:r>
        <w:rPr>
          <w:noProof/>
        </w:rPr>
        <w:fldChar w:fldCharType="end"/>
      </w:r>
    </w:p>
    <w:p w14:paraId="7F5DA5EA" w14:textId="7317B9F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_Toc218717583 \h </w:instrText>
      </w:r>
      <w:r>
        <w:rPr>
          <w:noProof/>
        </w:rPr>
      </w:r>
      <w:r>
        <w:rPr>
          <w:noProof/>
        </w:rPr>
        <w:fldChar w:fldCharType="separate"/>
      </w:r>
      <w:r>
        <w:rPr>
          <w:noProof/>
        </w:rPr>
        <w:t>282</w:t>
      </w:r>
      <w:r>
        <w:rPr>
          <w:noProof/>
        </w:rPr>
        <w:fldChar w:fldCharType="end"/>
      </w:r>
    </w:p>
    <w:p w14:paraId="46B30582" w14:textId="40FBB1B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_Toc218717584 \h </w:instrText>
      </w:r>
      <w:r>
        <w:rPr>
          <w:noProof/>
        </w:rPr>
      </w:r>
      <w:r>
        <w:rPr>
          <w:noProof/>
        </w:rPr>
        <w:fldChar w:fldCharType="separate"/>
      </w:r>
      <w:r>
        <w:rPr>
          <w:noProof/>
        </w:rPr>
        <w:t>282</w:t>
      </w:r>
      <w:r>
        <w:rPr>
          <w:noProof/>
        </w:rPr>
        <w:fldChar w:fldCharType="end"/>
      </w:r>
    </w:p>
    <w:p w14:paraId="5CE71DAC" w14:textId="6DE2440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_Toc218717585 \h </w:instrText>
      </w:r>
      <w:r>
        <w:rPr>
          <w:noProof/>
        </w:rPr>
      </w:r>
      <w:r>
        <w:rPr>
          <w:noProof/>
        </w:rPr>
        <w:fldChar w:fldCharType="separate"/>
      </w:r>
      <w:r>
        <w:rPr>
          <w:noProof/>
        </w:rPr>
        <w:t>283</w:t>
      </w:r>
      <w:r>
        <w:rPr>
          <w:noProof/>
        </w:rPr>
        <w:fldChar w:fldCharType="end"/>
      </w:r>
    </w:p>
    <w:p w14:paraId="296A3A55" w14:textId="4A35A23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_Toc218717586 \h </w:instrText>
      </w:r>
      <w:r>
        <w:rPr>
          <w:noProof/>
        </w:rPr>
      </w:r>
      <w:r>
        <w:rPr>
          <w:noProof/>
        </w:rPr>
        <w:fldChar w:fldCharType="separate"/>
      </w:r>
      <w:r>
        <w:rPr>
          <w:noProof/>
        </w:rPr>
        <w:t>286</w:t>
      </w:r>
      <w:r>
        <w:rPr>
          <w:noProof/>
        </w:rPr>
        <w:fldChar w:fldCharType="end"/>
      </w:r>
    </w:p>
    <w:p w14:paraId="6B4CA977" w14:textId="63375DB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10.2.5.2.5</w:t>
      </w:r>
      <w:r>
        <w:rPr>
          <w:rFonts w:asciiTheme="minorHAnsi" w:eastAsiaTheme="minorEastAsia" w:hAnsiTheme="minorHAnsi" w:cstheme="minorBidi"/>
          <w:noProof/>
          <w:kern w:val="2"/>
          <w:sz w:val="24"/>
          <w:szCs w:val="24"/>
          <w:lang w:eastAsia="en-GB"/>
          <w14:ligatures w14:val="standardContextual"/>
        </w:rPr>
        <w:tab/>
      </w:r>
      <w:r>
        <w:rPr>
          <w:noProof/>
        </w:rPr>
        <w:t>MCData client initiates cancellation for an in-progress emergency one-to-one communication using FD media plane</w:t>
      </w:r>
      <w:r>
        <w:rPr>
          <w:noProof/>
        </w:rPr>
        <w:tab/>
      </w:r>
      <w:r>
        <w:rPr>
          <w:noProof/>
        </w:rPr>
        <w:fldChar w:fldCharType="begin"/>
      </w:r>
      <w:r>
        <w:rPr>
          <w:noProof/>
        </w:rPr>
        <w:instrText xml:space="preserve"> PAGEREF _Toc218717587 \h </w:instrText>
      </w:r>
      <w:r>
        <w:rPr>
          <w:noProof/>
        </w:rPr>
      </w:r>
      <w:r>
        <w:rPr>
          <w:noProof/>
        </w:rPr>
        <w:fldChar w:fldCharType="separate"/>
      </w:r>
      <w:r>
        <w:rPr>
          <w:noProof/>
        </w:rPr>
        <w:t>290</w:t>
      </w:r>
      <w:r>
        <w:rPr>
          <w:noProof/>
        </w:rPr>
        <w:fldChar w:fldCharType="end"/>
      </w:r>
    </w:p>
    <w:p w14:paraId="770E2B38" w14:textId="6D7F263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10.2.5.2.6</w:t>
      </w:r>
      <w:r>
        <w:rPr>
          <w:rFonts w:asciiTheme="minorHAnsi" w:eastAsiaTheme="minorEastAsia" w:hAnsiTheme="minorHAnsi" w:cstheme="minorBidi"/>
          <w:noProof/>
          <w:kern w:val="2"/>
          <w:sz w:val="24"/>
          <w:szCs w:val="24"/>
          <w:lang w:eastAsia="en-GB"/>
          <w14:ligatures w14:val="standardContextual"/>
        </w:rPr>
        <w:tab/>
      </w:r>
      <w:r>
        <w:rPr>
          <w:noProof/>
        </w:rPr>
        <w:t>MCData client initiates upgrade to emergency for an ongoing one-to-one communication using FD media plane</w:t>
      </w:r>
      <w:r>
        <w:rPr>
          <w:noProof/>
        </w:rPr>
        <w:tab/>
      </w:r>
      <w:r>
        <w:rPr>
          <w:noProof/>
        </w:rPr>
        <w:fldChar w:fldCharType="begin"/>
      </w:r>
      <w:r>
        <w:rPr>
          <w:noProof/>
        </w:rPr>
        <w:instrText xml:space="preserve"> PAGEREF _Toc218717588 \h </w:instrText>
      </w:r>
      <w:r>
        <w:rPr>
          <w:noProof/>
        </w:rPr>
      </w:r>
      <w:r>
        <w:rPr>
          <w:noProof/>
        </w:rPr>
        <w:fldChar w:fldCharType="separate"/>
      </w:r>
      <w:r>
        <w:rPr>
          <w:noProof/>
        </w:rPr>
        <w:t>290</w:t>
      </w:r>
      <w:r>
        <w:rPr>
          <w:noProof/>
        </w:rPr>
        <w:fldChar w:fldCharType="end"/>
      </w:r>
    </w:p>
    <w:p w14:paraId="759D003F" w14:textId="266F2B7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10.2.5.2.7</w:t>
      </w:r>
      <w:r>
        <w:rPr>
          <w:rFonts w:asciiTheme="minorHAnsi" w:eastAsiaTheme="minorEastAsia" w:hAnsiTheme="minorHAnsi" w:cstheme="minorBidi"/>
          <w:noProof/>
          <w:kern w:val="2"/>
          <w:sz w:val="24"/>
          <w:szCs w:val="24"/>
          <w:lang w:eastAsia="en-GB"/>
          <w14:ligatures w14:val="standardContextual"/>
        </w:rPr>
        <w:tab/>
      </w:r>
      <w:r>
        <w:rPr>
          <w:noProof/>
        </w:rPr>
        <w:t>T</w:t>
      </w:r>
      <w:r>
        <w:rPr>
          <w:noProof/>
          <w:lang w:eastAsia="ko-KR"/>
        </w:rPr>
        <w:t>erminating procedures for MCData client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_Toc218717589 \h </w:instrText>
      </w:r>
      <w:r>
        <w:rPr>
          <w:noProof/>
        </w:rPr>
      </w:r>
      <w:r>
        <w:rPr>
          <w:noProof/>
        </w:rPr>
        <w:fldChar w:fldCharType="separate"/>
      </w:r>
      <w:r>
        <w:rPr>
          <w:noProof/>
        </w:rPr>
        <w:t>290</w:t>
      </w:r>
      <w:r>
        <w:rPr>
          <w:noProof/>
        </w:rPr>
        <w:fldChar w:fldCharType="end"/>
      </w:r>
    </w:p>
    <w:p w14:paraId="231F694C" w14:textId="62C3237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_Toc218717590 \h </w:instrText>
      </w:r>
      <w:r>
        <w:rPr>
          <w:noProof/>
        </w:rPr>
      </w:r>
      <w:r>
        <w:rPr>
          <w:noProof/>
        </w:rPr>
        <w:fldChar w:fldCharType="separate"/>
      </w:r>
      <w:r>
        <w:rPr>
          <w:noProof/>
        </w:rPr>
        <w:t>290</w:t>
      </w:r>
      <w:r>
        <w:rPr>
          <w:noProof/>
        </w:rPr>
        <w:fldChar w:fldCharType="end"/>
      </w:r>
    </w:p>
    <w:p w14:paraId="07175E8E" w14:textId="056EF8F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offer generation</w:t>
      </w:r>
      <w:r>
        <w:rPr>
          <w:noProof/>
        </w:rPr>
        <w:tab/>
      </w:r>
      <w:r>
        <w:rPr>
          <w:noProof/>
        </w:rPr>
        <w:fldChar w:fldCharType="begin"/>
      </w:r>
      <w:r>
        <w:rPr>
          <w:noProof/>
        </w:rPr>
        <w:instrText xml:space="preserve"> PAGEREF _Toc218717591 \h </w:instrText>
      </w:r>
      <w:r>
        <w:rPr>
          <w:noProof/>
        </w:rPr>
      </w:r>
      <w:r>
        <w:rPr>
          <w:noProof/>
        </w:rPr>
        <w:fldChar w:fldCharType="separate"/>
      </w:r>
      <w:r>
        <w:rPr>
          <w:noProof/>
        </w:rPr>
        <w:t>290</w:t>
      </w:r>
      <w:r>
        <w:rPr>
          <w:noProof/>
        </w:rPr>
        <w:fldChar w:fldCharType="end"/>
      </w:r>
    </w:p>
    <w:p w14:paraId="26932E2D" w14:textId="5EEB063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SDP answer generation</w:t>
      </w:r>
      <w:r>
        <w:rPr>
          <w:noProof/>
        </w:rPr>
        <w:tab/>
      </w:r>
      <w:r>
        <w:rPr>
          <w:noProof/>
        </w:rPr>
        <w:fldChar w:fldCharType="begin"/>
      </w:r>
      <w:r>
        <w:rPr>
          <w:noProof/>
        </w:rPr>
        <w:instrText xml:space="preserve"> PAGEREF _Toc218717592 \h </w:instrText>
      </w:r>
      <w:r>
        <w:rPr>
          <w:noProof/>
        </w:rPr>
      </w:r>
      <w:r>
        <w:rPr>
          <w:noProof/>
        </w:rPr>
        <w:fldChar w:fldCharType="separate"/>
      </w:r>
      <w:r>
        <w:rPr>
          <w:noProof/>
        </w:rPr>
        <w:t>290</w:t>
      </w:r>
      <w:r>
        <w:rPr>
          <w:noProof/>
        </w:rPr>
        <w:fldChar w:fldCharType="end"/>
      </w:r>
    </w:p>
    <w:p w14:paraId="775F3DD9" w14:textId="6D28221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10.2.5.3.3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participating MCData function procedures</w:t>
      </w:r>
      <w:r>
        <w:rPr>
          <w:noProof/>
        </w:rPr>
        <w:tab/>
      </w:r>
      <w:r>
        <w:rPr>
          <w:noProof/>
        </w:rPr>
        <w:fldChar w:fldCharType="begin"/>
      </w:r>
      <w:r>
        <w:rPr>
          <w:noProof/>
        </w:rPr>
        <w:instrText xml:space="preserve"> PAGEREF _Toc218717593 \h </w:instrText>
      </w:r>
      <w:r>
        <w:rPr>
          <w:noProof/>
        </w:rPr>
      </w:r>
      <w:r>
        <w:rPr>
          <w:noProof/>
        </w:rPr>
        <w:fldChar w:fldCharType="separate"/>
      </w:r>
      <w:r>
        <w:rPr>
          <w:noProof/>
        </w:rPr>
        <w:t>291</w:t>
      </w:r>
      <w:r>
        <w:rPr>
          <w:noProof/>
        </w:rPr>
        <w:fldChar w:fldCharType="end"/>
      </w:r>
    </w:p>
    <w:p w14:paraId="1BD4B54E" w14:textId="4C4E6B5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_Toc218717594 \h </w:instrText>
      </w:r>
      <w:r>
        <w:rPr>
          <w:noProof/>
        </w:rPr>
      </w:r>
      <w:r>
        <w:rPr>
          <w:noProof/>
        </w:rPr>
        <w:fldChar w:fldCharType="separate"/>
      </w:r>
      <w:r>
        <w:rPr>
          <w:noProof/>
        </w:rPr>
        <w:t>293</w:t>
      </w:r>
      <w:r>
        <w:rPr>
          <w:noProof/>
        </w:rPr>
        <w:fldChar w:fldCharType="end"/>
      </w:r>
    </w:p>
    <w:p w14:paraId="4A3C3465" w14:textId="07BD438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10.2.5.3.5</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the served user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_Toc218717595 \h </w:instrText>
      </w:r>
      <w:r>
        <w:rPr>
          <w:noProof/>
        </w:rPr>
      </w:r>
      <w:r>
        <w:rPr>
          <w:noProof/>
        </w:rPr>
        <w:fldChar w:fldCharType="separate"/>
      </w:r>
      <w:r>
        <w:rPr>
          <w:noProof/>
        </w:rPr>
        <w:t>298</w:t>
      </w:r>
      <w:r>
        <w:rPr>
          <w:noProof/>
        </w:rPr>
        <w:fldChar w:fldCharType="end"/>
      </w:r>
    </w:p>
    <w:p w14:paraId="02B2F657" w14:textId="3EACBB5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10.2.5.3.6</w:t>
      </w:r>
      <w:r>
        <w:rPr>
          <w:rFonts w:asciiTheme="minorHAnsi" w:eastAsiaTheme="minorEastAsia" w:hAnsiTheme="minorHAnsi" w:cstheme="minorBidi"/>
          <w:noProof/>
          <w:kern w:val="2"/>
          <w:sz w:val="24"/>
          <w:szCs w:val="24"/>
          <w:lang w:eastAsia="en-GB"/>
          <w14:ligatures w14:val="standardContextual"/>
        </w:rPr>
        <w:tab/>
      </w:r>
      <w:r>
        <w:rPr>
          <w:noProof/>
          <w:lang w:eastAsia="ko-KR"/>
        </w:rPr>
        <w:t>Processing of request from controlling MCData function to upgrade or cancel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_Toc218717596 \h </w:instrText>
      </w:r>
      <w:r>
        <w:rPr>
          <w:noProof/>
        </w:rPr>
      </w:r>
      <w:r>
        <w:rPr>
          <w:noProof/>
        </w:rPr>
        <w:fldChar w:fldCharType="separate"/>
      </w:r>
      <w:r>
        <w:rPr>
          <w:noProof/>
        </w:rPr>
        <w:t>298</w:t>
      </w:r>
      <w:r>
        <w:rPr>
          <w:noProof/>
        </w:rPr>
        <w:fldChar w:fldCharType="end"/>
      </w:r>
    </w:p>
    <w:p w14:paraId="26A10D72" w14:textId="5B68EA4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10.2.5.4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_Toc218717597 \h </w:instrText>
      </w:r>
      <w:r>
        <w:rPr>
          <w:noProof/>
        </w:rPr>
      </w:r>
      <w:r>
        <w:rPr>
          <w:noProof/>
        </w:rPr>
        <w:fldChar w:fldCharType="separate"/>
      </w:r>
      <w:r>
        <w:rPr>
          <w:noProof/>
        </w:rPr>
        <w:t>298</w:t>
      </w:r>
      <w:r>
        <w:rPr>
          <w:noProof/>
        </w:rPr>
        <w:fldChar w:fldCharType="end"/>
      </w:r>
    </w:p>
    <w:p w14:paraId="0B8D9DD8" w14:textId="17F98FB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_Toc218717598 \h </w:instrText>
      </w:r>
      <w:r>
        <w:rPr>
          <w:noProof/>
        </w:rPr>
      </w:r>
      <w:r>
        <w:rPr>
          <w:noProof/>
        </w:rPr>
        <w:fldChar w:fldCharType="separate"/>
      </w:r>
      <w:r>
        <w:rPr>
          <w:noProof/>
        </w:rPr>
        <w:t>298</w:t>
      </w:r>
      <w:r>
        <w:rPr>
          <w:noProof/>
        </w:rPr>
        <w:fldChar w:fldCharType="end"/>
      </w:r>
    </w:p>
    <w:p w14:paraId="52ED2043" w14:textId="163B900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10.2.5.4.2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_Toc218717599 \h </w:instrText>
      </w:r>
      <w:r>
        <w:rPr>
          <w:noProof/>
        </w:rPr>
      </w:r>
      <w:r>
        <w:rPr>
          <w:noProof/>
        </w:rPr>
        <w:fldChar w:fldCharType="separate"/>
      </w:r>
      <w:r>
        <w:rPr>
          <w:noProof/>
        </w:rPr>
        <w:t>298</w:t>
      </w:r>
      <w:r>
        <w:rPr>
          <w:noProof/>
        </w:rPr>
        <w:fldChar w:fldCharType="end"/>
      </w:r>
    </w:p>
    <w:p w14:paraId="6DFB9E67" w14:textId="1E9C0BA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10.2.5.4.3</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214F1">
        <w:rPr>
          <w:noProof/>
          <w:lang w:val="en-IN"/>
        </w:rPr>
        <w:t>controlling MCData function p</w:t>
      </w:r>
      <w:r>
        <w:rPr>
          <w:noProof/>
        </w:rPr>
        <w:t>rocedures</w:t>
      </w:r>
      <w:r>
        <w:rPr>
          <w:noProof/>
        </w:rPr>
        <w:tab/>
      </w:r>
      <w:r>
        <w:rPr>
          <w:noProof/>
        </w:rPr>
        <w:fldChar w:fldCharType="begin"/>
      </w:r>
      <w:r>
        <w:rPr>
          <w:noProof/>
        </w:rPr>
        <w:instrText xml:space="preserve"> PAGEREF _Toc218717600 \h </w:instrText>
      </w:r>
      <w:r>
        <w:rPr>
          <w:noProof/>
        </w:rPr>
      </w:r>
      <w:r>
        <w:rPr>
          <w:noProof/>
        </w:rPr>
        <w:fldChar w:fldCharType="separate"/>
      </w:r>
      <w:r>
        <w:rPr>
          <w:noProof/>
        </w:rPr>
        <w:t>299</w:t>
      </w:r>
      <w:r>
        <w:rPr>
          <w:noProof/>
        </w:rPr>
        <w:fldChar w:fldCharType="end"/>
      </w:r>
    </w:p>
    <w:p w14:paraId="68F8BD1E" w14:textId="6E8DF7B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10.2.5.4.4</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sidRPr="009214F1">
        <w:rPr>
          <w:noProof/>
          <w:lang w:val="en-IN"/>
        </w:rPr>
        <w:t>controlling MCData function p</w:t>
      </w:r>
      <w:r>
        <w:rPr>
          <w:noProof/>
        </w:rPr>
        <w:t>rocedures</w:t>
      </w:r>
      <w:r>
        <w:rPr>
          <w:noProof/>
        </w:rPr>
        <w:tab/>
      </w:r>
      <w:r>
        <w:rPr>
          <w:noProof/>
        </w:rPr>
        <w:fldChar w:fldCharType="begin"/>
      </w:r>
      <w:r>
        <w:rPr>
          <w:noProof/>
        </w:rPr>
        <w:instrText xml:space="preserve"> PAGEREF _Toc218717601 \h </w:instrText>
      </w:r>
      <w:r>
        <w:rPr>
          <w:noProof/>
        </w:rPr>
      </w:r>
      <w:r>
        <w:rPr>
          <w:noProof/>
        </w:rPr>
        <w:fldChar w:fldCharType="separate"/>
      </w:r>
      <w:r>
        <w:rPr>
          <w:noProof/>
        </w:rPr>
        <w:t>301</w:t>
      </w:r>
      <w:r>
        <w:rPr>
          <w:noProof/>
        </w:rPr>
        <w:fldChar w:fldCharType="end"/>
      </w:r>
    </w:p>
    <w:p w14:paraId="297C10BA" w14:textId="00B39E6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10.2.5.4.5</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_Toc218717602 \h </w:instrText>
      </w:r>
      <w:r>
        <w:rPr>
          <w:noProof/>
        </w:rPr>
      </w:r>
      <w:r>
        <w:rPr>
          <w:noProof/>
        </w:rPr>
        <w:fldChar w:fldCharType="separate"/>
      </w:r>
      <w:r>
        <w:rPr>
          <w:noProof/>
        </w:rPr>
        <w:t>305</w:t>
      </w:r>
      <w:r>
        <w:rPr>
          <w:noProof/>
        </w:rPr>
        <w:fldChar w:fldCharType="end"/>
      </w:r>
    </w:p>
    <w:p w14:paraId="179A6778" w14:textId="3797774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10.2.5.4.6</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receiving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_Toc218717603 \h </w:instrText>
      </w:r>
      <w:r>
        <w:rPr>
          <w:noProof/>
        </w:rPr>
      </w:r>
      <w:r>
        <w:rPr>
          <w:noProof/>
        </w:rPr>
        <w:fldChar w:fldCharType="separate"/>
      </w:r>
      <w:r>
        <w:rPr>
          <w:noProof/>
        </w:rPr>
        <w:t>305</w:t>
      </w:r>
      <w:r>
        <w:rPr>
          <w:noProof/>
        </w:rPr>
        <w:fldChar w:fldCharType="end"/>
      </w:r>
    </w:p>
    <w:p w14:paraId="19802D67" w14:textId="2B00436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10.2.5.4.7</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upgrade to emergency of a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_Toc218717604 \h </w:instrText>
      </w:r>
      <w:r>
        <w:rPr>
          <w:noProof/>
        </w:rPr>
      </w:r>
      <w:r>
        <w:rPr>
          <w:noProof/>
        </w:rPr>
        <w:fldChar w:fldCharType="separate"/>
      </w:r>
      <w:r>
        <w:rPr>
          <w:noProof/>
        </w:rPr>
        <w:t>305</w:t>
      </w:r>
      <w:r>
        <w:rPr>
          <w:noProof/>
        </w:rPr>
        <w:fldChar w:fldCharType="end"/>
      </w:r>
    </w:p>
    <w:p w14:paraId="655A94D8" w14:textId="1796EE0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10.2.5.4.8</w:t>
      </w:r>
      <w:r>
        <w:rPr>
          <w:rFonts w:asciiTheme="minorHAnsi" w:eastAsiaTheme="minorEastAsia" w:hAnsiTheme="minorHAnsi" w:cstheme="minorBidi"/>
          <w:noProof/>
          <w:kern w:val="2"/>
          <w:sz w:val="24"/>
          <w:szCs w:val="24"/>
          <w:lang w:eastAsia="en-GB"/>
          <w14:ligatures w14:val="standardContextual"/>
        </w:rPr>
        <w:tab/>
      </w:r>
      <w:r>
        <w:rPr>
          <w:noProof/>
          <w:lang w:eastAsia="ko-KR"/>
        </w:rPr>
        <w:t>Controlling MCData function sending a request for cancellation of an emergency one</w:t>
      </w:r>
      <w:r>
        <w:rPr>
          <w:noProof/>
          <w:lang w:eastAsia="ko-KR"/>
        </w:rPr>
        <w:noBreakHyphen/>
        <w:t>to</w:t>
      </w:r>
      <w:r>
        <w:rPr>
          <w:noProof/>
          <w:lang w:eastAsia="ko-KR"/>
        </w:rPr>
        <w:noBreakHyphen/>
        <w:t>one communication using FD media plane</w:t>
      </w:r>
      <w:r>
        <w:rPr>
          <w:noProof/>
        </w:rPr>
        <w:tab/>
      </w:r>
      <w:r>
        <w:rPr>
          <w:noProof/>
        </w:rPr>
        <w:fldChar w:fldCharType="begin"/>
      </w:r>
      <w:r>
        <w:rPr>
          <w:noProof/>
        </w:rPr>
        <w:instrText xml:space="preserve"> PAGEREF _Toc218717605 \h </w:instrText>
      </w:r>
      <w:r>
        <w:rPr>
          <w:noProof/>
        </w:rPr>
      </w:r>
      <w:r>
        <w:rPr>
          <w:noProof/>
        </w:rPr>
        <w:fldChar w:fldCharType="separate"/>
      </w:r>
      <w:r>
        <w:rPr>
          <w:noProof/>
        </w:rPr>
        <w:t>305</w:t>
      </w:r>
      <w:r>
        <w:rPr>
          <w:noProof/>
        </w:rPr>
        <w:fldChar w:fldCharType="end"/>
      </w:r>
    </w:p>
    <w:p w14:paraId="5F0D06CC" w14:textId="6F996BC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10.2.6</w:t>
      </w:r>
      <w:r>
        <w:rPr>
          <w:rFonts w:asciiTheme="minorHAnsi" w:eastAsiaTheme="minorEastAsia" w:hAnsiTheme="minorHAnsi" w:cstheme="minorBidi"/>
          <w:noProof/>
          <w:kern w:val="2"/>
          <w:sz w:val="24"/>
          <w:szCs w:val="24"/>
          <w:lang w:eastAsia="en-GB"/>
          <w14:ligatures w14:val="standardContextual"/>
        </w:rPr>
        <w:tab/>
      </w:r>
      <w:r>
        <w:rPr>
          <w:noProof/>
        </w:rPr>
        <w:t>FD using MBMS delivery via MB2 interface</w:t>
      </w:r>
      <w:r>
        <w:rPr>
          <w:noProof/>
        </w:rPr>
        <w:tab/>
      </w:r>
      <w:r>
        <w:rPr>
          <w:noProof/>
        </w:rPr>
        <w:fldChar w:fldCharType="begin"/>
      </w:r>
      <w:r>
        <w:rPr>
          <w:noProof/>
        </w:rPr>
        <w:instrText xml:space="preserve"> PAGEREF _Toc218717606 \h </w:instrText>
      </w:r>
      <w:r>
        <w:rPr>
          <w:noProof/>
        </w:rPr>
      </w:r>
      <w:r>
        <w:rPr>
          <w:noProof/>
        </w:rPr>
        <w:fldChar w:fldCharType="separate"/>
      </w:r>
      <w:r>
        <w:rPr>
          <w:noProof/>
        </w:rPr>
        <w:t>305</w:t>
      </w:r>
      <w:r>
        <w:rPr>
          <w:noProof/>
        </w:rPr>
        <w:fldChar w:fldCharType="end"/>
      </w:r>
    </w:p>
    <w:p w14:paraId="11CAA245" w14:textId="5BE7CBF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FD using MBS delivery via MB2 interface</w:t>
      </w:r>
      <w:r>
        <w:rPr>
          <w:noProof/>
        </w:rPr>
        <w:tab/>
      </w:r>
      <w:r>
        <w:rPr>
          <w:noProof/>
        </w:rPr>
        <w:fldChar w:fldCharType="begin"/>
      </w:r>
      <w:r>
        <w:rPr>
          <w:noProof/>
        </w:rPr>
        <w:instrText xml:space="preserve"> PAGEREF _Toc218717607 \h </w:instrText>
      </w:r>
      <w:r>
        <w:rPr>
          <w:noProof/>
        </w:rPr>
      </w:r>
      <w:r>
        <w:rPr>
          <w:noProof/>
        </w:rPr>
        <w:fldChar w:fldCharType="separate"/>
      </w:r>
      <w:r>
        <w:rPr>
          <w:noProof/>
        </w:rPr>
        <w:t>305</w:t>
      </w:r>
      <w:r>
        <w:rPr>
          <w:noProof/>
        </w:rPr>
        <w:fldChar w:fldCharType="end"/>
      </w:r>
    </w:p>
    <w:p w14:paraId="25BFE299" w14:textId="4DA2348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Transmission and Reception Control</w:t>
      </w:r>
      <w:r>
        <w:rPr>
          <w:noProof/>
        </w:rPr>
        <w:tab/>
      </w:r>
      <w:r>
        <w:rPr>
          <w:noProof/>
        </w:rPr>
        <w:fldChar w:fldCharType="begin"/>
      </w:r>
      <w:r>
        <w:rPr>
          <w:noProof/>
        </w:rPr>
        <w:instrText xml:space="preserve"> PAGEREF _Toc218717608 \h </w:instrText>
      </w:r>
      <w:r>
        <w:rPr>
          <w:noProof/>
        </w:rPr>
      </w:r>
      <w:r>
        <w:rPr>
          <w:noProof/>
        </w:rPr>
        <w:fldChar w:fldCharType="separate"/>
      </w:r>
      <w:r>
        <w:rPr>
          <w:noProof/>
        </w:rPr>
        <w:t>306</w:t>
      </w:r>
      <w:r>
        <w:rPr>
          <w:noProof/>
        </w:rPr>
        <w:fldChar w:fldCharType="end"/>
      </w:r>
    </w:p>
    <w:p w14:paraId="4D64BD88" w14:textId="391F56E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11.1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_Toc218717609 \h </w:instrText>
      </w:r>
      <w:r>
        <w:rPr>
          <w:noProof/>
        </w:rPr>
      </w:r>
      <w:r>
        <w:rPr>
          <w:noProof/>
        </w:rPr>
        <w:fldChar w:fldCharType="separate"/>
      </w:r>
      <w:r>
        <w:rPr>
          <w:noProof/>
        </w:rPr>
        <w:t>306</w:t>
      </w:r>
      <w:r>
        <w:rPr>
          <w:noProof/>
        </w:rPr>
        <w:fldChar w:fldCharType="end"/>
      </w:r>
    </w:p>
    <w:p w14:paraId="2CC7DBDB" w14:textId="50C7017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Auto-receive</w:t>
      </w:r>
      <w:r w:rsidRPr="009214F1">
        <w:rPr>
          <w:rFonts w:eastAsia="Malgun Gothic"/>
          <w:noProof/>
          <w:lang w:val="en-IN"/>
        </w:rPr>
        <w:t xml:space="preserve"> for File Distribution</w:t>
      </w:r>
      <w:r>
        <w:rPr>
          <w:noProof/>
        </w:rPr>
        <w:tab/>
      </w:r>
      <w:r>
        <w:rPr>
          <w:noProof/>
        </w:rPr>
        <w:fldChar w:fldCharType="begin"/>
      </w:r>
      <w:r>
        <w:rPr>
          <w:noProof/>
        </w:rPr>
        <w:instrText xml:space="preserve"> PAGEREF _Toc218717610 \h </w:instrText>
      </w:r>
      <w:r>
        <w:rPr>
          <w:noProof/>
        </w:rPr>
      </w:r>
      <w:r>
        <w:rPr>
          <w:noProof/>
        </w:rPr>
        <w:fldChar w:fldCharType="separate"/>
      </w:r>
      <w:r>
        <w:rPr>
          <w:noProof/>
        </w:rPr>
        <w:t>307</w:t>
      </w:r>
      <w:r>
        <w:rPr>
          <w:noProof/>
        </w:rPr>
        <w:fldChar w:fldCharType="end"/>
      </w:r>
    </w:p>
    <w:p w14:paraId="0A4A250C" w14:textId="6966A30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1</w:t>
      </w:r>
      <w:r>
        <w:rPr>
          <w:noProof/>
        </w:rPr>
        <w:t>.</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Accessing list of deferred data group communications</w:t>
      </w:r>
      <w:r>
        <w:rPr>
          <w:noProof/>
        </w:rPr>
        <w:tab/>
      </w:r>
      <w:r>
        <w:rPr>
          <w:noProof/>
        </w:rPr>
        <w:fldChar w:fldCharType="begin"/>
      </w:r>
      <w:r>
        <w:rPr>
          <w:noProof/>
        </w:rPr>
        <w:instrText xml:space="preserve"> PAGEREF _Toc218717611 \h </w:instrText>
      </w:r>
      <w:r>
        <w:rPr>
          <w:noProof/>
        </w:rPr>
      </w:r>
      <w:r>
        <w:rPr>
          <w:noProof/>
        </w:rPr>
        <w:fldChar w:fldCharType="separate"/>
      </w:r>
      <w:r>
        <w:rPr>
          <w:noProof/>
        </w:rPr>
        <w:t>308</w:t>
      </w:r>
      <w:r>
        <w:rPr>
          <w:noProof/>
        </w:rPr>
        <w:fldChar w:fldCharType="end"/>
      </w:r>
    </w:p>
    <w:p w14:paraId="597BF195" w14:textId="59C01A6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1</w:t>
      </w:r>
      <w:r>
        <w:rPr>
          <w:noProof/>
        </w:rPr>
        <w:t>.</w:t>
      </w:r>
      <w:r w:rsidRPr="009214F1">
        <w:rPr>
          <w:noProof/>
          <w:lang w:val="en-US"/>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_Toc218717612 \h </w:instrText>
      </w:r>
      <w:r>
        <w:rPr>
          <w:noProof/>
        </w:rPr>
      </w:r>
      <w:r>
        <w:rPr>
          <w:noProof/>
        </w:rPr>
        <w:fldChar w:fldCharType="separate"/>
      </w:r>
      <w:r>
        <w:rPr>
          <w:noProof/>
        </w:rPr>
        <w:t>308</w:t>
      </w:r>
      <w:r>
        <w:rPr>
          <w:noProof/>
        </w:rPr>
        <w:fldChar w:fldCharType="end"/>
      </w:r>
    </w:p>
    <w:p w14:paraId="02EFD220" w14:textId="25B88E1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1</w:t>
      </w:r>
      <w:r>
        <w:rPr>
          <w:noProof/>
        </w:rPr>
        <w:t>.</w:t>
      </w:r>
      <w:r w:rsidRPr="009214F1">
        <w:rPr>
          <w:noProof/>
          <w:lang w:val="en-US"/>
        </w:rPr>
        <w:t>3</w:t>
      </w:r>
      <w:r>
        <w:rPr>
          <w:noProof/>
        </w:rPr>
        <w:t>.</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_Toc218717613 \h </w:instrText>
      </w:r>
      <w:r>
        <w:rPr>
          <w:noProof/>
        </w:rPr>
      </w:r>
      <w:r>
        <w:rPr>
          <w:noProof/>
        </w:rPr>
        <w:fldChar w:fldCharType="separate"/>
      </w:r>
      <w:r>
        <w:rPr>
          <w:noProof/>
        </w:rPr>
        <w:t>308</w:t>
      </w:r>
      <w:r>
        <w:rPr>
          <w:noProof/>
        </w:rPr>
        <w:fldChar w:fldCharType="end"/>
      </w:r>
    </w:p>
    <w:p w14:paraId="455CC5CE" w14:textId="0EF3ED5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w:t>
      </w:r>
      <w:r w:rsidRPr="009214F1">
        <w:rPr>
          <w:rFonts w:eastAsia="Malgun Gothic"/>
          <w:noProof/>
          <w:lang w:val="en-US"/>
        </w:rPr>
        <w:t>1</w:t>
      </w:r>
      <w:r w:rsidRPr="009214F1">
        <w:rPr>
          <w:rFonts w:eastAsia="Malgun Gothic"/>
          <w:noProof/>
        </w:rPr>
        <w:t>.</w:t>
      </w:r>
      <w:r w:rsidRPr="009214F1">
        <w:rPr>
          <w:rFonts w:eastAsia="Malgun Gothic"/>
          <w:noProof/>
          <w:lang w:val="en-US"/>
        </w:rPr>
        <w:t>3</w:t>
      </w:r>
      <w:r w:rsidRPr="009214F1">
        <w:rPr>
          <w:rFonts w:eastAsia="Malgun Gothic"/>
          <w:noProof/>
        </w:rPr>
        <w:t>.</w:t>
      </w:r>
      <w:r w:rsidRPr="009214F1">
        <w:rPr>
          <w:rFonts w:eastAsia="Malgun Gothic"/>
          <w:noProof/>
          <w:lang w:val="en-US"/>
        </w:rPr>
        <w:t>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Sending a request to access a list of deferred group communications</w:t>
      </w:r>
      <w:r>
        <w:rPr>
          <w:noProof/>
        </w:rPr>
        <w:tab/>
      </w:r>
      <w:r>
        <w:rPr>
          <w:noProof/>
        </w:rPr>
        <w:fldChar w:fldCharType="begin"/>
      </w:r>
      <w:r>
        <w:rPr>
          <w:noProof/>
        </w:rPr>
        <w:instrText xml:space="preserve"> PAGEREF _Toc218717614 \h </w:instrText>
      </w:r>
      <w:r>
        <w:rPr>
          <w:noProof/>
        </w:rPr>
      </w:r>
      <w:r>
        <w:rPr>
          <w:noProof/>
        </w:rPr>
        <w:fldChar w:fldCharType="separate"/>
      </w:r>
      <w:r>
        <w:rPr>
          <w:noProof/>
        </w:rPr>
        <w:t>308</w:t>
      </w:r>
      <w:r>
        <w:rPr>
          <w:noProof/>
        </w:rPr>
        <w:fldChar w:fldCharType="end"/>
      </w:r>
    </w:p>
    <w:p w14:paraId="131D41D0" w14:textId="0407796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w:t>
      </w:r>
      <w:r w:rsidRPr="009214F1">
        <w:rPr>
          <w:rFonts w:eastAsia="Malgun Gothic"/>
          <w:noProof/>
          <w:lang w:val="en-US"/>
        </w:rPr>
        <w:t>1</w:t>
      </w:r>
      <w:r w:rsidRPr="009214F1">
        <w:rPr>
          <w:rFonts w:eastAsia="Malgun Gothic"/>
          <w:noProof/>
        </w:rPr>
        <w:t>.</w:t>
      </w:r>
      <w:r w:rsidRPr="009214F1">
        <w:rPr>
          <w:rFonts w:eastAsia="Malgun Gothic"/>
          <w:noProof/>
          <w:lang w:val="en-US"/>
        </w:rPr>
        <w:t>3</w:t>
      </w:r>
      <w:r w:rsidRPr="009214F1">
        <w:rPr>
          <w:rFonts w:eastAsia="Malgun Gothic"/>
          <w:noProof/>
        </w:rPr>
        <w:t>.</w:t>
      </w:r>
      <w:r w:rsidRPr="009214F1">
        <w:rPr>
          <w:rFonts w:eastAsia="Malgun Gothic"/>
          <w:noProof/>
          <w:lang w:val="en-US"/>
        </w:rPr>
        <w:t>2</w:t>
      </w:r>
      <w:r w:rsidRPr="009214F1">
        <w:rPr>
          <w:rFonts w:eastAsia="Malgun Gothic"/>
          <w:noProof/>
        </w:rPr>
        <w:t>.</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Receiving a list of deferred group communications</w:t>
      </w:r>
      <w:r>
        <w:rPr>
          <w:noProof/>
        </w:rPr>
        <w:tab/>
      </w:r>
      <w:r>
        <w:rPr>
          <w:noProof/>
        </w:rPr>
        <w:fldChar w:fldCharType="begin"/>
      </w:r>
      <w:r>
        <w:rPr>
          <w:noProof/>
        </w:rPr>
        <w:instrText xml:space="preserve"> PAGEREF _Toc218717615 \h </w:instrText>
      </w:r>
      <w:r>
        <w:rPr>
          <w:noProof/>
        </w:rPr>
      </w:r>
      <w:r>
        <w:rPr>
          <w:noProof/>
        </w:rPr>
        <w:fldChar w:fldCharType="separate"/>
      </w:r>
      <w:r>
        <w:rPr>
          <w:noProof/>
        </w:rPr>
        <w:t>308</w:t>
      </w:r>
      <w:r>
        <w:rPr>
          <w:noProof/>
        </w:rPr>
        <w:fldChar w:fldCharType="end"/>
      </w:r>
    </w:p>
    <w:p w14:paraId="6472881A" w14:textId="051844D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1</w:t>
      </w:r>
      <w:r>
        <w:rPr>
          <w:noProof/>
        </w:rPr>
        <w:t>.</w:t>
      </w:r>
      <w:r w:rsidRPr="009214F1">
        <w:rPr>
          <w:noProof/>
          <w:lang w:val="en-US"/>
        </w:rPr>
        <w:t>3</w:t>
      </w:r>
      <w:r>
        <w:rPr>
          <w:noProof/>
        </w:rPr>
        <w:t>.</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Participating </w:t>
      </w:r>
      <w:r>
        <w:rPr>
          <w:noProof/>
        </w:rPr>
        <w:t xml:space="preserve">MCData </w:t>
      </w:r>
      <w:r w:rsidRPr="009214F1">
        <w:rPr>
          <w:noProof/>
          <w:lang w:val="en-US"/>
        </w:rPr>
        <w:t>function</w:t>
      </w:r>
      <w:r>
        <w:rPr>
          <w:noProof/>
        </w:rPr>
        <w:t xml:space="preserve"> procedures</w:t>
      </w:r>
      <w:r>
        <w:rPr>
          <w:noProof/>
        </w:rPr>
        <w:tab/>
      </w:r>
      <w:r>
        <w:rPr>
          <w:noProof/>
        </w:rPr>
        <w:fldChar w:fldCharType="begin"/>
      </w:r>
      <w:r>
        <w:rPr>
          <w:noProof/>
        </w:rPr>
        <w:instrText xml:space="preserve"> PAGEREF _Toc218717616 \h </w:instrText>
      </w:r>
      <w:r>
        <w:rPr>
          <w:noProof/>
        </w:rPr>
      </w:r>
      <w:r>
        <w:rPr>
          <w:noProof/>
        </w:rPr>
        <w:fldChar w:fldCharType="separate"/>
      </w:r>
      <w:r>
        <w:rPr>
          <w:noProof/>
        </w:rPr>
        <w:t>308</w:t>
      </w:r>
      <w:r>
        <w:rPr>
          <w:noProof/>
        </w:rPr>
        <w:fldChar w:fldCharType="end"/>
      </w:r>
    </w:p>
    <w:p w14:paraId="18DC287C" w14:textId="0F57A9C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11.3.3.1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Receiving a request to access a list of deferred group communications</w:t>
      </w:r>
      <w:r>
        <w:rPr>
          <w:noProof/>
        </w:rPr>
        <w:tab/>
      </w:r>
      <w:r>
        <w:rPr>
          <w:noProof/>
        </w:rPr>
        <w:fldChar w:fldCharType="begin"/>
      </w:r>
      <w:r>
        <w:rPr>
          <w:noProof/>
        </w:rPr>
        <w:instrText xml:space="preserve"> PAGEREF _Toc218717617 \h </w:instrText>
      </w:r>
      <w:r>
        <w:rPr>
          <w:noProof/>
        </w:rPr>
      </w:r>
      <w:r>
        <w:rPr>
          <w:noProof/>
        </w:rPr>
        <w:fldChar w:fldCharType="separate"/>
      </w:r>
      <w:r>
        <w:rPr>
          <w:noProof/>
        </w:rPr>
        <w:t>308</w:t>
      </w:r>
      <w:r>
        <w:rPr>
          <w:noProof/>
        </w:rPr>
        <w:fldChar w:fldCharType="end"/>
      </w:r>
    </w:p>
    <w:p w14:paraId="5109EB1F" w14:textId="7CAE5D1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11.3.3.</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Sending</w:t>
      </w:r>
      <w:r w:rsidRPr="009214F1">
        <w:rPr>
          <w:rFonts w:eastAsia="Malgun Gothic"/>
          <w:noProof/>
        </w:rPr>
        <w:t xml:space="preserve"> a list of deferred group communications</w:t>
      </w:r>
      <w:r>
        <w:rPr>
          <w:noProof/>
        </w:rPr>
        <w:tab/>
      </w:r>
      <w:r>
        <w:rPr>
          <w:noProof/>
        </w:rPr>
        <w:fldChar w:fldCharType="begin"/>
      </w:r>
      <w:r>
        <w:rPr>
          <w:noProof/>
        </w:rPr>
        <w:instrText xml:space="preserve"> PAGEREF _Toc218717618 \h </w:instrText>
      </w:r>
      <w:r>
        <w:rPr>
          <w:noProof/>
        </w:rPr>
      </w:r>
      <w:r>
        <w:rPr>
          <w:noProof/>
        </w:rPr>
        <w:fldChar w:fldCharType="separate"/>
      </w:r>
      <w:r>
        <w:rPr>
          <w:noProof/>
        </w:rPr>
        <w:t>309</w:t>
      </w:r>
      <w:r>
        <w:rPr>
          <w:noProof/>
        </w:rPr>
        <w:fldChar w:fldCharType="end"/>
      </w:r>
    </w:p>
    <w:p w14:paraId="048DE872" w14:textId="46696203"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Dispositions and Notifications</w:t>
      </w:r>
      <w:r>
        <w:rPr>
          <w:noProof/>
        </w:rPr>
        <w:tab/>
      </w:r>
      <w:r>
        <w:rPr>
          <w:noProof/>
        </w:rPr>
        <w:fldChar w:fldCharType="begin"/>
      </w:r>
      <w:r>
        <w:rPr>
          <w:noProof/>
        </w:rPr>
        <w:instrText xml:space="preserve"> PAGEREF _Toc218717619 \h </w:instrText>
      </w:r>
      <w:r>
        <w:rPr>
          <w:noProof/>
        </w:rPr>
      </w:r>
      <w:r>
        <w:rPr>
          <w:noProof/>
        </w:rPr>
        <w:fldChar w:fldCharType="separate"/>
      </w:r>
      <w:r>
        <w:rPr>
          <w:noProof/>
        </w:rPr>
        <w:t>309</w:t>
      </w:r>
      <w:r>
        <w:rPr>
          <w:noProof/>
        </w:rPr>
        <w:fldChar w:fldCharType="end"/>
      </w:r>
    </w:p>
    <w:p w14:paraId="531B0B45" w14:textId="6ED221A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_Toc218717620 \h </w:instrText>
      </w:r>
      <w:r>
        <w:rPr>
          <w:noProof/>
        </w:rPr>
      </w:r>
      <w:r>
        <w:rPr>
          <w:noProof/>
        </w:rPr>
        <w:fldChar w:fldCharType="separate"/>
      </w:r>
      <w:r>
        <w:rPr>
          <w:noProof/>
        </w:rPr>
        <w:t>309</w:t>
      </w:r>
      <w:r>
        <w:rPr>
          <w:noProof/>
        </w:rPr>
        <w:fldChar w:fldCharType="end"/>
      </w:r>
    </w:p>
    <w:p w14:paraId="4F8C3633" w14:textId="6F90122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On-network disposition notifications</w:t>
      </w:r>
      <w:r>
        <w:rPr>
          <w:noProof/>
        </w:rPr>
        <w:tab/>
      </w:r>
      <w:r>
        <w:rPr>
          <w:noProof/>
        </w:rPr>
        <w:fldChar w:fldCharType="begin"/>
      </w:r>
      <w:r>
        <w:rPr>
          <w:noProof/>
        </w:rPr>
        <w:instrText xml:space="preserve"> PAGEREF _Toc218717621 \h </w:instrText>
      </w:r>
      <w:r>
        <w:rPr>
          <w:noProof/>
        </w:rPr>
      </w:r>
      <w:r>
        <w:rPr>
          <w:noProof/>
        </w:rPr>
        <w:fldChar w:fldCharType="separate"/>
      </w:r>
      <w:r>
        <w:rPr>
          <w:noProof/>
        </w:rPr>
        <w:t>310</w:t>
      </w:r>
      <w:r>
        <w:rPr>
          <w:noProof/>
        </w:rPr>
        <w:fldChar w:fldCharType="end"/>
      </w:r>
    </w:p>
    <w:p w14:paraId="51081E17" w14:textId="2B45B1E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_Toc218717622 \h </w:instrText>
      </w:r>
      <w:r>
        <w:rPr>
          <w:noProof/>
        </w:rPr>
      </w:r>
      <w:r>
        <w:rPr>
          <w:noProof/>
        </w:rPr>
        <w:fldChar w:fldCharType="separate"/>
      </w:r>
      <w:r>
        <w:rPr>
          <w:noProof/>
        </w:rPr>
        <w:t>310</w:t>
      </w:r>
      <w:r>
        <w:rPr>
          <w:noProof/>
        </w:rPr>
        <w:fldChar w:fldCharType="end"/>
      </w:r>
    </w:p>
    <w:p w14:paraId="3F7730D9" w14:textId="0DE6D90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sends a disposition notification message</w:t>
      </w:r>
      <w:r>
        <w:rPr>
          <w:noProof/>
        </w:rPr>
        <w:tab/>
      </w:r>
      <w:r>
        <w:rPr>
          <w:noProof/>
        </w:rPr>
        <w:fldChar w:fldCharType="begin"/>
      </w:r>
      <w:r>
        <w:rPr>
          <w:noProof/>
        </w:rPr>
        <w:instrText xml:space="preserve"> PAGEREF _Toc218717623 \h </w:instrText>
      </w:r>
      <w:r>
        <w:rPr>
          <w:noProof/>
        </w:rPr>
      </w:r>
      <w:r>
        <w:rPr>
          <w:noProof/>
        </w:rPr>
        <w:fldChar w:fldCharType="separate"/>
      </w:r>
      <w:r>
        <w:rPr>
          <w:noProof/>
        </w:rPr>
        <w:t>310</w:t>
      </w:r>
      <w:r>
        <w:rPr>
          <w:noProof/>
        </w:rPr>
        <w:fldChar w:fldCharType="end"/>
      </w:r>
    </w:p>
    <w:p w14:paraId="5A99BC2A" w14:textId="0FF06FF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receives a disposition notification message</w:t>
      </w:r>
      <w:r>
        <w:rPr>
          <w:noProof/>
        </w:rPr>
        <w:tab/>
      </w:r>
      <w:r>
        <w:rPr>
          <w:noProof/>
        </w:rPr>
        <w:fldChar w:fldCharType="begin"/>
      </w:r>
      <w:r>
        <w:rPr>
          <w:noProof/>
        </w:rPr>
        <w:instrText xml:space="preserve"> PAGEREF _Toc218717624 \h </w:instrText>
      </w:r>
      <w:r>
        <w:rPr>
          <w:noProof/>
        </w:rPr>
      </w:r>
      <w:r>
        <w:rPr>
          <w:noProof/>
        </w:rPr>
        <w:fldChar w:fldCharType="separate"/>
      </w:r>
      <w:r>
        <w:rPr>
          <w:noProof/>
        </w:rPr>
        <w:t>310</w:t>
      </w:r>
      <w:r>
        <w:rPr>
          <w:noProof/>
        </w:rPr>
        <w:fldChar w:fldCharType="end"/>
      </w:r>
    </w:p>
    <w:p w14:paraId="56D46E19" w14:textId="51CA711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_Toc218717625 \h </w:instrText>
      </w:r>
      <w:r>
        <w:rPr>
          <w:noProof/>
        </w:rPr>
      </w:r>
      <w:r>
        <w:rPr>
          <w:noProof/>
        </w:rPr>
        <w:fldChar w:fldCharType="separate"/>
      </w:r>
      <w:r>
        <w:rPr>
          <w:noProof/>
        </w:rPr>
        <w:t>311</w:t>
      </w:r>
      <w:r>
        <w:rPr>
          <w:noProof/>
        </w:rPr>
        <w:fldChar w:fldCharType="end"/>
      </w:r>
    </w:p>
    <w:p w14:paraId="2E90A2EE" w14:textId="30C12FD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receives disposition notification from a MCData user</w:t>
      </w:r>
      <w:r>
        <w:rPr>
          <w:noProof/>
        </w:rPr>
        <w:tab/>
      </w:r>
      <w:r>
        <w:rPr>
          <w:noProof/>
        </w:rPr>
        <w:fldChar w:fldCharType="begin"/>
      </w:r>
      <w:r>
        <w:rPr>
          <w:noProof/>
        </w:rPr>
        <w:instrText xml:space="preserve"> PAGEREF _Toc218717626 \h </w:instrText>
      </w:r>
      <w:r>
        <w:rPr>
          <w:noProof/>
        </w:rPr>
      </w:r>
      <w:r>
        <w:rPr>
          <w:noProof/>
        </w:rPr>
        <w:fldChar w:fldCharType="separate"/>
      </w:r>
      <w:r>
        <w:rPr>
          <w:noProof/>
        </w:rPr>
        <w:t>311</w:t>
      </w:r>
      <w:r>
        <w:rPr>
          <w:noProof/>
        </w:rPr>
        <w:fldChar w:fldCharType="end"/>
      </w:r>
    </w:p>
    <w:p w14:paraId="7DC742DF" w14:textId="716AA75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receives disposition notification from a Controlling MCData function</w:t>
      </w:r>
      <w:r>
        <w:rPr>
          <w:noProof/>
        </w:rPr>
        <w:tab/>
      </w:r>
      <w:r>
        <w:rPr>
          <w:noProof/>
        </w:rPr>
        <w:fldChar w:fldCharType="begin"/>
      </w:r>
      <w:r>
        <w:rPr>
          <w:noProof/>
        </w:rPr>
        <w:instrText xml:space="preserve"> PAGEREF _Toc218717627 \h </w:instrText>
      </w:r>
      <w:r>
        <w:rPr>
          <w:noProof/>
        </w:rPr>
      </w:r>
      <w:r>
        <w:rPr>
          <w:noProof/>
        </w:rPr>
        <w:fldChar w:fldCharType="separate"/>
      </w:r>
      <w:r>
        <w:rPr>
          <w:noProof/>
        </w:rPr>
        <w:t>313</w:t>
      </w:r>
      <w:r>
        <w:rPr>
          <w:noProof/>
        </w:rPr>
        <w:fldChar w:fldCharType="end"/>
      </w:r>
    </w:p>
    <w:p w14:paraId="605D70FA" w14:textId="0CD3610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12.2.2.</w:t>
      </w:r>
      <w:r w:rsidRPr="009214F1">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sends a disposition notification message</w:t>
      </w:r>
      <w:r>
        <w:rPr>
          <w:noProof/>
        </w:rPr>
        <w:tab/>
      </w:r>
      <w:r>
        <w:rPr>
          <w:noProof/>
        </w:rPr>
        <w:fldChar w:fldCharType="begin"/>
      </w:r>
      <w:r>
        <w:rPr>
          <w:noProof/>
        </w:rPr>
        <w:instrText xml:space="preserve"> PAGEREF _Toc218717628 \h </w:instrText>
      </w:r>
      <w:r>
        <w:rPr>
          <w:noProof/>
        </w:rPr>
      </w:r>
      <w:r>
        <w:rPr>
          <w:noProof/>
        </w:rPr>
        <w:fldChar w:fldCharType="separate"/>
      </w:r>
      <w:r>
        <w:rPr>
          <w:noProof/>
        </w:rPr>
        <w:t>313</w:t>
      </w:r>
      <w:r>
        <w:rPr>
          <w:noProof/>
        </w:rPr>
        <w:fldChar w:fldCharType="end"/>
      </w:r>
    </w:p>
    <w:p w14:paraId="7BC40C58" w14:textId="4500D75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_Toc218717629 \h </w:instrText>
      </w:r>
      <w:r>
        <w:rPr>
          <w:noProof/>
        </w:rPr>
      </w:r>
      <w:r>
        <w:rPr>
          <w:noProof/>
        </w:rPr>
        <w:fldChar w:fldCharType="separate"/>
      </w:r>
      <w:r>
        <w:rPr>
          <w:noProof/>
        </w:rPr>
        <w:t>314</w:t>
      </w:r>
      <w:r>
        <w:rPr>
          <w:noProof/>
        </w:rPr>
        <w:fldChar w:fldCharType="end"/>
      </w:r>
    </w:p>
    <w:p w14:paraId="2B1A90E5" w14:textId="4B29848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Off-network dispositions</w:t>
      </w:r>
      <w:r>
        <w:rPr>
          <w:noProof/>
        </w:rPr>
        <w:tab/>
      </w:r>
      <w:r>
        <w:rPr>
          <w:noProof/>
        </w:rPr>
        <w:fldChar w:fldCharType="begin"/>
      </w:r>
      <w:r>
        <w:rPr>
          <w:noProof/>
        </w:rPr>
        <w:instrText xml:space="preserve"> PAGEREF _Toc218717630 \h </w:instrText>
      </w:r>
      <w:r>
        <w:rPr>
          <w:noProof/>
        </w:rPr>
      </w:r>
      <w:r>
        <w:rPr>
          <w:noProof/>
        </w:rPr>
        <w:fldChar w:fldCharType="separate"/>
      </w:r>
      <w:r>
        <w:rPr>
          <w:noProof/>
        </w:rPr>
        <w:t>316</w:t>
      </w:r>
      <w:r>
        <w:rPr>
          <w:noProof/>
        </w:rPr>
        <w:fldChar w:fldCharType="end"/>
      </w:r>
    </w:p>
    <w:p w14:paraId="35355DA9" w14:textId="4E675A9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_Toc218717631 \h </w:instrText>
      </w:r>
      <w:r>
        <w:rPr>
          <w:noProof/>
        </w:rPr>
      </w:r>
      <w:r>
        <w:rPr>
          <w:noProof/>
        </w:rPr>
        <w:fldChar w:fldCharType="separate"/>
      </w:r>
      <w:r>
        <w:rPr>
          <w:noProof/>
        </w:rPr>
        <w:t>316</w:t>
      </w:r>
      <w:r>
        <w:rPr>
          <w:noProof/>
        </w:rPr>
        <w:fldChar w:fldCharType="end"/>
      </w:r>
    </w:p>
    <w:p w14:paraId="5B56E646" w14:textId="744EEC5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12.3.2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eastAsia="zh-CN"/>
        </w:rPr>
        <w:t>Sending off-network SDS delivery notification</w:t>
      </w:r>
      <w:r>
        <w:rPr>
          <w:noProof/>
        </w:rPr>
        <w:tab/>
      </w:r>
      <w:r>
        <w:rPr>
          <w:noProof/>
        </w:rPr>
        <w:fldChar w:fldCharType="begin"/>
      </w:r>
      <w:r>
        <w:rPr>
          <w:noProof/>
        </w:rPr>
        <w:instrText xml:space="preserve"> PAGEREF _Toc218717632 \h </w:instrText>
      </w:r>
      <w:r>
        <w:rPr>
          <w:noProof/>
        </w:rPr>
      </w:r>
      <w:r>
        <w:rPr>
          <w:noProof/>
        </w:rPr>
        <w:fldChar w:fldCharType="separate"/>
      </w:r>
      <w:r>
        <w:rPr>
          <w:noProof/>
        </w:rPr>
        <w:t>316</w:t>
      </w:r>
      <w:r>
        <w:rPr>
          <w:noProof/>
        </w:rPr>
        <w:fldChar w:fldCharType="end"/>
      </w:r>
    </w:p>
    <w:p w14:paraId="2FCCE904" w14:textId="67F165F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12.3.3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eastAsia="zh-CN"/>
        </w:rPr>
        <w:t>Sending off-network SDS read notification</w:t>
      </w:r>
      <w:r>
        <w:rPr>
          <w:noProof/>
        </w:rPr>
        <w:tab/>
      </w:r>
      <w:r>
        <w:rPr>
          <w:noProof/>
        </w:rPr>
        <w:fldChar w:fldCharType="begin"/>
      </w:r>
      <w:r>
        <w:rPr>
          <w:noProof/>
        </w:rPr>
        <w:instrText xml:space="preserve"> PAGEREF _Toc218717633 \h </w:instrText>
      </w:r>
      <w:r>
        <w:rPr>
          <w:noProof/>
        </w:rPr>
      </w:r>
      <w:r>
        <w:rPr>
          <w:noProof/>
        </w:rPr>
        <w:fldChar w:fldCharType="separate"/>
      </w:r>
      <w:r>
        <w:rPr>
          <w:noProof/>
        </w:rPr>
        <w:t>317</w:t>
      </w:r>
      <w:r>
        <w:rPr>
          <w:noProof/>
        </w:rPr>
        <w:fldChar w:fldCharType="end"/>
      </w:r>
    </w:p>
    <w:p w14:paraId="63141345" w14:textId="4905CBE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12.3.4</w:t>
      </w:r>
      <w:r>
        <w:rPr>
          <w:rFonts w:asciiTheme="minorHAnsi" w:eastAsiaTheme="minorEastAsia" w:hAnsiTheme="minorHAnsi" w:cstheme="minorBidi"/>
          <w:noProof/>
          <w:kern w:val="2"/>
          <w:sz w:val="24"/>
          <w:szCs w:val="24"/>
          <w:lang w:eastAsia="en-GB"/>
          <w14:ligatures w14:val="standardContextual"/>
        </w:rPr>
        <w:tab/>
      </w:r>
      <w:r w:rsidRPr="009214F1">
        <w:rPr>
          <w:noProof/>
          <w:lang w:val="en-IN" w:eastAsia="zh-CN"/>
        </w:rPr>
        <w:t>Sending off-network SDS delivered and read notification</w:t>
      </w:r>
      <w:r>
        <w:rPr>
          <w:noProof/>
        </w:rPr>
        <w:tab/>
      </w:r>
      <w:r>
        <w:rPr>
          <w:noProof/>
        </w:rPr>
        <w:fldChar w:fldCharType="begin"/>
      </w:r>
      <w:r>
        <w:rPr>
          <w:noProof/>
        </w:rPr>
        <w:instrText xml:space="preserve"> PAGEREF _Toc218717634 \h </w:instrText>
      </w:r>
      <w:r>
        <w:rPr>
          <w:noProof/>
        </w:rPr>
      </w:r>
      <w:r>
        <w:rPr>
          <w:noProof/>
        </w:rPr>
        <w:fldChar w:fldCharType="separate"/>
      </w:r>
      <w:r>
        <w:rPr>
          <w:noProof/>
        </w:rPr>
        <w:t>318</w:t>
      </w:r>
      <w:r>
        <w:rPr>
          <w:noProof/>
        </w:rPr>
        <w:fldChar w:fldCharType="end"/>
      </w:r>
    </w:p>
    <w:p w14:paraId="14342F96" w14:textId="7B1E15E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IN" w:eastAsia="zh-CN"/>
        </w:rPr>
        <w:t>12.3.5</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eastAsia="zh-CN"/>
        </w:rPr>
        <w:t>Off-network SDS notification retransmission</w:t>
      </w:r>
      <w:r>
        <w:rPr>
          <w:noProof/>
        </w:rPr>
        <w:tab/>
      </w:r>
      <w:r>
        <w:rPr>
          <w:noProof/>
        </w:rPr>
        <w:fldChar w:fldCharType="begin"/>
      </w:r>
      <w:r>
        <w:rPr>
          <w:noProof/>
        </w:rPr>
        <w:instrText xml:space="preserve"> PAGEREF _Toc218717635 \h </w:instrText>
      </w:r>
      <w:r>
        <w:rPr>
          <w:noProof/>
        </w:rPr>
      </w:r>
      <w:r>
        <w:rPr>
          <w:noProof/>
        </w:rPr>
        <w:fldChar w:fldCharType="separate"/>
      </w:r>
      <w:r>
        <w:rPr>
          <w:noProof/>
        </w:rPr>
        <w:t>318</w:t>
      </w:r>
      <w:r>
        <w:rPr>
          <w:noProof/>
        </w:rPr>
        <w:fldChar w:fldCharType="end"/>
      </w:r>
    </w:p>
    <w:p w14:paraId="31124816" w14:textId="1D3CF54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Network-triggered notifications for FD</w:t>
      </w:r>
      <w:r>
        <w:rPr>
          <w:noProof/>
        </w:rPr>
        <w:tab/>
      </w:r>
      <w:r>
        <w:rPr>
          <w:noProof/>
        </w:rPr>
        <w:fldChar w:fldCharType="begin"/>
      </w:r>
      <w:r>
        <w:rPr>
          <w:noProof/>
        </w:rPr>
        <w:instrText xml:space="preserve"> PAGEREF _Toc218717636 \h </w:instrText>
      </w:r>
      <w:r>
        <w:rPr>
          <w:noProof/>
        </w:rPr>
      </w:r>
      <w:r>
        <w:rPr>
          <w:noProof/>
        </w:rPr>
        <w:fldChar w:fldCharType="separate"/>
      </w:r>
      <w:r>
        <w:rPr>
          <w:noProof/>
        </w:rPr>
        <w:t>319</w:t>
      </w:r>
      <w:r>
        <w:rPr>
          <w:noProof/>
        </w:rPr>
        <w:fldChar w:fldCharType="end"/>
      </w:r>
    </w:p>
    <w:p w14:paraId="25644F7B" w14:textId="7EC0B97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_Toc218717637 \h </w:instrText>
      </w:r>
      <w:r>
        <w:rPr>
          <w:noProof/>
        </w:rPr>
      </w:r>
      <w:r>
        <w:rPr>
          <w:noProof/>
        </w:rPr>
        <w:fldChar w:fldCharType="separate"/>
      </w:r>
      <w:r>
        <w:rPr>
          <w:noProof/>
        </w:rPr>
        <w:t>319</w:t>
      </w:r>
      <w:r>
        <w:rPr>
          <w:noProof/>
        </w:rPr>
        <w:fldChar w:fldCharType="end"/>
      </w:r>
    </w:p>
    <w:p w14:paraId="1449F335" w14:textId="28AD1F3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File availability expiry</w:t>
      </w:r>
      <w:r>
        <w:rPr>
          <w:noProof/>
        </w:rPr>
        <w:tab/>
      </w:r>
      <w:r>
        <w:rPr>
          <w:noProof/>
        </w:rPr>
        <w:fldChar w:fldCharType="begin"/>
      </w:r>
      <w:r>
        <w:rPr>
          <w:noProof/>
        </w:rPr>
        <w:instrText xml:space="preserve"> PAGEREF _Toc218717638 \h </w:instrText>
      </w:r>
      <w:r>
        <w:rPr>
          <w:noProof/>
        </w:rPr>
      </w:r>
      <w:r>
        <w:rPr>
          <w:noProof/>
        </w:rPr>
        <w:fldChar w:fldCharType="separate"/>
      </w:r>
      <w:r>
        <w:rPr>
          <w:noProof/>
        </w:rPr>
        <w:t>319</w:t>
      </w:r>
      <w:r>
        <w:rPr>
          <w:noProof/>
        </w:rPr>
        <w:fldChar w:fldCharType="end"/>
      </w:r>
    </w:p>
    <w:p w14:paraId="740403B4" w14:textId="5000633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_Toc218717639 \h </w:instrText>
      </w:r>
      <w:r>
        <w:rPr>
          <w:noProof/>
        </w:rPr>
      </w:r>
      <w:r>
        <w:rPr>
          <w:noProof/>
        </w:rPr>
        <w:fldChar w:fldCharType="separate"/>
      </w:r>
      <w:r>
        <w:rPr>
          <w:noProof/>
        </w:rPr>
        <w:t>319</w:t>
      </w:r>
      <w:r>
        <w:rPr>
          <w:noProof/>
        </w:rPr>
        <w:fldChar w:fldCharType="end"/>
      </w:r>
    </w:p>
    <w:p w14:paraId="590F0D38" w14:textId="463C11D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Generation of a SIP MESSAGE request for notification</w:t>
      </w:r>
      <w:r>
        <w:rPr>
          <w:noProof/>
        </w:rPr>
        <w:tab/>
      </w:r>
      <w:r>
        <w:rPr>
          <w:noProof/>
        </w:rPr>
        <w:fldChar w:fldCharType="begin"/>
      </w:r>
      <w:r>
        <w:rPr>
          <w:noProof/>
        </w:rPr>
        <w:instrText xml:space="preserve"> PAGEREF _Toc218717640 \h </w:instrText>
      </w:r>
      <w:r>
        <w:rPr>
          <w:noProof/>
        </w:rPr>
      </w:r>
      <w:r>
        <w:rPr>
          <w:noProof/>
        </w:rPr>
        <w:fldChar w:fldCharType="separate"/>
      </w:r>
      <w:r>
        <w:rPr>
          <w:noProof/>
        </w:rPr>
        <w:t>319</w:t>
      </w:r>
      <w:r>
        <w:rPr>
          <w:noProof/>
        </w:rPr>
        <w:fldChar w:fldCharType="end"/>
      </w:r>
    </w:p>
    <w:p w14:paraId="317B0EDC" w14:textId="4937960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Expiry of timer </w:t>
      </w:r>
      <w:r>
        <w:rPr>
          <w:noProof/>
        </w:rPr>
        <w:t>TDC2 (file availability timer)</w:t>
      </w:r>
      <w:r>
        <w:rPr>
          <w:noProof/>
        </w:rPr>
        <w:tab/>
      </w:r>
      <w:r>
        <w:rPr>
          <w:noProof/>
        </w:rPr>
        <w:fldChar w:fldCharType="begin"/>
      </w:r>
      <w:r>
        <w:rPr>
          <w:noProof/>
        </w:rPr>
        <w:instrText xml:space="preserve"> PAGEREF _Toc218717641 \h </w:instrText>
      </w:r>
      <w:r>
        <w:rPr>
          <w:noProof/>
        </w:rPr>
      </w:r>
      <w:r>
        <w:rPr>
          <w:noProof/>
        </w:rPr>
        <w:fldChar w:fldCharType="separate"/>
      </w:r>
      <w:r>
        <w:rPr>
          <w:noProof/>
        </w:rPr>
        <w:t>320</w:t>
      </w:r>
      <w:r>
        <w:rPr>
          <w:noProof/>
        </w:rPr>
        <w:fldChar w:fldCharType="end"/>
      </w:r>
    </w:p>
    <w:p w14:paraId="58F5EEE1" w14:textId="79DA525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_Toc218717642 \h </w:instrText>
      </w:r>
      <w:r>
        <w:rPr>
          <w:noProof/>
        </w:rPr>
      </w:r>
      <w:r>
        <w:rPr>
          <w:noProof/>
        </w:rPr>
        <w:fldChar w:fldCharType="separate"/>
      </w:r>
      <w:r>
        <w:rPr>
          <w:noProof/>
        </w:rPr>
        <w:t>320</w:t>
      </w:r>
      <w:r>
        <w:rPr>
          <w:noProof/>
        </w:rPr>
        <w:fldChar w:fldCharType="end"/>
      </w:r>
    </w:p>
    <w:p w14:paraId="6DDA0939" w14:textId="6A76444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12.4.4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_Toc218717643 \h </w:instrText>
      </w:r>
      <w:r>
        <w:rPr>
          <w:noProof/>
        </w:rPr>
      </w:r>
      <w:r>
        <w:rPr>
          <w:noProof/>
        </w:rPr>
        <w:fldChar w:fldCharType="separate"/>
      </w:r>
      <w:r>
        <w:rPr>
          <w:noProof/>
        </w:rPr>
        <w:t>320</w:t>
      </w:r>
      <w:r>
        <w:rPr>
          <w:noProof/>
        </w:rPr>
        <w:fldChar w:fldCharType="end"/>
      </w:r>
    </w:p>
    <w:p w14:paraId="60A0C797" w14:textId="5B410595"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Communication Release</w:t>
      </w:r>
      <w:r>
        <w:rPr>
          <w:noProof/>
        </w:rPr>
        <w:tab/>
      </w:r>
      <w:r>
        <w:rPr>
          <w:noProof/>
        </w:rPr>
        <w:fldChar w:fldCharType="begin"/>
      </w:r>
      <w:r>
        <w:rPr>
          <w:noProof/>
        </w:rPr>
        <w:instrText xml:space="preserve"> PAGEREF _Toc218717644 \h </w:instrText>
      </w:r>
      <w:r>
        <w:rPr>
          <w:noProof/>
        </w:rPr>
      </w:r>
      <w:r>
        <w:rPr>
          <w:noProof/>
        </w:rPr>
        <w:fldChar w:fldCharType="separate"/>
      </w:r>
      <w:r>
        <w:rPr>
          <w:noProof/>
        </w:rPr>
        <w:t>321</w:t>
      </w:r>
      <w:r>
        <w:rPr>
          <w:noProof/>
        </w:rPr>
        <w:fldChar w:fldCharType="end"/>
      </w:r>
    </w:p>
    <w:p w14:paraId="1315DDAD" w14:textId="60BA213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_Toc218717645 \h </w:instrText>
      </w:r>
      <w:r>
        <w:rPr>
          <w:noProof/>
        </w:rPr>
      </w:r>
      <w:r>
        <w:rPr>
          <w:noProof/>
        </w:rPr>
        <w:fldChar w:fldCharType="separate"/>
      </w:r>
      <w:r>
        <w:rPr>
          <w:noProof/>
        </w:rPr>
        <w:t>321</w:t>
      </w:r>
      <w:r>
        <w:rPr>
          <w:noProof/>
        </w:rPr>
        <w:fldChar w:fldCharType="end"/>
      </w:r>
    </w:p>
    <w:p w14:paraId="48E5E5F4" w14:textId="3D9BF4B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13.2</w:t>
      </w:r>
      <w:r>
        <w:rPr>
          <w:rFonts w:asciiTheme="minorHAnsi" w:eastAsiaTheme="minorEastAsia" w:hAnsiTheme="minorHAnsi" w:cstheme="minorBidi"/>
          <w:noProof/>
          <w:kern w:val="2"/>
          <w:sz w:val="24"/>
          <w:szCs w:val="24"/>
          <w:lang w:eastAsia="en-GB"/>
          <w14:ligatures w14:val="standardContextual"/>
        </w:rPr>
        <w:tab/>
      </w:r>
      <w:r>
        <w:rPr>
          <w:noProof/>
        </w:rPr>
        <w:t>On-network</w:t>
      </w:r>
      <w:r>
        <w:rPr>
          <w:noProof/>
        </w:rPr>
        <w:tab/>
      </w:r>
      <w:r>
        <w:rPr>
          <w:noProof/>
        </w:rPr>
        <w:fldChar w:fldCharType="begin"/>
      </w:r>
      <w:r>
        <w:rPr>
          <w:noProof/>
        </w:rPr>
        <w:instrText xml:space="preserve"> PAGEREF _Toc218717646 \h </w:instrText>
      </w:r>
      <w:r>
        <w:rPr>
          <w:noProof/>
        </w:rPr>
      </w:r>
      <w:r>
        <w:rPr>
          <w:noProof/>
        </w:rPr>
        <w:fldChar w:fldCharType="separate"/>
      </w:r>
      <w:r>
        <w:rPr>
          <w:noProof/>
        </w:rPr>
        <w:t>321</w:t>
      </w:r>
      <w:r>
        <w:rPr>
          <w:noProof/>
        </w:rPr>
        <w:fldChar w:fldCharType="end"/>
      </w:r>
    </w:p>
    <w:p w14:paraId="36B38CA5" w14:textId="5E14716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_Toc218717647 \h </w:instrText>
      </w:r>
      <w:r>
        <w:rPr>
          <w:noProof/>
        </w:rPr>
      </w:r>
      <w:r>
        <w:rPr>
          <w:noProof/>
        </w:rPr>
        <w:fldChar w:fldCharType="separate"/>
      </w:r>
      <w:r>
        <w:rPr>
          <w:noProof/>
        </w:rPr>
        <w:t>321</w:t>
      </w:r>
      <w:r>
        <w:rPr>
          <w:noProof/>
        </w:rPr>
        <w:fldChar w:fldCharType="end"/>
      </w:r>
    </w:p>
    <w:p w14:paraId="212768F7" w14:textId="0D07A3A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Server generating message for release of communication over HTTP towards participating MCData function</w:t>
      </w:r>
      <w:r>
        <w:rPr>
          <w:noProof/>
        </w:rPr>
        <w:tab/>
      </w:r>
      <w:r>
        <w:rPr>
          <w:noProof/>
        </w:rPr>
        <w:fldChar w:fldCharType="begin"/>
      </w:r>
      <w:r>
        <w:rPr>
          <w:noProof/>
        </w:rPr>
        <w:instrText xml:space="preserve"> PAGEREF _Toc218717648 \h </w:instrText>
      </w:r>
      <w:r>
        <w:rPr>
          <w:noProof/>
        </w:rPr>
      </w:r>
      <w:r>
        <w:rPr>
          <w:noProof/>
        </w:rPr>
        <w:fldChar w:fldCharType="separate"/>
      </w:r>
      <w:r>
        <w:rPr>
          <w:noProof/>
        </w:rPr>
        <w:t>321</w:t>
      </w:r>
      <w:r>
        <w:rPr>
          <w:noProof/>
        </w:rPr>
        <w:fldChar w:fldCharType="end"/>
      </w:r>
    </w:p>
    <w:p w14:paraId="7FF28918" w14:textId="4A2FA61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rPr>
        <w:t>Authorised user generating FD HTTP TERMINATION MESSAGE towards participating MCData function</w:t>
      </w:r>
      <w:r>
        <w:rPr>
          <w:noProof/>
        </w:rPr>
        <w:tab/>
      </w:r>
      <w:r>
        <w:rPr>
          <w:noProof/>
        </w:rPr>
        <w:fldChar w:fldCharType="begin"/>
      </w:r>
      <w:r>
        <w:rPr>
          <w:noProof/>
        </w:rPr>
        <w:instrText xml:space="preserve"> PAGEREF _Toc218717649 \h </w:instrText>
      </w:r>
      <w:r>
        <w:rPr>
          <w:noProof/>
        </w:rPr>
      </w:r>
      <w:r>
        <w:rPr>
          <w:noProof/>
        </w:rPr>
        <w:fldChar w:fldCharType="separate"/>
      </w:r>
      <w:r>
        <w:rPr>
          <w:noProof/>
        </w:rPr>
        <w:t>322</w:t>
      </w:r>
      <w:r>
        <w:rPr>
          <w:noProof/>
        </w:rPr>
        <w:fldChar w:fldCharType="end"/>
      </w:r>
    </w:p>
    <w:p w14:paraId="168254DC" w14:textId="0BD6C4D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MCData originating user initiated communication release</w:t>
      </w:r>
      <w:r>
        <w:rPr>
          <w:noProof/>
        </w:rPr>
        <w:tab/>
      </w:r>
      <w:r>
        <w:rPr>
          <w:noProof/>
        </w:rPr>
        <w:fldChar w:fldCharType="begin"/>
      </w:r>
      <w:r>
        <w:rPr>
          <w:noProof/>
        </w:rPr>
        <w:instrText xml:space="preserve"> PAGEREF _Toc218717650 \h </w:instrText>
      </w:r>
      <w:r>
        <w:rPr>
          <w:noProof/>
        </w:rPr>
      </w:r>
      <w:r>
        <w:rPr>
          <w:noProof/>
        </w:rPr>
        <w:fldChar w:fldCharType="separate"/>
      </w:r>
      <w:r>
        <w:rPr>
          <w:noProof/>
        </w:rPr>
        <w:t>322</w:t>
      </w:r>
      <w:r>
        <w:rPr>
          <w:noProof/>
        </w:rPr>
        <w:fldChar w:fldCharType="end"/>
      </w:r>
    </w:p>
    <w:p w14:paraId="20FE2835" w14:textId="59F82B8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_Toc218717651 \h </w:instrText>
      </w:r>
      <w:r>
        <w:rPr>
          <w:noProof/>
        </w:rPr>
      </w:r>
      <w:r>
        <w:rPr>
          <w:noProof/>
        </w:rPr>
        <w:fldChar w:fldCharType="separate"/>
      </w:r>
      <w:r>
        <w:rPr>
          <w:noProof/>
        </w:rPr>
        <w:t>322</w:t>
      </w:r>
      <w:r>
        <w:rPr>
          <w:noProof/>
        </w:rPr>
        <w:fldChar w:fldCharType="end"/>
      </w:r>
    </w:p>
    <w:p w14:paraId="51593A24" w14:textId="0AE44EA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r>
      <w:r>
        <w:rPr>
          <w:noProof/>
        </w:rPr>
        <w:instrText xml:space="preserve"> PAGEREF _Toc218717652 \h </w:instrText>
      </w:r>
      <w:r>
        <w:rPr>
          <w:noProof/>
        </w:rPr>
      </w:r>
      <w:r>
        <w:rPr>
          <w:noProof/>
        </w:rPr>
        <w:fldChar w:fldCharType="separate"/>
      </w:r>
      <w:r>
        <w:rPr>
          <w:noProof/>
        </w:rPr>
        <w:t>322</w:t>
      </w:r>
      <w:r>
        <w:rPr>
          <w:noProof/>
        </w:rPr>
        <w:fldChar w:fldCharType="end"/>
      </w:r>
    </w:p>
    <w:p w14:paraId="67185C74" w14:textId="0C8B46E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w:t>
      </w:r>
      <w:r w:rsidRPr="009214F1">
        <w:rPr>
          <w:rFonts w:eastAsia="Malgun Gothic"/>
          <w:noProof/>
          <w:lang w:val="en-US"/>
        </w:rPr>
        <w:t>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_Toc218717653 \h </w:instrText>
      </w:r>
      <w:r>
        <w:rPr>
          <w:noProof/>
        </w:rPr>
      </w:r>
      <w:r>
        <w:rPr>
          <w:noProof/>
        </w:rPr>
        <w:fldChar w:fldCharType="separate"/>
      </w:r>
      <w:r>
        <w:rPr>
          <w:noProof/>
        </w:rPr>
        <w:t>322</w:t>
      </w:r>
      <w:r>
        <w:rPr>
          <w:noProof/>
        </w:rPr>
        <w:fldChar w:fldCharType="end"/>
      </w:r>
    </w:p>
    <w:p w14:paraId="2C9FC521" w14:textId="41BB149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w:t>
      </w:r>
      <w:r w:rsidRPr="009214F1">
        <w:rPr>
          <w:rFonts w:eastAsia="Malgun Gothic"/>
          <w:noProof/>
          <w:lang w:val="en-US"/>
        </w:rPr>
        <w:t>2</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_Toc218717654 \h </w:instrText>
      </w:r>
      <w:r>
        <w:rPr>
          <w:noProof/>
        </w:rPr>
      </w:r>
      <w:r>
        <w:rPr>
          <w:noProof/>
        </w:rPr>
        <w:fldChar w:fldCharType="separate"/>
      </w:r>
      <w:r>
        <w:rPr>
          <w:noProof/>
        </w:rPr>
        <w:t>323</w:t>
      </w:r>
      <w:r>
        <w:rPr>
          <w:noProof/>
        </w:rPr>
        <w:fldChar w:fldCharType="end"/>
      </w:r>
    </w:p>
    <w:p w14:paraId="085A478D" w14:textId="6A309F7B"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.2</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r>
      <w:r>
        <w:rPr>
          <w:noProof/>
        </w:rPr>
        <w:instrText xml:space="preserve"> PAGEREF _Toc218717655 \h </w:instrText>
      </w:r>
      <w:r>
        <w:rPr>
          <w:noProof/>
        </w:rPr>
      </w:r>
      <w:r>
        <w:rPr>
          <w:noProof/>
        </w:rPr>
        <w:fldChar w:fldCharType="separate"/>
      </w:r>
      <w:r>
        <w:rPr>
          <w:noProof/>
        </w:rPr>
        <w:t>323</w:t>
      </w:r>
      <w:r>
        <w:rPr>
          <w:noProof/>
        </w:rPr>
        <w:fldChar w:fldCharType="end"/>
      </w:r>
    </w:p>
    <w:p w14:paraId="0A77A76B" w14:textId="52534BA5"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.2</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r>
      <w:r>
        <w:rPr>
          <w:noProof/>
        </w:rPr>
        <w:instrText xml:space="preserve"> PAGEREF _Toc218717656 \h </w:instrText>
      </w:r>
      <w:r>
        <w:rPr>
          <w:noProof/>
        </w:rPr>
      </w:r>
      <w:r>
        <w:rPr>
          <w:noProof/>
        </w:rPr>
        <w:fldChar w:fldCharType="separate"/>
      </w:r>
      <w:r>
        <w:rPr>
          <w:noProof/>
        </w:rPr>
        <w:t>323</w:t>
      </w:r>
      <w:r>
        <w:rPr>
          <w:noProof/>
        </w:rPr>
        <w:fldChar w:fldCharType="end"/>
      </w:r>
    </w:p>
    <w:p w14:paraId="2B5E7A61" w14:textId="6DFD159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w:t>
      </w:r>
      <w:r w:rsidRPr="009214F1">
        <w:rPr>
          <w:rFonts w:eastAsia="Malgun Gothic"/>
          <w:noProof/>
          <w:lang w:val="en-US"/>
        </w:rPr>
        <w:t>2</w:t>
      </w:r>
      <w:r w:rsidRPr="009214F1">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_Toc218717657 \h </w:instrText>
      </w:r>
      <w:r>
        <w:rPr>
          <w:noProof/>
        </w:rPr>
      </w:r>
      <w:r>
        <w:rPr>
          <w:noProof/>
        </w:rPr>
        <w:fldChar w:fldCharType="separate"/>
      </w:r>
      <w:r>
        <w:rPr>
          <w:noProof/>
        </w:rPr>
        <w:t>323</w:t>
      </w:r>
      <w:r>
        <w:rPr>
          <w:noProof/>
        </w:rPr>
        <w:fldChar w:fldCharType="end"/>
      </w:r>
    </w:p>
    <w:p w14:paraId="6289B227" w14:textId="312C4913"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.3</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_Toc218717658 \h </w:instrText>
      </w:r>
      <w:r>
        <w:rPr>
          <w:noProof/>
        </w:rPr>
      </w:r>
      <w:r>
        <w:rPr>
          <w:noProof/>
        </w:rPr>
        <w:fldChar w:fldCharType="separate"/>
      </w:r>
      <w:r>
        <w:rPr>
          <w:noProof/>
        </w:rPr>
        <w:t>323</w:t>
      </w:r>
      <w:r>
        <w:rPr>
          <w:noProof/>
        </w:rPr>
        <w:fldChar w:fldCharType="end"/>
      </w:r>
    </w:p>
    <w:p w14:paraId="578476FB" w14:textId="582032F6"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_Toc218717659 \h </w:instrText>
      </w:r>
      <w:r>
        <w:rPr>
          <w:noProof/>
        </w:rPr>
      </w:r>
      <w:r>
        <w:rPr>
          <w:noProof/>
        </w:rPr>
        <w:fldChar w:fldCharType="separate"/>
      </w:r>
      <w:r>
        <w:rPr>
          <w:noProof/>
        </w:rPr>
        <w:t>323</w:t>
      </w:r>
      <w:r>
        <w:rPr>
          <w:noProof/>
        </w:rPr>
        <w:fldChar w:fldCharType="end"/>
      </w:r>
    </w:p>
    <w:p w14:paraId="0FD55BD8" w14:textId="507E6EF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w:t>
      </w:r>
      <w:r w:rsidRPr="009214F1">
        <w:rPr>
          <w:rFonts w:eastAsia="Malgun Gothic"/>
          <w:noProof/>
          <w:lang w:val="en-US"/>
        </w:rPr>
        <w:t>2</w:t>
      </w:r>
      <w:r w:rsidRPr="009214F1">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_Toc218717660 \h </w:instrText>
      </w:r>
      <w:r>
        <w:rPr>
          <w:noProof/>
        </w:rPr>
      </w:r>
      <w:r>
        <w:rPr>
          <w:noProof/>
        </w:rPr>
        <w:fldChar w:fldCharType="separate"/>
      </w:r>
      <w:r>
        <w:rPr>
          <w:noProof/>
        </w:rPr>
        <w:t>324</w:t>
      </w:r>
      <w:r>
        <w:rPr>
          <w:noProof/>
        </w:rPr>
        <w:fldChar w:fldCharType="end"/>
      </w:r>
    </w:p>
    <w:p w14:paraId="07312D16" w14:textId="139A8FF5"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.4.1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Communication</w:t>
      </w:r>
      <w:r>
        <w:rPr>
          <w:noProof/>
        </w:rPr>
        <w:t xml:space="preserve"> release policy for</w:t>
      </w:r>
      <w:r w:rsidRPr="009214F1">
        <w:rPr>
          <w:noProof/>
          <w:lang w:val="en-US"/>
        </w:rPr>
        <w:t xml:space="preserve"> group</w:t>
      </w:r>
      <w:r>
        <w:rPr>
          <w:noProof/>
        </w:rPr>
        <w:t xml:space="preserve"> MCData communication</w:t>
      </w:r>
      <w:r>
        <w:rPr>
          <w:noProof/>
        </w:rPr>
        <w:tab/>
      </w:r>
      <w:r>
        <w:rPr>
          <w:noProof/>
        </w:rPr>
        <w:fldChar w:fldCharType="begin"/>
      </w:r>
      <w:r>
        <w:rPr>
          <w:noProof/>
        </w:rPr>
        <w:instrText xml:space="preserve"> PAGEREF _Toc218717661 \h </w:instrText>
      </w:r>
      <w:r>
        <w:rPr>
          <w:noProof/>
        </w:rPr>
      </w:r>
      <w:r>
        <w:rPr>
          <w:noProof/>
        </w:rPr>
        <w:fldChar w:fldCharType="separate"/>
      </w:r>
      <w:r>
        <w:rPr>
          <w:noProof/>
        </w:rPr>
        <w:t>324</w:t>
      </w:r>
      <w:r>
        <w:rPr>
          <w:noProof/>
        </w:rPr>
        <w:fldChar w:fldCharType="end"/>
      </w:r>
    </w:p>
    <w:p w14:paraId="049B60A4" w14:textId="58BE1D4A"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.4.2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Communication</w:t>
      </w:r>
      <w:r>
        <w:rPr>
          <w:noProof/>
        </w:rPr>
        <w:t xml:space="preserve"> release policy for one-to-one MCData communication</w:t>
      </w:r>
      <w:r>
        <w:rPr>
          <w:noProof/>
        </w:rPr>
        <w:tab/>
      </w:r>
      <w:r>
        <w:rPr>
          <w:noProof/>
        </w:rPr>
        <w:fldChar w:fldCharType="begin"/>
      </w:r>
      <w:r>
        <w:rPr>
          <w:noProof/>
        </w:rPr>
        <w:instrText xml:space="preserve"> PAGEREF _Toc218717662 \h </w:instrText>
      </w:r>
      <w:r>
        <w:rPr>
          <w:noProof/>
        </w:rPr>
      </w:r>
      <w:r>
        <w:rPr>
          <w:noProof/>
        </w:rPr>
        <w:fldChar w:fldCharType="separate"/>
      </w:r>
      <w:r>
        <w:rPr>
          <w:noProof/>
        </w:rPr>
        <w:t>324</w:t>
      </w:r>
      <w:r>
        <w:rPr>
          <w:noProof/>
        </w:rPr>
        <w:fldChar w:fldCharType="end"/>
      </w:r>
    </w:p>
    <w:p w14:paraId="57D7172B" w14:textId="6B990A3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.4.3</w:t>
      </w:r>
      <w:r>
        <w:rPr>
          <w:rFonts w:asciiTheme="minorHAnsi" w:eastAsiaTheme="minorEastAsia" w:hAnsiTheme="minorHAnsi" w:cstheme="minorBidi"/>
          <w:noProof/>
          <w:kern w:val="2"/>
          <w:sz w:val="24"/>
          <w:szCs w:val="24"/>
          <w:lang w:eastAsia="en-GB"/>
          <w14:ligatures w14:val="standardContextual"/>
        </w:rPr>
        <w:tab/>
      </w:r>
      <w:r>
        <w:rPr>
          <w:noProof/>
          <w:lang w:eastAsia="ko-KR"/>
        </w:rPr>
        <w:t>Receiving a SIP BYE request</w:t>
      </w:r>
      <w:r>
        <w:rPr>
          <w:noProof/>
        </w:rPr>
        <w:tab/>
      </w:r>
      <w:r>
        <w:rPr>
          <w:noProof/>
        </w:rPr>
        <w:fldChar w:fldCharType="begin"/>
      </w:r>
      <w:r>
        <w:rPr>
          <w:noProof/>
        </w:rPr>
        <w:instrText xml:space="preserve"> PAGEREF _Toc218717663 \h </w:instrText>
      </w:r>
      <w:r>
        <w:rPr>
          <w:noProof/>
        </w:rPr>
      </w:r>
      <w:r>
        <w:rPr>
          <w:noProof/>
        </w:rPr>
        <w:fldChar w:fldCharType="separate"/>
      </w:r>
      <w:r>
        <w:rPr>
          <w:noProof/>
        </w:rPr>
        <w:t>324</w:t>
      </w:r>
      <w:r>
        <w:rPr>
          <w:noProof/>
        </w:rPr>
        <w:fldChar w:fldCharType="end"/>
      </w:r>
    </w:p>
    <w:p w14:paraId="71A0B12C" w14:textId="16C45DF7"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w:t>
      </w:r>
      <w:r w:rsidRPr="009214F1">
        <w:rPr>
          <w:noProof/>
          <w:lang w:val="en-US"/>
        </w:rPr>
        <w:t>2</w:t>
      </w:r>
      <w:r>
        <w:rPr>
          <w:noProof/>
        </w:rPr>
        <w:t>.4.4</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Sending</w:t>
      </w:r>
      <w:r>
        <w:rPr>
          <w:noProof/>
          <w:lang w:eastAsia="ko-KR"/>
        </w:rPr>
        <w:t xml:space="preserve"> a SIP BYE request</w:t>
      </w:r>
      <w:r>
        <w:rPr>
          <w:noProof/>
        </w:rPr>
        <w:tab/>
      </w:r>
      <w:r>
        <w:rPr>
          <w:noProof/>
        </w:rPr>
        <w:fldChar w:fldCharType="begin"/>
      </w:r>
      <w:r>
        <w:rPr>
          <w:noProof/>
        </w:rPr>
        <w:instrText xml:space="preserve"> PAGEREF _Toc218717664 \h </w:instrText>
      </w:r>
      <w:r>
        <w:rPr>
          <w:noProof/>
        </w:rPr>
      </w:r>
      <w:r>
        <w:rPr>
          <w:noProof/>
        </w:rPr>
        <w:fldChar w:fldCharType="separate"/>
      </w:r>
      <w:r>
        <w:rPr>
          <w:noProof/>
        </w:rPr>
        <w:t>324</w:t>
      </w:r>
      <w:r>
        <w:rPr>
          <w:noProof/>
        </w:rPr>
        <w:fldChar w:fldCharType="end"/>
      </w:r>
    </w:p>
    <w:p w14:paraId="3CB9DC0C" w14:textId="286C919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r>
      <w:r>
        <w:rPr>
          <w:noProof/>
        </w:rPr>
        <w:instrText xml:space="preserve"> PAGEREF _Toc218717665 \h </w:instrText>
      </w:r>
      <w:r>
        <w:rPr>
          <w:noProof/>
        </w:rPr>
      </w:r>
      <w:r>
        <w:rPr>
          <w:noProof/>
        </w:rPr>
        <w:fldChar w:fldCharType="separate"/>
      </w:r>
      <w:r>
        <w:rPr>
          <w:noProof/>
        </w:rPr>
        <w:t>325</w:t>
      </w:r>
      <w:r>
        <w:rPr>
          <w:noProof/>
        </w:rPr>
        <w:fldChar w:fldCharType="end"/>
      </w:r>
    </w:p>
    <w:p w14:paraId="413B83F6" w14:textId="4985971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_Toc218717666 \h </w:instrText>
      </w:r>
      <w:r>
        <w:rPr>
          <w:noProof/>
        </w:rPr>
      </w:r>
      <w:r>
        <w:rPr>
          <w:noProof/>
        </w:rPr>
        <w:fldChar w:fldCharType="separate"/>
      </w:r>
      <w:r>
        <w:rPr>
          <w:noProof/>
        </w:rPr>
        <w:t>325</w:t>
      </w:r>
      <w:r>
        <w:rPr>
          <w:noProof/>
        </w:rPr>
        <w:fldChar w:fldCharType="end"/>
      </w:r>
    </w:p>
    <w:p w14:paraId="234258C6" w14:textId="0BE8631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_Toc218717667 \h </w:instrText>
      </w:r>
      <w:r>
        <w:rPr>
          <w:noProof/>
        </w:rPr>
      </w:r>
      <w:r>
        <w:rPr>
          <w:noProof/>
        </w:rPr>
        <w:fldChar w:fldCharType="separate"/>
      </w:r>
      <w:r>
        <w:rPr>
          <w:noProof/>
        </w:rPr>
        <w:t>325</w:t>
      </w:r>
      <w:r>
        <w:rPr>
          <w:noProof/>
        </w:rPr>
        <w:fldChar w:fldCharType="end"/>
      </w:r>
    </w:p>
    <w:p w14:paraId="435466B1" w14:textId="217EF271"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r>
      <w:r>
        <w:rPr>
          <w:noProof/>
        </w:rPr>
        <w:instrText xml:space="preserve"> PAGEREF _Toc218717668 \h </w:instrText>
      </w:r>
      <w:r>
        <w:rPr>
          <w:noProof/>
        </w:rPr>
      </w:r>
      <w:r>
        <w:rPr>
          <w:noProof/>
        </w:rPr>
        <w:fldChar w:fldCharType="separate"/>
      </w:r>
      <w:r>
        <w:rPr>
          <w:noProof/>
        </w:rPr>
        <w:t>325</w:t>
      </w:r>
      <w:r>
        <w:rPr>
          <w:noProof/>
        </w:rPr>
        <w:fldChar w:fldCharType="end"/>
      </w:r>
    </w:p>
    <w:p w14:paraId="17F46813" w14:textId="77E38EFC" w:rsidR="00F97F40" w:rsidRDefault="00F97F40">
      <w:pPr>
        <w:pStyle w:val="TOC7"/>
        <w:rPr>
          <w:rFonts w:asciiTheme="minorHAnsi" w:eastAsiaTheme="minorEastAsia" w:hAnsiTheme="minorHAnsi" w:cstheme="minorBidi"/>
          <w:noProof/>
          <w:kern w:val="2"/>
          <w:sz w:val="24"/>
          <w:szCs w:val="24"/>
          <w:lang w:eastAsia="en-GB"/>
          <w14:ligatures w14:val="standardContextual"/>
        </w:rPr>
      </w:pPr>
      <w:r>
        <w:rPr>
          <w:noProof/>
        </w:rPr>
        <w:t>13.2.2.3.2.1.1</w:t>
      </w:r>
      <w:r>
        <w:rPr>
          <w:rFonts w:asciiTheme="minorHAnsi" w:eastAsiaTheme="minorEastAsia" w:hAnsiTheme="minorHAnsi" w:cstheme="minorBidi"/>
          <w:noProof/>
          <w:kern w:val="2"/>
          <w:sz w:val="24"/>
          <w:szCs w:val="24"/>
          <w:lang w:eastAsia="en-GB"/>
          <w14:ligatures w14:val="standardContextual"/>
        </w:rPr>
        <w:tab/>
      </w:r>
      <w:r>
        <w:rPr>
          <w:noProof/>
        </w:rPr>
        <w:t>Initiating Release</w:t>
      </w:r>
      <w:r>
        <w:rPr>
          <w:noProof/>
        </w:rPr>
        <w:tab/>
      </w:r>
      <w:r>
        <w:rPr>
          <w:noProof/>
        </w:rPr>
        <w:fldChar w:fldCharType="begin"/>
      </w:r>
      <w:r>
        <w:rPr>
          <w:noProof/>
        </w:rPr>
        <w:instrText xml:space="preserve"> PAGEREF _Toc218717669 \h </w:instrText>
      </w:r>
      <w:r>
        <w:rPr>
          <w:noProof/>
        </w:rPr>
      </w:r>
      <w:r>
        <w:rPr>
          <w:noProof/>
        </w:rPr>
        <w:fldChar w:fldCharType="separate"/>
      </w:r>
      <w:r>
        <w:rPr>
          <w:noProof/>
        </w:rPr>
        <w:t>325</w:t>
      </w:r>
      <w:r>
        <w:rPr>
          <w:noProof/>
        </w:rPr>
        <w:fldChar w:fldCharType="end"/>
      </w:r>
    </w:p>
    <w:p w14:paraId="1649573A" w14:textId="223CFD10" w:rsidR="00F97F40" w:rsidRDefault="00F97F40">
      <w:pPr>
        <w:pStyle w:val="TOC7"/>
        <w:rPr>
          <w:rFonts w:asciiTheme="minorHAnsi" w:eastAsiaTheme="minorEastAsia" w:hAnsiTheme="minorHAnsi" w:cstheme="minorBidi"/>
          <w:noProof/>
          <w:kern w:val="2"/>
          <w:sz w:val="24"/>
          <w:szCs w:val="24"/>
          <w:lang w:eastAsia="en-GB"/>
          <w14:ligatures w14:val="standardContextual"/>
        </w:rPr>
      </w:pPr>
      <w:r>
        <w:rPr>
          <w:noProof/>
        </w:rPr>
        <w:t>13.2.2.3.2.1.2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r>
      <w:r>
        <w:rPr>
          <w:noProof/>
        </w:rPr>
        <w:instrText xml:space="preserve"> PAGEREF _Toc218717670 \h </w:instrText>
      </w:r>
      <w:r>
        <w:rPr>
          <w:noProof/>
        </w:rPr>
      </w:r>
      <w:r>
        <w:rPr>
          <w:noProof/>
        </w:rPr>
        <w:fldChar w:fldCharType="separate"/>
      </w:r>
      <w:r>
        <w:rPr>
          <w:noProof/>
        </w:rPr>
        <w:t>325</w:t>
      </w:r>
      <w:r>
        <w:rPr>
          <w:noProof/>
        </w:rPr>
        <w:fldChar w:fldCharType="end"/>
      </w:r>
    </w:p>
    <w:p w14:paraId="16A41A00" w14:textId="2EA7A84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r>
      <w:r>
        <w:rPr>
          <w:noProof/>
        </w:rPr>
        <w:instrText xml:space="preserve"> PAGEREF _Toc218717671 \h </w:instrText>
      </w:r>
      <w:r>
        <w:rPr>
          <w:noProof/>
        </w:rPr>
      </w:r>
      <w:r>
        <w:rPr>
          <w:noProof/>
        </w:rPr>
        <w:fldChar w:fldCharType="separate"/>
      </w:r>
      <w:r>
        <w:rPr>
          <w:noProof/>
        </w:rPr>
        <w:t>326</w:t>
      </w:r>
      <w:r>
        <w:rPr>
          <w:noProof/>
        </w:rPr>
        <w:fldChar w:fldCharType="end"/>
      </w:r>
    </w:p>
    <w:p w14:paraId="308621E1" w14:textId="612990B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_Toc218717672 \h </w:instrText>
      </w:r>
      <w:r>
        <w:rPr>
          <w:noProof/>
        </w:rPr>
      </w:r>
      <w:r>
        <w:rPr>
          <w:noProof/>
        </w:rPr>
        <w:fldChar w:fldCharType="separate"/>
      </w:r>
      <w:r>
        <w:rPr>
          <w:noProof/>
        </w:rPr>
        <w:t>326</w:t>
      </w:r>
      <w:r>
        <w:rPr>
          <w:noProof/>
        </w:rPr>
        <w:fldChar w:fldCharType="end"/>
      </w:r>
    </w:p>
    <w:p w14:paraId="24CE9134" w14:textId="78B2AAEB"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_Toc218717673 \h </w:instrText>
      </w:r>
      <w:r>
        <w:rPr>
          <w:noProof/>
        </w:rPr>
      </w:r>
      <w:r>
        <w:rPr>
          <w:noProof/>
        </w:rPr>
        <w:fldChar w:fldCharType="separate"/>
      </w:r>
      <w:r>
        <w:rPr>
          <w:noProof/>
        </w:rPr>
        <w:t>326</w:t>
      </w:r>
      <w:r>
        <w:rPr>
          <w:noProof/>
        </w:rPr>
        <w:fldChar w:fldCharType="end"/>
      </w:r>
    </w:p>
    <w:p w14:paraId="23A530EA" w14:textId="6364202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13.2.2.3.3.2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_Toc218717674 \h </w:instrText>
      </w:r>
      <w:r>
        <w:rPr>
          <w:noProof/>
        </w:rPr>
      </w:r>
      <w:r>
        <w:rPr>
          <w:noProof/>
        </w:rPr>
        <w:fldChar w:fldCharType="separate"/>
      </w:r>
      <w:r>
        <w:rPr>
          <w:noProof/>
        </w:rPr>
        <w:t>326</w:t>
      </w:r>
      <w:r>
        <w:rPr>
          <w:noProof/>
        </w:rPr>
        <w:fldChar w:fldCharType="end"/>
      </w:r>
    </w:p>
    <w:p w14:paraId="13523D41" w14:textId="4594CCF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13.2.2.3.4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_Toc218717675 \h </w:instrText>
      </w:r>
      <w:r>
        <w:rPr>
          <w:noProof/>
        </w:rPr>
      </w:r>
      <w:r>
        <w:rPr>
          <w:noProof/>
        </w:rPr>
        <w:fldChar w:fldCharType="separate"/>
      </w:r>
      <w:r>
        <w:rPr>
          <w:noProof/>
        </w:rPr>
        <w:t>326</w:t>
      </w:r>
      <w:r>
        <w:rPr>
          <w:noProof/>
        </w:rPr>
        <w:fldChar w:fldCharType="end"/>
      </w:r>
    </w:p>
    <w:p w14:paraId="55049B96" w14:textId="23B8122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13.2.3</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without prior indication</w:t>
      </w:r>
      <w:r>
        <w:rPr>
          <w:noProof/>
        </w:rPr>
        <w:tab/>
      </w:r>
      <w:r>
        <w:rPr>
          <w:noProof/>
        </w:rPr>
        <w:fldChar w:fldCharType="begin"/>
      </w:r>
      <w:r>
        <w:rPr>
          <w:noProof/>
        </w:rPr>
        <w:instrText xml:space="preserve"> PAGEREF _Toc218717676 \h </w:instrText>
      </w:r>
      <w:r>
        <w:rPr>
          <w:noProof/>
        </w:rPr>
      </w:r>
      <w:r>
        <w:rPr>
          <w:noProof/>
        </w:rPr>
        <w:fldChar w:fldCharType="separate"/>
      </w:r>
      <w:r>
        <w:rPr>
          <w:noProof/>
        </w:rPr>
        <w:t>326</w:t>
      </w:r>
      <w:r>
        <w:rPr>
          <w:noProof/>
        </w:rPr>
        <w:fldChar w:fldCharType="end"/>
      </w:r>
    </w:p>
    <w:p w14:paraId="2CD1B371" w14:textId="03AEA3D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_Toc218717677 \h </w:instrText>
      </w:r>
      <w:r>
        <w:rPr>
          <w:noProof/>
        </w:rPr>
      </w:r>
      <w:r>
        <w:rPr>
          <w:noProof/>
        </w:rPr>
        <w:fldChar w:fldCharType="separate"/>
      </w:r>
      <w:r>
        <w:rPr>
          <w:noProof/>
        </w:rPr>
        <w:t>326</w:t>
      </w:r>
      <w:r>
        <w:rPr>
          <w:noProof/>
        </w:rPr>
        <w:fldChar w:fldCharType="end"/>
      </w:r>
    </w:p>
    <w:p w14:paraId="03DDC9C0" w14:textId="762FD54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r>
      <w:r>
        <w:rPr>
          <w:noProof/>
        </w:rPr>
        <w:instrText xml:space="preserve"> PAGEREF _Toc218717678 \h </w:instrText>
      </w:r>
      <w:r>
        <w:rPr>
          <w:noProof/>
        </w:rPr>
      </w:r>
      <w:r>
        <w:rPr>
          <w:noProof/>
        </w:rPr>
        <w:fldChar w:fldCharType="separate"/>
      </w:r>
      <w:r>
        <w:rPr>
          <w:noProof/>
        </w:rPr>
        <w:t>326</w:t>
      </w:r>
      <w:r>
        <w:rPr>
          <w:noProof/>
        </w:rPr>
        <w:fldChar w:fldCharType="end"/>
      </w:r>
    </w:p>
    <w:p w14:paraId="6E917A1A" w14:textId="4985A8D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_Toc218717679 \h </w:instrText>
      </w:r>
      <w:r>
        <w:rPr>
          <w:noProof/>
        </w:rPr>
      </w:r>
      <w:r>
        <w:rPr>
          <w:noProof/>
        </w:rPr>
        <w:fldChar w:fldCharType="separate"/>
      </w:r>
      <w:r>
        <w:rPr>
          <w:noProof/>
        </w:rPr>
        <w:t>326</w:t>
      </w:r>
      <w:r>
        <w:rPr>
          <w:noProof/>
        </w:rPr>
        <w:fldChar w:fldCharType="end"/>
      </w:r>
    </w:p>
    <w:p w14:paraId="5E062FDB" w14:textId="6418B8F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_Toc218717680 \h </w:instrText>
      </w:r>
      <w:r>
        <w:rPr>
          <w:noProof/>
        </w:rPr>
      </w:r>
      <w:r>
        <w:rPr>
          <w:noProof/>
        </w:rPr>
        <w:fldChar w:fldCharType="separate"/>
      </w:r>
      <w:r>
        <w:rPr>
          <w:noProof/>
        </w:rPr>
        <w:t>326</w:t>
      </w:r>
      <w:r>
        <w:rPr>
          <w:noProof/>
        </w:rPr>
        <w:fldChar w:fldCharType="end"/>
      </w:r>
    </w:p>
    <w:p w14:paraId="2E66BA81" w14:textId="7EA6D0D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_Toc218717681 \h </w:instrText>
      </w:r>
      <w:r>
        <w:rPr>
          <w:noProof/>
        </w:rPr>
      </w:r>
      <w:r>
        <w:rPr>
          <w:noProof/>
        </w:rPr>
        <w:fldChar w:fldCharType="separate"/>
      </w:r>
      <w:r>
        <w:rPr>
          <w:noProof/>
        </w:rPr>
        <w:t>326</w:t>
      </w:r>
      <w:r>
        <w:rPr>
          <w:noProof/>
        </w:rPr>
        <w:fldChar w:fldCharType="end"/>
      </w:r>
    </w:p>
    <w:p w14:paraId="360DA774" w14:textId="35CFACE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3</w:t>
      </w:r>
      <w:r w:rsidRPr="009214F1">
        <w:rPr>
          <w:rFonts w:eastAsia="Malgun Gothic"/>
          <w:noProof/>
        </w:rPr>
        <w:t>.2.4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_Toc218717682 \h </w:instrText>
      </w:r>
      <w:r>
        <w:rPr>
          <w:noProof/>
        </w:rPr>
      </w:r>
      <w:r>
        <w:rPr>
          <w:noProof/>
        </w:rPr>
        <w:fldChar w:fldCharType="separate"/>
      </w:r>
      <w:r>
        <w:rPr>
          <w:noProof/>
        </w:rPr>
        <w:t>327</w:t>
      </w:r>
      <w:r>
        <w:rPr>
          <w:noProof/>
        </w:rPr>
        <w:fldChar w:fldCharType="end"/>
      </w:r>
    </w:p>
    <w:p w14:paraId="44DDD6A5" w14:textId="6ED5487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13.2.3.3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r>
      <w:r>
        <w:rPr>
          <w:noProof/>
        </w:rPr>
        <w:instrText xml:space="preserve"> PAGEREF _Toc218717683 \h </w:instrText>
      </w:r>
      <w:r>
        <w:rPr>
          <w:noProof/>
        </w:rPr>
      </w:r>
      <w:r>
        <w:rPr>
          <w:noProof/>
        </w:rPr>
        <w:fldChar w:fldCharType="separate"/>
      </w:r>
      <w:r>
        <w:rPr>
          <w:noProof/>
        </w:rPr>
        <w:t>327</w:t>
      </w:r>
      <w:r>
        <w:rPr>
          <w:noProof/>
        </w:rPr>
        <w:fldChar w:fldCharType="end"/>
      </w:r>
    </w:p>
    <w:p w14:paraId="0D80590D" w14:textId="3DE0D02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13.2.3.3.1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_Toc218717684 \h </w:instrText>
      </w:r>
      <w:r>
        <w:rPr>
          <w:noProof/>
        </w:rPr>
      </w:r>
      <w:r>
        <w:rPr>
          <w:noProof/>
        </w:rPr>
        <w:fldChar w:fldCharType="separate"/>
      </w:r>
      <w:r>
        <w:rPr>
          <w:noProof/>
        </w:rPr>
        <w:t>327</w:t>
      </w:r>
      <w:r>
        <w:rPr>
          <w:noProof/>
        </w:rPr>
        <w:fldChar w:fldCharType="end"/>
      </w:r>
    </w:p>
    <w:p w14:paraId="0FE50AC9" w14:textId="09D47AB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13.2.3.3.2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_Toc218717685 \h </w:instrText>
      </w:r>
      <w:r>
        <w:rPr>
          <w:noProof/>
        </w:rPr>
      </w:r>
      <w:r>
        <w:rPr>
          <w:noProof/>
        </w:rPr>
        <w:fldChar w:fldCharType="separate"/>
      </w:r>
      <w:r>
        <w:rPr>
          <w:noProof/>
        </w:rPr>
        <w:t>327</w:t>
      </w:r>
      <w:r>
        <w:rPr>
          <w:noProof/>
        </w:rPr>
        <w:fldChar w:fldCharType="end"/>
      </w:r>
    </w:p>
    <w:p w14:paraId="60DB8A4C" w14:textId="5A368B4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13.2.3.3.2.1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w:t>
      </w:r>
      <w:r>
        <w:rPr>
          <w:noProof/>
        </w:rPr>
        <w:tab/>
      </w:r>
      <w:r>
        <w:rPr>
          <w:noProof/>
        </w:rPr>
        <w:fldChar w:fldCharType="begin"/>
      </w:r>
      <w:r>
        <w:rPr>
          <w:noProof/>
        </w:rPr>
        <w:instrText xml:space="preserve"> PAGEREF _Toc218717686 \h </w:instrText>
      </w:r>
      <w:r>
        <w:rPr>
          <w:noProof/>
        </w:rPr>
      </w:r>
      <w:r>
        <w:rPr>
          <w:noProof/>
        </w:rPr>
        <w:fldChar w:fldCharType="separate"/>
      </w:r>
      <w:r>
        <w:rPr>
          <w:noProof/>
        </w:rPr>
        <w:t>327</w:t>
      </w:r>
      <w:r>
        <w:rPr>
          <w:noProof/>
        </w:rPr>
        <w:fldChar w:fldCharType="end"/>
      </w:r>
    </w:p>
    <w:p w14:paraId="6155782C" w14:textId="1DB92976"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13.2.3.3.2.2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w:t>
      </w:r>
      <w:r>
        <w:rPr>
          <w:noProof/>
        </w:rPr>
        <w:tab/>
      </w:r>
      <w:r>
        <w:rPr>
          <w:noProof/>
        </w:rPr>
        <w:fldChar w:fldCharType="begin"/>
      </w:r>
      <w:r>
        <w:rPr>
          <w:noProof/>
        </w:rPr>
        <w:instrText xml:space="preserve"> PAGEREF _Toc218717687 \h </w:instrText>
      </w:r>
      <w:r>
        <w:rPr>
          <w:noProof/>
        </w:rPr>
      </w:r>
      <w:r>
        <w:rPr>
          <w:noProof/>
        </w:rPr>
        <w:fldChar w:fldCharType="separate"/>
      </w:r>
      <w:r>
        <w:rPr>
          <w:noProof/>
        </w:rPr>
        <w:t>327</w:t>
      </w:r>
      <w:r>
        <w:rPr>
          <w:noProof/>
        </w:rPr>
        <w:fldChar w:fldCharType="end"/>
      </w:r>
    </w:p>
    <w:p w14:paraId="26F025C6" w14:textId="0738778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13.2.3.3.3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_Toc218717688 \h </w:instrText>
      </w:r>
      <w:r>
        <w:rPr>
          <w:noProof/>
        </w:rPr>
      </w:r>
      <w:r>
        <w:rPr>
          <w:noProof/>
        </w:rPr>
        <w:fldChar w:fldCharType="separate"/>
      </w:r>
      <w:r>
        <w:rPr>
          <w:noProof/>
        </w:rPr>
        <w:t>327</w:t>
      </w:r>
      <w:r>
        <w:rPr>
          <w:noProof/>
        </w:rPr>
        <w:fldChar w:fldCharType="end"/>
      </w:r>
    </w:p>
    <w:p w14:paraId="65E5E515" w14:textId="33EB52F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13.2.3.3.4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_Toc218717689 \h </w:instrText>
      </w:r>
      <w:r>
        <w:rPr>
          <w:noProof/>
        </w:rPr>
      </w:r>
      <w:r>
        <w:rPr>
          <w:noProof/>
        </w:rPr>
        <w:fldChar w:fldCharType="separate"/>
      </w:r>
      <w:r>
        <w:rPr>
          <w:noProof/>
        </w:rPr>
        <w:t>327</w:t>
      </w:r>
      <w:r>
        <w:rPr>
          <w:noProof/>
        </w:rPr>
        <w:fldChar w:fldCharType="end"/>
      </w:r>
    </w:p>
    <w:p w14:paraId="3F9253C2" w14:textId="62EFCFA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13.2.4</w:t>
      </w:r>
      <w:r>
        <w:rPr>
          <w:rFonts w:asciiTheme="minorHAnsi" w:eastAsiaTheme="minorEastAsia" w:hAnsiTheme="minorHAnsi" w:cstheme="minorBidi"/>
          <w:noProof/>
          <w:kern w:val="2"/>
          <w:sz w:val="24"/>
          <w:szCs w:val="24"/>
          <w:lang w:eastAsia="en-GB"/>
          <w14:ligatures w14:val="standardContextual"/>
        </w:rPr>
        <w:tab/>
      </w:r>
      <w:r>
        <w:rPr>
          <w:noProof/>
        </w:rPr>
        <w:t>MCData server initiated communication release with prior indication</w:t>
      </w:r>
      <w:r>
        <w:rPr>
          <w:noProof/>
        </w:rPr>
        <w:tab/>
      </w:r>
      <w:r>
        <w:rPr>
          <w:noProof/>
        </w:rPr>
        <w:fldChar w:fldCharType="begin"/>
      </w:r>
      <w:r>
        <w:rPr>
          <w:noProof/>
        </w:rPr>
        <w:instrText xml:space="preserve"> PAGEREF _Toc218717690 \h </w:instrText>
      </w:r>
      <w:r>
        <w:rPr>
          <w:noProof/>
        </w:rPr>
      </w:r>
      <w:r>
        <w:rPr>
          <w:noProof/>
        </w:rPr>
        <w:fldChar w:fldCharType="separate"/>
      </w:r>
      <w:r>
        <w:rPr>
          <w:noProof/>
        </w:rPr>
        <w:t>328</w:t>
      </w:r>
      <w:r>
        <w:rPr>
          <w:noProof/>
        </w:rPr>
        <w:fldChar w:fldCharType="end"/>
      </w:r>
    </w:p>
    <w:p w14:paraId="6BA4205A" w14:textId="5A3C014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_Toc218717691 \h </w:instrText>
      </w:r>
      <w:r>
        <w:rPr>
          <w:noProof/>
        </w:rPr>
      </w:r>
      <w:r>
        <w:rPr>
          <w:noProof/>
        </w:rPr>
        <w:fldChar w:fldCharType="separate"/>
      </w:r>
      <w:r>
        <w:rPr>
          <w:noProof/>
        </w:rPr>
        <w:t>328</w:t>
      </w:r>
      <w:r>
        <w:rPr>
          <w:noProof/>
        </w:rPr>
        <w:fldChar w:fldCharType="end"/>
      </w:r>
    </w:p>
    <w:p w14:paraId="127A0599" w14:textId="7C71194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 for communication over media plane</w:t>
      </w:r>
      <w:r>
        <w:rPr>
          <w:noProof/>
        </w:rPr>
        <w:tab/>
      </w:r>
      <w:r>
        <w:rPr>
          <w:noProof/>
        </w:rPr>
        <w:fldChar w:fldCharType="begin"/>
      </w:r>
      <w:r>
        <w:rPr>
          <w:noProof/>
        </w:rPr>
        <w:instrText xml:space="preserve"> PAGEREF _Toc218717692 \h </w:instrText>
      </w:r>
      <w:r>
        <w:rPr>
          <w:noProof/>
        </w:rPr>
      </w:r>
      <w:r>
        <w:rPr>
          <w:noProof/>
        </w:rPr>
        <w:fldChar w:fldCharType="separate"/>
      </w:r>
      <w:r>
        <w:rPr>
          <w:noProof/>
        </w:rPr>
        <w:t>328</w:t>
      </w:r>
      <w:r>
        <w:rPr>
          <w:noProof/>
        </w:rPr>
        <w:fldChar w:fldCharType="end"/>
      </w:r>
    </w:p>
    <w:p w14:paraId="6E357D72" w14:textId="4B28B0F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.2</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 xml:space="preserve">Receiving </w:t>
      </w:r>
      <w:r>
        <w:rPr>
          <w:noProof/>
        </w:rPr>
        <w:t>intent to release the communication</w:t>
      </w:r>
      <w:r>
        <w:rPr>
          <w:noProof/>
        </w:rPr>
        <w:tab/>
      </w:r>
      <w:r>
        <w:rPr>
          <w:noProof/>
        </w:rPr>
        <w:fldChar w:fldCharType="begin"/>
      </w:r>
      <w:r>
        <w:rPr>
          <w:noProof/>
        </w:rPr>
        <w:instrText xml:space="preserve"> PAGEREF _Toc218717693 \h </w:instrText>
      </w:r>
      <w:r>
        <w:rPr>
          <w:noProof/>
        </w:rPr>
      </w:r>
      <w:r>
        <w:rPr>
          <w:noProof/>
        </w:rPr>
        <w:fldChar w:fldCharType="separate"/>
      </w:r>
      <w:r>
        <w:rPr>
          <w:noProof/>
        </w:rPr>
        <w:t>328</w:t>
      </w:r>
      <w:r>
        <w:rPr>
          <w:noProof/>
        </w:rPr>
        <w:fldChar w:fldCharType="end"/>
      </w:r>
    </w:p>
    <w:p w14:paraId="151A6777" w14:textId="16039E6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.2</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Request for extension of communication</w:t>
      </w:r>
      <w:r>
        <w:rPr>
          <w:noProof/>
        </w:rPr>
        <w:tab/>
      </w:r>
      <w:r>
        <w:rPr>
          <w:noProof/>
        </w:rPr>
        <w:fldChar w:fldCharType="begin"/>
      </w:r>
      <w:r>
        <w:rPr>
          <w:noProof/>
        </w:rPr>
        <w:instrText xml:space="preserve"> PAGEREF _Toc218717694 \h </w:instrText>
      </w:r>
      <w:r>
        <w:rPr>
          <w:noProof/>
        </w:rPr>
      </w:r>
      <w:r>
        <w:rPr>
          <w:noProof/>
        </w:rPr>
        <w:fldChar w:fldCharType="separate"/>
      </w:r>
      <w:r>
        <w:rPr>
          <w:noProof/>
        </w:rPr>
        <w:t>329</w:t>
      </w:r>
      <w:r>
        <w:rPr>
          <w:noProof/>
        </w:rPr>
        <w:fldChar w:fldCharType="end"/>
      </w:r>
    </w:p>
    <w:p w14:paraId="31000D2F" w14:textId="26985B7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.2</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Receiving response to communication extension request</w:t>
      </w:r>
      <w:r>
        <w:rPr>
          <w:noProof/>
        </w:rPr>
        <w:tab/>
      </w:r>
      <w:r>
        <w:rPr>
          <w:noProof/>
        </w:rPr>
        <w:fldChar w:fldCharType="begin"/>
      </w:r>
      <w:r>
        <w:rPr>
          <w:noProof/>
        </w:rPr>
        <w:instrText xml:space="preserve"> PAGEREF _Toc218717695 \h </w:instrText>
      </w:r>
      <w:r>
        <w:rPr>
          <w:noProof/>
        </w:rPr>
      </w:r>
      <w:r>
        <w:rPr>
          <w:noProof/>
        </w:rPr>
        <w:fldChar w:fldCharType="separate"/>
      </w:r>
      <w:r>
        <w:rPr>
          <w:noProof/>
        </w:rPr>
        <w:t>329</w:t>
      </w:r>
      <w:r>
        <w:rPr>
          <w:noProof/>
        </w:rPr>
        <w:fldChar w:fldCharType="end"/>
      </w:r>
    </w:p>
    <w:p w14:paraId="6A068C74" w14:textId="1AF5CE2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 for communication over media plane</w:t>
      </w:r>
      <w:r>
        <w:rPr>
          <w:noProof/>
        </w:rPr>
        <w:tab/>
      </w:r>
      <w:r>
        <w:rPr>
          <w:noProof/>
        </w:rPr>
        <w:fldChar w:fldCharType="begin"/>
      </w:r>
      <w:r>
        <w:rPr>
          <w:noProof/>
        </w:rPr>
        <w:instrText xml:space="preserve"> PAGEREF _Toc218717696 \h </w:instrText>
      </w:r>
      <w:r>
        <w:rPr>
          <w:noProof/>
        </w:rPr>
      </w:r>
      <w:r>
        <w:rPr>
          <w:noProof/>
        </w:rPr>
        <w:fldChar w:fldCharType="separate"/>
      </w:r>
      <w:r>
        <w:rPr>
          <w:noProof/>
        </w:rPr>
        <w:t>329</w:t>
      </w:r>
      <w:r>
        <w:rPr>
          <w:noProof/>
        </w:rPr>
        <w:fldChar w:fldCharType="end"/>
      </w:r>
    </w:p>
    <w:p w14:paraId="184729D1" w14:textId="5189F40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13.2.4.3.1</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_Toc218717697 \h </w:instrText>
      </w:r>
      <w:r>
        <w:rPr>
          <w:noProof/>
        </w:rPr>
      </w:r>
      <w:r>
        <w:rPr>
          <w:noProof/>
        </w:rPr>
        <w:fldChar w:fldCharType="separate"/>
      </w:r>
      <w:r>
        <w:rPr>
          <w:noProof/>
        </w:rPr>
        <w:t>329</w:t>
      </w:r>
      <w:r>
        <w:rPr>
          <w:noProof/>
        </w:rPr>
        <w:fldChar w:fldCharType="end"/>
      </w:r>
    </w:p>
    <w:p w14:paraId="7D1BEB13" w14:textId="1E77DA6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13.2.4.3.2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MCData client</w:t>
      </w:r>
      <w:r>
        <w:rPr>
          <w:noProof/>
        </w:rPr>
        <w:tab/>
      </w:r>
      <w:r>
        <w:rPr>
          <w:noProof/>
        </w:rPr>
        <w:fldChar w:fldCharType="begin"/>
      </w:r>
      <w:r>
        <w:rPr>
          <w:noProof/>
        </w:rPr>
        <w:instrText xml:space="preserve"> PAGEREF _Toc218717698 \h </w:instrText>
      </w:r>
      <w:r>
        <w:rPr>
          <w:noProof/>
        </w:rPr>
      </w:r>
      <w:r>
        <w:rPr>
          <w:noProof/>
        </w:rPr>
        <w:fldChar w:fldCharType="separate"/>
      </w:r>
      <w:r>
        <w:rPr>
          <w:noProof/>
        </w:rPr>
        <w:t>330</w:t>
      </w:r>
      <w:r>
        <w:rPr>
          <w:noProof/>
        </w:rPr>
        <w:fldChar w:fldCharType="end"/>
      </w:r>
    </w:p>
    <w:p w14:paraId="331621ED" w14:textId="5FE8B14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 for communication over media plane</w:t>
      </w:r>
      <w:r>
        <w:rPr>
          <w:noProof/>
        </w:rPr>
        <w:tab/>
      </w:r>
      <w:r>
        <w:rPr>
          <w:noProof/>
        </w:rPr>
        <w:fldChar w:fldCharType="begin"/>
      </w:r>
      <w:r>
        <w:rPr>
          <w:noProof/>
        </w:rPr>
        <w:instrText xml:space="preserve"> PAGEREF _Toc218717699 \h </w:instrText>
      </w:r>
      <w:r>
        <w:rPr>
          <w:noProof/>
        </w:rPr>
      </w:r>
      <w:r>
        <w:rPr>
          <w:noProof/>
        </w:rPr>
        <w:fldChar w:fldCharType="separate"/>
      </w:r>
      <w:r>
        <w:rPr>
          <w:noProof/>
        </w:rPr>
        <w:t>330</w:t>
      </w:r>
      <w:r>
        <w:rPr>
          <w:noProof/>
        </w:rPr>
        <w:fldChar w:fldCharType="end"/>
      </w:r>
    </w:p>
    <w:p w14:paraId="73205BD5" w14:textId="2DC18C3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w:t>
      </w:r>
      <w:r w:rsidRPr="009214F1">
        <w:rPr>
          <w:rFonts w:eastAsia="Malgun Gothic"/>
          <w:noProof/>
          <w:lang w:val="en-US"/>
        </w:rPr>
        <w:t>4</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w:t>
      </w:r>
      <w:r>
        <w:rPr>
          <w:noProof/>
        </w:rPr>
        <w:t>intent to release a communication</w:t>
      </w:r>
      <w:r>
        <w:rPr>
          <w:noProof/>
        </w:rPr>
        <w:tab/>
      </w:r>
      <w:r>
        <w:rPr>
          <w:noProof/>
        </w:rPr>
        <w:fldChar w:fldCharType="begin"/>
      </w:r>
      <w:r>
        <w:rPr>
          <w:noProof/>
        </w:rPr>
        <w:instrText xml:space="preserve"> PAGEREF _Toc218717700 \h </w:instrText>
      </w:r>
      <w:r>
        <w:rPr>
          <w:noProof/>
        </w:rPr>
      </w:r>
      <w:r>
        <w:rPr>
          <w:noProof/>
        </w:rPr>
        <w:fldChar w:fldCharType="separate"/>
      </w:r>
      <w:r>
        <w:rPr>
          <w:noProof/>
        </w:rPr>
        <w:t>330</w:t>
      </w:r>
      <w:r>
        <w:rPr>
          <w:noProof/>
        </w:rPr>
        <w:fldChar w:fldCharType="end"/>
      </w:r>
    </w:p>
    <w:p w14:paraId="3B6FF94F" w14:textId="3D36AE0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w:t>
      </w:r>
      <w:r w:rsidRPr="009214F1">
        <w:rPr>
          <w:rFonts w:eastAsia="Malgun Gothic"/>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r>
      <w:r>
        <w:rPr>
          <w:noProof/>
        </w:rPr>
        <w:instrText xml:space="preserve"> PAGEREF _Toc218717701 \h </w:instrText>
      </w:r>
      <w:r>
        <w:rPr>
          <w:noProof/>
        </w:rPr>
      </w:r>
      <w:r>
        <w:rPr>
          <w:noProof/>
        </w:rPr>
        <w:fldChar w:fldCharType="separate"/>
      </w:r>
      <w:r>
        <w:rPr>
          <w:noProof/>
        </w:rPr>
        <w:t>331</w:t>
      </w:r>
      <w:r>
        <w:rPr>
          <w:noProof/>
        </w:rPr>
        <w:fldChar w:fldCharType="end"/>
      </w:r>
    </w:p>
    <w:p w14:paraId="51BC1A26" w14:textId="78085F5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w:t>
      </w:r>
      <w:r w:rsidRPr="009214F1">
        <w:rPr>
          <w:rFonts w:eastAsia="Malgun Gothic"/>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_Toc218717702 \h </w:instrText>
      </w:r>
      <w:r>
        <w:rPr>
          <w:noProof/>
        </w:rPr>
      </w:r>
      <w:r>
        <w:rPr>
          <w:noProof/>
        </w:rPr>
        <w:fldChar w:fldCharType="separate"/>
      </w:r>
      <w:r>
        <w:rPr>
          <w:noProof/>
        </w:rPr>
        <w:t>331</w:t>
      </w:r>
      <w:r>
        <w:rPr>
          <w:noProof/>
        </w:rPr>
        <w:fldChar w:fldCharType="end"/>
      </w:r>
    </w:p>
    <w:p w14:paraId="38440477" w14:textId="53E3BE6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w:t>
      </w:r>
      <w:r w:rsidRPr="009214F1">
        <w:rPr>
          <w:rFonts w:eastAsia="Malgun Gothic"/>
          <w:noProof/>
          <w:lang w:val="en-US"/>
        </w:rPr>
        <w:t>4</w:t>
      </w:r>
      <w:r>
        <w:rPr>
          <w:noProof/>
        </w:rPr>
        <w:t>.4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Sending response to </w:t>
      </w:r>
      <w:r>
        <w:rPr>
          <w:noProof/>
        </w:rPr>
        <w:t>communication extension request</w:t>
      </w:r>
      <w:r>
        <w:rPr>
          <w:noProof/>
        </w:rPr>
        <w:tab/>
      </w:r>
      <w:r>
        <w:rPr>
          <w:noProof/>
        </w:rPr>
        <w:fldChar w:fldCharType="begin"/>
      </w:r>
      <w:r>
        <w:rPr>
          <w:noProof/>
        </w:rPr>
        <w:instrText xml:space="preserve"> PAGEREF _Toc218717703 \h </w:instrText>
      </w:r>
      <w:r>
        <w:rPr>
          <w:noProof/>
        </w:rPr>
      </w:r>
      <w:r>
        <w:rPr>
          <w:noProof/>
        </w:rPr>
        <w:fldChar w:fldCharType="separate"/>
      </w:r>
      <w:r>
        <w:rPr>
          <w:noProof/>
        </w:rPr>
        <w:t>331</w:t>
      </w:r>
      <w:r>
        <w:rPr>
          <w:noProof/>
        </w:rPr>
        <w:fldChar w:fldCharType="end"/>
      </w:r>
    </w:p>
    <w:p w14:paraId="246C08D9" w14:textId="2C80E40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13.2.4.5</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r>
      <w:r>
        <w:rPr>
          <w:noProof/>
        </w:rPr>
        <w:instrText xml:space="preserve"> PAGEREF _Toc218717704 \h </w:instrText>
      </w:r>
      <w:r>
        <w:rPr>
          <w:noProof/>
        </w:rPr>
      </w:r>
      <w:r>
        <w:rPr>
          <w:noProof/>
        </w:rPr>
        <w:fldChar w:fldCharType="separate"/>
      </w:r>
      <w:r>
        <w:rPr>
          <w:noProof/>
        </w:rPr>
        <w:t>332</w:t>
      </w:r>
      <w:r>
        <w:rPr>
          <w:noProof/>
        </w:rPr>
        <w:fldChar w:fldCharType="end"/>
      </w:r>
    </w:p>
    <w:p w14:paraId="5F9C2879" w14:textId="678883E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w:t>
      </w:r>
      <w:r w:rsidRPr="009214F1">
        <w:rPr>
          <w:rFonts w:eastAsia="Malgun Gothic"/>
          <w:noProof/>
        </w:rPr>
        <w:t>.</w:t>
      </w:r>
      <w:r>
        <w:rPr>
          <w:noProof/>
        </w:rPr>
        <w:t>5</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_Toc218717705 \h </w:instrText>
      </w:r>
      <w:r>
        <w:rPr>
          <w:noProof/>
        </w:rPr>
      </w:r>
      <w:r>
        <w:rPr>
          <w:noProof/>
        </w:rPr>
        <w:fldChar w:fldCharType="separate"/>
      </w:r>
      <w:r>
        <w:rPr>
          <w:noProof/>
        </w:rPr>
        <w:t>332</w:t>
      </w:r>
      <w:r>
        <w:rPr>
          <w:noProof/>
        </w:rPr>
        <w:fldChar w:fldCharType="end"/>
      </w:r>
    </w:p>
    <w:p w14:paraId="04C99A47" w14:textId="2D7236D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13.2.4.5.2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_Toc218717706 \h </w:instrText>
      </w:r>
      <w:r>
        <w:rPr>
          <w:noProof/>
        </w:rPr>
      </w:r>
      <w:r>
        <w:rPr>
          <w:noProof/>
        </w:rPr>
        <w:fldChar w:fldCharType="separate"/>
      </w:r>
      <w:r>
        <w:rPr>
          <w:noProof/>
        </w:rPr>
        <w:t>332</w:t>
      </w:r>
      <w:r>
        <w:rPr>
          <w:noProof/>
        </w:rPr>
        <w:fldChar w:fldCharType="end"/>
      </w:r>
    </w:p>
    <w:p w14:paraId="453053FC" w14:textId="6BEF869A"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13.2.4.5.2.1</w:t>
      </w:r>
      <w:r>
        <w:rPr>
          <w:rFonts w:asciiTheme="minorHAnsi" w:eastAsiaTheme="minorEastAsia" w:hAnsiTheme="minorHAnsi" w:cstheme="minorBidi"/>
          <w:noProof/>
          <w:kern w:val="2"/>
          <w:sz w:val="24"/>
          <w:szCs w:val="24"/>
          <w:lang w:eastAsia="en-GB"/>
          <w14:ligatures w14:val="standardContextual"/>
        </w:rPr>
        <w:tab/>
      </w:r>
      <w:r>
        <w:rPr>
          <w:noProof/>
        </w:rPr>
        <w:t>Receiving intent to release the communication</w:t>
      </w:r>
      <w:r>
        <w:rPr>
          <w:noProof/>
        </w:rPr>
        <w:tab/>
      </w:r>
      <w:r>
        <w:rPr>
          <w:noProof/>
        </w:rPr>
        <w:fldChar w:fldCharType="begin"/>
      </w:r>
      <w:r>
        <w:rPr>
          <w:noProof/>
        </w:rPr>
        <w:instrText xml:space="preserve"> PAGEREF _Toc218717707 \h </w:instrText>
      </w:r>
      <w:r>
        <w:rPr>
          <w:noProof/>
        </w:rPr>
      </w:r>
      <w:r>
        <w:rPr>
          <w:noProof/>
        </w:rPr>
        <w:fldChar w:fldCharType="separate"/>
      </w:r>
      <w:r>
        <w:rPr>
          <w:noProof/>
        </w:rPr>
        <w:t>332</w:t>
      </w:r>
      <w:r>
        <w:rPr>
          <w:noProof/>
        </w:rPr>
        <w:fldChar w:fldCharType="end"/>
      </w:r>
    </w:p>
    <w:p w14:paraId="6A12BB3E" w14:textId="7FDB7AE3"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13.2.4.5.2.2</w:t>
      </w:r>
      <w:r>
        <w:rPr>
          <w:rFonts w:asciiTheme="minorHAnsi" w:eastAsiaTheme="minorEastAsia" w:hAnsiTheme="minorHAnsi" w:cstheme="minorBidi"/>
          <w:noProof/>
          <w:kern w:val="2"/>
          <w:sz w:val="24"/>
          <w:szCs w:val="24"/>
          <w:lang w:eastAsia="en-GB"/>
          <w14:ligatures w14:val="standardContextual"/>
        </w:rPr>
        <w:tab/>
      </w:r>
      <w:r>
        <w:rPr>
          <w:noProof/>
        </w:rPr>
        <w:t>Request for extension of communication</w:t>
      </w:r>
      <w:r>
        <w:rPr>
          <w:noProof/>
        </w:rPr>
        <w:tab/>
      </w:r>
      <w:r>
        <w:rPr>
          <w:noProof/>
        </w:rPr>
        <w:fldChar w:fldCharType="begin"/>
      </w:r>
      <w:r>
        <w:rPr>
          <w:noProof/>
        </w:rPr>
        <w:instrText xml:space="preserve"> PAGEREF _Toc218717708 \h </w:instrText>
      </w:r>
      <w:r>
        <w:rPr>
          <w:noProof/>
        </w:rPr>
      </w:r>
      <w:r>
        <w:rPr>
          <w:noProof/>
        </w:rPr>
        <w:fldChar w:fldCharType="separate"/>
      </w:r>
      <w:r>
        <w:rPr>
          <w:noProof/>
        </w:rPr>
        <w:t>332</w:t>
      </w:r>
      <w:r>
        <w:rPr>
          <w:noProof/>
        </w:rPr>
        <w:fldChar w:fldCharType="end"/>
      </w:r>
    </w:p>
    <w:p w14:paraId="6BA62B69" w14:textId="21EE748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13.2.4.5.2.3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r>
      <w:r>
        <w:rPr>
          <w:noProof/>
        </w:rPr>
        <w:instrText xml:space="preserve"> PAGEREF _Toc218717709 \h </w:instrText>
      </w:r>
      <w:r>
        <w:rPr>
          <w:noProof/>
        </w:rPr>
      </w:r>
      <w:r>
        <w:rPr>
          <w:noProof/>
        </w:rPr>
        <w:fldChar w:fldCharType="separate"/>
      </w:r>
      <w:r>
        <w:rPr>
          <w:noProof/>
        </w:rPr>
        <w:t>333</w:t>
      </w:r>
      <w:r>
        <w:rPr>
          <w:noProof/>
        </w:rPr>
        <w:fldChar w:fldCharType="end"/>
      </w:r>
    </w:p>
    <w:p w14:paraId="60DC5EF1" w14:textId="4F9239F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_Toc218717710 \h </w:instrText>
      </w:r>
      <w:r>
        <w:rPr>
          <w:noProof/>
        </w:rPr>
      </w:r>
      <w:r>
        <w:rPr>
          <w:noProof/>
        </w:rPr>
        <w:fldChar w:fldCharType="separate"/>
      </w:r>
      <w:r>
        <w:rPr>
          <w:noProof/>
        </w:rPr>
        <w:t>333</w:t>
      </w:r>
      <w:r>
        <w:rPr>
          <w:noProof/>
        </w:rPr>
        <w:fldChar w:fldCharType="end"/>
      </w:r>
    </w:p>
    <w:p w14:paraId="013330E0" w14:textId="625C36A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_Toc218717711 \h </w:instrText>
      </w:r>
      <w:r>
        <w:rPr>
          <w:noProof/>
        </w:rPr>
      </w:r>
      <w:r>
        <w:rPr>
          <w:noProof/>
        </w:rPr>
        <w:fldChar w:fldCharType="separate"/>
      </w:r>
      <w:r>
        <w:rPr>
          <w:noProof/>
        </w:rPr>
        <w:t>333</w:t>
      </w:r>
      <w:r>
        <w:rPr>
          <w:noProof/>
        </w:rPr>
        <w:fldChar w:fldCharType="end"/>
      </w:r>
    </w:p>
    <w:p w14:paraId="23E6B561" w14:textId="1A8D411C"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_Toc218717712 \h </w:instrText>
      </w:r>
      <w:r>
        <w:rPr>
          <w:noProof/>
        </w:rPr>
      </w:r>
      <w:r>
        <w:rPr>
          <w:noProof/>
        </w:rPr>
        <w:fldChar w:fldCharType="separate"/>
      </w:r>
      <w:r>
        <w:rPr>
          <w:noProof/>
        </w:rPr>
        <w:t>333</w:t>
      </w:r>
      <w:r>
        <w:rPr>
          <w:noProof/>
        </w:rPr>
        <w:fldChar w:fldCharType="end"/>
      </w:r>
    </w:p>
    <w:p w14:paraId="64C8FFF6" w14:textId="423688C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13.2.4.5.4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_Toc218717713 \h </w:instrText>
      </w:r>
      <w:r>
        <w:rPr>
          <w:noProof/>
        </w:rPr>
      </w:r>
      <w:r>
        <w:rPr>
          <w:noProof/>
        </w:rPr>
        <w:fldChar w:fldCharType="separate"/>
      </w:r>
      <w:r>
        <w:rPr>
          <w:noProof/>
        </w:rPr>
        <w:t>333</w:t>
      </w:r>
      <w:r>
        <w:rPr>
          <w:noProof/>
        </w:rPr>
        <w:fldChar w:fldCharType="end"/>
      </w:r>
    </w:p>
    <w:p w14:paraId="0E106EC7" w14:textId="79D7F07A"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13.2.4.5.4.1</w:t>
      </w:r>
      <w:r>
        <w:rPr>
          <w:rFonts w:asciiTheme="minorHAnsi" w:eastAsiaTheme="minorEastAsia" w:hAnsiTheme="minorHAnsi" w:cstheme="minorBidi"/>
          <w:noProof/>
          <w:kern w:val="2"/>
          <w:sz w:val="24"/>
          <w:szCs w:val="24"/>
          <w:lang w:eastAsia="en-GB"/>
          <w14:ligatures w14:val="standardContextual"/>
        </w:rPr>
        <w:tab/>
      </w:r>
      <w:r>
        <w:rPr>
          <w:noProof/>
        </w:rPr>
        <w:t>Sending intent to release a communication</w:t>
      </w:r>
      <w:r>
        <w:rPr>
          <w:noProof/>
        </w:rPr>
        <w:tab/>
      </w:r>
      <w:r>
        <w:rPr>
          <w:noProof/>
        </w:rPr>
        <w:fldChar w:fldCharType="begin"/>
      </w:r>
      <w:r>
        <w:rPr>
          <w:noProof/>
        </w:rPr>
        <w:instrText xml:space="preserve"> PAGEREF _Toc218717714 \h </w:instrText>
      </w:r>
      <w:r>
        <w:rPr>
          <w:noProof/>
        </w:rPr>
      </w:r>
      <w:r>
        <w:rPr>
          <w:noProof/>
        </w:rPr>
        <w:fldChar w:fldCharType="separate"/>
      </w:r>
      <w:r>
        <w:rPr>
          <w:noProof/>
        </w:rPr>
        <w:t>333</w:t>
      </w:r>
      <w:r>
        <w:rPr>
          <w:noProof/>
        </w:rPr>
        <w:fldChar w:fldCharType="end"/>
      </w:r>
    </w:p>
    <w:p w14:paraId="27768164" w14:textId="5AACDD12"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_Toc218717715 \h </w:instrText>
      </w:r>
      <w:r>
        <w:rPr>
          <w:noProof/>
        </w:rPr>
      </w:r>
      <w:r>
        <w:rPr>
          <w:noProof/>
        </w:rPr>
        <w:fldChar w:fldCharType="separate"/>
      </w:r>
      <w:r>
        <w:rPr>
          <w:noProof/>
        </w:rPr>
        <w:t>333</w:t>
      </w:r>
      <w:r>
        <w:rPr>
          <w:noProof/>
        </w:rPr>
        <w:fldChar w:fldCharType="end"/>
      </w:r>
    </w:p>
    <w:p w14:paraId="084E9C8B" w14:textId="29B75BB7"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13.2.4.5.4.3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r>
      <w:r>
        <w:rPr>
          <w:noProof/>
        </w:rPr>
        <w:instrText xml:space="preserve"> PAGEREF _Toc218717716 \h </w:instrText>
      </w:r>
      <w:r>
        <w:rPr>
          <w:noProof/>
        </w:rPr>
      </w:r>
      <w:r>
        <w:rPr>
          <w:noProof/>
        </w:rPr>
        <w:fldChar w:fldCharType="separate"/>
      </w:r>
      <w:r>
        <w:rPr>
          <w:noProof/>
        </w:rPr>
        <w:t>334</w:t>
      </w:r>
      <w:r>
        <w:rPr>
          <w:noProof/>
        </w:rPr>
        <w:fldChar w:fldCharType="end"/>
      </w:r>
    </w:p>
    <w:p w14:paraId="4AD83159" w14:textId="261CB2B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13.2.5</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without prior indication</w:t>
      </w:r>
      <w:r>
        <w:rPr>
          <w:noProof/>
        </w:rPr>
        <w:tab/>
      </w:r>
      <w:r>
        <w:rPr>
          <w:noProof/>
        </w:rPr>
        <w:fldChar w:fldCharType="begin"/>
      </w:r>
      <w:r>
        <w:rPr>
          <w:noProof/>
        </w:rPr>
        <w:instrText xml:space="preserve"> PAGEREF _Toc218717717 \h </w:instrText>
      </w:r>
      <w:r>
        <w:rPr>
          <w:noProof/>
        </w:rPr>
      </w:r>
      <w:r>
        <w:rPr>
          <w:noProof/>
        </w:rPr>
        <w:fldChar w:fldCharType="separate"/>
      </w:r>
      <w:r>
        <w:rPr>
          <w:noProof/>
        </w:rPr>
        <w:t>334</w:t>
      </w:r>
      <w:r>
        <w:rPr>
          <w:noProof/>
        </w:rPr>
        <w:fldChar w:fldCharType="end"/>
      </w:r>
    </w:p>
    <w:p w14:paraId="62EA0DA7" w14:textId="4A3EE34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_Toc218717718 \h </w:instrText>
      </w:r>
      <w:r>
        <w:rPr>
          <w:noProof/>
        </w:rPr>
      </w:r>
      <w:r>
        <w:rPr>
          <w:noProof/>
        </w:rPr>
        <w:fldChar w:fldCharType="separate"/>
      </w:r>
      <w:r>
        <w:rPr>
          <w:noProof/>
        </w:rPr>
        <w:t>334</w:t>
      </w:r>
      <w:r>
        <w:rPr>
          <w:noProof/>
        </w:rPr>
        <w:fldChar w:fldCharType="end"/>
      </w:r>
    </w:p>
    <w:p w14:paraId="481AB634" w14:textId="184E417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r>
      <w:r>
        <w:rPr>
          <w:noProof/>
        </w:rPr>
        <w:instrText xml:space="preserve"> PAGEREF _Toc218717719 \h </w:instrText>
      </w:r>
      <w:r>
        <w:rPr>
          <w:noProof/>
        </w:rPr>
      </w:r>
      <w:r>
        <w:rPr>
          <w:noProof/>
        </w:rPr>
        <w:fldChar w:fldCharType="separate"/>
      </w:r>
      <w:r>
        <w:rPr>
          <w:noProof/>
        </w:rPr>
        <w:t>334</w:t>
      </w:r>
      <w:r>
        <w:rPr>
          <w:noProof/>
        </w:rPr>
        <w:fldChar w:fldCharType="end"/>
      </w:r>
    </w:p>
    <w:p w14:paraId="43CCD05E" w14:textId="5D2DD03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_Toc218717720 \h </w:instrText>
      </w:r>
      <w:r>
        <w:rPr>
          <w:noProof/>
        </w:rPr>
      </w:r>
      <w:r>
        <w:rPr>
          <w:noProof/>
        </w:rPr>
        <w:fldChar w:fldCharType="separate"/>
      </w:r>
      <w:r>
        <w:rPr>
          <w:noProof/>
        </w:rPr>
        <w:t>334</w:t>
      </w:r>
      <w:r>
        <w:rPr>
          <w:noProof/>
        </w:rPr>
        <w:fldChar w:fldCharType="end"/>
      </w:r>
    </w:p>
    <w:p w14:paraId="23627A12" w14:textId="6978522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.2.</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r>
      <w:r>
        <w:rPr>
          <w:noProof/>
        </w:rPr>
        <w:instrText xml:space="preserve"> PAGEREF _Toc218717721 \h </w:instrText>
      </w:r>
      <w:r>
        <w:rPr>
          <w:noProof/>
        </w:rPr>
      </w:r>
      <w:r>
        <w:rPr>
          <w:noProof/>
        </w:rPr>
        <w:fldChar w:fldCharType="separate"/>
      </w:r>
      <w:r>
        <w:rPr>
          <w:noProof/>
        </w:rPr>
        <w:t>334</w:t>
      </w:r>
      <w:r>
        <w:rPr>
          <w:noProof/>
        </w:rPr>
        <w:fldChar w:fldCharType="end"/>
      </w:r>
    </w:p>
    <w:p w14:paraId="13F1C8CD" w14:textId="42D8145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5</w:t>
      </w:r>
      <w:r>
        <w:rPr>
          <w:noProof/>
        </w:rPr>
        <w:t>.2.</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w:t>
      </w:r>
      <w:r>
        <w:rPr>
          <w:noProof/>
        </w:rPr>
        <w:t>communication</w:t>
      </w:r>
      <w:r w:rsidRPr="009214F1">
        <w:rPr>
          <w:noProof/>
          <w:lang w:val="en-US"/>
        </w:rPr>
        <w:t xml:space="preserve"> release request</w:t>
      </w:r>
      <w:r>
        <w:rPr>
          <w:noProof/>
        </w:rPr>
        <w:tab/>
      </w:r>
      <w:r>
        <w:rPr>
          <w:noProof/>
        </w:rPr>
        <w:fldChar w:fldCharType="begin"/>
      </w:r>
      <w:r>
        <w:rPr>
          <w:noProof/>
        </w:rPr>
        <w:instrText xml:space="preserve"> PAGEREF _Toc218717722 \h </w:instrText>
      </w:r>
      <w:r>
        <w:rPr>
          <w:noProof/>
        </w:rPr>
      </w:r>
      <w:r>
        <w:rPr>
          <w:noProof/>
        </w:rPr>
        <w:fldChar w:fldCharType="separate"/>
      </w:r>
      <w:r>
        <w:rPr>
          <w:noProof/>
        </w:rPr>
        <w:t>334</w:t>
      </w:r>
      <w:r>
        <w:rPr>
          <w:noProof/>
        </w:rPr>
        <w:fldChar w:fldCharType="end"/>
      </w:r>
    </w:p>
    <w:p w14:paraId="3DB12628" w14:textId="7BC9192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.2.</w:t>
      </w:r>
      <w:r w:rsidRPr="009214F1">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_Toc218717723 \h </w:instrText>
      </w:r>
      <w:r>
        <w:rPr>
          <w:noProof/>
        </w:rPr>
      </w:r>
      <w:r>
        <w:rPr>
          <w:noProof/>
        </w:rPr>
        <w:fldChar w:fldCharType="separate"/>
      </w:r>
      <w:r>
        <w:rPr>
          <w:noProof/>
        </w:rPr>
        <w:t>335</w:t>
      </w:r>
      <w:r>
        <w:rPr>
          <w:noProof/>
        </w:rPr>
        <w:fldChar w:fldCharType="end"/>
      </w:r>
    </w:p>
    <w:p w14:paraId="5011A386" w14:textId="6F8E02B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13.2.5.2.</w:t>
      </w:r>
      <w:r w:rsidRPr="009214F1">
        <w:rPr>
          <w:noProof/>
          <w:lang w:val="en-US"/>
        </w:rPr>
        <w:t>3</w:t>
      </w:r>
      <w:r>
        <w:rPr>
          <w:noProof/>
        </w:rPr>
        <w:t>.</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Receiving </w:t>
      </w:r>
      <w:r>
        <w:rPr>
          <w:noProof/>
        </w:rPr>
        <w:t xml:space="preserve">SIP INFO request from the </w:t>
      </w:r>
      <w:r w:rsidRPr="009214F1">
        <w:rPr>
          <w:noProof/>
          <w:lang w:val="en-US"/>
        </w:rPr>
        <w:t xml:space="preserve">authorized </w:t>
      </w:r>
      <w:r>
        <w:rPr>
          <w:noProof/>
        </w:rPr>
        <w:t>MCData client</w:t>
      </w:r>
      <w:r>
        <w:rPr>
          <w:noProof/>
        </w:rPr>
        <w:tab/>
      </w:r>
      <w:r>
        <w:rPr>
          <w:noProof/>
        </w:rPr>
        <w:fldChar w:fldCharType="begin"/>
      </w:r>
      <w:r>
        <w:rPr>
          <w:noProof/>
        </w:rPr>
        <w:instrText xml:space="preserve"> PAGEREF _Toc218717724 \h </w:instrText>
      </w:r>
      <w:r>
        <w:rPr>
          <w:noProof/>
        </w:rPr>
      </w:r>
      <w:r>
        <w:rPr>
          <w:noProof/>
        </w:rPr>
        <w:fldChar w:fldCharType="separate"/>
      </w:r>
      <w:r>
        <w:rPr>
          <w:noProof/>
        </w:rPr>
        <w:t>335</w:t>
      </w:r>
      <w:r>
        <w:rPr>
          <w:noProof/>
        </w:rPr>
        <w:fldChar w:fldCharType="end"/>
      </w:r>
    </w:p>
    <w:p w14:paraId="4FBB2119" w14:textId="70C49A5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.2.</w:t>
      </w:r>
      <w:r w:rsidRPr="009214F1">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_Toc218717725 \h </w:instrText>
      </w:r>
      <w:r>
        <w:rPr>
          <w:noProof/>
        </w:rPr>
      </w:r>
      <w:r>
        <w:rPr>
          <w:noProof/>
        </w:rPr>
        <w:fldChar w:fldCharType="separate"/>
      </w:r>
      <w:r>
        <w:rPr>
          <w:noProof/>
        </w:rPr>
        <w:t>335</w:t>
      </w:r>
      <w:r>
        <w:rPr>
          <w:noProof/>
        </w:rPr>
        <w:fldChar w:fldCharType="end"/>
      </w:r>
    </w:p>
    <w:p w14:paraId="58F1989E" w14:textId="399C88A1"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5</w:t>
      </w:r>
      <w:r>
        <w:rPr>
          <w:noProof/>
        </w:rPr>
        <w:t>.2.</w:t>
      </w:r>
      <w:r w:rsidRPr="009214F1">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Receiving request to</w:t>
      </w:r>
      <w:r>
        <w:rPr>
          <w:noProof/>
        </w:rPr>
        <w:t xml:space="preserve"> release the communication</w:t>
      </w:r>
      <w:r w:rsidRPr="009214F1">
        <w:rPr>
          <w:noProof/>
          <w:lang w:val="en-US"/>
        </w:rPr>
        <w:t xml:space="preserve"> from authorized MCData user</w:t>
      </w:r>
      <w:r>
        <w:rPr>
          <w:noProof/>
        </w:rPr>
        <w:tab/>
      </w:r>
      <w:r>
        <w:rPr>
          <w:noProof/>
        </w:rPr>
        <w:fldChar w:fldCharType="begin"/>
      </w:r>
      <w:r>
        <w:rPr>
          <w:noProof/>
        </w:rPr>
        <w:instrText xml:space="preserve"> PAGEREF _Toc218717726 \h </w:instrText>
      </w:r>
      <w:r>
        <w:rPr>
          <w:noProof/>
        </w:rPr>
      </w:r>
      <w:r>
        <w:rPr>
          <w:noProof/>
        </w:rPr>
        <w:fldChar w:fldCharType="separate"/>
      </w:r>
      <w:r>
        <w:rPr>
          <w:noProof/>
        </w:rPr>
        <w:t>335</w:t>
      </w:r>
      <w:r>
        <w:rPr>
          <w:noProof/>
        </w:rPr>
        <w:fldChar w:fldCharType="end"/>
      </w:r>
    </w:p>
    <w:p w14:paraId="4778CBC0" w14:textId="5A56712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r>
      <w:r>
        <w:rPr>
          <w:noProof/>
        </w:rPr>
        <w:instrText xml:space="preserve"> PAGEREF _Toc218717727 \h </w:instrText>
      </w:r>
      <w:r>
        <w:rPr>
          <w:noProof/>
        </w:rPr>
      </w:r>
      <w:r>
        <w:rPr>
          <w:noProof/>
        </w:rPr>
        <w:fldChar w:fldCharType="separate"/>
      </w:r>
      <w:r>
        <w:rPr>
          <w:noProof/>
        </w:rPr>
        <w:t>336</w:t>
      </w:r>
      <w:r>
        <w:rPr>
          <w:noProof/>
        </w:rPr>
        <w:fldChar w:fldCharType="end"/>
      </w:r>
    </w:p>
    <w:p w14:paraId="002D633D" w14:textId="31AFE7D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_Toc218717728 \h </w:instrText>
      </w:r>
      <w:r>
        <w:rPr>
          <w:noProof/>
        </w:rPr>
      </w:r>
      <w:r>
        <w:rPr>
          <w:noProof/>
        </w:rPr>
        <w:fldChar w:fldCharType="separate"/>
      </w:r>
      <w:r>
        <w:rPr>
          <w:noProof/>
        </w:rPr>
        <w:t>336</w:t>
      </w:r>
      <w:r>
        <w:rPr>
          <w:noProof/>
        </w:rPr>
        <w:fldChar w:fldCharType="end"/>
      </w:r>
    </w:p>
    <w:p w14:paraId="6844D082" w14:textId="386B766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5</w:t>
      </w:r>
      <w:r w:rsidRPr="009214F1">
        <w:rPr>
          <w:rFonts w:eastAsia="Malgun Gothic"/>
          <w:noProof/>
        </w:rPr>
        <w:t>.3.</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r>
      <w:r>
        <w:rPr>
          <w:noProof/>
        </w:rPr>
        <w:instrText xml:space="preserve"> PAGEREF _Toc218717729 \h </w:instrText>
      </w:r>
      <w:r>
        <w:rPr>
          <w:noProof/>
        </w:rPr>
      </w:r>
      <w:r>
        <w:rPr>
          <w:noProof/>
        </w:rPr>
        <w:fldChar w:fldCharType="separate"/>
      </w:r>
      <w:r>
        <w:rPr>
          <w:noProof/>
        </w:rPr>
        <w:t>336</w:t>
      </w:r>
      <w:r>
        <w:rPr>
          <w:noProof/>
        </w:rPr>
        <w:fldChar w:fldCharType="end"/>
      </w:r>
    </w:p>
    <w:p w14:paraId="32FFF1A8" w14:textId="7DF9902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5</w:t>
      </w:r>
      <w:r>
        <w:rPr>
          <w:noProof/>
        </w:rPr>
        <w:t>.3.</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w:t>
      </w:r>
      <w:r>
        <w:rPr>
          <w:noProof/>
        </w:rPr>
        <w:t>communication</w:t>
      </w:r>
      <w:r w:rsidRPr="009214F1">
        <w:rPr>
          <w:noProof/>
          <w:lang w:val="en-US"/>
        </w:rPr>
        <w:t xml:space="preserve"> release request</w:t>
      </w:r>
      <w:r>
        <w:rPr>
          <w:noProof/>
        </w:rPr>
        <w:tab/>
      </w:r>
      <w:r>
        <w:rPr>
          <w:noProof/>
        </w:rPr>
        <w:fldChar w:fldCharType="begin"/>
      </w:r>
      <w:r>
        <w:rPr>
          <w:noProof/>
        </w:rPr>
        <w:instrText xml:space="preserve"> PAGEREF _Toc218717730 \h </w:instrText>
      </w:r>
      <w:r>
        <w:rPr>
          <w:noProof/>
        </w:rPr>
      </w:r>
      <w:r>
        <w:rPr>
          <w:noProof/>
        </w:rPr>
        <w:fldChar w:fldCharType="separate"/>
      </w:r>
      <w:r>
        <w:rPr>
          <w:noProof/>
        </w:rPr>
        <w:t>336</w:t>
      </w:r>
      <w:r>
        <w:rPr>
          <w:noProof/>
        </w:rPr>
        <w:fldChar w:fldCharType="end"/>
      </w:r>
    </w:p>
    <w:p w14:paraId="1FE68782" w14:textId="300C265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13.2.5.3.2.2</w:t>
      </w:r>
      <w:r>
        <w:rPr>
          <w:rFonts w:asciiTheme="minorHAnsi" w:eastAsiaTheme="minorEastAsia" w:hAnsiTheme="minorHAnsi" w:cstheme="minorBidi"/>
          <w:noProof/>
          <w:kern w:val="2"/>
          <w:sz w:val="24"/>
          <w:szCs w:val="24"/>
          <w:lang w:eastAsia="en-GB"/>
          <w14:ligatures w14:val="standardContextual"/>
        </w:rPr>
        <w:tab/>
      </w:r>
      <w:r>
        <w:rPr>
          <w:noProof/>
        </w:rPr>
        <w:t>Receiving Release Response Type from server</w:t>
      </w:r>
      <w:r>
        <w:rPr>
          <w:noProof/>
        </w:rPr>
        <w:tab/>
      </w:r>
      <w:r>
        <w:rPr>
          <w:noProof/>
        </w:rPr>
        <w:fldChar w:fldCharType="begin"/>
      </w:r>
      <w:r>
        <w:rPr>
          <w:noProof/>
        </w:rPr>
        <w:instrText xml:space="preserve"> PAGEREF _Toc218717731 \h </w:instrText>
      </w:r>
      <w:r>
        <w:rPr>
          <w:noProof/>
        </w:rPr>
      </w:r>
      <w:r>
        <w:rPr>
          <w:noProof/>
        </w:rPr>
        <w:fldChar w:fldCharType="separate"/>
      </w:r>
      <w:r>
        <w:rPr>
          <w:noProof/>
        </w:rPr>
        <w:t>336</w:t>
      </w:r>
      <w:r>
        <w:rPr>
          <w:noProof/>
        </w:rPr>
        <w:fldChar w:fldCharType="end"/>
      </w:r>
    </w:p>
    <w:p w14:paraId="69E95905" w14:textId="4388D85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13.2.5.3.3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_Toc218717732 \h </w:instrText>
      </w:r>
      <w:r>
        <w:rPr>
          <w:noProof/>
        </w:rPr>
      </w:r>
      <w:r>
        <w:rPr>
          <w:noProof/>
        </w:rPr>
        <w:fldChar w:fldCharType="separate"/>
      </w:r>
      <w:r>
        <w:rPr>
          <w:noProof/>
        </w:rPr>
        <w:t>336</w:t>
      </w:r>
      <w:r>
        <w:rPr>
          <w:noProof/>
        </w:rPr>
        <w:fldChar w:fldCharType="end"/>
      </w:r>
    </w:p>
    <w:p w14:paraId="38090A01" w14:textId="1DCCC96A"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13.2.5.3.3.1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_Toc218717733 \h </w:instrText>
      </w:r>
      <w:r>
        <w:rPr>
          <w:noProof/>
        </w:rPr>
      </w:r>
      <w:r>
        <w:rPr>
          <w:noProof/>
        </w:rPr>
        <w:fldChar w:fldCharType="separate"/>
      </w:r>
      <w:r>
        <w:rPr>
          <w:noProof/>
        </w:rPr>
        <w:t>336</w:t>
      </w:r>
      <w:r>
        <w:rPr>
          <w:noProof/>
        </w:rPr>
        <w:fldChar w:fldCharType="end"/>
      </w:r>
    </w:p>
    <w:p w14:paraId="4DD1A580" w14:textId="1E24C083"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13.2.5.3.3.2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_Toc218717734 \h </w:instrText>
      </w:r>
      <w:r>
        <w:rPr>
          <w:noProof/>
        </w:rPr>
      </w:r>
      <w:r>
        <w:rPr>
          <w:noProof/>
        </w:rPr>
        <w:fldChar w:fldCharType="separate"/>
      </w:r>
      <w:r>
        <w:rPr>
          <w:noProof/>
        </w:rPr>
        <w:t>337</w:t>
      </w:r>
      <w:r>
        <w:rPr>
          <w:noProof/>
        </w:rPr>
        <w:fldChar w:fldCharType="end"/>
      </w:r>
    </w:p>
    <w:p w14:paraId="7EC6F0DE" w14:textId="20974E0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13.2.5.3.4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_Toc218717735 \h </w:instrText>
      </w:r>
      <w:r>
        <w:rPr>
          <w:noProof/>
        </w:rPr>
      </w:r>
      <w:r>
        <w:rPr>
          <w:noProof/>
        </w:rPr>
        <w:fldChar w:fldCharType="separate"/>
      </w:r>
      <w:r>
        <w:rPr>
          <w:noProof/>
        </w:rPr>
        <w:t>337</w:t>
      </w:r>
      <w:r>
        <w:rPr>
          <w:noProof/>
        </w:rPr>
        <w:fldChar w:fldCharType="end"/>
      </w:r>
    </w:p>
    <w:p w14:paraId="31137EE4" w14:textId="5189D010"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13.2.5.3.4.1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r>
      <w:r>
        <w:rPr>
          <w:noProof/>
        </w:rPr>
        <w:instrText xml:space="preserve"> PAGEREF _Toc218717736 \h </w:instrText>
      </w:r>
      <w:r>
        <w:rPr>
          <w:noProof/>
        </w:rPr>
      </w:r>
      <w:r>
        <w:rPr>
          <w:noProof/>
        </w:rPr>
        <w:fldChar w:fldCharType="separate"/>
      </w:r>
      <w:r>
        <w:rPr>
          <w:noProof/>
        </w:rPr>
        <w:t>337</w:t>
      </w:r>
      <w:r>
        <w:rPr>
          <w:noProof/>
        </w:rPr>
        <w:fldChar w:fldCharType="end"/>
      </w:r>
    </w:p>
    <w:p w14:paraId="53F7CF9D" w14:textId="2DFC803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13.2.6</w:t>
      </w:r>
      <w:r>
        <w:rPr>
          <w:rFonts w:asciiTheme="minorHAnsi" w:eastAsiaTheme="minorEastAsia" w:hAnsiTheme="minorHAnsi" w:cstheme="minorBidi"/>
          <w:noProof/>
          <w:kern w:val="2"/>
          <w:sz w:val="24"/>
          <w:szCs w:val="24"/>
          <w:lang w:eastAsia="en-GB"/>
          <w14:ligatures w14:val="standardContextual"/>
        </w:rPr>
        <w:tab/>
      </w:r>
      <w:r>
        <w:rPr>
          <w:noProof/>
        </w:rPr>
        <w:t>Authorized MCData user initiated communication release with prior indication</w:t>
      </w:r>
      <w:r>
        <w:rPr>
          <w:noProof/>
        </w:rPr>
        <w:tab/>
      </w:r>
      <w:r>
        <w:rPr>
          <w:noProof/>
        </w:rPr>
        <w:fldChar w:fldCharType="begin"/>
      </w:r>
      <w:r>
        <w:rPr>
          <w:noProof/>
        </w:rPr>
        <w:instrText xml:space="preserve"> PAGEREF _Toc218717737 \h </w:instrText>
      </w:r>
      <w:r>
        <w:rPr>
          <w:noProof/>
        </w:rPr>
      </w:r>
      <w:r>
        <w:rPr>
          <w:noProof/>
        </w:rPr>
        <w:fldChar w:fldCharType="separate"/>
      </w:r>
      <w:r>
        <w:rPr>
          <w:noProof/>
        </w:rPr>
        <w:t>337</w:t>
      </w:r>
      <w:r>
        <w:rPr>
          <w:noProof/>
        </w:rPr>
        <w:fldChar w:fldCharType="end"/>
      </w:r>
    </w:p>
    <w:p w14:paraId="64E48B41" w14:textId="4D94051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_Toc218717738 \h </w:instrText>
      </w:r>
      <w:r>
        <w:rPr>
          <w:noProof/>
        </w:rPr>
      </w:r>
      <w:r>
        <w:rPr>
          <w:noProof/>
        </w:rPr>
        <w:fldChar w:fldCharType="separate"/>
      </w:r>
      <w:r>
        <w:rPr>
          <w:noProof/>
        </w:rPr>
        <w:t>337</w:t>
      </w:r>
      <w:r>
        <w:rPr>
          <w:noProof/>
        </w:rPr>
        <w:fldChar w:fldCharType="end"/>
      </w:r>
    </w:p>
    <w:p w14:paraId="2EBF38EC" w14:textId="43FEA13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media plane</w:t>
      </w:r>
      <w:r>
        <w:rPr>
          <w:noProof/>
        </w:rPr>
        <w:tab/>
      </w:r>
      <w:r>
        <w:rPr>
          <w:noProof/>
        </w:rPr>
        <w:fldChar w:fldCharType="begin"/>
      </w:r>
      <w:r>
        <w:rPr>
          <w:noProof/>
        </w:rPr>
        <w:instrText xml:space="preserve"> PAGEREF _Toc218717739 \h </w:instrText>
      </w:r>
      <w:r>
        <w:rPr>
          <w:noProof/>
        </w:rPr>
      </w:r>
      <w:r>
        <w:rPr>
          <w:noProof/>
        </w:rPr>
        <w:fldChar w:fldCharType="separate"/>
      </w:r>
      <w:r>
        <w:rPr>
          <w:noProof/>
        </w:rPr>
        <w:t>338</w:t>
      </w:r>
      <w:r>
        <w:rPr>
          <w:noProof/>
        </w:rPr>
        <w:fldChar w:fldCharType="end"/>
      </w:r>
    </w:p>
    <w:p w14:paraId="78F77652" w14:textId="03D9E09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_Toc218717740 \h </w:instrText>
      </w:r>
      <w:r>
        <w:rPr>
          <w:noProof/>
        </w:rPr>
      </w:r>
      <w:r>
        <w:rPr>
          <w:noProof/>
        </w:rPr>
        <w:fldChar w:fldCharType="separate"/>
      </w:r>
      <w:r>
        <w:rPr>
          <w:noProof/>
        </w:rPr>
        <w:t>338</w:t>
      </w:r>
      <w:r>
        <w:rPr>
          <w:noProof/>
        </w:rPr>
        <w:fldChar w:fldCharType="end"/>
      </w:r>
    </w:p>
    <w:p w14:paraId="488317A8" w14:textId="1E72BB7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.2.</w:t>
      </w:r>
      <w:r w:rsidRPr="009214F1">
        <w:rPr>
          <w:rFonts w:eastAsia="Malgun Gothic"/>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r>
      <w:r>
        <w:rPr>
          <w:noProof/>
        </w:rPr>
        <w:instrText xml:space="preserve"> PAGEREF _Toc218717741 \h </w:instrText>
      </w:r>
      <w:r>
        <w:rPr>
          <w:noProof/>
        </w:rPr>
      </w:r>
      <w:r>
        <w:rPr>
          <w:noProof/>
        </w:rPr>
        <w:fldChar w:fldCharType="separate"/>
      </w:r>
      <w:r>
        <w:rPr>
          <w:noProof/>
        </w:rPr>
        <w:t>338</w:t>
      </w:r>
      <w:r>
        <w:rPr>
          <w:noProof/>
        </w:rPr>
        <w:fldChar w:fldCharType="end"/>
      </w:r>
    </w:p>
    <w:p w14:paraId="682F6936" w14:textId="6F3A3883"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w:t>
      </w:r>
      <w:r>
        <w:rPr>
          <w:noProof/>
        </w:rPr>
        <w:t>intent to release a communication</w:t>
      </w:r>
      <w:r>
        <w:rPr>
          <w:noProof/>
        </w:rPr>
        <w:tab/>
      </w:r>
      <w:r>
        <w:rPr>
          <w:noProof/>
        </w:rPr>
        <w:fldChar w:fldCharType="begin"/>
      </w:r>
      <w:r>
        <w:rPr>
          <w:noProof/>
        </w:rPr>
        <w:instrText xml:space="preserve"> PAGEREF _Toc218717742 \h </w:instrText>
      </w:r>
      <w:r>
        <w:rPr>
          <w:noProof/>
        </w:rPr>
      </w:r>
      <w:r>
        <w:rPr>
          <w:noProof/>
        </w:rPr>
        <w:fldChar w:fldCharType="separate"/>
      </w:r>
      <w:r>
        <w:rPr>
          <w:noProof/>
        </w:rPr>
        <w:t>338</w:t>
      </w:r>
      <w:r>
        <w:rPr>
          <w:noProof/>
        </w:rPr>
        <w:fldChar w:fldCharType="end"/>
      </w:r>
    </w:p>
    <w:p w14:paraId="7DE42D02" w14:textId="23C00F11"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r>
      <w:r>
        <w:rPr>
          <w:noProof/>
        </w:rPr>
        <w:instrText xml:space="preserve"> PAGEREF _Toc218717743 \h </w:instrText>
      </w:r>
      <w:r>
        <w:rPr>
          <w:noProof/>
        </w:rPr>
      </w:r>
      <w:r>
        <w:rPr>
          <w:noProof/>
        </w:rPr>
        <w:fldChar w:fldCharType="separate"/>
      </w:r>
      <w:r>
        <w:rPr>
          <w:noProof/>
        </w:rPr>
        <w:t>338</w:t>
      </w:r>
      <w:r>
        <w:rPr>
          <w:noProof/>
        </w:rPr>
        <w:fldChar w:fldCharType="end"/>
      </w:r>
    </w:p>
    <w:p w14:paraId="359F9140" w14:textId="753AFEA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_Toc218717744 \h </w:instrText>
      </w:r>
      <w:r>
        <w:rPr>
          <w:noProof/>
        </w:rPr>
      </w:r>
      <w:r>
        <w:rPr>
          <w:noProof/>
        </w:rPr>
        <w:fldChar w:fldCharType="separate"/>
      </w:r>
      <w:r>
        <w:rPr>
          <w:noProof/>
        </w:rPr>
        <w:t>339</w:t>
      </w:r>
      <w:r>
        <w:rPr>
          <w:noProof/>
        </w:rPr>
        <w:fldChar w:fldCharType="end"/>
      </w:r>
    </w:p>
    <w:p w14:paraId="459410E7" w14:textId="6A1FCE0C"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r>
      <w:r>
        <w:rPr>
          <w:noProof/>
        </w:rPr>
        <w:instrText xml:space="preserve"> PAGEREF _Toc218717745 \h </w:instrText>
      </w:r>
      <w:r>
        <w:rPr>
          <w:noProof/>
        </w:rPr>
      </w:r>
      <w:r>
        <w:rPr>
          <w:noProof/>
        </w:rPr>
        <w:fldChar w:fldCharType="separate"/>
      </w:r>
      <w:r>
        <w:rPr>
          <w:noProof/>
        </w:rPr>
        <w:t>339</w:t>
      </w:r>
      <w:r>
        <w:rPr>
          <w:noProof/>
        </w:rPr>
        <w:fldChar w:fldCharType="end"/>
      </w:r>
    </w:p>
    <w:p w14:paraId="5C5940CA" w14:textId="7F94E2E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.2.</w:t>
      </w:r>
      <w:r w:rsidRPr="009214F1">
        <w:rPr>
          <w:rFonts w:eastAsia="Malgun Gothic"/>
          <w:noProof/>
          <w:lang w:val="en-US"/>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_Toc218717746 \h </w:instrText>
      </w:r>
      <w:r>
        <w:rPr>
          <w:noProof/>
        </w:rPr>
      </w:r>
      <w:r>
        <w:rPr>
          <w:noProof/>
        </w:rPr>
        <w:fldChar w:fldCharType="separate"/>
      </w:r>
      <w:r>
        <w:rPr>
          <w:noProof/>
        </w:rPr>
        <w:t>339</w:t>
      </w:r>
      <w:r>
        <w:rPr>
          <w:noProof/>
        </w:rPr>
        <w:fldChar w:fldCharType="end"/>
      </w:r>
    </w:p>
    <w:p w14:paraId="67175B2C" w14:textId="2ACBD1FC"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3</w:t>
      </w:r>
      <w:r>
        <w:rPr>
          <w:noProof/>
        </w:rPr>
        <w:t>.</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Receiving </w:t>
      </w:r>
      <w:r>
        <w:rPr>
          <w:noProof/>
        </w:rPr>
        <w:t xml:space="preserve">SIP INFO request from the </w:t>
      </w:r>
      <w:r w:rsidRPr="009214F1">
        <w:rPr>
          <w:noProof/>
          <w:lang w:val="en-US"/>
        </w:rPr>
        <w:t xml:space="preserve">authorized </w:t>
      </w:r>
      <w:r>
        <w:rPr>
          <w:noProof/>
        </w:rPr>
        <w:t>MCData client</w:t>
      </w:r>
      <w:r>
        <w:rPr>
          <w:noProof/>
        </w:rPr>
        <w:tab/>
      </w:r>
      <w:r>
        <w:rPr>
          <w:noProof/>
        </w:rPr>
        <w:fldChar w:fldCharType="begin"/>
      </w:r>
      <w:r>
        <w:rPr>
          <w:noProof/>
        </w:rPr>
        <w:instrText xml:space="preserve"> PAGEREF _Toc218717747 \h </w:instrText>
      </w:r>
      <w:r>
        <w:rPr>
          <w:noProof/>
        </w:rPr>
      </w:r>
      <w:r>
        <w:rPr>
          <w:noProof/>
        </w:rPr>
        <w:fldChar w:fldCharType="separate"/>
      </w:r>
      <w:r>
        <w:rPr>
          <w:noProof/>
        </w:rPr>
        <w:t>339</w:t>
      </w:r>
      <w:r>
        <w:rPr>
          <w:noProof/>
        </w:rPr>
        <w:fldChar w:fldCharType="end"/>
      </w:r>
    </w:p>
    <w:p w14:paraId="0611A65E" w14:textId="595177EE"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Receiving SIP INFO request from the controlling MCData function</w:t>
      </w:r>
      <w:r>
        <w:rPr>
          <w:noProof/>
        </w:rPr>
        <w:tab/>
      </w:r>
      <w:r>
        <w:rPr>
          <w:noProof/>
        </w:rPr>
        <w:fldChar w:fldCharType="begin"/>
      </w:r>
      <w:r>
        <w:rPr>
          <w:noProof/>
        </w:rPr>
        <w:instrText xml:space="preserve"> PAGEREF _Toc218717748 \h </w:instrText>
      </w:r>
      <w:r>
        <w:rPr>
          <w:noProof/>
        </w:rPr>
      </w:r>
      <w:r>
        <w:rPr>
          <w:noProof/>
        </w:rPr>
        <w:fldChar w:fldCharType="separate"/>
      </w:r>
      <w:r>
        <w:rPr>
          <w:noProof/>
        </w:rPr>
        <w:t>340</w:t>
      </w:r>
      <w:r>
        <w:rPr>
          <w:noProof/>
        </w:rPr>
        <w:fldChar w:fldCharType="end"/>
      </w:r>
    </w:p>
    <w:p w14:paraId="6E280F88" w14:textId="1D84ABE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.2.</w:t>
      </w:r>
      <w:r w:rsidRPr="009214F1">
        <w:rPr>
          <w:rFonts w:eastAsia="Malgun Gothic"/>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_Toc218717749 \h </w:instrText>
      </w:r>
      <w:r>
        <w:rPr>
          <w:noProof/>
        </w:rPr>
      </w:r>
      <w:r>
        <w:rPr>
          <w:noProof/>
        </w:rPr>
        <w:fldChar w:fldCharType="separate"/>
      </w:r>
      <w:r>
        <w:rPr>
          <w:noProof/>
        </w:rPr>
        <w:t>340</w:t>
      </w:r>
      <w:r>
        <w:rPr>
          <w:noProof/>
        </w:rPr>
        <w:fldChar w:fldCharType="end"/>
      </w:r>
    </w:p>
    <w:p w14:paraId="11E8B4C4" w14:textId="4EB4D4F4"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Receiving request to</w:t>
      </w:r>
      <w:r>
        <w:rPr>
          <w:noProof/>
        </w:rPr>
        <w:t xml:space="preserve"> release the communication</w:t>
      </w:r>
      <w:r w:rsidRPr="009214F1">
        <w:rPr>
          <w:noProof/>
          <w:lang w:val="en-US"/>
        </w:rPr>
        <w:t xml:space="preserve"> from authorized MCData user</w:t>
      </w:r>
      <w:r>
        <w:rPr>
          <w:noProof/>
        </w:rPr>
        <w:tab/>
      </w:r>
      <w:r>
        <w:rPr>
          <w:noProof/>
        </w:rPr>
        <w:fldChar w:fldCharType="begin"/>
      </w:r>
      <w:r>
        <w:rPr>
          <w:noProof/>
        </w:rPr>
        <w:instrText xml:space="preserve"> PAGEREF _Toc218717750 \h </w:instrText>
      </w:r>
      <w:r>
        <w:rPr>
          <w:noProof/>
        </w:rPr>
      </w:r>
      <w:r>
        <w:rPr>
          <w:noProof/>
        </w:rPr>
        <w:fldChar w:fldCharType="separate"/>
      </w:r>
      <w:r>
        <w:rPr>
          <w:noProof/>
        </w:rPr>
        <w:t>340</w:t>
      </w:r>
      <w:r>
        <w:rPr>
          <w:noProof/>
        </w:rPr>
        <w:fldChar w:fldCharType="end"/>
      </w:r>
    </w:p>
    <w:p w14:paraId="276B8D75" w14:textId="4882FC39"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Receiving more information</w:t>
      </w:r>
      <w:r>
        <w:rPr>
          <w:noProof/>
        </w:rPr>
        <w:tab/>
      </w:r>
      <w:r>
        <w:rPr>
          <w:noProof/>
        </w:rPr>
        <w:fldChar w:fldCharType="begin"/>
      </w:r>
      <w:r>
        <w:rPr>
          <w:noProof/>
        </w:rPr>
        <w:instrText xml:space="preserve"> PAGEREF _Toc218717751 \h </w:instrText>
      </w:r>
      <w:r>
        <w:rPr>
          <w:noProof/>
        </w:rPr>
      </w:r>
      <w:r>
        <w:rPr>
          <w:noProof/>
        </w:rPr>
        <w:fldChar w:fldCharType="separate"/>
      </w:r>
      <w:r>
        <w:rPr>
          <w:noProof/>
        </w:rPr>
        <w:t>340</w:t>
      </w:r>
      <w:r>
        <w:rPr>
          <w:noProof/>
        </w:rPr>
        <w:fldChar w:fldCharType="end"/>
      </w:r>
    </w:p>
    <w:p w14:paraId="641E9B91" w14:textId="0C7BA2AB"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_Toc218717752 \h </w:instrText>
      </w:r>
      <w:r>
        <w:rPr>
          <w:noProof/>
        </w:rPr>
      </w:r>
      <w:r>
        <w:rPr>
          <w:noProof/>
        </w:rPr>
        <w:fldChar w:fldCharType="separate"/>
      </w:r>
      <w:r>
        <w:rPr>
          <w:noProof/>
        </w:rPr>
        <w:t>341</w:t>
      </w:r>
      <w:r>
        <w:rPr>
          <w:noProof/>
        </w:rPr>
        <w:fldChar w:fldCharType="end"/>
      </w:r>
    </w:p>
    <w:p w14:paraId="0542F042" w14:textId="0E2BED68"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.2.</w:t>
      </w:r>
      <w:r w:rsidRPr="009214F1">
        <w:rPr>
          <w:noProof/>
          <w:lang w:val="en-US"/>
        </w:rPr>
        <w:t>4.4</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r>
      <w:r>
        <w:rPr>
          <w:noProof/>
        </w:rPr>
        <w:instrText xml:space="preserve"> PAGEREF _Toc218717753 \h </w:instrText>
      </w:r>
      <w:r>
        <w:rPr>
          <w:noProof/>
        </w:rPr>
      </w:r>
      <w:r>
        <w:rPr>
          <w:noProof/>
        </w:rPr>
        <w:fldChar w:fldCharType="separate"/>
      </w:r>
      <w:r>
        <w:rPr>
          <w:noProof/>
        </w:rPr>
        <w:t>341</w:t>
      </w:r>
      <w:r>
        <w:rPr>
          <w:noProof/>
        </w:rPr>
        <w:fldChar w:fldCharType="end"/>
      </w:r>
    </w:p>
    <w:p w14:paraId="7407BAA3" w14:textId="32E9568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w:t>
      </w:r>
      <w:r w:rsidRPr="009214F1">
        <w:rPr>
          <w:rFonts w:eastAsia="Malgun Gothic"/>
          <w:noProof/>
          <w:lang w:val="en-US"/>
        </w:rPr>
        <w:t>6</w:t>
      </w:r>
      <w:r w:rsidRPr="009214F1">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Release of MCData communication over HTTP</w:t>
      </w:r>
      <w:r>
        <w:rPr>
          <w:noProof/>
        </w:rPr>
        <w:tab/>
      </w:r>
      <w:r>
        <w:rPr>
          <w:noProof/>
        </w:rPr>
        <w:fldChar w:fldCharType="begin"/>
      </w:r>
      <w:r>
        <w:rPr>
          <w:noProof/>
        </w:rPr>
        <w:instrText xml:space="preserve"> PAGEREF _Toc218717754 \h </w:instrText>
      </w:r>
      <w:r>
        <w:rPr>
          <w:noProof/>
        </w:rPr>
      </w:r>
      <w:r>
        <w:rPr>
          <w:noProof/>
        </w:rPr>
        <w:fldChar w:fldCharType="separate"/>
      </w:r>
      <w:r>
        <w:rPr>
          <w:noProof/>
        </w:rPr>
        <w:t>342</w:t>
      </w:r>
      <w:r>
        <w:rPr>
          <w:noProof/>
        </w:rPr>
        <w:fldChar w:fldCharType="end"/>
      </w:r>
    </w:p>
    <w:p w14:paraId="678FF4ED" w14:textId="616566B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13.2.6.3.1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_Toc218717755 \h </w:instrText>
      </w:r>
      <w:r>
        <w:rPr>
          <w:noProof/>
        </w:rPr>
      </w:r>
      <w:r>
        <w:rPr>
          <w:noProof/>
        </w:rPr>
        <w:fldChar w:fldCharType="separate"/>
      </w:r>
      <w:r>
        <w:rPr>
          <w:noProof/>
        </w:rPr>
        <w:t>342</w:t>
      </w:r>
      <w:r>
        <w:rPr>
          <w:noProof/>
        </w:rPr>
        <w:fldChar w:fldCharType="end"/>
      </w:r>
    </w:p>
    <w:p w14:paraId="18B40FBA" w14:textId="3C4F4D6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13.2.6.3.2</w:t>
      </w:r>
      <w:r>
        <w:rPr>
          <w:rFonts w:asciiTheme="minorHAnsi" w:eastAsiaTheme="minorEastAsia" w:hAnsiTheme="minorHAnsi" w:cstheme="minorBidi"/>
          <w:noProof/>
          <w:kern w:val="2"/>
          <w:sz w:val="24"/>
          <w:szCs w:val="24"/>
          <w:lang w:eastAsia="en-GB"/>
          <w14:ligatures w14:val="standardContextual"/>
        </w:rPr>
        <w:tab/>
      </w:r>
      <w:r>
        <w:rPr>
          <w:noProof/>
        </w:rPr>
        <w:t>Authorized MCData client procedures</w:t>
      </w:r>
      <w:r>
        <w:rPr>
          <w:noProof/>
        </w:rPr>
        <w:tab/>
      </w:r>
      <w:r>
        <w:rPr>
          <w:noProof/>
        </w:rPr>
        <w:fldChar w:fldCharType="begin"/>
      </w:r>
      <w:r>
        <w:rPr>
          <w:noProof/>
        </w:rPr>
        <w:instrText xml:space="preserve"> PAGEREF _Toc218717756 \h </w:instrText>
      </w:r>
      <w:r>
        <w:rPr>
          <w:noProof/>
        </w:rPr>
      </w:r>
      <w:r>
        <w:rPr>
          <w:noProof/>
        </w:rPr>
        <w:fldChar w:fldCharType="separate"/>
      </w:r>
      <w:r>
        <w:rPr>
          <w:noProof/>
        </w:rPr>
        <w:t>342</w:t>
      </w:r>
      <w:r>
        <w:rPr>
          <w:noProof/>
        </w:rPr>
        <w:fldChar w:fldCharType="end"/>
      </w:r>
    </w:p>
    <w:p w14:paraId="4ECC0E10" w14:textId="7D6D7BE6"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w:t>
      </w:r>
      <w:r w:rsidRPr="009214F1">
        <w:rPr>
          <w:noProof/>
          <w:lang w:val="en-US"/>
        </w:rPr>
        <w:t>6</w:t>
      </w:r>
      <w:r>
        <w:rPr>
          <w:noProof/>
        </w:rPr>
        <w:t>.3.</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w:t>
      </w:r>
      <w:r>
        <w:rPr>
          <w:noProof/>
        </w:rPr>
        <w:t>intent to release a communication</w:t>
      </w:r>
      <w:r>
        <w:rPr>
          <w:noProof/>
        </w:rPr>
        <w:tab/>
      </w:r>
      <w:r>
        <w:rPr>
          <w:noProof/>
        </w:rPr>
        <w:fldChar w:fldCharType="begin"/>
      </w:r>
      <w:r>
        <w:rPr>
          <w:noProof/>
        </w:rPr>
        <w:instrText xml:space="preserve"> PAGEREF _Toc218717757 \h </w:instrText>
      </w:r>
      <w:r>
        <w:rPr>
          <w:noProof/>
        </w:rPr>
      </w:r>
      <w:r>
        <w:rPr>
          <w:noProof/>
        </w:rPr>
        <w:fldChar w:fldCharType="separate"/>
      </w:r>
      <w:r>
        <w:rPr>
          <w:noProof/>
        </w:rPr>
        <w:t>342</w:t>
      </w:r>
      <w:r>
        <w:rPr>
          <w:noProof/>
        </w:rPr>
        <w:fldChar w:fldCharType="end"/>
      </w:r>
    </w:p>
    <w:p w14:paraId="05445E32" w14:textId="05F91CCC"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13.2.6.3.2.2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_Toc218717758 \h </w:instrText>
      </w:r>
      <w:r>
        <w:rPr>
          <w:noProof/>
        </w:rPr>
      </w:r>
      <w:r>
        <w:rPr>
          <w:noProof/>
        </w:rPr>
        <w:fldChar w:fldCharType="separate"/>
      </w:r>
      <w:r>
        <w:rPr>
          <w:noProof/>
        </w:rPr>
        <w:t>342</w:t>
      </w:r>
      <w:r>
        <w:rPr>
          <w:noProof/>
        </w:rPr>
        <w:fldChar w:fldCharType="end"/>
      </w:r>
    </w:p>
    <w:p w14:paraId="2ADE6A99" w14:textId="758BC9FF"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13.2.6.3.2.3</w:t>
      </w:r>
      <w:r>
        <w:rPr>
          <w:rFonts w:asciiTheme="minorHAnsi" w:eastAsiaTheme="minorEastAsia" w:hAnsiTheme="minorHAnsi" w:cstheme="minorBidi"/>
          <w:noProof/>
          <w:kern w:val="2"/>
          <w:sz w:val="24"/>
          <w:szCs w:val="24"/>
          <w:lang w:eastAsia="en-GB"/>
          <w14:ligatures w14:val="standardContextual"/>
        </w:rPr>
        <w:tab/>
      </w:r>
      <w:r>
        <w:rPr>
          <w:noProof/>
        </w:rPr>
        <w:t>Sending response to communication extension request</w:t>
      </w:r>
      <w:r>
        <w:rPr>
          <w:noProof/>
        </w:rPr>
        <w:tab/>
      </w:r>
      <w:r>
        <w:rPr>
          <w:noProof/>
        </w:rPr>
        <w:fldChar w:fldCharType="begin"/>
      </w:r>
      <w:r>
        <w:rPr>
          <w:noProof/>
        </w:rPr>
        <w:instrText xml:space="preserve"> PAGEREF _Toc218717759 \h </w:instrText>
      </w:r>
      <w:r>
        <w:rPr>
          <w:noProof/>
        </w:rPr>
      </w:r>
      <w:r>
        <w:rPr>
          <w:noProof/>
        </w:rPr>
        <w:fldChar w:fldCharType="separate"/>
      </w:r>
      <w:r>
        <w:rPr>
          <w:noProof/>
        </w:rPr>
        <w:t>343</w:t>
      </w:r>
      <w:r>
        <w:rPr>
          <w:noProof/>
        </w:rPr>
        <w:fldChar w:fldCharType="end"/>
      </w:r>
    </w:p>
    <w:p w14:paraId="31AC3F88" w14:textId="0D4B284B"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13.2.6.3.2.4</w:t>
      </w:r>
      <w:r>
        <w:rPr>
          <w:rFonts w:asciiTheme="minorHAnsi" w:eastAsiaTheme="minorEastAsia" w:hAnsiTheme="minorHAnsi" w:cstheme="minorBidi"/>
          <w:noProof/>
          <w:kern w:val="2"/>
          <w:sz w:val="24"/>
          <w:szCs w:val="24"/>
          <w:lang w:eastAsia="en-GB"/>
          <w14:ligatures w14:val="standardContextual"/>
        </w:rPr>
        <w:tab/>
      </w:r>
      <w:r>
        <w:rPr>
          <w:noProof/>
        </w:rPr>
        <w:t>Receiving Release Response from server</w:t>
      </w:r>
      <w:r>
        <w:rPr>
          <w:noProof/>
        </w:rPr>
        <w:tab/>
      </w:r>
      <w:r>
        <w:rPr>
          <w:noProof/>
        </w:rPr>
        <w:fldChar w:fldCharType="begin"/>
      </w:r>
      <w:r>
        <w:rPr>
          <w:noProof/>
        </w:rPr>
        <w:instrText xml:space="preserve"> PAGEREF _Toc218717760 \h </w:instrText>
      </w:r>
      <w:r>
        <w:rPr>
          <w:noProof/>
        </w:rPr>
      </w:r>
      <w:r>
        <w:rPr>
          <w:noProof/>
        </w:rPr>
        <w:fldChar w:fldCharType="separate"/>
      </w:r>
      <w:r>
        <w:rPr>
          <w:noProof/>
        </w:rPr>
        <w:t>343</w:t>
      </w:r>
      <w:r>
        <w:rPr>
          <w:noProof/>
        </w:rPr>
        <w:fldChar w:fldCharType="end"/>
      </w:r>
    </w:p>
    <w:p w14:paraId="380E16FA" w14:textId="008D45D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13.2.6.3.3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_Toc218717761 \h </w:instrText>
      </w:r>
      <w:r>
        <w:rPr>
          <w:noProof/>
        </w:rPr>
      </w:r>
      <w:r>
        <w:rPr>
          <w:noProof/>
        </w:rPr>
        <w:fldChar w:fldCharType="separate"/>
      </w:r>
      <w:r>
        <w:rPr>
          <w:noProof/>
        </w:rPr>
        <w:t>343</w:t>
      </w:r>
      <w:r>
        <w:rPr>
          <w:noProof/>
        </w:rPr>
        <w:fldChar w:fldCharType="end"/>
      </w:r>
    </w:p>
    <w:p w14:paraId="0F94551B" w14:textId="71FFEAF4"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_Toc218717762 \h </w:instrText>
      </w:r>
      <w:r>
        <w:rPr>
          <w:noProof/>
        </w:rPr>
      </w:r>
      <w:r>
        <w:rPr>
          <w:noProof/>
        </w:rPr>
        <w:fldChar w:fldCharType="separate"/>
      </w:r>
      <w:r>
        <w:rPr>
          <w:noProof/>
        </w:rPr>
        <w:t>343</w:t>
      </w:r>
      <w:r>
        <w:rPr>
          <w:noProof/>
        </w:rPr>
        <w:fldChar w:fldCharType="end"/>
      </w:r>
    </w:p>
    <w:p w14:paraId="4891AFF2" w14:textId="0833D59F"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_Toc218717763 \h </w:instrText>
      </w:r>
      <w:r>
        <w:rPr>
          <w:noProof/>
        </w:rPr>
      </w:r>
      <w:r>
        <w:rPr>
          <w:noProof/>
        </w:rPr>
        <w:fldChar w:fldCharType="separate"/>
      </w:r>
      <w:r>
        <w:rPr>
          <w:noProof/>
        </w:rPr>
        <w:t>343</w:t>
      </w:r>
      <w:r>
        <w:rPr>
          <w:noProof/>
        </w:rPr>
        <w:fldChar w:fldCharType="end"/>
      </w:r>
    </w:p>
    <w:p w14:paraId="1817A72A" w14:textId="73800F8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13.2.6.3.4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_Toc218717764 \h </w:instrText>
      </w:r>
      <w:r>
        <w:rPr>
          <w:noProof/>
        </w:rPr>
      </w:r>
      <w:r>
        <w:rPr>
          <w:noProof/>
        </w:rPr>
        <w:fldChar w:fldCharType="separate"/>
      </w:r>
      <w:r>
        <w:rPr>
          <w:noProof/>
        </w:rPr>
        <w:t>344</w:t>
      </w:r>
      <w:r>
        <w:rPr>
          <w:noProof/>
        </w:rPr>
        <w:fldChar w:fldCharType="end"/>
      </w:r>
    </w:p>
    <w:p w14:paraId="5E74BE56" w14:textId="1E83FF5E"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13.2.6.3.4.1</w:t>
      </w:r>
      <w:r>
        <w:rPr>
          <w:rFonts w:asciiTheme="minorHAnsi" w:eastAsiaTheme="minorEastAsia" w:hAnsiTheme="minorHAnsi" w:cstheme="minorBidi"/>
          <w:noProof/>
          <w:kern w:val="2"/>
          <w:sz w:val="24"/>
          <w:szCs w:val="24"/>
          <w:lang w:eastAsia="en-GB"/>
          <w14:ligatures w14:val="standardContextual"/>
        </w:rPr>
        <w:tab/>
      </w:r>
      <w:r>
        <w:rPr>
          <w:noProof/>
        </w:rPr>
        <w:t>Receiving request to release the communication from authorized MCData user</w:t>
      </w:r>
      <w:r>
        <w:rPr>
          <w:noProof/>
        </w:rPr>
        <w:tab/>
      </w:r>
      <w:r>
        <w:rPr>
          <w:noProof/>
        </w:rPr>
        <w:fldChar w:fldCharType="begin"/>
      </w:r>
      <w:r>
        <w:rPr>
          <w:noProof/>
        </w:rPr>
        <w:instrText xml:space="preserve"> PAGEREF _Toc218717765 \h </w:instrText>
      </w:r>
      <w:r>
        <w:rPr>
          <w:noProof/>
        </w:rPr>
      </w:r>
      <w:r>
        <w:rPr>
          <w:noProof/>
        </w:rPr>
        <w:fldChar w:fldCharType="separate"/>
      </w:r>
      <w:r>
        <w:rPr>
          <w:noProof/>
        </w:rPr>
        <w:t>344</w:t>
      </w:r>
      <w:r>
        <w:rPr>
          <w:noProof/>
        </w:rPr>
        <w:fldChar w:fldCharType="end"/>
      </w:r>
    </w:p>
    <w:p w14:paraId="3FB6DF68" w14:textId="31CF3793"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13.2.6.3.4.2</w:t>
      </w:r>
      <w:r>
        <w:rPr>
          <w:rFonts w:asciiTheme="minorHAnsi" w:eastAsiaTheme="minorEastAsia" w:hAnsiTheme="minorHAnsi" w:cstheme="minorBidi"/>
          <w:noProof/>
          <w:kern w:val="2"/>
          <w:sz w:val="24"/>
          <w:szCs w:val="24"/>
          <w:lang w:eastAsia="en-GB"/>
          <w14:ligatures w14:val="standardContextual"/>
        </w:rPr>
        <w:tab/>
      </w:r>
      <w:r>
        <w:rPr>
          <w:noProof/>
        </w:rPr>
        <w:t>Receiving request for extension of communication</w:t>
      </w:r>
      <w:r>
        <w:rPr>
          <w:noProof/>
        </w:rPr>
        <w:tab/>
      </w:r>
      <w:r>
        <w:rPr>
          <w:noProof/>
        </w:rPr>
        <w:fldChar w:fldCharType="begin"/>
      </w:r>
      <w:r>
        <w:rPr>
          <w:noProof/>
        </w:rPr>
        <w:instrText xml:space="preserve"> PAGEREF _Toc218717766 \h </w:instrText>
      </w:r>
      <w:r>
        <w:rPr>
          <w:noProof/>
        </w:rPr>
      </w:r>
      <w:r>
        <w:rPr>
          <w:noProof/>
        </w:rPr>
        <w:fldChar w:fldCharType="separate"/>
      </w:r>
      <w:r>
        <w:rPr>
          <w:noProof/>
        </w:rPr>
        <w:t>344</w:t>
      </w:r>
      <w:r>
        <w:rPr>
          <w:noProof/>
        </w:rPr>
        <w:fldChar w:fldCharType="end"/>
      </w:r>
    </w:p>
    <w:p w14:paraId="65A55D6A" w14:textId="2F430FE6" w:rsidR="00F97F40" w:rsidRDefault="00F97F40">
      <w:pPr>
        <w:pStyle w:val="TOC6"/>
        <w:rPr>
          <w:rFonts w:asciiTheme="minorHAnsi" w:eastAsiaTheme="minorEastAsia" w:hAnsiTheme="minorHAnsi" w:cstheme="minorBidi"/>
          <w:noProof/>
          <w:kern w:val="2"/>
          <w:sz w:val="24"/>
          <w:szCs w:val="24"/>
          <w:lang w:eastAsia="en-GB"/>
          <w14:ligatures w14:val="standardContextual"/>
        </w:rPr>
      </w:pPr>
      <w:r>
        <w:rPr>
          <w:noProof/>
        </w:rPr>
        <w:t>13.2.6.3.4.3</w:t>
      </w:r>
      <w:r>
        <w:rPr>
          <w:rFonts w:asciiTheme="minorHAnsi" w:eastAsiaTheme="minorEastAsia" w:hAnsiTheme="minorHAnsi" w:cstheme="minorBidi"/>
          <w:noProof/>
          <w:kern w:val="2"/>
          <w:sz w:val="24"/>
          <w:szCs w:val="24"/>
          <w:lang w:eastAsia="en-GB"/>
          <w14:ligatures w14:val="standardContextual"/>
        </w:rPr>
        <w:tab/>
      </w:r>
      <w:r>
        <w:rPr>
          <w:noProof/>
        </w:rPr>
        <w:t>Receiving response to communication extension request</w:t>
      </w:r>
      <w:r>
        <w:rPr>
          <w:noProof/>
        </w:rPr>
        <w:tab/>
      </w:r>
      <w:r>
        <w:rPr>
          <w:noProof/>
        </w:rPr>
        <w:fldChar w:fldCharType="begin"/>
      </w:r>
      <w:r>
        <w:rPr>
          <w:noProof/>
        </w:rPr>
        <w:instrText xml:space="preserve"> PAGEREF _Toc218717767 \h </w:instrText>
      </w:r>
      <w:r>
        <w:rPr>
          <w:noProof/>
        </w:rPr>
      </w:r>
      <w:r>
        <w:rPr>
          <w:noProof/>
        </w:rPr>
        <w:fldChar w:fldCharType="separate"/>
      </w:r>
      <w:r>
        <w:rPr>
          <w:noProof/>
        </w:rPr>
        <w:t>345</w:t>
      </w:r>
      <w:r>
        <w:rPr>
          <w:noProof/>
        </w:rPr>
        <w:fldChar w:fldCharType="end"/>
      </w:r>
    </w:p>
    <w:p w14:paraId="13FD9409" w14:textId="6BF9F547"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14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Enhanced Status (ES)</w:t>
      </w:r>
      <w:r>
        <w:rPr>
          <w:noProof/>
        </w:rPr>
        <w:tab/>
      </w:r>
      <w:r>
        <w:rPr>
          <w:noProof/>
        </w:rPr>
        <w:fldChar w:fldCharType="begin"/>
      </w:r>
      <w:r>
        <w:rPr>
          <w:noProof/>
        </w:rPr>
        <w:instrText xml:space="preserve"> PAGEREF _Toc218717768 \h </w:instrText>
      </w:r>
      <w:r>
        <w:rPr>
          <w:noProof/>
        </w:rPr>
      </w:r>
      <w:r>
        <w:rPr>
          <w:noProof/>
        </w:rPr>
        <w:fldChar w:fldCharType="separate"/>
      </w:r>
      <w:r>
        <w:rPr>
          <w:noProof/>
        </w:rPr>
        <w:t>346</w:t>
      </w:r>
      <w:r>
        <w:rPr>
          <w:noProof/>
        </w:rPr>
        <w:fldChar w:fldCharType="end"/>
      </w:r>
    </w:p>
    <w:p w14:paraId="0224DFA9" w14:textId="28CE1B8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_Toc218717769 \h </w:instrText>
      </w:r>
      <w:r>
        <w:rPr>
          <w:noProof/>
        </w:rPr>
      </w:r>
      <w:r>
        <w:rPr>
          <w:noProof/>
        </w:rPr>
        <w:fldChar w:fldCharType="separate"/>
      </w:r>
      <w:r>
        <w:rPr>
          <w:noProof/>
        </w:rPr>
        <w:t>346</w:t>
      </w:r>
      <w:r>
        <w:rPr>
          <w:noProof/>
        </w:rPr>
        <w:fldChar w:fldCharType="end"/>
      </w:r>
    </w:p>
    <w:p w14:paraId="5BA50752" w14:textId="075ADB9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On-network ES</w:t>
      </w:r>
      <w:r>
        <w:rPr>
          <w:noProof/>
        </w:rPr>
        <w:tab/>
      </w:r>
      <w:r>
        <w:rPr>
          <w:noProof/>
        </w:rPr>
        <w:fldChar w:fldCharType="begin"/>
      </w:r>
      <w:r>
        <w:rPr>
          <w:noProof/>
        </w:rPr>
        <w:instrText xml:space="preserve"> PAGEREF _Toc218717770 \h </w:instrText>
      </w:r>
      <w:r>
        <w:rPr>
          <w:noProof/>
        </w:rPr>
      </w:r>
      <w:r>
        <w:rPr>
          <w:noProof/>
        </w:rPr>
        <w:fldChar w:fldCharType="separate"/>
      </w:r>
      <w:r>
        <w:rPr>
          <w:noProof/>
        </w:rPr>
        <w:t>346</w:t>
      </w:r>
      <w:r>
        <w:rPr>
          <w:noProof/>
        </w:rPr>
        <w:fldChar w:fldCharType="end"/>
      </w:r>
    </w:p>
    <w:p w14:paraId="6516C615" w14:textId="1615981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_Toc218717771 \h </w:instrText>
      </w:r>
      <w:r>
        <w:rPr>
          <w:noProof/>
        </w:rPr>
      </w:r>
      <w:r>
        <w:rPr>
          <w:noProof/>
        </w:rPr>
        <w:fldChar w:fldCharType="separate"/>
      </w:r>
      <w:r>
        <w:rPr>
          <w:noProof/>
        </w:rPr>
        <w:t>346</w:t>
      </w:r>
      <w:r>
        <w:rPr>
          <w:noProof/>
        </w:rPr>
        <w:fldChar w:fldCharType="end"/>
      </w:r>
    </w:p>
    <w:p w14:paraId="35B9F6AF" w14:textId="07BCCB9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w:t>
      </w:r>
      <w:r w:rsidRPr="009214F1">
        <w:rPr>
          <w:rFonts w:eastAsia="Malgun Gothic"/>
          <w:noProof/>
          <w:lang w:val="en-US"/>
        </w:rPr>
        <w:t>1</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originating procedures</w:t>
      </w:r>
      <w:r>
        <w:rPr>
          <w:noProof/>
        </w:rPr>
        <w:tab/>
      </w:r>
      <w:r>
        <w:rPr>
          <w:noProof/>
        </w:rPr>
        <w:fldChar w:fldCharType="begin"/>
      </w:r>
      <w:r>
        <w:rPr>
          <w:noProof/>
        </w:rPr>
        <w:instrText xml:space="preserve"> PAGEREF _Toc218717772 \h </w:instrText>
      </w:r>
      <w:r>
        <w:rPr>
          <w:noProof/>
        </w:rPr>
      </w:r>
      <w:r>
        <w:rPr>
          <w:noProof/>
        </w:rPr>
        <w:fldChar w:fldCharType="separate"/>
      </w:r>
      <w:r>
        <w:rPr>
          <w:noProof/>
        </w:rPr>
        <w:t>346</w:t>
      </w:r>
      <w:r>
        <w:rPr>
          <w:noProof/>
        </w:rPr>
        <w:fldChar w:fldCharType="end"/>
      </w:r>
    </w:p>
    <w:p w14:paraId="3A39765C" w14:textId="7F48214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w:t>
      </w:r>
      <w:r w:rsidRPr="009214F1">
        <w:rPr>
          <w:rFonts w:eastAsia="Malgun Gothic"/>
          <w:noProof/>
          <w:lang w:val="en-US"/>
        </w:rPr>
        <w:t>1</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terminating procedures</w:t>
      </w:r>
      <w:r>
        <w:rPr>
          <w:noProof/>
        </w:rPr>
        <w:tab/>
      </w:r>
      <w:r>
        <w:rPr>
          <w:noProof/>
        </w:rPr>
        <w:fldChar w:fldCharType="begin"/>
      </w:r>
      <w:r>
        <w:rPr>
          <w:noProof/>
        </w:rPr>
        <w:instrText xml:space="preserve"> PAGEREF _Toc218717773 \h </w:instrText>
      </w:r>
      <w:r>
        <w:rPr>
          <w:noProof/>
        </w:rPr>
      </w:r>
      <w:r>
        <w:rPr>
          <w:noProof/>
        </w:rPr>
        <w:fldChar w:fldCharType="separate"/>
      </w:r>
      <w:r>
        <w:rPr>
          <w:noProof/>
        </w:rPr>
        <w:t>346</w:t>
      </w:r>
      <w:r>
        <w:rPr>
          <w:noProof/>
        </w:rPr>
        <w:fldChar w:fldCharType="end"/>
      </w:r>
    </w:p>
    <w:p w14:paraId="497E78A5" w14:textId="11DC6DC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_Toc218717774 \h </w:instrText>
      </w:r>
      <w:r>
        <w:rPr>
          <w:noProof/>
        </w:rPr>
      </w:r>
      <w:r>
        <w:rPr>
          <w:noProof/>
        </w:rPr>
        <w:fldChar w:fldCharType="separate"/>
      </w:r>
      <w:r>
        <w:rPr>
          <w:noProof/>
        </w:rPr>
        <w:t>346</w:t>
      </w:r>
      <w:r>
        <w:rPr>
          <w:noProof/>
        </w:rPr>
        <w:fldChar w:fldCharType="end"/>
      </w:r>
    </w:p>
    <w:p w14:paraId="13E727E3" w14:textId="7D80EFE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participating MCData function procedures</w:t>
      </w:r>
      <w:r>
        <w:rPr>
          <w:noProof/>
        </w:rPr>
        <w:tab/>
      </w:r>
      <w:r>
        <w:rPr>
          <w:noProof/>
        </w:rPr>
        <w:fldChar w:fldCharType="begin"/>
      </w:r>
      <w:r>
        <w:rPr>
          <w:noProof/>
        </w:rPr>
        <w:instrText xml:space="preserve"> PAGEREF _Toc218717775 \h </w:instrText>
      </w:r>
      <w:r>
        <w:rPr>
          <w:noProof/>
        </w:rPr>
      </w:r>
      <w:r>
        <w:rPr>
          <w:noProof/>
        </w:rPr>
        <w:fldChar w:fldCharType="separate"/>
      </w:r>
      <w:r>
        <w:rPr>
          <w:noProof/>
        </w:rPr>
        <w:t>346</w:t>
      </w:r>
      <w:r>
        <w:rPr>
          <w:noProof/>
        </w:rPr>
        <w:fldChar w:fldCharType="end"/>
      </w:r>
    </w:p>
    <w:p w14:paraId="25F1F00E" w14:textId="7A2E7A2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participating MCData function procedures</w:t>
      </w:r>
      <w:r>
        <w:rPr>
          <w:noProof/>
        </w:rPr>
        <w:tab/>
      </w:r>
      <w:r>
        <w:rPr>
          <w:noProof/>
        </w:rPr>
        <w:fldChar w:fldCharType="begin"/>
      </w:r>
      <w:r>
        <w:rPr>
          <w:noProof/>
        </w:rPr>
        <w:instrText xml:space="preserve"> PAGEREF _Toc218717776 \h </w:instrText>
      </w:r>
      <w:r>
        <w:rPr>
          <w:noProof/>
        </w:rPr>
      </w:r>
      <w:r>
        <w:rPr>
          <w:noProof/>
        </w:rPr>
        <w:fldChar w:fldCharType="separate"/>
      </w:r>
      <w:r>
        <w:rPr>
          <w:noProof/>
        </w:rPr>
        <w:t>346</w:t>
      </w:r>
      <w:r>
        <w:rPr>
          <w:noProof/>
        </w:rPr>
        <w:fldChar w:fldCharType="end"/>
      </w:r>
    </w:p>
    <w:p w14:paraId="4D931297" w14:textId="68841C8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Controlling MCData function procedures</w:t>
      </w:r>
      <w:r>
        <w:rPr>
          <w:noProof/>
        </w:rPr>
        <w:tab/>
      </w:r>
      <w:r>
        <w:rPr>
          <w:noProof/>
        </w:rPr>
        <w:fldChar w:fldCharType="begin"/>
      </w:r>
      <w:r>
        <w:rPr>
          <w:noProof/>
        </w:rPr>
        <w:instrText xml:space="preserve"> PAGEREF _Toc218717777 \h </w:instrText>
      </w:r>
      <w:r>
        <w:rPr>
          <w:noProof/>
        </w:rPr>
      </w:r>
      <w:r>
        <w:rPr>
          <w:noProof/>
        </w:rPr>
        <w:fldChar w:fldCharType="separate"/>
      </w:r>
      <w:r>
        <w:rPr>
          <w:noProof/>
        </w:rPr>
        <w:t>346</w:t>
      </w:r>
      <w:r>
        <w:rPr>
          <w:noProof/>
        </w:rPr>
        <w:fldChar w:fldCharType="end"/>
      </w:r>
    </w:p>
    <w:p w14:paraId="1E3D0BF7" w14:textId="17815C7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Originating controlling MCData function procedures</w:t>
      </w:r>
      <w:r>
        <w:rPr>
          <w:noProof/>
        </w:rPr>
        <w:tab/>
      </w:r>
      <w:r>
        <w:rPr>
          <w:noProof/>
        </w:rPr>
        <w:fldChar w:fldCharType="begin"/>
      </w:r>
      <w:r>
        <w:rPr>
          <w:noProof/>
        </w:rPr>
        <w:instrText xml:space="preserve"> PAGEREF _Toc218717778 \h </w:instrText>
      </w:r>
      <w:r>
        <w:rPr>
          <w:noProof/>
        </w:rPr>
      </w:r>
      <w:r>
        <w:rPr>
          <w:noProof/>
        </w:rPr>
        <w:fldChar w:fldCharType="separate"/>
      </w:r>
      <w:r>
        <w:rPr>
          <w:noProof/>
        </w:rPr>
        <w:t>346</w:t>
      </w:r>
      <w:r>
        <w:rPr>
          <w:noProof/>
        </w:rPr>
        <w:fldChar w:fldCharType="end"/>
      </w:r>
    </w:p>
    <w:p w14:paraId="2700C5CB" w14:textId="4054112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14</w:t>
      </w:r>
      <w:r w:rsidRPr="009214F1">
        <w:rPr>
          <w:rFonts w:eastAsia="Malgun Gothic"/>
          <w:noProof/>
        </w:rPr>
        <w:t>.2.3.2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controlling MCData function procedures</w:t>
      </w:r>
      <w:r>
        <w:rPr>
          <w:noProof/>
        </w:rPr>
        <w:tab/>
      </w:r>
      <w:r>
        <w:rPr>
          <w:noProof/>
        </w:rPr>
        <w:fldChar w:fldCharType="begin"/>
      </w:r>
      <w:r>
        <w:rPr>
          <w:noProof/>
        </w:rPr>
        <w:instrText xml:space="preserve"> PAGEREF _Toc218717779 \h </w:instrText>
      </w:r>
      <w:r>
        <w:rPr>
          <w:noProof/>
        </w:rPr>
      </w:r>
      <w:r>
        <w:rPr>
          <w:noProof/>
        </w:rPr>
        <w:fldChar w:fldCharType="separate"/>
      </w:r>
      <w:r>
        <w:rPr>
          <w:noProof/>
        </w:rPr>
        <w:t>346</w:t>
      </w:r>
      <w:r>
        <w:rPr>
          <w:noProof/>
        </w:rPr>
        <w:fldChar w:fldCharType="end"/>
      </w:r>
    </w:p>
    <w:p w14:paraId="63B0C606" w14:textId="51D0383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Off-network ES</w:t>
      </w:r>
      <w:r>
        <w:rPr>
          <w:noProof/>
        </w:rPr>
        <w:tab/>
      </w:r>
      <w:r>
        <w:rPr>
          <w:noProof/>
        </w:rPr>
        <w:fldChar w:fldCharType="begin"/>
      </w:r>
      <w:r>
        <w:rPr>
          <w:noProof/>
        </w:rPr>
        <w:instrText xml:space="preserve"> PAGEREF _Toc218717780 \h </w:instrText>
      </w:r>
      <w:r>
        <w:rPr>
          <w:noProof/>
        </w:rPr>
      </w:r>
      <w:r>
        <w:rPr>
          <w:noProof/>
        </w:rPr>
        <w:fldChar w:fldCharType="separate"/>
      </w:r>
      <w:r>
        <w:rPr>
          <w:noProof/>
        </w:rPr>
        <w:t>347</w:t>
      </w:r>
      <w:r>
        <w:rPr>
          <w:noProof/>
        </w:rPr>
        <w:fldChar w:fldCharType="end"/>
      </w:r>
    </w:p>
    <w:p w14:paraId="0FA9C6C0" w14:textId="5950731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val="en-IN" w:eastAsia="zh-CN"/>
        </w:rPr>
        <w:t>14.3.1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Sending enhanced status message</w:t>
      </w:r>
      <w:r>
        <w:rPr>
          <w:noProof/>
        </w:rPr>
        <w:tab/>
      </w:r>
      <w:r>
        <w:rPr>
          <w:noProof/>
        </w:rPr>
        <w:fldChar w:fldCharType="begin"/>
      </w:r>
      <w:r>
        <w:rPr>
          <w:noProof/>
        </w:rPr>
        <w:instrText xml:space="preserve"> PAGEREF _Toc218717781 \h </w:instrText>
      </w:r>
      <w:r>
        <w:rPr>
          <w:noProof/>
        </w:rPr>
      </w:r>
      <w:r>
        <w:rPr>
          <w:noProof/>
        </w:rPr>
        <w:fldChar w:fldCharType="separate"/>
      </w:r>
      <w:r>
        <w:rPr>
          <w:noProof/>
        </w:rPr>
        <w:t>347</w:t>
      </w:r>
      <w:r>
        <w:rPr>
          <w:noProof/>
        </w:rPr>
        <w:fldChar w:fldCharType="end"/>
      </w:r>
    </w:p>
    <w:p w14:paraId="7F3A5CCF" w14:textId="18A615E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val="en-IN" w:eastAsia="zh-CN"/>
        </w:rPr>
        <w:t>14.3.2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IN" w:eastAsia="zh-CN"/>
        </w:rPr>
        <w:t>Receiving enhanced status message</w:t>
      </w:r>
      <w:r>
        <w:rPr>
          <w:noProof/>
        </w:rPr>
        <w:tab/>
      </w:r>
      <w:r>
        <w:rPr>
          <w:noProof/>
        </w:rPr>
        <w:fldChar w:fldCharType="begin"/>
      </w:r>
      <w:r>
        <w:rPr>
          <w:noProof/>
        </w:rPr>
        <w:instrText xml:space="preserve"> PAGEREF _Toc218717782 \h </w:instrText>
      </w:r>
      <w:r>
        <w:rPr>
          <w:noProof/>
        </w:rPr>
      </w:r>
      <w:r>
        <w:rPr>
          <w:noProof/>
        </w:rPr>
        <w:fldChar w:fldCharType="separate"/>
      </w:r>
      <w:r>
        <w:rPr>
          <w:noProof/>
        </w:rPr>
        <w:t>347</w:t>
      </w:r>
      <w:r>
        <w:rPr>
          <w:noProof/>
        </w:rPr>
        <w:fldChar w:fldCharType="end"/>
      </w:r>
    </w:p>
    <w:p w14:paraId="7D075FB7" w14:textId="4422A14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Message Formats</w:t>
      </w:r>
      <w:r>
        <w:rPr>
          <w:noProof/>
        </w:rPr>
        <w:tab/>
      </w:r>
      <w:r>
        <w:rPr>
          <w:noProof/>
        </w:rPr>
        <w:fldChar w:fldCharType="begin"/>
      </w:r>
      <w:r>
        <w:rPr>
          <w:noProof/>
        </w:rPr>
        <w:instrText xml:space="preserve"> PAGEREF _Toc218717783 \h </w:instrText>
      </w:r>
      <w:r>
        <w:rPr>
          <w:noProof/>
        </w:rPr>
      </w:r>
      <w:r>
        <w:rPr>
          <w:noProof/>
        </w:rPr>
        <w:fldChar w:fldCharType="separate"/>
      </w:r>
      <w:r>
        <w:rPr>
          <w:noProof/>
        </w:rPr>
        <w:t>347</w:t>
      </w:r>
      <w:r>
        <w:rPr>
          <w:noProof/>
        </w:rPr>
        <w:fldChar w:fldCharType="end"/>
      </w:r>
    </w:p>
    <w:p w14:paraId="1EEFECB0" w14:textId="37449DD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MCData message functional definitions and contents</w:t>
      </w:r>
      <w:r>
        <w:rPr>
          <w:noProof/>
        </w:rPr>
        <w:tab/>
      </w:r>
      <w:r>
        <w:rPr>
          <w:noProof/>
        </w:rPr>
        <w:fldChar w:fldCharType="begin"/>
      </w:r>
      <w:r>
        <w:rPr>
          <w:noProof/>
        </w:rPr>
        <w:instrText xml:space="preserve"> PAGEREF _Toc218717784 \h </w:instrText>
      </w:r>
      <w:r>
        <w:rPr>
          <w:noProof/>
        </w:rPr>
      </w:r>
      <w:r>
        <w:rPr>
          <w:noProof/>
        </w:rPr>
        <w:fldChar w:fldCharType="separate"/>
      </w:r>
      <w:r>
        <w:rPr>
          <w:noProof/>
        </w:rPr>
        <w:t>347</w:t>
      </w:r>
      <w:r>
        <w:rPr>
          <w:noProof/>
        </w:rPr>
        <w:fldChar w:fldCharType="end"/>
      </w:r>
    </w:p>
    <w:p w14:paraId="7557E37E" w14:textId="59F9FE2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_Toc218717785 \h </w:instrText>
      </w:r>
      <w:r>
        <w:rPr>
          <w:noProof/>
        </w:rPr>
      </w:r>
      <w:r>
        <w:rPr>
          <w:noProof/>
        </w:rPr>
        <w:fldChar w:fldCharType="separate"/>
      </w:r>
      <w:r>
        <w:rPr>
          <w:noProof/>
        </w:rPr>
        <w:t>347</w:t>
      </w:r>
      <w:r>
        <w:rPr>
          <w:noProof/>
        </w:rPr>
        <w:fldChar w:fldCharType="end"/>
      </w:r>
    </w:p>
    <w:p w14:paraId="47BF4485" w14:textId="7475B78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15.1.2</w:t>
      </w:r>
      <w:r>
        <w:rPr>
          <w:rFonts w:asciiTheme="minorHAnsi" w:eastAsiaTheme="minorEastAsia" w:hAnsiTheme="minorHAnsi" w:cstheme="minorBidi"/>
          <w:noProof/>
          <w:kern w:val="2"/>
          <w:sz w:val="24"/>
          <w:szCs w:val="24"/>
          <w:lang w:eastAsia="en-GB"/>
          <w14:ligatures w14:val="standardContextual"/>
        </w:rPr>
        <w:tab/>
      </w:r>
      <w:r>
        <w:rPr>
          <w:noProof/>
        </w:rPr>
        <w:t>SDS SIGNALLING PAYLOAD</w:t>
      </w:r>
      <w:r>
        <w:rPr>
          <w:noProof/>
          <w:lang w:eastAsia="ko-KR"/>
        </w:rPr>
        <w:t xml:space="preserve"> message</w:t>
      </w:r>
      <w:r>
        <w:rPr>
          <w:noProof/>
        </w:rPr>
        <w:tab/>
      </w:r>
      <w:r>
        <w:rPr>
          <w:noProof/>
        </w:rPr>
        <w:fldChar w:fldCharType="begin"/>
      </w:r>
      <w:r>
        <w:rPr>
          <w:noProof/>
        </w:rPr>
        <w:instrText xml:space="preserve"> PAGEREF _Toc218717786 \h </w:instrText>
      </w:r>
      <w:r>
        <w:rPr>
          <w:noProof/>
        </w:rPr>
      </w:r>
      <w:r>
        <w:rPr>
          <w:noProof/>
        </w:rPr>
        <w:fldChar w:fldCharType="separate"/>
      </w:r>
      <w:r>
        <w:rPr>
          <w:noProof/>
        </w:rPr>
        <w:t>347</w:t>
      </w:r>
      <w:r>
        <w:rPr>
          <w:noProof/>
        </w:rPr>
        <w:fldChar w:fldCharType="end"/>
      </w:r>
    </w:p>
    <w:p w14:paraId="0FB483F4" w14:textId="632AADD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15.1.2.1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_Toc218717787 \h </w:instrText>
      </w:r>
      <w:r>
        <w:rPr>
          <w:noProof/>
        </w:rPr>
      </w:r>
      <w:r>
        <w:rPr>
          <w:noProof/>
        </w:rPr>
        <w:fldChar w:fldCharType="separate"/>
      </w:r>
      <w:r>
        <w:rPr>
          <w:noProof/>
        </w:rPr>
        <w:t>347</w:t>
      </w:r>
      <w:r>
        <w:rPr>
          <w:noProof/>
        </w:rPr>
        <w:fldChar w:fldCharType="end"/>
      </w:r>
    </w:p>
    <w:p w14:paraId="1B36CEC1" w14:textId="3915D29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15.1.3</w:t>
      </w:r>
      <w:r>
        <w:rPr>
          <w:rFonts w:asciiTheme="minorHAnsi" w:eastAsiaTheme="minorEastAsia" w:hAnsiTheme="minorHAnsi" w:cstheme="minorBidi"/>
          <w:noProof/>
          <w:kern w:val="2"/>
          <w:sz w:val="24"/>
          <w:szCs w:val="24"/>
          <w:lang w:eastAsia="en-GB"/>
          <w14:ligatures w14:val="standardContextual"/>
        </w:rPr>
        <w:tab/>
      </w:r>
      <w:r>
        <w:rPr>
          <w:noProof/>
        </w:rPr>
        <w:t>FD SIGNALLING PAYLOAD</w:t>
      </w:r>
      <w:r>
        <w:rPr>
          <w:noProof/>
          <w:lang w:eastAsia="ko-KR"/>
        </w:rPr>
        <w:t xml:space="preserve"> message</w:t>
      </w:r>
      <w:r>
        <w:rPr>
          <w:noProof/>
        </w:rPr>
        <w:tab/>
      </w:r>
      <w:r>
        <w:rPr>
          <w:noProof/>
        </w:rPr>
        <w:fldChar w:fldCharType="begin"/>
      </w:r>
      <w:r>
        <w:rPr>
          <w:noProof/>
        </w:rPr>
        <w:instrText xml:space="preserve"> PAGEREF _Toc218717788 \h </w:instrText>
      </w:r>
      <w:r>
        <w:rPr>
          <w:noProof/>
        </w:rPr>
      </w:r>
      <w:r>
        <w:rPr>
          <w:noProof/>
        </w:rPr>
        <w:fldChar w:fldCharType="separate"/>
      </w:r>
      <w:r>
        <w:rPr>
          <w:noProof/>
        </w:rPr>
        <w:t>348</w:t>
      </w:r>
      <w:r>
        <w:rPr>
          <w:noProof/>
        </w:rPr>
        <w:fldChar w:fldCharType="end"/>
      </w:r>
    </w:p>
    <w:p w14:paraId="20A694E9" w14:textId="7C88BEB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15.1.3.1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_Toc218717789 \h </w:instrText>
      </w:r>
      <w:r>
        <w:rPr>
          <w:noProof/>
        </w:rPr>
      </w:r>
      <w:r>
        <w:rPr>
          <w:noProof/>
        </w:rPr>
        <w:fldChar w:fldCharType="separate"/>
      </w:r>
      <w:r>
        <w:rPr>
          <w:noProof/>
        </w:rPr>
        <w:t>348</w:t>
      </w:r>
      <w:r>
        <w:rPr>
          <w:noProof/>
        </w:rPr>
        <w:fldChar w:fldCharType="end"/>
      </w:r>
    </w:p>
    <w:p w14:paraId="31AB7D78" w14:textId="37BCB6A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15.1.4</w:t>
      </w:r>
      <w:r>
        <w:rPr>
          <w:rFonts w:asciiTheme="minorHAnsi" w:eastAsiaTheme="minorEastAsia" w:hAnsiTheme="minorHAnsi" w:cstheme="minorBidi"/>
          <w:noProof/>
          <w:kern w:val="2"/>
          <w:sz w:val="24"/>
          <w:szCs w:val="24"/>
          <w:lang w:eastAsia="en-GB"/>
          <w14:ligatures w14:val="standardContextual"/>
        </w:rPr>
        <w:tab/>
      </w:r>
      <w:r>
        <w:rPr>
          <w:noProof/>
        </w:rPr>
        <w:t>DATA PAYLOAD</w:t>
      </w:r>
      <w:r>
        <w:rPr>
          <w:noProof/>
          <w:lang w:eastAsia="ko-KR"/>
        </w:rPr>
        <w:t xml:space="preserve"> message</w:t>
      </w:r>
      <w:r>
        <w:rPr>
          <w:noProof/>
        </w:rPr>
        <w:tab/>
      </w:r>
      <w:r>
        <w:rPr>
          <w:noProof/>
        </w:rPr>
        <w:fldChar w:fldCharType="begin"/>
      </w:r>
      <w:r>
        <w:rPr>
          <w:noProof/>
        </w:rPr>
        <w:instrText xml:space="preserve"> PAGEREF _Toc218717790 \h </w:instrText>
      </w:r>
      <w:r>
        <w:rPr>
          <w:noProof/>
        </w:rPr>
      </w:r>
      <w:r>
        <w:rPr>
          <w:noProof/>
        </w:rPr>
        <w:fldChar w:fldCharType="separate"/>
      </w:r>
      <w:r>
        <w:rPr>
          <w:noProof/>
        </w:rPr>
        <w:t>349</w:t>
      </w:r>
      <w:r>
        <w:rPr>
          <w:noProof/>
        </w:rPr>
        <w:fldChar w:fldCharType="end"/>
      </w:r>
    </w:p>
    <w:p w14:paraId="1AF941BB" w14:textId="3CA7F65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_Toc218717791 \h </w:instrText>
      </w:r>
      <w:r>
        <w:rPr>
          <w:noProof/>
        </w:rPr>
      </w:r>
      <w:r>
        <w:rPr>
          <w:noProof/>
        </w:rPr>
        <w:fldChar w:fldCharType="separate"/>
      </w:r>
      <w:r>
        <w:rPr>
          <w:noProof/>
        </w:rPr>
        <w:t>349</w:t>
      </w:r>
      <w:r>
        <w:rPr>
          <w:noProof/>
        </w:rPr>
        <w:fldChar w:fldCharType="end"/>
      </w:r>
    </w:p>
    <w:p w14:paraId="675B744E" w14:textId="5A545C9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15.1.5</w:t>
      </w:r>
      <w:r>
        <w:rPr>
          <w:rFonts w:asciiTheme="minorHAnsi" w:eastAsiaTheme="minorEastAsia" w:hAnsiTheme="minorHAnsi" w:cstheme="minorBidi"/>
          <w:noProof/>
          <w:kern w:val="2"/>
          <w:sz w:val="24"/>
          <w:szCs w:val="24"/>
          <w:lang w:eastAsia="en-GB"/>
          <w14:ligatures w14:val="standardContextual"/>
        </w:rPr>
        <w:tab/>
      </w:r>
      <w:r>
        <w:rPr>
          <w:noProof/>
        </w:rPr>
        <w:t>SDS NOTIFICATION</w:t>
      </w:r>
      <w:r>
        <w:rPr>
          <w:noProof/>
          <w:lang w:eastAsia="ko-KR"/>
        </w:rPr>
        <w:t xml:space="preserve"> message</w:t>
      </w:r>
      <w:r>
        <w:rPr>
          <w:noProof/>
        </w:rPr>
        <w:tab/>
      </w:r>
      <w:r>
        <w:rPr>
          <w:noProof/>
        </w:rPr>
        <w:fldChar w:fldCharType="begin"/>
      </w:r>
      <w:r>
        <w:rPr>
          <w:noProof/>
        </w:rPr>
        <w:instrText xml:space="preserve"> PAGEREF _Toc218717792 \h </w:instrText>
      </w:r>
      <w:r>
        <w:rPr>
          <w:noProof/>
        </w:rPr>
      </w:r>
      <w:r>
        <w:rPr>
          <w:noProof/>
        </w:rPr>
        <w:fldChar w:fldCharType="separate"/>
      </w:r>
      <w:r>
        <w:rPr>
          <w:noProof/>
        </w:rPr>
        <w:t>350</w:t>
      </w:r>
      <w:r>
        <w:rPr>
          <w:noProof/>
        </w:rPr>
        <w:fldChar w:fldCharType="end"/>
      </w:r>
    </w:p>
    <w:p w14:paraId="3A89B837" w14:textId="3FE2C49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_Toc218717793 \h </w:instrText>
      </w:r>
      <w:r>
        <w:rPr>
          <w:noProof/>
        </w:rPr>
      </w:r>
      <w:r>
        <w:rPr>
          <w:noProof/>
        </w:rPr>
        <w:fldChar w:fldCharType="separate"/>
      </w:r>
      <w:r>
        <w:rPr>
          <w:noProof/>
        </w:rPr>
        <w:t>350</w:t>
      </w:r>
      <w:r>
        <w:rPr>
          <w:noProof/>
        </w:rPr>
        <w:fldChar w:fldCharType="end"/>
      </w:r>
    </w:p>
    <w:p w14:paraId="506CF4B0" w14:textId="642F961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15.1.6</w:t>
      </w:r>
      <w:r>
        <w:rPr>
          <w:rFonts w:asciiTheme="minorHAnsi" w:eastAsiaTheme="minorEastAsia" w:hAnsiTheme="minorHAnsi" w:cstheme="minorBidi"/>
          <w:noProof/>
          <w:kern w:val="2"/>
          <w:sz w:val="24"/>
          <w:szCs w:val="24"/>
          <w:lang w:eastAsia="en-GB"/>
          <w14:ligatures w14:val="standardContextual"/>
        </w:rPr>
        <w:tab/>
      </w:r>
      <w:r>
        <w:rPr>
          <w:noProof/>
        </w:rPr>
        <w:t>FD NOTIFICATION</w:t>
      </w:r>
      <w:r>
        <w:rPr>
          <w:noProof/>
          <w:lang w:eastAsia="ko-KR"/>
        </w:rPr>
        <w:t xml:space="preserve"> message</w:t>
      </w:r>
      <w:r>
        <w:rPr>
          <w:noProof/>
        </w:rPr>
        <w:tab/>
      </w:r>
      <w:r>
        <w:rPr>
          <w:noProof/>
        </w:rPr>
        <w:fldChar w:fldCharType="begin"/>
      </w:r>
      <w:r>
        <w:rPr>
          <w:noProof/>
        </w:rPr>
        <w:instrText xml:space="preserve"> PAGEREF _Toc218717794 \h </w:instrText>
      </w:r>
      <w:r>
        <w:rPr>
          <w:noProof/>
        </w:rPr>
      </w:r>
      <w:r>
        <w:rPr>
          <w:noProof/>
        </w:rPr>
        <w:fldChar w:fldCharType="separate"/>
      </w:r>
      <w:r>
        <w:rPr>
          <w:noProof/>
        </w:rPr>
        <w:t>350</w:t>
      </w:r>
      <w:r>
        <w:rPr>
          <w:noProof/>
        </w:rPr>
        <w:fldChar w:fldCharType="end"/>
      </w:r>
    </w:p>
    <w:p w14:paraId="7EF3F48D" w14:textId="1A112DB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_Toc218717795 \h </w:instrText>
      </w:r>
      <w:r>
        <w:rPr>
          <w:noProof/>
        </w:rPr>
      </w:r>
      <w:r>
        <w:rPr>
          <w:noProof/>
        </w:rPr>
        <w:fldChar w:fldCharType="separate"/>
      </w:r>
      <w:r>
        <w:rPr>
          <w:noProof/>
        </w:rPr>
        <w:t>350</w:t>
      </w:r>
      <w:r>
        <w:rPr>
          <w:noProof/>
        </w:rPr>
        <w:fldChar w:fldCharType="end"/>
      </w:r>
    </w:p>
    <w:p w14:paraId="6FF9C5A6" w14:textId="2068150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15.1.7</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MESSAGE </w:t>
      </w:r>
      <w:r>
        <w:rPr>
          <w:noProof/>
          <w:lang w:eastAsia="ko-KR"/>
        </w:rPr>
        <w:t>message</w:t>
      </w:r>
      <w:r>
        <w:rPr>
          <w:noProof/>
        </w:rPr>
        <w:tab/>
      </w:r>
      <w:r>
        <w:rPr>
          <w:noProof/>
        </w:rPr>
        <w:fldChar w:fldCharType="begin"/>
      </w:r>
      <w:r>
        <w:rPr>
          <w:noProof/>
        </w:rPr>
        <w:instrText xml:space="preserve"> PAGEREF _Toc218717796 \h </w:instrText>
      </w:r>
      <w:r>
        <w:rPr>
          <w:noProof/>
        </w:rPr>
      </w:r>
      <w:r>
        <w:rPr>
          <w:noProof/>
        </w:rPr>
        <w:fldChar w:fldCharType="separate"/>
      </w:r>
      <w:r>
        <w:rPr>
          <w:noProof/>
        </w:rPr>
        <w:t>351</w:t>
      </w:r>
      <w:r>
        <w:rPr>
          <w:noProof/>
        </w:rPr>
        <w:fldChar w:fldCharType="end"/>
      </w:r>
    </w:p>
    <w:p w14:paraId="5C205808" w14:textId="544E700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_Toc218717797 \h </w:instrText>
      </w:r>
      <w:r>
        <w:rPr>
          <w:noProof/>
        </w:rPr>
      </w:r>
      <w:r>
        <w:rPr>
          <w:noProof/>
        </w:rPr>
        <w:fldChar w:fldCharType="separate"/>
      </w:r>
      <w:r>
        <w:rPr>
          <w:noProof/>
        </w:rPr>
        <w:t>351</w:t>
      </w:r>
      <w:r>
        <w:rPr>
          <w:noProof/>
        </w:rPr>
        <w:fldChar w:fldCharType="end"/>
      </w:r>
    </w:p>
    <w:p w14:paraId="5FDE05F1" w14:textId="537F06C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15.1.8</w:t>
      </w:r>
      <w:r>
        <w:rPr>
          <w:rFonts w:asciiTheme="minorHAnsi" w:eastAsiaTheme="minorEastAsia" w:hAnsiTheme="minorHAnsi" w:cstheme="minorBidi"/>
          <w:noProof/>
          <w:kern w:val="2"/>
          <w:sz w:val="24"/>
          <w:szCs w:val="24"/>
          <w:lang w:eastAsia="en-GB"/>
          <w14:ligatures w14:val="standardContextual"/>
        </w:rPr>
        <w:tab/>
      </w:r>
      <w:r>
        <w:rPr>
          <w:noProof/>
        </w:rPr>
        <w:t xml:space="preserve">SDS OFF-NETWORK NOTIFICATION </w:t>
      </w:r>
      <w:r>
        <w:rPr>
          <w:noProof/>
          <w:lang w:eastAsia="ko-KR"/>
        </w:rPr>
        <w:t>message</w:t>
      </w:r>
      <w:r>
        <w:rPr>
          <w:noProof/>
        </w:rPr>
        <w:tab/>
      </w:r>
      <w:r>
        <w:rPr>
          <w:noProof/>
        </w:rPr>
        <w:fldChar w:fldCharType="begin"/>
      </w:r>
      <w:r>
        <w:rPr>
          <w:noProof/>
        </w:rPr>
        <w:instrText xml:space="preserve"> PAGEREF _Toc218717798 \h </w:instrText>
      </w:r>
      <w:r>
        <w:rPr>
          <w:noProof/>
        </w:rPr>
      </w:r>
      <w:r>
        <w:rPr>
          <w:noProof/>
        </w:rPr>
        <w:fldChar w:fldCharType="separate"/>
      </w:r>
      <w:r>
        <w:rPr>
          <w:noProof/>
        </w:rPr>
        <w:t>352</w:t>
      </w:r>
      <w:r>
        <w:rPr>
          <w:noProof/>
        </w:rPr>
        <w:fldChar w:fldCharType="end"/>
      </w:r>
    </w:p>
    <w:p w14:paraId="6396E2FD" w14:textId="304A26A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15.1.8.1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_Toc218717799 \h </w:instrText>
      </w:r>
      <w:r>
        <w:rPr>
          <w:noProof/>
        </w:rPr>
      </w:r>
      <w:r>
        <w:rPr>
          <w:noProof/>
        </w:rPr>
        <w:fldChar w:fldCharType="separate"/>
      </w:r>
      <w:r>
        <w:rPr>
          <w:noProof/>
        </w:rPr>
        <w:t>352</w:t>
      </w:r>
      <w:r>
        <w:rPr>
          <w:noProof/>
        </w:rPr>
        <w:fldChar w:fldCharType="end"/>
      </w:r>
    </w:p>
    <w:p w14:paraId="2E8EE817" w14:textId="4D6F4CD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15.1.9</w:t>
      </w:r>
      <w:r>
        <w:rPr>
          <w:rFonts w:asciiTheme="minorHAnsi" w:eastAsiaTheme="minorEastAsia" w:hAnsiTheme="minorHAnsi" w:cstheme="minorBidi"/>
          <w:noProof/>
          <w:kern w:val="2"/>
          <w:sz w:val="24"/>
          <w:szCs w:val="24"/>
          <w:lang w:eastAsia="en-GB"/>
          <w14:ligatures w14:val="standardContextual"/>
        </w:rPr>
        <w:tab/>
      </w:r>
      <w:r>
        <w:rPr>
          <w:noProof/>
        </w:rPr>
        <w:t>FD NETWORK NOTIFICATION message</w:t>
      </w:r>
      <w:r>
        <w:rPr>
          <w:noProof/>
        </w:rPr>
        <w:tab/>
      </w:r>
      <w:r>
        <w:rPr>
          <w:noProof/>
        </w:rPr>
        <w:fldChar w:fldCharType="begin"/>
      </w:r>
      <w:r>
        <w:rPr>
          <w:noProof/>
        </w:rPr>
        <w:instrText xml:space="preserve"> PAGEREF _Toc218717800 \h </w:instrText>
      </w:r>
      <w:r>
        <w:rPr>
          <w:noProof/>
        </w:rPr>
      </w:r>
      <w:r>
        <w:rPr>
          <w:noProof/>
        </w:rPr>
        <w:fldChar w:fldCharType="separate"/>
      </w:r>
      <w:r>
        <w:rPr>
          <w:noProof/>
        </w:rPr>
        <w:t>353</w:t>
      </w:r>
      <w:r>
        <w:rPr>
          <w:noProof/>
        </w:rPr>
        <w:fldChar w:fldCharType="end"/>
      </w:r>
    </w:p>
    <w:p w14:paraId="3B6A8E93" w14:textId="591A38F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15.1.9.1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_Toc218717801 \h </w:instrText>
      </w:r>
      <w:r>
        <w:rPr>
          <w:noProof/>
        </w:rPr>
      </w:r>
      <w:r>
        <w:rPr>
          <w:noProof/>
        </w:rPr>
        <w:fldChar w:fldCharType="separate"/>
      </w:r>
      <w:r>
        <w:rPr>
          <w:noProof/>
        </w:rPr>
        <w:t>353</w:t>
      </w:r>
      <w:r>
        <w:rPr>
          <w:noProof/>
        </w:rPr>
        <w:fldChar w:fldCharType="end"/>
      </w:r>
    </w:p>
    <w:p w14:paraId="01EC7D8A" w14:textId="10B0766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214F1">
        <w:rPr>
          <w:noProof/>
          <w:lang w:val="en-US" w:eastAsia="ko-KR"/>
        </w:rPr>
        <w:t>10</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COMMUNICATION RELEASE</w:t>
      </w:r>
      <w:r>
        <w:rPr>
          <w:noProof/>
          <w:lang w:eastAsia="ko-KR"/>
        </w:rPr>
        <w:t xml:space="preserve"> message</w:t>
      </w:r>
      <w:r>
        <w:rPr>
          <w:noProof/>
        </w:rPr>
        <w:tab/>
      </w:r>
      <w:r>
        <w:rPr>
          <w:noProof/>
        </w:rPr>
        <w:fldChar w:fldCharType="begin"/>
      </w:r>
      <w:r>
        <w:rPr>
          <w:noProof/>
        </w:rPr>
        <w:instrText xml:space="preserve"> PAGEREF _Toc218717802 \h </w:instrText>
      </w:r>
      <w:r>
        <w:rPr>
          <w:noProof/>
        </w:rPr>
      </w:r>
      <w:r>
        <w:rPr>
          <w:noProof/>
        </w:rPr>
        <w:fldChar w:fldCharType="separate"/>
      </w:r>
      <w:r>
        <w:rPr>
          <w:noProof/>
        </w:rPr>
        <w:t>353</w:t>
      </w:r>
      <w:r>
        <w:rPr>
          <w:noProof/>
        </w:rPr>
        <w:fldChar w:fldCharType="end"/>
      </w:r>
    </w:p>
    <w:p w14:paraId="6898CC54" w14:textId="124823E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214F1">
        <w:rPr>
          <w:noProof/>
          <w:lang w:val="en-US" w:eastAsia="zh-CN"/>
        </w:rPr>
        <w:t>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_Toc218717803 \h </w:instrText>
      </w:r>
      <w:r>
        <w:rPr>
          <w:noProof/>
        </w:rPr>
      </w:r>
      <w:r>
        <w:rPr>
          <w:noProof/>
        </w:rPr>
        <w:fldChar w:fldCharType="separate"/>
      </w:r>
      <w:r>
        <w:rPr>
          <w:noProof/>
        </w:rPr>
        <w:t>353</w:t>
      </w:r>
      <w:r>
        <w:rPr>
          <w:noProof/>
        </w:rPr>
        <w:fldChar w:fldCharType="end"/>
      </w:r>
    </w:p>
    <w:p w14:paraId="48E3B15F" w14:textId="17568B2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214F1">
        <w:rPr>
          <w:noProof/>
          <w:lang w:val="en-US" w:eastAsia="ko-KR"/>
        </w:rPr>
        <w:t>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DEFERRED DATA REQUEST m</w:t>
      </w:r>
      <w:r>
        <w:rPr>
          <w:noProof/>
          <w:lang w:eastAsia="ko-KR"/>
        </w:rPr>
        <w:t>essage</w:t>
      </w:r>
      <w:r>
        <w:rPr>
          <w:noProof/>
        </w:rPr>
        <w:tab/>
      </w:r>
      <w:r>
        <w:rPr>
          <w:noProof/>
        </w:rPr>
        <w:fldChar w:fldCharType="begin"/>
      </w:r>
      <w:r>
        <w:rPr>
          <w:noProof/>
        </w:rPr>
        <w:instrText xml:space="preserve"> PAGEREF _Toc218717804 \h </w:instrText>
      </w:r>
      <w:r>
        <w:rPr>
          <w:noProof/>
        </w:rPr>
      </w:r>
      <w:r>
        <w:rPr>
          <w:noProof/>
        </w:rPr>
        <w:fldChar w:fldCharType="separate"/>
      </w:r>
      <w:r>
        <w:rPr>
          <w:noProof/>
        </w:rPr>
        <w:t>354</w:t>
      </w:r>
      <w:r>
        <w:rPr>
          <w:noProof/>
        </w:rPr>
        <w:fldChar w:fldCharType="end"/>
      </w:r>
    </w:p>
    <w:p w14:paraId="621867D8" w14:textId="1BB3615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214F1">
        <w:rPr>
          <w:noProof/>
          <w:lang w:val="en-US" w:eastAsia="zh-CN"/>
        </w:rPr>
        <w:t>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_Toc218717805 \h </w:instrText>
      </w:r>
      <w:r>
        <w:rPr>
          <w:noProof/>
        </w:rPr>
      </w:r>
      <w:r>
        <w:rPr>
          <w:noProof/>
        </w:rPr>
        <w:fldChar w:fldCharType="separate"/>
      </w:r>
      <w:r>
        <w:rPr>
          <w:noProof/>
        </w:rPr>
        <w:t>354</w:t>
      </w:r>
      <w:r>
        <w:rPr>
          <w:noProof/>
        </w:rPr>
        <w:fldChar w:fldCharType="end"/>
      </w:r>
    </w:p>
    <w:p w14:paraId="5D54BD9B" w14:textId="51E7396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w:t>
      </w:r>
      <w:r w:rsidRPr="009214F1">
        <w:rPr>
          <w:noProof/>
          <w:lang w:val="en-US" w:eastAsia="ko-KR"/>
        </w:rPr>
        <w:t>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DEFERRED DATA RESPONSE</w:t>
      </w:r>
      <w:r>
        <w:rPr>
          <w:noProof/>
          <w:lang w:eastAsia="ko-KR"/>
        </w:rPr>
        <w:t xml:space="preserve"> message</w:t>
      </w:r>
      <w:r>
        <w:rPr>
          <w:noProof/>
        </w:rPr>
        <w:tab/>
      </w:r>
      <w:r>
        <w:rPr>
          <w:noProof/>
        </w:rPr>
        <w:fldChar w:fldCharType="begin"/>
      </w:r>
      <w:r>
        <w:rPr>
          <w:noProof/>
        </w:rPr>
        <w:instrText xml:space="preserve"> PAGEREF _Toc218717806 \h </w:instrText>
      </w:r>
      <w:r>
        <w:rPr>
          <w:noProof/>
        </w:rPr>
      </w:r>
      <w:r>
        <w:rPr>
          <w:noProof/>
        </w:rPr>
        <w:fldChar w:fldCharType="separate"/>
      </w:r>
      <w:r>
        <w:rPr>
          <w:noProof/>
        </w:rPr>
        <w:t>354</w:t>
      </w:r>
      <w:r>
        <w:rPr>
          <w:noProof/>
        </w:rPr>
        <w:fldChar w:fldCharType="end"/>
      </w:r>
    </w:p>
    <w:p w14:paraId="16FAD1FB" w14:textId="29DE314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w:t>
      </w:r>
      <w:r w:rsidRPr="009214F1">
        <w:rPr>
          <w:noProof/>
          <w:lang w:val="en-US" w:eastAsia="zh-CN"/>
        </w:rPr>
        <w:t>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_Toc218717807 \h </w:instrText>
      </w:r>
      <w:r>
        <w:rPr>
          <w:noProof/>
        </w:rPr>
      </w:r>
      <w:r>
        <w:rPr>
          <w:noProof/>
        </w:rPr>
        <w:fldChar w:fldCharType="separate"/>
      </w:r>
      <w:r>
        <w:rPr>
          <w:noProof/>
        </w:rPr>
        <w:t>354</w:t>
      </w:r>
      <w:r>
        <w:rPr>
          <w:noProof/>
        </w:rPr>
        <w:fldChar w:fldCharType="end"/>
      </w:r>
    </w:p>
    <w:p w14:paraId="2F564886" w14:textId="45DEE65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15.1.13</w:t>
      </w:r>
      <w:r>
        <w:rPr>
          <w:rFonts w:asciiTheme="minorHAnsi" w:eastAsiaTheme="minorEastAsia" w:hAnsiTheme="minorHAnsi" w:cstheme="minorBidi"/>
          <w:noProof/>
          <w:kern w:val="2"/>
          <w:sz w:val="24"/>
          <w:szCs w:val="24"/>
          <w:lang w:eastAsia="en-GB"/>
          <w14:ligatures w14:val="standardContextual"/>
        </w:rPr>
        <w:tab/>
      </w:r>
      <w:r>
        <w:rPr>
          <w:noProof/>
        </w:rPr>
        <w:t>FD HTTP TERMINATION</w:t>
      </w:r>
      <w:r>
        <w:rPr>
          <w:noProof/>
        </w:rPr>
        <w:tab/>
      </w:r>
      <w:r>
        <w:rPr>
          <w:noProof/>
        </w:rPr>
        <w:fldChar w:fldCharType="begin"/>
      </w:r>
      <w:r>
        <w:rPr>
          <w:noProof/>
        </w:rPr>
        <w:instrText xml:space="preserve"> PAGEREF _Toc218717808 \h </w:instrText>
      </w:r>
      <w:r>
        <w:rPr>
          <w:noProof/>
        </w:rPr>
      </w:r>
      <w:r>
        <w:rPr>
          <w:noProof/>
        </w:rPr>
        <w:fldChar w:fldCharType="separate"/>
      </w:r>
      <w:r>
        <w:rPr>
          <w:noProof/>
        </w:rPr>
        <w:t>355</w:t>
      </w:r>
      <w:r>
        <w:rPr>
          <w:noProof/>
        </w:rPr>
        <w:fldChar w:fldCharType="end"/>
      </w:r>
    </w:p>
    <w:p w14:paraId="1C291B51" w14:textId="2CDF637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15.1.13.1</w:t>
      </w:r>
      <w:r>
        <w:rPr>
          <w:rFonts w:asciiTheme="minorHAnsi" w:eastAsiaTheme="minorEastAsia" w:hAnsiTheme="minorHAnsi" w:cstheme="minorBidi"/>
          <w:noProof/>
          <w:kern w:val="2"/>
          <w:sz w:val="24"/>
          <w:szCs w:val="24"/>
          <w:lang w:eastAsia="en-GB"/>
          <w14:ligatures w14:val="standardContextual"/>
        </w:rPr>
        <w:tab/>
      </w:r>
      <w:r>
        <w:rPr>
          <w:noProof/>
        </w:rPr>
        <w:t>Message definition</w:t>
      </w:r>
      <w:r>
        <w:rPr>
          <w:noProof/>
        </w:rPr>
        <w:tab/>
      </w:r>
      <w:r>
        <w:rPr>
          <w:noProof/>
        </w:rPr>
        <w:fldChar w:fldCharType="begin"/>
      </w:r>
      <w:r>
        <w:rPr>
          <w:noProof/>
        </w:rPr>
        <w:instrText xml:space="preserve"> PAGEREF _Toc218717809 \h </w:instrText>
      </w:r>
      <w:r>
        <w:rPr>
          <w:noProof/>
        </w:rPr>
      </w:r>
      <w:r>
        <w:rPr>
          <w:noProof/>
        </w:rPr>
        <w:fldChar w:fldCharType="separate"/>
      </w:r>
      <w:r>
        <w:rPr>
          <w:noProof/>
        </w:rPr>
        <w:t>355</w:t>
      </w:r>
      <w:r>
        <w:rPr>
          <w:noProof/>
        </w:rPr>
        <w:fldChar w:fldCharType="end"/>
      </w:r>
    </w:p>
    <w:p w14:paraId="7009B5B5" w14:textId="4A48B87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r>
      <w:r>
        <w:rPr>
          <w:noProof/>
        </w:rPr>
        <w:instrText xml:space="preserve"> PAGEREF _Toc218717810 \h </w:instrText>
      </w:r>
      <w:r>
        <w:rPr>
          <w:noProof/>
        </w:rPr>
      </w:r>
      <w:r>
        <w:rPr>
          <w:noProof/>
        </w:rPr>
        <w:fldChar w:fldCharType="separate"/>
      </w:r>
      <w:r>
        <w:rPr>
          <w:noProof/>
        </w:rPr>
        <w:t>355</w:t>
      </w:r>
      <w:r>
        <w:rPr>
          <w:noProof/>
        </w:rPr>
        <w:fldChar w:fldCharType="end"/>
      </w:r>
    </w:p>
    <w:p w14:paraId="3F8CE54D" w14:textId="2BA872B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15.1.14.1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_Toc218717811 \h </w:instrText>
      </w:r>
      <w:r>
        <w:rPr>
          <w:noProof/>
        </w:rPr>
      </w:r>
      <w:r>
        <w:rPr>
          <w:noProof/>
        </w:rPr>
        <w:fldChar w:fldCharType="separate"/>
      </w:r>
      <w:r>
        <w:rPr>
          <w:noProof/>
        </w:rPr>
        <w:t>355</w:t>
      </w:r>
      <w:r>
        <w:rPr>
          <w:noProof/>
        </w:rPr>
        <w:fldChar w:fldCharType="end"/>
      </w:r>
    </w:p>
    <w:p w14:paraId="1B45A141" w14:textId="5AA58C9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r>
      <w:r>
        <w:rPr>
          <w:noProof/>
        </w:rPr>
        <w:instrText xml:space="preserve"> PAGEREF _Toc218717812 \h </w:instrText>
      </w:r>
      <w:r>
        <w:rPr>
          <w:noProof/>
        </w:rPr>
      </w:r>
      <w:r>
        <w:rPr>
          <w:noProof/>
        </w:rPr>
        <w:fldChar w:fldCharType="separate"/>
      </w:r>
      <w:r>
        <w:rPr>
          <w:noProof/>
        </w:rPr>
        <w:t>356</w:t>
      </w:r>
      <w:r>
        <w:rPr>
          <w:noProof/>
        </w:rPr>
        <w:fldChar w:fldCharType="end"/>
      </w:r>
    </w:p>
    <w:p w14:paraId="5947EBC4" w14:textId="75294D4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15.1.15.1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_Toc218717813 \h </w:instrText>
      </w:r>
      <w:r>
        <w:rPr>
          <w:noProof/>
        </w:rPr>
      </w:r>
      <w:r>
        <w:rPr>
          <w:noProof/>
        </w:rPr>
        <w:fldChar w:fldCharType="separate"/>
      </w:r>
      <w:r>
        <w:rPr>
          <w:noProof/>
        </w:rPr>
        <w:t>356</w:t>
      </w:r>
      <w:r>
        <w:rPr>
          <w:noProof/>
        </w:rPr>
        <w:fldChar w:fldCharType="end"/>
      </w:r>
    </w:p>
    <w:p w14:paraId="372C9E0A" w14:textId="15CB9E1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15.1.16</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r>
      <w:r>
        <w:rPr>
          <w:noProof/>
        </w:rPr>
        <w:instrText xml:space="preserve"> PAGEREF _Toc218717814 \h </w:instrText>
      </w:r>
      <w:r>
        <w:rPr>
          <w:noProof/>
        </w:rPr>
      </w:r>
      <w:r>
        <w:rPr>
          <w:noProof/>
        </w:rPr>
        <w:fldChar w:fldCharType="separate"/>
      </w:r>
      <w:r>
        <w:rPr>
          <w:noProof/>
        </w:rPr>
        <w:t>356</w:t>
      </w:r>
      <w:r>
        <w:rPr>
          <w:noProof/>
        </w:rPr>
        <w:fldChar w:fldCharType="end"/>
      </w:r>
    </w:p>
    <w:p w14:paraId="45B7A552" w14:textId="67214DD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15.1.16.1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_Toc218717815 \h </w:instrText>
      </w:r>
      <w:r>
        <w:rPr>
          <w:noProof/>
        </w:rPr>
      </w:r>
      <w:r>
        <w:rPr>
          <w:noProof/>
        </w:rPr>
        <w:fldChar w:fldCharType="separate"/>
      </w:r>
      <w:r>
        <w:rPr>
          <w:noProof/>
        </w:rPr>
        <w:t>356</w:t>
      </w:r>
      <w:r>
        <w:rPr>
          <w:noProof/>
        </w:rPr>
        <w:fldChar w:fldCharType="end"/>
      </w:r>
    </w:p>
    <w:p w14:paraId="314E23C4" w14:textId="00F2EE8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15.1.17</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r>
      <w:r>
        <w:rPr>
          <w:noProof/>
        </w:rPr>
        <w:instrText xml:space="preserve"> PAGEREF _Toc218717816 \h </w:instrText>
      </w:r>
      <w:r>
        <w:rPr>
          <w:noProof/>
        </w:rPr>
      </w:r>
      <w:r>
        <w:rPr>
          <w:noProof/>
        </w:rPr>
        <w:fldChar w:fldCharType="separate"/>
      </w:r>
      <w:r>
        <w:rPr>
          <w:noProof/>
        </w:rPr>
        <w:t>357</w:t>
      </w:r>
      <w:r>
        <w:rPr>
          <w:noProof/>
        </w:rPr>
        <w:fldChar w:fldCharType="end"/>
      </w:r>
    </w:p>
    <w:p w14:paraId="1DBEDC0A" w14:textId="3CE7B76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15.1.17.1</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definition</w:t>
      </w:r>
      <w:r>
        <w:rPr>
          <w:noProof/>
        </w:rPr>
        <w:tab/>
      </w:r>
      <w:r>
        <w:rPr>
          <w:noProof/>
        </w:rPr>
        <w:fldChar w:fldCharType="begin"/>
      </w:r>
      <w:r>
        <w:rPr>
          <w:noProof/>
        </w:rPr>
        <w:instrText xml:space="preserve"> PAGEREF _Toc218717817 \h </w:instrText>
      </w:r>
      <w:r>
        <w:rPr>
          <w:noProof/>
        </w:rPr>
      </w:r>
      <w:r>
        <w:rPr>
          <w:noProof/>
        </w:rPr>
        <w:fldChar w:fldCharType="separate"/>
      </w:r>
      <w:r>
        <w:rPr>
          <w:noProof/>
        </w:rPr>
        <w:t>357</w:t>
      </w:r>
      <w:r>
        <w:rPr>
          <w:noProof/>
        </w:rPr>
        <w:fldChar w:fldCharType="end"/>
      </w:r>
    </w:p>
    <w:p w14:paraId="3E0C2A33" w14:textId="4F7E0A0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General message format and information elements coding</w:t>
      </w:r>
      <w:r>
        <w:rPr>
          <w:noProof/>
        </w:rPr>
        <w:tab/>
      </w:r>
      <w:r>
        <w:rPr>
          <w:noProof/>
        </w:rPr>
        <w:fldChar w:fldCharType="begin"/>
      </w:r>
      <w:r>
        <w:rPr>
          <w:noProof/>
        </w:rPr>
        <w:instrText xml:space="preserve"> PAGEREF _Toc218717818 \h </w:instrText>
      </w:r>
      <w:r>
        <w:rPr>
          <w:noProof/>
        </w:rPr>
      </w:r>
      <w:r>
        <w:rPr>
          <w:noProof/>
        </w:rPr>
        <w:fldChar w:fldCharType="separate"/>
      </w:r>
      <w:r>
        <w:rPr>
          <w:noProof/>
        </w:rPr>
        <w:t>357</w:t>
      </w:r>
      <w:r>
        <w:rPr>
          <w:noProof/>
        </w:rPr>
        <w:fldChar w:fldCharType="end"/>
      </w:r>
    </w:p>
    <w:p w14:paraId="73BBB3B3" w14:textId="40B2B61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_Toc218717819 \h </w:instrText>
      </w:r>
      <w:r>
        <w:rPr>
          <w:noProof/>
        </w:rPr>
      </w:r>
      <w:r>
        <w:rPr>
          <w:noProof/>
        </w:rPr>
        <w:fldChar w:fldCharType="separate"/>
      </w:r>
      <w:r>
        <w:rPr>
          <w:noProof/>
        </w:rPr>
        <w:t>357</w:t>
      </w:r>
      <w:r>
        <w:rPr>
          <w:noProof/>
        </w:rPr>
        <w:fldChar w:fldCharType="end"/>
      </w:r>
    </w:p>
    <w:p w14:paraId="02E9DDAE" w14:textId="5CB4F6C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w:t>
      </w:r>
      <w:r>
        <w:rPr>
          <w:rFonts w:asciiTheme="minorHAnsi" w:eastAsiaTheme="minorEastAsia" w:hAnsiTheme="minorHAnsi" w:cstheme="minorBidi"/>
          <w:noProof/>
          <w:kern w:val="2"/>
          <w:sz w:val="24"/>
          <w:szCs w:val="24"/>
          <w:lang w:eastAsia="en-GB"/>
          <w14:ligatures w14:val="standardContextual"/>
        </w:rPr>
        <w:tab/>
      </w:r>
      <w:r>
        <w:rPr>
          <w:noProof/>
          <w:lang w:eastAsia="ko-KR"/>
        </w:rPr>
        <w:t>Message type</w:t>
      </w:r>
      <w:r>
        <w:rPr>
          <w:noProof/>
        </w:rPr>
        <w:tab/>
      </w:r>
      <w:r>
        <w:rPr>
          <w:noProof/>
        </w:rPr>
        <w:fldChar w:fldCharType="begin"/>
      </w:r>
      <w:r>
        <w:rPr>
          <w:noProof/>
        </w:rPr>
        <w:instrText xml:space="preserve"> PAGEREF _Toc218717820 \h </w:instrText>
      </w:r>
      <w:r>
        <w:rPr>
          <w:noProof/>
        </w:rPr>
      </w:r>
      <w:r>
        <w:rPr>
          <w:noProof/>
        </w:rPr>
        <w:fldChar w:fldCharType="separate"/>
      </w:r>
      <w:r>
        <w:rPr>
          <w:noProof/>
        </w:rPr>
        <w:t>358</w:t>
      </w:r>
      <w:r>
        <w:rPr>
          <w:noProof/>
        </w:rPr>
        <w:fldChar w:fldCharType="end"/>
      </w:r>
    </w:p>
    <w:p w14:paraId="60EA153B" w14:textId="6FCB4F0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15.2.3</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request type</w:t>
      </w:r>
      <w:r>
        <w:rPr>
          <w:noProof/>
        </w:rPr>
        <w:tab/>
      </w:r>
      <w:r>
        <w:rPr>
          <w:noProof/>
        </w:rPr>
        <w:fldChar w:fldCharType="begin"/>
      </w:r>
      <w:r>
        <w:rPr>
          <w:noProof/>
        </w:rPr>
        <w:instrText xml:space="preserve"> PAGEREF _Toc218717821 \h </w:instrText>
      </w:r>
      <w:r>
        <w:rPr>
          <w:noProof/>
        </w:rPr>
      </w:r>
      <w:r>
        <w:rPr>
          <w:noProof/>
        </w:rPr>
        <w:fldChar w:fldCharType="separate"/>
      </w:r>
      <w:r>
        <w:rPr>
          <w:noProof/>
        </w:rPr>
        <w:t>358</w:t>
      </w:r>
      <w:r>
        <w:rPr>
          <w:noProof/>
        </w:rPr>
        <w:fldChar w:fldCharType="end"/>
      </w:r>
    </w:p>
    <w:p w14:paraId="0F3D5B0B" w14:textId="1D2F515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15.2.4</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request type</w:t>
      </w:r>
      <w:r>
        <w:rPr>
          <w:noProof/>
        </w:rPr>
        <w:tab/>
      </w:r>
      <w:r>
        <w:rPr>
          <w:noProof/>
        </w:rPr>
        <w:fldChar w:fldCharType="begin"/>
      </w:r>
      <w:r>
        <w:rPr>
          <w:noProof/>
        </w:rPr>
        <w:instrText xml:space="preserve"> PAGEREF _Toc218717822 \h </w:instrText>
      </w:r>
      <w:r>
        <w:rPr>
          <w:noProof/>
        </w:rPr>
      </w:r>
      <w:r>
        <w:rPr>
          <w:noProof/>
        </w:rPr>
        <w:fldChar w:fldCharType="separate"/>
      </w:r>
      <w:r>
        <w:rPr>
          <w:noProof/>
        </w:rPr>
        <w:t>359</w:t>
      </w:r>
      <w:r>
        <w:rPr>
          <w:noProof/>
        </w:rPr>
        <w:fldChar w:fldCharType="end"/>
      </w:r>
    </w:p>
    <w:p w14:paraId="3FDA80F9" w14:textId="360BAE0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15.2.5</w:t>
      </w:r>
      <w:r>
        <w:rPr>
          <w:rFonts w:asciiTheme="minorHAnsi" w:eastAsiaTheme="minorEastAsia" w:hAnsiTheme="minorHAnsi" w:cstheme="minorBidi"/>
          <w:noProof/>
          <w:kern w:val="2"/>
          <w:sz w:val="24"/>
          <w:szCs w:val="24"/>
          <w:lang w:eastAsia="en-GB"/>
          <w14:ligatures w14:val="standardContextual"/>
        </w:rPr>
        <w:tab/>
      </w:r>
      <w:r>
        <w:rPr>
          <w:noProof/>
          <w:lang w:eastAsia="ko-KR"/>
        </w:rPr>
        <w:t>SDS disposition notification type</w:t>
      </w:r>
      <w:r>
        <w:rPr>
          <w:noProof/>
        </w:rPr>
        <w:tab/>
      </w:r>
      <w:r>
        <w:rPr>
          <w:noProof/>
        </w:rPr>
        <w:fldChar w:fldCharType="begin"/>
      </w:r>
      <w:r>
        <w:rPr>
          <w:noProof/>
        </w:rPr>
        <w:instrText xml:space="preserve"> PAGEREF _Toc218717823 \h </w:instrText>
      </w:r>
      <w:r>
        <w:rPr>
          <w:noProof/>
        </w:rPr>
      </w:r>
      <w:r>
        <w:rPr>
          <w:noProof/>
        </w:rPr>
        <w:fldChar w:fldCharType="separate"/>
      </w:r>
      <w:r>
        <w:rPr>
          <w:noProof/>
        </w:rPr>
        <w:t>359</w:t>
      </w:r>
      <w:r>
        <w:rPr>
          <w:noProof/>
        </w:rPr>
        <w:fldChar w:fldCharType="end"/>
      </w:r>
    </w:p>
    <w:p w14:paraId="3C92B157" w14:textId="5FE119E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15.2.6</w:t>
      </w:r>
      <w:r>
        <w:rPr>
          <w:rFonts w:asciiTheme="minorHAnsi" w:eastAsiaTheme="minorEastAsia" w:hAnsiTheme="minorHAnsi" w:cstheme="minorBidi"/>
          <w:noProof/>
          <w:kern w:val="2"/>
          <w:sz w:val="24"/>
          <w:szCs w:val="24"/>
          <w:lang w:eastAsia="en-GB"/>
          <w14:ligatures w14:val="standardContextual"/>
        </w:rPr>
        <w:tab/>
      </w:r>
      <w:r>
        <w:rPr>
          <w:noProof/>
          <w:lang w:eastAsia="ko-KR"/>
        </w:rPr>
        <w:t>FD disposition notification type</w:t>
      </w:r>
      <w:r>
        <w:rPr>
          <w:noProof/>
        </w:rPr>
        <w:tab/>
      </w:r>
      <w:r>
        <w:rPr>
          <w:noProof/>
        </w:rPr>
        <w:fldChar w:fldCharType="begin"/>
      </w:r>
      <w:r>
        <w:rPr>
          <w:noProof/>
        </w:rPr>
        <w:instrText xml:space="preserve"> PAGEREF _Toc218717824 \h </w:instrText>
      </w:r>
      <w:r>
        <w:rPr>
          <w:noProof/>
        </w:rPr>
      </w:r>
      <w:r>
        <w:rPr>
          <w:noProof/>
        </w:rPr>
        <w:fldChar w:fldCharType="separate"/>
      </w:r>
      <w:r>
        <w:rPr>
          <w:noProof/>
        </w:rPr>
        <w:t>360</w:t>
      </w:r>
      <w:r>
        <w:rPr>
          <w:noProof/>
        </w:rPr>
        <w:fldChar w:fldCharType="end"/>
      </w:r>
    </w:p>
    <w:p w14:paraId="62AA2B1F" w14:textId="6026979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15.2.7</w:t>
      </w:r>
      <w:r>
        <w:rPr>
          <w:rFonts w:asciiTheme="minorHAnsi" w:eastAsiaTheme="minorEastAsia" w:hAnsiTheme="minorHAnsi" w:cstheme="minorBidi"/>
          <w:noProof/>
          <w:kern w:val="2"/>
          <w:sz w:val="24"/>
          <w:szCs w:val="24"/>
          <w:lang w:eastAsia="en-GB"/>
          <w14:ligatures w14:val="standardContextual"/>
        </w:rPr>
        <w:tab/>
      </w:r>
      <w:r>
        <w:rPr>
          <w:noProof/>
        </w:rPr>
        <w:t>Application ID</w:t>
      </w:r>
      <w:r>
        <w:rPr>
          <w:noProof/>
        </w:rPr>
        <w:tab/>
      </w:r>
      <w:r>
        <w:rPr>
          <w:noProof/>
        </w:rPr>
        <w:fldChar w:fldCharType="begin"/>
      </w:r>
      <w:r>
        <w:rPr>
          <w:noProof/>
        </w:rPr>
        <w:instrText xml:space="preserve"> PAGEREF _Toc218717825 \h </w:instrText>
      </w:r>
      <w:r>
        <w:rPr>
          <w:noProof/>
        </w:rPr>
      </w:r>
      <w:r>
        <w:rPr>
          <w:noProof/>
        </w:rPr>
        <w:fldChar w:fldCharType="separate"/>
      </w:r>
      <w:r>
        <w:rPr>
          <w:noProof/>
        </w:rPr>
        <w:t>360</w:t>
      </w:r>
      <w:r>
        <w:rPr>
          <w:noProof/>
        </w:rPr>
        <w:fldChar w:fldCharType="end"/>
      </w:r>
    </w:p>
    <w:p w14:paraId="35454045" w14:textId="1A0598E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15.2.8</w:t>
      </w:r>
      <w:r>
        <w:rPr>
          <w:rFonts w:asciiTheme="minorHAnsi" w:eastAsiaTheme="minorEastAsia" w:hAnsiTheme="minorHAnsi" w:cstheme="minorBidi"/>
          <w:noProof/>
          <w:kern w:val="2"/>
          <w:sz w:val="24"/>
          <w:szCs w:val="24"/>
          <w:lang w:eastAsia="en-GB"/>
          <w14:ligatures w14:val="standardContextual"/>
        </w:rPr>
        <w:tab/>
      </w:r>
      <w:r>
        <w:rPr>
          <w:noProof/>
          <w:lang w:eastAsia="zh-CN"/>
        </w:rPr>
        <w:t>Date and time</w:t>
      </w:r>
      <w:r>
        <w:rPr>
          <w:noProof/>
        </w:rPr>
        <w:tab/>
      </w:r>
      <w:r>
        <w:rPr>
          <w:noProof/>
        </w:rPr>
        <w:fldChar w:fldCharType="begin"/>
      </w:r>
      <w:r>
        <w:rPr>
          <w:noProof/>
        </w:rPr>
        <w:instrText xml:space="preserve"> PAGEREF _Toc218717826 \h </w:instrText>
      </w:r>
      <w:r>
        <w:rPr>
          <w:noProof/>
        </w:rPr>
      </w:r>
      <w:r>
        <w:rPr>
          <w:noProof/>
        </w:rPr>
        <w:fldChar w:fldCharType="separate"/>
      </w:r>
      <w:r>
        <w:rPr>
          <w:noProof/>
        </w:rPr>
        <w:t>360</w:t>
      </w:r>
      <w:r>
        <w:rPr>
          <w:noProof/>
        </w:rPr>
        <w:fldChar w:fldCharType="end"/>
      </w:r>
    </w:p>
    <w:p w14:paraId="3CBF6225" w14:textId="6BF07FE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15.2.9</w:t>
      </w:r>
      <w:r>
        <w:rPr>
          <w:rFonts w:asciiTheme="minorHAnsi" w:eastAsiaTheme="minorEastAsia" w:hAnsiTheme="minorHAnsi" w:cstheme="minorBidi"/>
          <w:noProof/>
          <w:kern w:val="2"/>
          <w:sz w:val="24"/>
          <w:szCs w:val="24"/>
          <w:lang w:eastAsia="en-GB"/>
          <w14:ligatures w14:val="standardContextual"/>
        </w:rPr>
        <w:tab/>
      </w:r>
      <w:r>
        <w:rPr>
          <w:noProof/>
          <w:lang w:eastAsia="zh-CN"/>
        </w:rPr>
        <w:t>Conversation ID</w:t>
      </w:r>
      <w:r>
        <w:rPr>
          <w:noProof/>
        </w:rPr>
        <w:tab/>
      </w:r>
      <w:r>
        <w:rPr>
          <w:noProof/>
        </w:rPr>
        <w:fldChar w:fldCharType="begin"/>
      </w:r>
      <w:r>
        <w:rPr>
          <w:noProof/>
        </w:rPr>
        <w:instrText xml:space="preserve"> PAGEREF _Toc218717827 \h </w:instrText>
      </w:r>
      <w:r>
        <w:rPr>
          <w:noProof/>
        </w:rPr>
      </w:r>
      <w:r>
        <w:rPr>
          <w:noProof/>
        </w:rPr>
        <w:fldChar w:fldCharType="separate"/>
      </w:r>
      <w:r>
        <w:rPr>
          <w:noProof/>
        </w:rPr>
        <w:t>361</w:t>
      </w:r>
      <w:r>
        <w:rPr>
          <w:noProof/>
        </w:rPr>
        <w:fldChar w:fldCharType="end"/>
      </w:r>
    </w:p>
    <w:p w14:paraId="1524FF6F" w14:textId="4F4FE53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15.2.10</w:t>
      </w:r>
      <w:r>
        <w:rPr>
          <w:rFonts w:asciiTheme="minorHAnsi" w:eastAsiaTheme="minorEastAsia" w:hAnsiTheme="minorHAnsi" w:cstheme="minorBidi"/>
          <w:noProof/>
          <w:kern w:val="2"/>
          <w:sz w:val="24"/>
          <w:szCs w:val="24"/>
          <w:lang w:eastAsia="en-GB"/>
          <w14:ligatures w14:val="standardContextual"/>
        </w:rPr>
        <w:tab/>
      </w:r>
      <w:r>
        <w:rPr>
          <w:noProof/>
          <w:lang w:eastAsia="zh-CN"/>
        </w:rPr>
        <w:t>Message ID</w:t>
      </w:r>
      <w:r>
        <w:rPr>
          <w:noProof/>
        </w:rPr>
        <w:tab/>
      </w:r>
      <w:r>
        <w:rPr>
          <w:noProof/>
        </w:rPr>
        <w:fldChar w:fldCharType="begin"/>
      </w:r>
      <w:r>
        <w:rPr>
          <w:noProof/>
        </w:rPr>
        <w:instrText xml:space="preserve"> PAGEREF _Toc218717828 \h </w:instrText>
      </w:r>
      <w:r>
        <w:rPr>
          <w:noProof/>
        </w:rPr>
      </w:r>
      <w:r>
        <w:rPr>
          <w:noProof/>
        </w:rPr>
        <w:fldChar w:fldCharType="separate"/>
      </w:r>
      <w:r>
        <w:rPr>
          <w:noProof/>
        </w:rPr>
        <w:t>361</w:t>
      </w:r>
      <w:r>
        <w:rPr>
          <w:noProof/>
        </w:rPr>
        <w:fldChar w:fldCharType="end"/>
      </w:r>
    </w:p>
    <w:p w14:paraId="4767FE92" w14:textId="776BA33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15.2.11</w:t>
      </w:r>
      <w:r>
        <w:rPr>
          <w:rFonts w:asciiTheme="minorHAnsi" w:eastAsiaTheme="minorEastAsia" w:hAnsiTheme="minorHAnsi" w:cstheme="minorBidi"/>
          <w:noProof/>
          <w:kern w:val="2"/>
          <w:sz w:val="24"/>
          <w:szCs w:val="24"/>
          <w:lang w:eastAsia="en-GB"/>
          <w14:ligatures w14:val="standardContextual"/>
        </w:rPr>
        <w:tab/>
      </w:r>
      <w:r>
        <w:rPr>
          <w:noProof/>
        </w:rPr>
        <w:t xml:space="preserve">InReplyTo </w:t>
      </w:r>
      <w:r>
        <w:rPr>
          <w:noProof/>
          <w:lang w:eastAsia="zh-CN"/>
        </w:rPr>
        <w:t>message ID</w:t>
      </w:r>
      <w:r>
        <w:rPr>
          <w:noProof/>
        </w:rPr>
        <w:tab/>
      </w:r>
      <w:r>
        <w:rPr>
          <w:noProof/>
        </w:rPr>
        <w:fldChar w:fldCharType="begin"/>
      </w:r>
      <w:r>
        <w:rPr>
          <w:noProof/>
        </w:rPr>
        <w:instrText xml:space="preserve"> PAGEREF _Toc218717829 \h </w:instrText>
      </w:r>
      <w:r>
        <w:rPr>
          <w:noProof/>
        </w:rPr>
      </w:r>
      <w:r>
        <w:rPr>
          <w:noProof/>
        </w:rPr>
        <w:fldChar w:fldCharType="separate"/>
      </w:r>
      <w:r>
        <w:rPr>
          <w:noProof/>
        </w:rPr>
        <w:t>361</w:t>
      </w:r>
      <w:r>
        <w:rPr>
          <w:noProof/>
        </w:rPr>
        <w:fldChar w:fldCharType="end"/>
      </w:r>
    </w:p>
    <w:p w14:paraId="7B9DF82F" w14:textId="56D0D1D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15.2.12</w:t>
      </w:r>
      <w:r>
        <w:rPr>
          <w:rFonts w:asciiTheme="minorHAnsi" w:eastAsiaTheme="minorEastAsia" w:hAnsiTheme="minorHAnsi" w:cstheme="minorBidi"/>
          <w:noProof/>
          <w:kern w:val="2"/>
          <w:sz w:val="24"/>
          <w:szCs w:val="24"/>
          <w:lang w:eastAsia="en-GB"/>
          <w14:ligatures w14:val="standardContextual"/>
        </w:rPr>
        <w:tab/>
      </w:r>
      <w:r>
        <w:rPr>
          <w:noProof/>
          <w:lang w:eastAsia="ko-KR"/>
        </w:rPr>
        <w:t>Number of payloads</w:t>
      </w:r>
      <w:r>
        <w:rPr>
          <w:noProof/>
        </w:rPr>
        <w:tab/>
      </w:r>
      <w:r>
        <w:rPr>
          <w:noProof/>
        </w:rPr>
        <w:fldChar w:fldCharType="begin"/>
      </w:r>
      <w:r>
        <w:rPr>
          <w:noProof/>
        </w:rPr>
        <w:instrText xml:space="preserve"> PAGEREF _Toc218717830 \h </w:instrText>
      </w:r>
      <w:r>
        <w:rPr>
          <w:noProof/>
        </w:rPr>
      </w:r>
      <w:r>
        <w:rPr>
          <w:noProof/>
        </w:rPr>
        <w:fldChar w:fldCharType="separate"/>
      </w:r>
      <w:r>
        <w:rPr>
          <w:noProof/>
        </w:rPr>
        <w:t>362</w:t>
      </w:r>
      <w:r>
        <w:rPr>
          <w:noProof/>
        </w:rPr>
        <w:fldChar w:fldCharType="end"/>
      </w:r>
    </w:p>
    <w:p w14:paraId="76471869" w14:textId="4404067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15.2.13</w:t>
      </w:r>
      <w:r>
        <w:rPr>
          <w:rFonts w:asciiTheme="minorHAnsi" w:eastAsiaTheme="minorEastAsia" w:hAnsiTheme="minorHAnsi" w:cstheme="minorBidi"/>
          <w:noProof/>
          <w:kern w:val="2"/>
          <w:sz w:val="24"/>
          <w:szCs w:val="24"/>
          <w:lang w:eastAsia="en-GB"/>
          <w14:ligatures w14:val="standardContextual"/>
        </w:rPr>
        <w:tab/>
      </w:r>
      <w:r>
        <w:rPr>
          <w:noProof/>
          <w:lang w:eastAsia="ko-KR"/>
        </w:rPr>
        <w:t>Payload</w:t>
      </w:r>
      <w:r>
        <w:rPr>
          <w:noProof/>
        </w:rPr>
        <w:tab/>
      </w:r>
      <w:r>
        <w:rPr>
          <w:noProof/>
        </w:rPr>
        <w:fldChar w:fldCharType="begin"/>
      </w:r>
      <w:r>
        <w:rPr>
          <w:noProof/>
        </w:rPr>
        <w:instrText xml:space="preserve"> PAGEREF _Toc218717831 \h </w:instrText>
      </w:r>
      <w:r>
        <w:rPr>
          <w:noProof/>
        </w:rPr>
      </w:r>
      <w:r>
        <w:rPr>
          <w:noProof/>
        </w:rPr>
        <w:fldChar w:fldCharType="separate"/>
      </w:r>
      <w:r>
        <w:rPr>
          <w:noProof/>
        </w:rPr>
        <w:t>362</w:t>
      </w:r>
      <w:r>
        <w:rPr>
          <w:noProof/>
        </w:rPr>
        <w:fldChar w:fldCharType="end"/>
      </w:r>
    </w:p>
    <w:p w14:paraId="20805F5F" w14:textId="303AF64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15.2.14</w:t>
      </w:r>
      <w:r>
        <w:rPr>
          <w:rFonts w:asciiTheme="minorHAnsi" w:eastAsiaTheme="minorEastAsia" w:hAnsiTheme="minorHAnsi" w:cstheme="minorBidi"/>
          <w:noProof/>
          <w:kern w:val="2"/>
          <w:sz w:val="24"/>
          <w:szCs w:val="24"/>
          <w:lang w:eastAsia="en-GB"/>
          <w14:ligatures w14:val="standardContextual"/>
        </w:rPr>
        <w:tab/>
      </w:r>
      <w:r>
        <w:rPr>
          <w:noProof/>
        </w:rPr>
        <w:t>MCData group ID</w:t>
      </w:r>
      <w:r>
        <w:rPr>
          <w:noProof/>
        </w:rPr>
        <w:tab/>
      </w:r>
      <w:r>
        <w:rPr>
          <w:noProof/>
        </w:rPr>
        <w:fldChar w:fldCharType="begin"/>
      </w:r>
      <w:r>
        <w:rPr>
          <w:noProof/>
        </w:rPr>
        <w:instrText xml:space="preserve"> PAGEREF _Toc218717832 \h </w:instrText>
      </w:r>
      <w:r>
        <w:rPr>
          <w:noProof/>
        </w:rPr>
      </w:r>
      <w:r>
        <w:rPr>
          <w:noProof/>
        </w:rPr>
        <w:fldChar w:fldCharType="separate"/>
      </w:r>
      <w:r>
        <w:rPr>
          <w:noProof/>
        </w:rPr>
        <w:t>363</w:t>
      </w:r>
      <w:r>
        <w:rPr>
          <w:noProof/>
        </w:rPr>
        <w:fldChar w:fldCharType="end"/>
      </w:r>
    </w:p>
    <w:p w14:paraId="77D77049" w14:textId="4A3E51E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15.2.15</w:t>
      </w:r>
      <w:r>
        <w:rPr>
          <w:rFonts w:asciiTheme="minorHAnsi" w:eastAsiaTheme="minorEastAsia" w:hAnsiTheme="minorHAnsi" w:cstheme="minorBidi"/>
          <w:noProof/>
          <w:kern w:val="2"/>
          <w:sz w:val="24"/>
          <w:szCs w:val="24"/>
          <w:lang w:eastAsia="en-GB"/>
          <w14:ligatures w14:val="standardContextual"/>
        </w:rPr>
        <w:tab/>
      </w:r>
      <w:r>
        <w:rPr>
          <w:noProof/>
        </w:rPr>
        <w:t>MCData user ID</w:t>
      </w:r>
      <w:r>
        <w:rPr>
          <w:noProof/>
        </w:rPr>
        <w:tab/>
      </w:r>
      <w:r>
        <w:rPr>
          <w:noProof/>
        </w:rPr>
        <w:fldChar w:fldCharType="begin"/>
      </w:r>
      <w:r>
        <w:rPr>
          <w:noProof/>
        </w:rPr>
        <w:instrText xml:space="preserve"> PAGEREF _Toc218717833 \h </w:instrText>
      </w:r>
      <w:r>
        <w:rPr>
          <w:noProof/>
        </w:rPr>
      </w:r>
      <w:r>
        <w:rPr>
          <w:noProof/>
        </w:rPr>
        <w:fldChar w:fldCharType="separate"/>
      </w:r>
      <w:r>
        <w:rPr>
          <w:noProof/>
        </w:rPr>
        <w:t>364</w:t>
      </w:r>
      <w:r>
        <w:rPr>
          <w:noProof/>
        </w:rPr>
        <w:fldChar w:fldCharType="end"/>
      </w:r>
    </w:p>
    <w:p w14:paraId="1EFBAA3D" w14:textId="57591A6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15.2.16</w:t>
      </w:r>
      <w:r>
        <w:rPr>
          <w:rFonts w:asciiTheme="minorHAnsi" w:eastAsiaTheme="minorEastAsia" w:hAnsiTheme="minorHAnsi" w:cstheme="minorBidi"/>
          <w:noProof/>
          <w:kern w:val="2"/>
          <w:sz w:val="24"/>
          <w:szCs w:val="24"/>
          <w:lang w:eastAsia="en-GB"/>
          <w14:ligatures w14:val="standardContextual"/>
        </w:rPr>
        <w:tab/>
      </w:r>
      <w:r>
        <w:rPr>
          <w:noProof/>
        </w:rPr>
        <w:t>Mandatory download</w:t>
      </w:r>
      <w:r>
        <w:rPr>
          <w:noProof/>
        </w:rPr>
        <w:tab/>
      </w:r>
      <w:r>
        <w:rPr>
          <w:noProof/>
        </w:rPr>
        <w:fldChar w:fldCharType="begin"/>
      </w:r>
      <w:r>
        <w:rPr>
          <w:noProof/>
        </w:rPr>
        <w:instrText xml:space="preserve"> PAGEREF _Toc218717834 \h </w:instrText>
      </w:r>
      <w:r>
        <w:rPr>
          <w:noProof/>
        </w:rPr>
      </w:r>
      <w:r>
        <w:rPr>
          <w:noProof/>
        </w:rPr>
        <w:fldChar w:fldCharType="separate"/>
      </w:r>
      <w:r>
        <w:rPr>
          <w:noProof/>
        </w:rPr>
        <w:t>364</w:t>
      </w:r>
      <w:r>
        <w:rPr>
          <w:noProof/>
        </w:rPr>
        <w:fldChar w:fldCharType="end"/>
      </w:r>
    </w:p>
    <w:p w14:paraId="37BEBA9B" w14:textId="60C21C0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15.2.17</w:t>
      </w:r>
      <w:r>
        <w:rPr>
          <w:rFonts w:asciiTheme="minorHAnsi" w:eastAsiaTheme="minorEastAsia" w:hAnsiTheme="minorHAnsi" w:cstheme="minorBidi"/>
          <w:noProof/>
          <w:kern w:val="2"/>
          <w:sz w:val="24"/>
          <w:szCs w:val="24"/>
          <w:lang w:eastAsia="en-GB"/>
          <w14:ligatures w14:val="standardContextual"/>
        </w:rPr>
        <w:tab/>
      </w:r>
      <w:r>
        <w:rPr>
          <w:noProof/>
        </w:rPr>
        <w:t>Metadata</w:t>
      </w:r>
      <w:r>
        <w:rPr>
          <w:noProof/>
        </w:rPr>
        <w:tab/>
      </w:r>
      <w:r>
        <w:rPr>
          <w:noProof/>
        </w:rPr>
        <w:fldChar w:fldCharType="begin"/>
      </w:r>
      <w:r>
        <w:rPr>
          <w:noProof/>
        </w:rPr>
        <w:instrText xml:space="preserve"> PAGEREF _Toc218717835 \h </w:instrText>
      </w:r>
      <w:r>
        <w:rPr>
          <w:noProof/>
        </w:rPr>
      </w:r>
      <w:r>
        <w:rPr>
          <w:noProof/>
        </w:rPr>
        <w:fldChar w:fldCharType="separate"/>
      </w:r>
      <w:r>
        <w:rPr>
          <w:noProof/>
        </w:rPr>
        <w:t>365</w:t>
      </w:r>
      <w:r>
        <w:rPr>
          <w:noProof/>
        </w:rPr>
        <w:fldChar w:fldCharType="end"/>
      </w:r>
    </w:p>
    <w:p w14:paraId="2B099AFC" w14:textId="0BB4390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15.2.18</w:t>
      </w:r>
      <w:r>
        <w:rPr>
          <w:rFonts w:asciiTheme="minorHAnsi" w:eastAsiaTheme="minorEastAsia" w:hAnsiTheme="minorHAnsi" w:cstheme="minorBidi"/>
          <w:noProof/>
          <w:kern w:val="2"/>
          <w:sz w:val="24"/>
          <w:szCs w:val="24"/>
          <w:lang w:eastAsia="en-GB"/>
          <w14:ligatures w14:val="standardContextual"/>
        </w:rPr>
        <w:tab/>
      </w:r>
      <w:r>
        <w:rPr>
          <w:noProof/>
        </w:rPr>
        <w:t>Notification type</w:t>
      </w:r>
      <w:r>
        <w:rPr>
          <w:noProof/>
        </w:rPr>
        <w:tab/>
      </w:r>
      <w:r>
        <w:rPr>
          <w:noProof/>
        </w:rPr>
        <w:fldChar w:fldCharType="begin"/>
      </w:r>
      <w:r>
        <w:rPr>
          <w:noProof/>
        </w:rPr>
        <w:instrText xml:space="preserve"> PAGEREF _Toc218717836 \h </w:instrText>
      </w:r>
      <w:r>
        <w:rPr>
          <w:noProof/>
        </w:rPr>
      </w:r>
      <w:r>
        <w:rPr>
          <w:noProof/>
        </w:rPr>
        <w:fldChar w:fldCharType="separate"/>
      </w:r>
      <w:r>
        <w:rPr>
          <w:noProof/>
        </w:rPr>
        <w:t>365</w:t>
      </w:r>
      <w:r>
        <w:rPr>
          <w:noProof/>
        </w:rPr>
        <w:fldChar w:fldCharType="end"/>
      </w:r>
    </w:p>
    <w:p w14:paraId="2A8B84BF" w14:textId="7934510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15.2.19</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ko-KR"/>
        </w:rPr>
        <w:t>Data query</w:t>
      </w:r>
      <w:r>
        <w:rPr>
          <w:noProof/>
          <w:lang w:eastAsia="ko-KR"/>
        </w:rPr>
        <w:t xml:space="preserve"> type</w:t>
      </w:r>
      <w:r>
        <w:rPr>
          <w:noProof/>
        </w:rPr>
        <w:tab/>
      </w:r>
      <w:r>
        <w:rPr>
          <w:noProof/>
        </w:rPr>
        <w:fldChar w:fldCharType="begin"/>
      </w:r>
      <w:r>
        <w:rPr>
          <w:noProof/>
        </w:rPr>
        <w:instrText xml:space="preserve"> PAGEREF _Toc218717837 \h </w:instrText>
      </w:r>
      <w:r>
        <w:rPr>
          <w:noProof/>
        </w:rPr>
      </w:r>
      <w:r>
        <w:rPr>
          <w:noProof/>
        </w:rPr>
        <w:fldChar w:fldCharType="separate"/>
      </w:r>
      <w:r>
        <w:rPr>
          <w:noProof/>
        </w:rPr>
        <w:t>366</w:t>
      </w:r>
      <w:r>
        <w:rPr>
          <w:noProof/>
        </w:rPr>
        <w:fldChar w:fldCharType="end"/>
      </w:r>
    </w:p>
    <w:p w14:paraId="45706D00" w14:textId="400FED0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15.2.20</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Comm release Information </w:t>
      </w:r>
      <w:r>
        <w:rPr>
          <w:noProof/>
          <w:lang w:eastAsia="ko-KR"/>
        </w:rPr>
        <w:t>type</w:t>
      </w:r>
      <w:r>
        <w:rPr>
          <w:noProof/>
        </w:rPr>
        <w:tab/>
      </w:r>
      <w:r>
        <w:rPr>
          <w:noProof/>
        </w:rPr>
        <w:fldChar w:fldCharType="begin"/>
      </w:r>
      <w:r>
        <w:rPr>
          <w:noProof/>
        </w:rPr>
        <w:instrText xml:space="preserve"> PAGEREF _Toc218717838 \h </w:instrText>
      </w:r>
      <w:r>
        <w:rPr>
          <w:noProof/>
        </w:rPr>
      </w:r>
      <w:r>
        <w:rPr>
          <w:noProof/>
        </w:rPr>
        <w:fldChar w:fldCharType="separate"/>
      </w:r>
      <w:r>
        <w:rPr>
          <w:noProof/>
        </w:rPr>
        <w:t>366</w:t>
      </w:r>
      <w:r>
        <w:rPr>
          <w:noProof/>
        </w:rPr>
        <w:fldChar w:fldCharType="end"/>
      </w:r>
    </w:p>
    <w:p w14:paraId="05127C22" w14:textId="0E12051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Extension response type</w:t>
      </w:r>
      <w:r>
        <w:rPr>
          <w:noProof/>
        </w:rPr>
        <w:tab/>
      </w:r>
      <w:r>
        <w:rPr>
          <w:noProof/>
        </w:rPr>
        <w:fldChar w:fldCharType="begin"/>
      </w:r>
      <w:r>
        <w:rPr>
          <w:noProof/>
        </w:rPr>
        <w:instrText xml:space="preserve"> PAGEREF _Toc218717839 \h </w:instrText>
      </w:r>
      <w:r>
        <w:rPr>
          <w:noProof/>
        </w:rPr>
      </w:r>
      <w:r>
        <w:rPr>
          <w:noProof/>
        </w:rPr>
        <w:fldChar w:fldCharType="separate"/>
      </w:r>
      <w:r>
        <w:rPr>
          <w:noProof/>
        </w:rPr>
        <w:t>366</w:t>
      </w:r>
      <w:r>
        <w:rPr>
          <w:noProof/>
        </w:rPr>
        <w:fldChar w:fldCharType="end"/>
      </w:r>
    </w:p>
    <w:p w14:paraId="3130E3BE" w14:textId="686B61F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15.2.22</w:t>
      </w:r>
      <w:r>
        <w:rPr>
          <w:rFonts w:asciiTheme="minorHAnsi" w:eastAsiaTheme="minorEastAsia" w:hAnsiTheme="minorHAnsi" w:cstheme="minorBidi"/>
          <w:noProof/>
          <w:kern w:val="2"/>
          <w:sz w:val="24"/>
          <w:szCs w:val="24"/>
          <w:lang w:eastAsia="en-GB"/>
          <w14:ligatures w14:val="standardContextual"/>
        </w:rPr>
        <w:tab/>
      </w:r>
      <w:r>
        <w:rPr>
          <w:noProof/>
        </w:rPr>
        <w:t>Termination Information type</w:t>
      </w:r>
      <w:r>
        <w:rPr>
          <w:noProof/>
        </w:rPr>
        <w:tab/>
      </w:r>
      <w:r>
        <w:rPr>
          <w:noProof/>
        </w:rPr>
        <w:fldChar w:fldCharType="begin"/>
      </w:r>
      <w:r>
        <w:rPr>
          <w:noProof/>
        </w:rPr>
        <w:instrText xml:space="preserve"> PAGEREF _Toc218717840 \h </w:instrText>
      </w:r>
      <w:r>
        <w:rPr>
          <w:noProof/>
        </w:rPr>
      </w:r>
      <w:r>
        <w:rPr>
          <w:noProof/>
        </w:rPr>
        <w:fldChar w:fldCharType="separate"/>
      </w:r>
      <w:r>
        <w:rPr>
          <w:noProof/>
        </w:rPr>
        <w:t>367</w:t>
      </w:r>
      <w:r>
        <w:rPr>
          <w:noProof/>
        </w:rPr>
        <w:fldChar w:fldCharType="end"/>
      </w:r>
    </w:p>
    <w:p w14:paraId="3B9DBD20" w14:textId="0C581C8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15.2.23</w:t>
      </w:r>
      <w:r>
        <w:rPr>
          <w:rFonts w:asciiTheme="minorHAnsi" w:eastAsiaTheme="minorEastAsia" w:hAnsiTheme="minorHAnsi" w:cstheme="minorBidi"/>
          <w:noProof/>
          <w:kern w:val="2"/>
          <w:sz w:val="24"/>
          <w:szCs w:val="24"/>
          <w:lang w:eastAsia="en-GB"/>
          <w14:ligatures w14:val="standardContextual"/>
        </w:rPr>
        <w:tab/>
      </w:r>
      <w:r>
        <w:rPr>
          <w:noProof/>
        </w:rPr>
        <w:t>Release Response Type</w:t>
      </w:r>
      <w:r>
        <w:rPr>
          <w:noProof/>
        </w:rPr>
        <w:tab/>
      </w:r>
      <w:r>
        <w:rPr>
          <w:noProof/>
        </w:rPr>
        <w:fldChar w:fldCharType="begin"/>
      </w:r>
      <w:r>
        <w:rPr>
          <w:noProof/>
        </w:rPr>
        <w:instrText xml:space="preserve"> PAGEREF _Toc218717841 \h </w:instrText>
      </w:r>
      <w:r>
        <w:rPr>
          <w:noProof/>
        </w:rPr>
      </w:r>
      <w:r>
        <w:rPr>
          <w:noProof/>
        </w:rPr>
        <w:fldChar w:fldCharType="separate"/>
      </w:r>
      <w:r>
        <w:rPr>
          <w:noProof/>
        </w:rPr>
        <w:t>367</w:t>
      </w:r>
      <w:r>
        <w:rPr>
          <w:noProof/>
        </w:rPr>
        <w:fldChar w:fldCharType="end"/>
      </w:r>
    </w:p>
    <w:p w14:paraId="2D6D4AF2" w14:textId="0FECE91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15.2.24</w:t>
      </w:r>
      <w:r>
        <w:rPr>
          <w:rFonts w:asciiTheme="minorHAnsi" w:eastAsiaTheme="minorEastAsia" w:hAnsiTheme="minorHAnsi" w:cstheme="minorBidi"/>
          <w:noProof/>
          <w:kern w:val="2"/>
          <w:sz w:val="24"/>
          <w:szCs w:val="24"/>
          <w:lang w:eastAsia="en-GB"/>
          <w14:ligatures w14:val="standardContextual"/>
        </w:rPr>
        <w:tab/>
      </w:r>
      <w:r>
        <w:rPr>
          <w:noProof/>
        </w:rPr>
        <w:t>Extended application ID</w:t>
      </w:r>
      <w:r>
        <w:rPr>
          <w:noProof/>
        </w:rPr>
        <w:tab/>
      </w:r>
      <w:r>
        <w:rPr>
          <w:noProof/>
        </w:rPr>
        <w:fldChar w:fldCharType="begin"/>
      </w:r>
      <w:r>
        <w:rPr>
          <w:noProof/>
        </w:rPr>
        <w:instrText xml:space="preserve"> PAGEREF _Toc218717842 \h </w:instrText>
      </w:r>
      <w:r>
        <w:rPr>
          <w:noProof/>
        </w:rPr>
      </w:r>
      <w:r>
        <w:rPr>
          <w:noProof/>
        </w:rPr>
        <w:fldChar w:fldCharType="separate"/>
      </w:r>
      <w:r>
        <w:rPr>
          <w:noProof/>
        </w:rPr>
        <w:t>368</w:t>
      </w:r>
      <w:r>
        <w:rPr>
          <w:noProof/>
        </w:rPr>
        <w:fldChar w:fldCharType="end"/>
      </w:r>
    </w:p>
    <w:p w14:paraId="54E0E2FB" w14:textId="3BFFA69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15.2.25</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User </w:t>
      </w:r>
      <w:r>
        <w:rPr>
          <w:noProof/>
        </w:rPr>
        <w:t>location</w:t>
      </w:r>
      <w:r>
        <w:rPr>
          <w:noProof/>
        </w:rPr>
        <w:tab/>
      </w:r>
      <w:r>
        <w:rPr>
          <w:noProof/>
        </w:rPr>
        <w:fldChar w:fldCharType="begin"/>
      </w:r>
      <w:r>
        <w:rPr>
          <w:noProof/>
        </w:rPr>
        <w:instrText xml:space="preserve"> PAGEREF _Toc218717843 \h </w:instrText>
      </w:r>
      <w:r>
        <w:rPr>
          <w:noProof/>
        </w:rPr>
      </w:r>
      <w:r>
        <w:rPr>
          <w:noProof/>
        </w:rPr>
        <w:fldChar w:fldCharType="separate"/>
      </w:r>
      <w:r>
        <w:rPr>
          <w:noProof/>
        </w:rPr>
        <w:t>369</w:t>
      </w:r>
      <w:r>
        <w:rPr>
          <w:noProof/>
        </w:rPr>
        <w:fldChar w:fldCharType="end"/>
      </w:r>
    </w:p>
    <w:p w14:paraId="52709272" w14:textId="6999B23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15.2.26</w:t>
      </w:r>
      <w:r>
        <w:rPr>
          <w:rFonts w:asciiTheme="minorHAnsi" w:eastAsiaTheme="minorEastAsia" w:hAnsiTheme="minorHAnsi" w:cstheme="minorBidi"/>
          <w:noProof/>
          <w:kern w:val="2"/>
          <w:sz w:val="24"/>
          <w:szCs w:val="24"/>
          <w:lang w:eastAsia="en-GB"/>
          <w14:ligatures w14:val="standardContextual"/>
        </w:rPr>
        <w:tab/>
      </w:r>
      <w:r>
        <w:rPr>
          <w:noProof/>
        </w:rPr>
        <w:t>Organization</w:t>
      </w:r>
      <w:r>
        <w:rPr>
          <w:noProof/>
          <w:lang w:eastAsia="ko-KR"/>
        </w:rPr>
        <w:t xml:space="preserve"> name</w:t>
      </w:r>
      <w:r>
        <w:rPr>
          <w:noProof/>
        </w:rPr>
        <w:tab/>
      </w:r>
      <w:r>
        <w:rPr>
          <w:noProof/>
        </w:rPr>
        <w:fldChar w:fldCharType="begin"/>
      </w:r>
      <w:r>
        <w:rPr>
          <w:noProof/>
        </w:rPr>
        <w:instrText xml:space="preserve"> PAGEREF _Toc218717844 \h </w:instrText>
      </w:r>
      <w:r>
        <w:rPr>
          <w:noProof/>
        </w:rPr>
      </w:r>
      <w:r>
        <w:rPr>
          <w:noProof/>
        </w:rPr>
        <w:fldChar w:fldCharType="separate"/>
      </w:r>
      <w:r>
        <w:rPr>
          <w:noProof/>
        </w:rPr>
        <w:t>369</w:t>
      </w:r>
      <w:r>
        <w:rPr>
          <w:noProof/>
        </w:rPr>
        <w:fldChar w:fldCharType="end"/>
      </w:r>
    </w:p>
    <w:p w14:paraId="43AF0265" w14:textId="67112F9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15.2.27</w:t>
      </w:r>
      <w:r>
        <w:rPr>
          <w:rFonts w:asciiTheme="minorHAnsi" w:eastAsiaTheme="minorEastAsia" w:hAnsiTheme="minorHAnsi" w:cstheme="minorBidi"/>
          <w:noProof/>
          <w:kern w:val="2"/>
          <w:sz w:val="24"/>
          <w:szCs w:val="24"/>
          <w:lang w:eastAsia="en-GB"/>
          <w14:ligatures w14:val="standardContextual"/>
        </w:rPr>
        <w:tab/>
      </w:r>
      <w:r>
        <w:rPr>
          <w:noProof/>
        </w:rPr>
        <w:t>Deferred FD signalling payload</w:t>
      </w:r>
      <w:r>
        <w:rPr>
          <w:noProof/>
        </w:rPr>
        <w:tab/>
      </w:r>
      <w:r>
        <w:rPr>
          <w:noProof/>
        </w:rPr>
        <w:fldChar w:fldCharType="begin"/>
      </w:r>
      <w:r>
        <w:rPr>
          <w:noProof/>
        </w:rPr>
        <w:instrText xml:space="preserve"> PAGEREF _Toc218717845 \h </w:instrText>
      </w:r>
      <w:r>
        <w:rPr>
          <w:noProof/>
        </w:rPr>
      </w:r>
      <w:r>
        <w:rPr>
          <w:noProof/>
        </w:rPr>
        <w:fldChar w:fldCharType="separate"/>
      </w:r>
      <w:r>
        <w:rPr>
          <w:noProof/>
        </w:rPr>
        <w:t>370</w:t>
      </w:r>
      <w:r>
        <w:rPr>
          <w:noProof/>
        </w:rPr>
        <w:fldChar w:fldCharType="end"/>
      </w:r>
    </w:p>
    <w:p w14:paraId="2BFBB482" w14:textId="0F1648B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15.2.</w:t>
      </w:r>
      <w:r w:rsidRPr="009214F1">
        <w:rPr>
          <w:noProof/>
          <w:lang w:val="hr-HR"/>
        </w:rPr>
        <w:t>28</w:t>
      </w:r>
      <w:r>
        <w:rPr>
          <w:rFonts w:asciiTheme="minorHAnsi" w:eastAsiaTheme="minorEastAsia" w:hAnsiTheme="minorHAnsi" w:cstheme="minorBidi"/>
          <w:noProof/>
          <w:kern w:val="2"/>
          <w:sz w:val="24"/>
          <w:szCs w:val="24"/>
          <w:lang w:eastAsia="en-GB"/>
          <w14:ligatures w14:val="standardContextual"/>
        </w:rPr>
        <w:tab/>
      </w:r>
      <w:r>
        <w:rPr>
          <w:noProof/>
        </w:rPr>
        <w:t>Application metadata container</w:t>
      </w:r>
      <w:r>
        <w:rPr>
          <w:noProof/>
        </w:rPr>
        <w:tab/>
      </w:r>
      <w:r>
        <w:rPr>
          <w:noProof/>
        </w:rPr>
        <w:fldChar w:fldCharType="begin"/>
      </w:r>
      <w:r>
        <w:rPr>
          <w:noProof/>
        </w:rPr>
        <w:instrText xml:space="preserve"> PAGEREF _Toc218717846 \h </w:instrText>
      </w:r>
      <w:r>
        <w:rPr>
          <w:noProof/>
        </w:rPr>
      </w:r>
      <w:r>
        <w:rPr>
          <w:noProof/>
        </w:rPr>
        <w:fldChar w:fldCharType="separate"/>
      </w:r>
      <w:r>
        <w:rPr>
          <w:noProof/>
        </w:rPr>
        <w:t>370</w:t>
      </w:r>
      <w:r>
        <w:rPr>
          <w:noProof/>
        </w:rPr>
        <w:fldChar w:fldCharType="end"/>
      </w:r>
    </w:p>
    <w:p w14:paraId="7248B491" w14:textId="61DF7906"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_Toc218717847 \h </w:instrText>
      </w:r>
      <w:r>
        <w:rPr>
          <w:noProof/>
        </w:rPr>
      </w:r>
      <w:r>
        <w:rPr>
          <w:noProof/>
        </w:rPr>
        <w:fldChar w:fldCharType="separate"/>
      </w:r>
      <w:r>
        <w:rPr>
          <w:noProof/>
        </w:rPr>
        <w:t>371</w:t>
      </w:r>
      <w:r>
        <w:rPr>
          <w:noProof/>
        </w:rPr>
        <w:fldChar w:fldCharType="end"/>
      </w:r>
    </w:p>
    <w:p w14:paraId="6A441A9B" w14:textId="0A8274D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_Toc218717848 \h </w:instrText>
      </w:r>
      <w:r>
        <w:rPr>
          <w:noProof/>
        </w:rPr>
      </w:r>
      <w:r>
        <w:rPr>
          <w:noProof/>
        </w:rPr>
        <w:fldChar w:fldCharType="separate"/>
      </w:r>
      <w:r>
        <w:rPr>
          <w:noProof/>
        </w:rPr>
        <w:t>371</w:t>
      </w:r>
      <w:r>
        <w:rPr>
          <w:noProof/>
        </w:rPr>
        <w:fldChar w:fldCharType="end"/>
      </w:r>
    </w:p>
    <w:p w14:paraId="51BD96EE" w14:textId="540F32D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_Toc218717849 \h </w:instrText>
      </w:r>
      <w:r>
        <w:rPr>
          <w:noProof/>
        </w:rPr>
      </w:r>
      <w:r>
        <w:rPr>
          <w:noProof/>
        </w:rPr>
        <w:fldChar w:fldCharType="separate"/>
      </w:r>
      <w:r>
        <w:rPr>
          <w:noProof/>
        </w:rPr>
        <w:t>372</w:t>
      </w:r>
      <w:r>
        <w:rPr>
          <w:noProof/>
        </w:rPr>
        <w:fldChar w:fldCharType="end"/>
      </w:r>
    </w:p>
    <w:p w14:paraId="71541481" w14:textId="24CB280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Client procedures</w:t>
      </w:r>
      <w:r>
        <w:rPr>
          <w:noProof/>
        </w:rPr>
        <w:tab/>
      </w:r>
      <w:r>
        <w:rPr>
          <w:noProof/>
        </w:rPr>
        <w:fldChar w:fldCharType="begin"/>
      </w:r>
      <w:r>
        <w:rPr>
          <w:noProof/>
        </w:rPr>
        <w:instrText xml:space="preserve"> PAGEREF _Toc218717850 \h </w:instrText>
      </w:r>
      <w:r>
        <w:rPr>
          <w:noProof/>
        </w:rPr>
      </w:r>
      <w:r>
        <w:rPr>
          <w:noProof/>
        </w:rPr>
        <w:fldChar w:fldCharType="separate"/>
      </w:r>
      <w:r>
        <w:rPr>
          <w:noProof/>
        </w:rPr>
        <w:t>372</w:t>
      </w:r>
      <w:r>
        <w:rPr>
          <w:noProof/>
        </w:rPr>
        <w:fldChar w:fldCharType="end"/>
      </w:r>
    </w:p>
    <w:p w14:paraId="41A39638" w14:textId="1C27CD7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Emergency alert origination</w:t>
      </w:r>
      <w:r>
        <w:rPr>
          <w:noProof/>
        </w:rPr>
        <w:tab/>
      </w:r>
      <w:r>
        <w:rPr>
          <w:noProof/>
        </w:rPr>
        <w:fldChar w:fldCharType="begin"/>
      </w:r>
      <w:r>
        <w:rPr>
          <w:noProof/>
        </w:rPr>
        <w:instrText xml:space="preserve"> PAGEREF _Toc218717851 \h </w:instrText>
      </w:r>
      <w:r>
        <w:rPr>
          <w:noProof/>
        </w:rPr>
      </w:r>
      <w:r>
        <w:rPr>
          <w:noProof/>
        </w:rPr>
        <w:fldChar w:fldCharType="separate"/>
      </w:r>
      <w:r>
        <w:rPr>
          <w:noProof/>
        </w:rPr>
        <w:t>372</w:t>
      </w:r>
      <w:r>
        <w:rPr>
          <w:noProof/>
        </w:rPr>
        <w:fldChar w:fldCharType="end"/>
      </w:r>
    </w:p>
    <w:p w14:paraId="3BC6B7D6" w14:textId="123D716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Emergency alert cancellation</w:t>
      </w:r>
      <w:r>
        <w:rPr>
          <w:noProof/>
        </w:rPr>
        <w:tab/>
      </w:r>
      <w:r>
        <w:rPr>
          <w:noProof/>
        </w:rPr>
        <w:fldChar w:fldCharType="begin"/>
      </w:r>
      <w:r>
        <w:rPr>
          <w:noProof/>
        </w:rPr>
        <w:instrText xml:space="preserve"> PAGEREF _Toc218717852 \h </w:instrText>
      </w:r>
      <w:r>
        <w:rPr>
          <w:noProof/>
        </w:rPr>
      </w:r>
      <w:r>
        <w:rPr>
          <w:noProof/>
        </w:rPr>
        <w:fldChar w:fldCharType="separate"/>
      </w:r>
      <w:r>
        <w:rPr>
          <w:noProof/>
        </w:rPr>
        <w:t>373</w:t>
      </w:r>
      <w:r>
        <w:rPr>
          <w:noProof/>
        </w:rPr>
        <w:fldChar w:fldCharType="end"/>
      </w:r>
    </w:p>
    <w:p w14:paraId="5187703F" w14:textId="7A2451F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w:t>
      </w:r>
      <w:r w:rsidRPr="009214F1">
        <w:rPr>
          <w:rFonts w:eastAsia="Malgun Gothic"/>
          <w:noProof/>
          <w:lang w:val="en-US"/>
        </w:rPr>
        <w:t>6</w:t>
      </w:r>
      <w:r w:rsidRPr="009214F1">
        <w:rPr>
          <w:rFonts w:eastAsia="Malgun Gothic"/>
          <w:noProof/>
        </w:rPr>
        <w:t>.2.1.3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receives an MCData emergency alert or communication notification</w:t>
      </w:r>
      <w:r>
        <w:rPr>
          <w:noProof/>
        </w:rPr>
        <w:tab/>
      </w:r>
      <w:r>
        <w:rPr>
          <w:noProof/>
        </w:rPr>
        <w:fldChar w:fldCharType="begin"/>
      </w:r>
      <w:r>
        <w:rPr>
          <w:noProof/>
        </w:rPr>
        <w:instrText xml:space="preserve"> PAGEREF _Toc218717853 \h </w:instrText>
      </w:r>
      <w:r>
        <w:rPr>
          <w:noProof/>
        </w:rPr>
      </w:r>
      <w:r>
        <w:rPr>
          <w:noProof/>
        </w:rPr>
        <w:fldChar w:fldCharType="separate"/>
      </w:r>
      <w:r>
        <w:rPr>
          <w:noProof/>
        </w:rPr>
        <w:t>375</w:t>
      </w:r>
      <w:r>
        <w:rPr>
          <w:noProof/>
        </w:rPr>
        <w:fldChar w:fldCharType="end"/>
      </w:r>
    </w:p>
    <w:p w14:paraId="53EA031E" w14:textId="6D96F43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w:t>
      </w:r>
      <w:r w:rsidRPr="009214F1">
        <w:rPr>
          <w:rFonts w:eastAsia="Malgun Gothic"/>
          <w:noProof/>
          <w:lang w:val="en-US"/>
        </w:rPr>
        <w:t>6</w:t>
      </w:r>
      <w:r w:rsidRPr="009214F1">
        <w:rPr>
          <w:rFonts w:eastAsia="Malgun Gothic"/>
          <w:noProof/>
        </w:rPr>
        <w:t>.2.1.4</w:t>
      </w:r>
      <w:r>
        <w:rPr>
          <w:rFonts w:asciiTheme="minorHAnsi" w:eastAsiaTheme="minorEastAsia" w:hAnsiTheme="minorHAnsi" w:cstheme="minorBidi"/>
          <w:noProof/>
          <w:kern w:val="2"/>
          <w:sz w:val="24"/>
          <w:szCs w:val="24"/>
          <w:lang w:eastAsia="en-GB"/>
          <w14:ligatures w14:val="standardContextual"/>
        </w:rPr>
        <w:tab/>
      </w:r>
      <w:r w:rsidRPr="009214F1">
        <w:rPr>
          <w:rFonts w:eastAsia="Calibri"/>
          <w:noProof/>
        </w:rPr>
        <w:t>MCData</w:t>
      </w:r>
      <w:r w:rsidRPr="009214F1">
        <w:rPr>
          <w:rFonts w:eastAsia="Malgun Gothic"/>
          <w:noProof/>
        </w:rPr>
        <w:t xml:space="preserve"> client receives notification of entry into or exit from a group geographic area</w:t>
      </w:r>
      <w:r>
        <w:rPr>
          <w:noProof/>
        </w:rPr>
        <w:tab/>
      </w:r>
      <w:r>
        <w:rPr>
          <w:noProof/>
        </w:rPr>
        <w:fldChar w:fldCharType="begin"/>
      </w:r>
      <w:r>
        <w:rPr>
          <w:noProof/>
        </w:rPr>
        <w:instrText xml:space="preserve"> PAGEREF _Toc218717854 \h </w:instrText>
      </w:r>
      <w:r>
        <w:rPr>
          <w:noProof/>
        </w:rPr>
      </w:r>
      <w:r>
        <w:rPr>
          <w:noProof/>
        </w:rPr>
        <w:fldChar w:fldCharType="separate"/>
      </w:r>
      <w:r>
        <w:rPr>
          <w:noProof/>
        </w:rPr>
        <w:t>377</w:t>
      </w:r>
      <w:r>
        <w:rPr>
          <w:noProof/>
        </w:rPr>
        <w:fldChar w:fldCharType="end"/>
      </w:r>
    </w:p>
    <w:p w14:paraId="538674C2" w14:textId="57244EB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16.2.1.5</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MCData client receives notification of entry into or exit from </w:t>
      </w:r>
      <w:r>
        <w:rPr>
          <w:noProof/>
          <w:lang w:eastAsia="ko-KR"/>
        </w:rPr>
        <w:t xml:space="preserve">an emergency </w:t>
      </w:r>
      <w:r w:rsidRPr="009214F1">
        <w:rPr>
          <w:noProof/>
          <w:lang w:val="en-US" w:eastAsia="ko-KR"/>
        </w:rPr>
        <w:t>alert area</w:t>
      </w:r>
      <w:r>
        <w:rPr>
          <w:noProof/>
        </w:rPr>
        <w:tab/>
      </w:r>
      <w:r>
        <w:rPr>
          <w:noProof/>
        </w:rPr>
        <w:fldChar w:fldCharType="begin"/>
      </w:r>
      <w:r>
        <w:rPr>
          <w:noProof/>
        </w:rPr>
        <w:instrText xml:space="preserve"> PAGEREF _Toc218717855 \h </w:instrText>
      </w:r>
      <w:r>
        <w:rPr>
          <w:noProof/>
        </w:rPr>
      </w:r>
      <w:r>
        <w:rPr>
          <w:noProof/>
        </w:rPr>
        <w:fldChar w:fldCharType="separate"/>
      </w:r>
      <w:r>
        <w:rPr>
          <w:noProof/>
        </w:rPr>
        <w:t>377</w:t>
      </w:r>
      <w:r>
        <w:rPr>
          <w:noProof/>
        </w:rPr>
        <w:fldChar w:fldCharType="end"/>
      </w:r>
    </w:p>
    <w:p w14:paraId="683A0EAA" w14:textId="1F0F677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w:t>
      </w:r>
      <w:r>
        <w:rPr>
          <w:noProof/>
        </w:rPr>
        <w:t>.</w:t>
      </w:r>
      <w:r w:rsidRPr="009214F1">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w:t>
      </w:r>
      <w:r w:rsidRPr="009214F1">
        <w:rPr>
          <w:noProof/>
          <w:lang w:val="en-US"/>
        </w:rPr>
        <w:t>Data</w:t>
      </w:r>
      <w:r>
        <w:rPr>
          <w:noProof/>
        </w:rPr>
        <w:t xml:space="preserve"> function procedures</w:t>
      </w:r>
      <w:r>
        <w:rPr>
          <w:noProof/>
        </w:rPr>
        <w:tab/>
      </w:r>
      <w:r>
        <w:rPr>
          <w:noProof/>
        </w:rPr>
        <w:fldChar w:fldCharType="begin"/>
      </w:r>
      <w:r>
        <w:rPr>
          <w:noProof/>
        </w:rPr>
        <w:instrText xml:space="preserve"> PAGEREF _Toc218717856 \h </w:instrText>
      </w:r>
      <w:r>
        <w:rPr>
          <w:noProof/>
        </w:rPr>
      </w:r>
      <w:r>
        <w:rPr>
          <w:noProof/>
        </w:rPr>
        <w:fldChar w:fldCharType="separate"/>
      </w:r>
      <w:r>
        <w:rPr>
          <w:noProof/>
        </w:rPr>
        <w:t>378</w:t>
      </w:r>
      <w:r>
        <w:rPr>
          <w:noProof/>
        </w:rPr>
        <w:fldChar w:fldCharType="end"/>
      </w:r>
    </w:p>
    <w:p w14:paraId="165187F2" w14:textId="362E6A4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w:t>
      </w:r>
      <w:r>
        <w:rPr>
          <w:noProof/>
        </w:rPr>
        <w:t>.</w:t>
      </w:r>
      <w:r w:rsidRPr="009214F1">
        <w:rPr>
          <w:noProof/>
          <w:lang w:val="en-US"/>
        </w:rPr>
        <w:t>2</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from the served MC</w:t>
      </w:r>
      <w:r w:rsidRPr="009214F1">
        <w:rPr>
          <w:noProof/>
          <w:lang w:val="en-US"/>
        </w:rPr>
        <w:t>Data</w:t>
      </w:r>
      <w:r>
        <w:rPr>
          <w:noProof/>
        </w:rPr>
        <w:t xml:space="preserve"> client</w:t>
      </w:r>
      <w:r>
        <w:rPr>
          <w:noProof/>
        </w:rPr>
        <w:tab/>
      </w:r>
      <w:r>
        <w:rPr>
          <w:noProof/>
        </w:rPr>
        <w:fldChar w:fldCharType="begin"/>
      </w:r>
      <w:r>
        <w:rPr>
          <w:noProof/>
        </w:rPr>
        <w:instrText xml:space="preserve"> PAGEREF _Toc218717857 \h </w:instrText>
      </w:r>
      <w:r>
        <w:rPr>
          <w:noProof/>
        </w:rPr>
      </w:r>
      <w:r>
        <w:rPr>
          <w:noProof/>
        </w:rPr>
        <w:fldChar w:fldCharType="separate"/>
      </w:r>
      <w:r>
        <w:rPr>
          <w:noProof/>
        </w:rPr>
        <w:t>378</w:t>
      </w:r>
      <w:r>
        <w:rPr>
          <w:noProof/>
        </w:rPr>
        <w:fldChar w:fldCharType="end"/>
      </w:r>
    </w:p>
    <w:p w14:paraId="50D90FE0" w14:textId="4BAA7FB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16.2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emergency notification for terminating MC</w:t>
      </w:r>
      <w:r w:rsidRPr="009214F1">
        <w:rPr>
          <w:noProof/>
          <w:lang w:val="en-US"/>
        </w:rPr>
        <w:t>Data</w:t>
      </w:r>
      <w:r>
        <w:rPr>
          <w:noProof/>
        </w:rPr>
        <w:t xml:space="preserve"> client</w:t>
      </w:r>
      <w:r>
        <w:rPr>
          <w:noProof/>
        </w:rPr>
        <w:tab/>
      </w:r>
      <w:r>
        <w:rPr>
          <w:noProof/>
        </w:rPr>
        <w:fldChar w:fldCharType="begin"/>
      </w:r>
      <w:r>
        <w:rPr>
          <w:noProof/>
        </w:rPr>
        <w:instrText xml:space="preserve"> PAGEREF _Toc218717858 \h </w:instrText>
      </w:r>
      <w:r>
        <w:rPr>
          <w:noProof/>
        </w:rPr>
      </w:r>
      <w:r>
        <w:rPr>
          <w:noProof/>
        </w:rPr>
        <w:fldChar w:fldCharType="separate"/>
      </w:r>
      <w:r>
        <w:rPr>
          <w:noProof/>
        </w:rPr>
        <w:t>379</w:t>
      </w:r>
      <w:r>
        <w:rPr>
          <w:noProof/>
        </w:rPr>
        <w:fldChar w:fldCharType="end"/>
      </w:r>
    </w:p>
    <w:p w14:paraId="3242F0B9" w14:textId="1A97F06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6.2</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emergency notification</w:t>
      </w:r>
      <w:r>
        <w:rPr>
          <w:noProof/>
        </w:rPr>
        <w:tab/>
      </w:r>
      <w:r>
        <w:rPr>
          <w:noProof/>
        </w:rPr>
        <w:fldChar w:fldCharType="begin"/>
      </w:r>
      <w:r>
        <w:rPr>
          <w:noProof/>
        </w:rPr>
        <w:instrText xml:space="preserve"> PAGEREF _Toc218717859 \h </w:instrText>
      </w:r>
      <w:r>
        <w:rPr>
          <w:noProof/>
        </w:rPr>
      </w:r>
      <w:r>
        <w:rPr>
          <w:noProof/>
        </w:rPr>
        <w:fldChar w:fldCharType="separate"/>
      </w:r>
      <w:r>
        <w:rPr>
          <w:noProof/>
        </w:rPr>
        <w:t>380</w:t>
      </w:r>
      <w:r>
        <w:rPr>
          <w:noProof/>
        </w:rPr>
        <w:fldChar w:fldCharType="end"/>
      </w:r>
    </w:p>
    <w:p w14:paraId="4D19B5B5" w14:textId="519EDF2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On-network MCData adhoc group emergency alert</w:t>
      </w:r>
      <w:r>
        <w:rPr>
          <w:noProof/>
        </w:rPr>
        <w:tab/>
      </w:r>
      <w:r>
        <w:rPr>
          <w:noProof/>
        </w:rPr>
        <w:fldChar w:fldCharType="begin"/>
      </w:r>
      <w:r>
        <w:rPr>
          <w:noProof/>
        </w:rPr>
        <w:instrText xml:space="preserve"> PAGEREF _Toc218717860 \h </w:instrText>
      </w:r>
      <w:r>
        <w:rPr>
          <w:noProof/>
        </w:rPr>
      </w:r>
      <w:r>
        <w:rPr>
          <w:noProof/>
        </w:rPr>
        <w:fldChar w:fldCharType="separate"/>
      </w:r>
      <w:r>
        <w:rPr>
          <w:noProof/>
        </w:rPr>
        <w:t>381</w:t>
      </w:r>
      <w:r>
        <w:rPr>
          <w:noProof/>
        </w:rPr>
        <w:fldChar w:fldCharType="end"/>
      </w:r>
    </w:p>
    <w:p w14:paraId="6E5CCC0C" w14:textId="360D510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Client procedures</w:t>
      </w:r>
      <w:r>
        <w:rPr>
          <w:noProof/>
        </w:rPr>
        <w:tab/>
      </w:r>
      <w:r>
        <w:rPr>
          <w:noProof/>
        </w:rPr>
        <w:fldChar w:fldCharType="begin"/>
      </w:r>
      <w:r>
        <w:rPr>
          <w:noProof/>
        </w:rPr>
        <w:instrText xml:space="preserve"> PAGEREF _Toc218717861 \h </w:instrText>
      </w:r>
      <w:r>
        <w:rPr>
          <w:noProof/>
        </w:rPr>
      </w:r>
      <w:r>
        <w:rPr>
          <w:noProof/>
        </w:rPr>
        <w:fldChar w:fldCharType="separate"/>
      </w:r>
      <w:r>
        <w:rPr>
          <w:noProof/>
        </w:rPr>
        <w:t>381</w:t>
      </w:r>
      <w:r>
        <w:rPr>
          <w:noProof/>
        </w:rPr>
        <w:fldChar w:fldCharType="end"/>
      </w:r>
    </w:p>
    <w:p w14:paraId="790CECC1" w14:textId="046E142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 hoc group emergency alert origination</w:t>
      </w:r>
      <w:r>
        <w:rPr>
          <w:noProof/>
        </w:rPr>
        <w:tab/>
      </w:r>
      <w:r>
        <w:rPr>
          <w:noProof/>
        </w:rPr>
        <w:fldChar w:fldCharType="begin"/>
      </w:r>
      <w:r>
        <w:rPr>
          <w:noProof/>
        </w:rPr>
        <w:instrText xml:space="preserve"> PAGEREF _Toc218717862 \h </w:instrText>
      </w:r>
      <w:r>
        <w:rPr>
          <w:noProof/>
        </w:rPr>
      </w:r>
      <w:r>
        <w:rPr>
          <w:noProof/>
        </w:rPr>
        <w:fldChar w:fldCharType="separate"/>
      </w:r>
      <w:r>
        <w:rPr>
          <w:noProof/>
        </w:rPr>
        <w:t>381</w:t>
      </w:r>
      <w:r>
        <w:rPr>
          <w:noProof/>
        </w:rPr>
        <w:fldChar w:fldCharType="end"/>
      </w:r>
    </w:p>
    <w:p w14:paraId="7FE3A6D0" w14:textId="1320B40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 hoc group emergency alert cancellation</w:t>
      </w:r>
      <w:r>
        <w:rPr>
          <w:noProof/>
        </w:rPr>
        <w:tab/>
      </w:r>
      <w:r>
        <w:rPr>
          <w:noProof/>
        </w:rPr>
        <w:fldChar w:fldCharType="begin"/>
      </w:r>
      <w:r>
        <w:rPr>
          <w:noProof/>
        </w:rPr>
        <w:instrText xml:space="preserve"> PAGEREF _Toc218717863 \h </w:instrText>
      </w:r>
      <w:r>
        <w:rPr>
          <w:noProof/>
        </w:rPr>
      </w:r>
      <w:r>
        <w:rPr>
          <w:noProof/>
        </w:rPr>
        <w:fldChar w:fldCharType="separate"/>
      </w:r>
      <w:r>
        <w:rPr>
          <w:noProof/>
        </w:rPr>
        <w:t>382</w:t>
      </w:r>
      <w:r>
        <w:rPr>
          <w:noProof/>
        </w:rPr>
        <w:fldChar w:fldCharType="end"/>
      </w:r>
    </w:p>
    <w:p w14:paraId="5B837FC2" w14:textId="78B957F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16.2A.1.3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receives an MCData adhoc group emergency alert notification</w:t>
      </w:r>
      <w:r>
        <w:rPr>
          <w:noProof/>
        </w:rPr>
        <w:tab/>
      </w:r>
      <w:r>
        <w:rPr>
          <w:noProof/>
        </w:rPr>
        <w:fldChar w:fldCharType="begin"/>
      </w:r>
      <w:r>
        <w:rPr>
          <w:noProof/>
        </w:rPr>
        <w:instrText xml:space="preserve"> PAGEREF _Toc218717864 \h </w:instrText>
      </w:r>
      <w:r>
        <w:rPr>
          <w:noProof/>
        </w:rPr>
      </w:r>
      <w:r>
        <w:rPr>
          <w:noProof/>
        </w:rPr>
        <w:fldChar w:fldCharType="separate"/>
      </w:r>
      <w:r>
        <w:rPr>
          <w:noProof/>
        </w:rPr>
        <w:t>384</w:t>
      </w:r>
      <w:r>
        <w:rPr>
          <w:noProof/>
        </w:rPr>
        <w:fldChar w:fldCharType="end"/>
      </w:r>
    </w:p>
    <w:p w14:paraId="5EC91B9A" w14:textId="2894B04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16.2A.2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_Toc218717865 \h </w:instrText>
      </w:r>
      <w:r>
        <w:rPr>
          <w:noProof/>
        </w:rPr>
      </w:r>
      <w:r>
        <w:rPr>
          <w:noProof/>
        </w:rPr>
        <w:fldChar w:fldCharType="separate"/>
      </w:r>
      <w:r>
        <w:rPr>
          <w:noProof/>
        </w:rPr>
        <w:t>385</w:t>
      </w:r>
      <w:r>
        <w:rPr>
          <w:noProof/>
        </w:rPr>
        <w:fldChar w:fldCharType="end"/>
      </w:r>
    </w:p>
    <w:p w14:paraId="6434D2E3" w14:textId="01AF0E6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16.2A.2.1</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from the served MCData client</w:t>
      </w:r>
      <w:r>
        <w:rPr>
          <w:noProof/>
        </w:rPr>
        <w:tab/>
      </w:r>
      <w:r>
        <w:rPr>
          <w:noProof/>
        </w:rPr>
        <w:fldChar w:fldCharType="begin"/>
      </w:r>
      <w:r>
        <w:rPr>
          <w:noProof/>
        </w:rPr>
        <w:instrText xml:space="preserve"> PAGEREF _Toc218717866 \h </w:instrText>
      </w:r>
      <w:r>
        <w:rPr>
          <w:noProof/>
        </w:rPr>
      </w:r>
      <w:r>
        <w:rPr>
          <w:noProof/>
        </w:rPr>
        <w:fldChar w:fldCharType="separate"/>
      </w:r>
      <w:r>
        <w:rPr>
          <w:noProof/>
        </w:rPr>
        <w:t>385</w:t>
      </w:r>
      <w:r>
        <w:rPr>
          <w:noProof/>
        </w:rPr>
        <w:fldChar w:fldCharType="end"/>
      </w:r>
    </w:p>
    <w:p w14:paraId="598B368A" w14:textId="171BF44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16.2A.2.2</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for adhoc group emergency notification for terminating MCData client</w:t>
      </w:r>
      <w:r>
        <w:rPr>
          <w:noProof/>
        </w:rPr>
        <w:tab/>
      </w:r>
      <w:r>
        <w:rPr>
          <w:noProof/>
        </w:rPr>
        <w:fldChar w:fldCharType="begin"/>
      </w:r>
      <w:r>
        <w:rPr>
          <w:noProof/>
        </w:rPr>
        <w:instrText xml:space="preserve"> PAGEREF _Toc218717867 \h </w:instrText>
      </w:r>
      <w:r>
        <w:rPr>
          <w:noProof/>
        </w:rPr>
      </w:r>
      <w:r>
        <w:rPr>
          <w:noProof/>
        </w:rPr>
        <w:fldChar w:fldCharType="separate"/>
      </w:r>
      <w:r>
        <w:rPr>
          <w:noProof/>
        </w:rPr>
        <w:t>386</w:t>
      </w:r>
      <w:r>
        <w:rPr>
          <w:noProof/>
        </w:rPr>
        <w:fldChar w:fldCharType="end"/>
      </w:r>
    </w:p>
    <w:p w14:paraId="4CB8316F" w14:textId="63145F2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16.2A.2.3</w:t>
      </w:r>
      <w:r>
        <w:rPr>
          <w:rFonts w:asciiTheme="minorHAnsi" w:eastAsiaTheme="minorEastAsia" w:hAnsiTheme="minorHAnsi" w:cstheme="minorBidi"/>
          <w:noProof/>
          <w:kern w:val="2"/>
          <w:sz w:val="24"/>
          <w:szCs w:val="24"/>
          <w:lang w:eastAsia="en-GB"/>
          <w14:ligatures w14:val="standardContextual"/>
        </w:rPr>
        <w:tab/>
      </w:r>
      <w:r>
        <w:rPr>
          <w:noProof/>
        </w:rPr>
        <w:t>Receipt of a SIP MESSAGE request indicating successful delivery of adhoc group emergency notification of originating MCData client</w:t>
      </w:r>
      <w:r>
        <w:rPr>
          <w:noProof/>
        </w:rPr>
        <w:tab/>
      </w:r>
      <w:r>
        <w:rPr>
          <w:noProof/>
        </w:rPr>
        <w:fldChar w:fldCharType="begin"/>
      </w:r>
      <w:r>
        <w:rPr>
          <w:noProof/>
        </w:rPr>
        <w:instrText xml:space="preserve"> PAGEREF _Toc218717868 \h </w:instrText>
      </w:r>
      <w:r>
        <w:rPr>
          <w:noProof/>
        </w:rPr>
      </w:r>
      <w:r>
        <w:rPr>
          <w:noProof/>
        </w:rPr>
        <w:fldChar w:fldCharType="separate"/>
      </w:r>
      <w:r>
        <w:rPr>
          <w:noProof/>
        </w:rPr>
        <w:t>386</w:t>
      </w:r>
      <w:r>
        <w:rPr>
          <w:noProof/>
        </w:rPr>
        <w:fldChar w:fldCharType="end"/>
      </w:r>
    </w:p>
    <w:p w14:paraId="514D5F57" w14:textId="47A6D0E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16.2A.2.4</w:t>
      </w:r>
      <w:r>
        <w:rPr>
          <w:rFonts w:asciiTheme="minorHAnsi" w:eastAsiaTheme="minorEastAsia" w:hAnsiTheme="minorHAnsi" w:cstheme="minorBidi"/>
          <w:noProof/>
          <w:kern w:val="2"/>
          <w:sz w:val="24"/>
          <w:szCs w:val="24"/>
          <w:lang w:eastAsia="en-GB"/>
          <w14:ligatures w14:val="standardContextual"/>
        </w:rPr>
        <w:tab/>
      </w:r>
      <w:r>
        <w:rPr>
          <w:noProof/>
        </w:rPr>
        <w:t xml:space="preserve">Adhoc group emergency alert </w:t>
      </w:r>
      <w:r w:rsidRPr="009214F1">
        <w:rPr>
          <w:rFonts w:eastAsia="Malgun Gothic"/>
          <w:noProof/>
        </w:rPr>
        <w:t>participants modify procedure initiated by participating MCData function</w:t>
      </w:r>
      <w:r>
        <w:rPr>
          <w:noProof/>
        </w:rPr>
        <w:tab/>
      </w:r>
      <w:r>
        <w:rPr>
          <w:noProof/>
        </w:rPr>
        <w:fldChar w:fldCharType="begin"/>
      </w:r>
      <w:r>
        <w:rPr>
          <w:noProof/>
        </w:rPr>
        <w:instrText xml:space="preserve"> PAGEREF _Toc218717869 \h </w:instrText>
      </w:r>
      <w:r>
        <w:rPr>
          <w:noProof/>
        </w:rPr>
      </w:r>
      <w:r>
        <w:rPr>
          <w:noProof/>
        </w:rPr>
        <w:fldChar w:fldCharType="separate"/>
      </w:r>
      <w:r>
        <w:rPr>
          <w:noProof/>
        </w:rPr>
        <w:t>387</w:t>
      </w:r>
      <w:r>
        <w:rPr>
          <w:noProof/>
        </w:rPr>
        <w:fldChar w:fldCharType="end"/>
      </w:r>
    </w:p>
    <w:p w14:paraId="204F7BA7" w14:textId="3A75F1E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16.2A.3</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_Toc218717870 \h </w:instrText>
      </w:r>
      <w:r>
        <w:rPr>
          <w:noProof/>
        </w:rPr>
      </w:r>
      <w:r>
        <w:rPr>
          <w:noProof/>
        </w:rPr>
        <w:fldChar w:fldCharType="separate"/>
      </w:r>
      <w:r>
        <w:rPr>
          <w:noProof/>
        </w:rPr>
        <w:t>387</w:t>
      </w:r>
      <w:r>
        <w:rPr>
          <w:noProof/>
        </w:rPr>
        <w:fldChar w:fldCharType="end"/>
      </w:r>
    </w:p>
    <w:p w14:paraId="2447707D" w14:textId="16FDC06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16.2A.3.1</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notification</w:t>
      </w:r>
      <w:r>
        <w:rPr>
          <w:noProof/>
        </w:rPr>
        <w:tab/>
      </w:r>
      <w:r>
        <w:rPr>
          <w:noProof/>
        </w:rPr>
        <w:fldChar w:fldCharType="begin"/>
      </w:r>
      <w:r>
        <w:rPr>
          <w:noProof/>
        </w:rPr>
        <w:instrText xml:space="preserve"> PAGEREF _Toc218717871 \h </w:instrText>
      </w:r>
      <w:r>
        <w:rPr>
          <w:noProof/>
        </w:rPr>
      </w:r>
      <w:r>
        <w:rPr>
          <w:noProof/>
        </w:rPr>
        <w:fldChar w:fldCharType="separate"/>
      </w:r>
      <w:r>
        <w:rPr>
          <w:noProof/>
        </w:rPr>
        <w:t>387</w:t>
      </w:r>
      <w:r>
        <w:rPr>
          <w:noProof/>
        </w:rPr>
        <w:fldChar w:fldCharType="end"/>
      </w:r>
    </w:p>
    <w:p w14:paraId="63B33570" w14:textId="00C5B93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16.2A.3.2</w:t>
      </w:r>
      <w:r>
        <w:rPr>
          <w:rFonts w:asciiTheme="minorHAnsi" w:eastAsiaTheme="minorEastAsia" w:hAnsiTheme="minorHAnsi" w:cstheme="minorBidi"/>
          <w:noProof/>
          <w:kern w:val="2"/>
          <w:sz w:val="24"/>
          <w:szCs w:val="24"/>
          <w:lang w:eastAsia="en-GB"/>
          <w14:ligatures w14:val="standardContextual"/>
        </w:rPr>
        <w:tab/>
      </w:r>
      <w:r>
        <w:rPr>
          <w:noProof/>
        </w:rPr>
        <w:t>Handling of adhoc group emergency alert cancellation</w:t>
      </w:r>
      <w:r>
        <w:rPr>
          <w:noProof/>
        </w:rPr>
        <w:tab/>
      </w:r>
      <w:r>
        <w:rPr>
          <w:noProof/>
        </w:rPr>
        <w:fldChar w:fldCharType="begin"/>
      </w:r>
      <w:r>
        <w:rPr>
          <w:noProof/>
        </w:rPr>
        <w:instrText xml:space="preserve"> PAGEREF _Toc218717872 \h </w:instrText>
      </w:r>
      <w:r>
        <w:rPr>
          <w:noProof/>
        </w:rPr>
      </w:r>
      <w:r>
        <w:rPr>
          <w:noProof/>
        </w:rPr>
        <w:fldChar w:fldCharType="separate"/>
      </w:r>
      <w:r>
        <w:rPr>
          <w:noProof/>
        </w:rPr>
        <w:t>388</w:t>
      </w:r>
      <w:r>
        <w:rPr>
          <w:noProof/>
        </w:rPr>
        <w:fldChar w:fldCharType="end"/>
      </w:r>
    </w:p>
    <w:p w14:paraId="6D15F535" w14:textId="3FD6F1A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16.2A.3.3</w:t>
      </w:r>
      <w:r>
        <w:rPr>
          <w:rFonts w:asciiTheme="minorHAnsi" w:eastAsiaTheme="minorEastAsia" w:hAnsiTheme="minorHAnsi" w:cstheme="minorBidi"/>
          <w:noProof/>
          <w:kern w:val="2"/>
          <w:sz w:val="24"/>
          <w:szCs w:val="24"/>
          <w:lang w:eastAsia="en-GB"/>
          <w14:ligatures w14:val="standardContextual"/>
        </w:rPr>
        <w:tab/>
      </w:r>
      <w:r>
        <w:rPr>
          <w:noProof/>
        </w:rPr>
        <w:t>Handling of ongoing adhoc group emergency alert</w:t>
      </w:r>
      <w:r>
        <w:rPr>
          <w:noProof/>
        </w:rPr>
        <w:tab/>
      </w:r>
      <w:r>
        <w:rPr>
          <w:noProof/>
        </w:rPr>
        <w:fldChar w:fldCharType="begin"/>
      </w:r>
      <w:r>
        <w:rPr>
          <w:noProof/>
        </w:rPr>
        <w:instrText xml:space="preserve"> PAGEREF _Toc218717873 \h </w:instrText>
      </w:r>
      <w:r>
        <w:rPr>
          <w:noProof/>
        </w:rPr>
      </w:r>
      <w:r>
        <w:rPr>
          <w:noProof/>
        </w:rPr>
        <w:fldChar w:fldCharType="separate"/>
      </w:r>
      <w:r>
        <w:rPr>
          <w:noProof/>
        </w:rPr>
        <w:t>390</w:t>
      </w:r>
      <w:r>
        <w:rPr>
          <w:noProof/>
        </w:rPr>
        <w:fldChar w:fldCharType="end"/>
      </w:r>
    </w:p>
    <w:p w14:paraId="7E6CE531" w14:textId="182E6B2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16.2A.3.4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Handling of a</w:t>
      </w:r>
      <w:r>
        <w:rPr>
          <w:noProof/>
        </w:rPr>
        <w:t xml:space="preserve">dhoc group emergency alert </w:t>
      </w:r>
      <w:r w:rsidRPr="009214F1">
        <w:rPr>
          <w:rFonts w:eastAsia="Malgun Gothic"/>
          <w:noProof/>
        </w:rPr>
        <w:t>participants modify procedure initiated by participating MCData function</w:t>
      </w:r>
      <w:r>
        <w:rPr>
          <w:noProof/>
        </w:rPr>
        <w:tab/>
      </w:r>
      <w:r>
        <w:rPr>
          <w:noProof/>
        </w:rPr>
        <w:fldChar w:fldCharType="begin"/>
      </w:r>
      <w:r>
        <w:rPr>
          <w:noProof/>
        </w:rPr>
        <w:instrText xml:space="preserve"> PAGEREF _Toc218717874 \h </w:instrText>
      </w:r>
      <w:r>
        <w:rPr>
          <w:noProof/>
        </w:rPr>
      </w:r>
      <w:r>
        <w:rPr>
          <w:noProof/>
        </w:rPr>
        <w:fldChar w:fldCharType="separate"/>
      </w:r>
      <w:r>
        <w:rPr>
          <w:noProof/>
        </w:rPr>
        <w:t>391</w:t>
      </w:r>
      <w:r>
        <w:rPr>
          <w:noProof/>
        </w:rPr>
        <w:fldChar w:fldCharType="end"/>
      </w:r>
    </w:p>
    <w:p w14:paraId="32A17B38" w14:textId="68936B1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w:t>
      </w:r>
      <w:r>
        <w:rPr>
          <w:noProof/>
        </w:rPr>
        <w:t>.</w:t>
      </w:r>
      <w:r w:rsidRPr="009214F1">
        <w:rPr>
          <w:noProof/>
          <w:lang w:val="en-US"/>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Controlling MC</w:t>
      </w:r>
      <w:r w:rsidRPr="009214F1">
        <w:rPr>
          <w:noProof/>
          <w:lang w:val="en-US"/>
        </w:rPr>
        <w:t>Data</w:t>
      </w:r>
      <w:r>
        <w:rPr>
          <w:noProof/>
        </w:rPr>
        <w:t xml:space="preserve"> function procedures</w:t>
      </w:r>
      <w:r>
        <w:rPr>
          <w:noProof/>
        </w:rPr>
        <w:tab/>
      </w:r>
      <w:r>
        <w:rPr>
          <w:noProof/>
        </w:rPr>
        <w:fldChar w:fldCharType="begin"/>
      </w:r>
      <w:r>
        <w:rPr>
          <w:noProof/>
        </w:rPr>
        <w:instrText xml:space="preserve"> PAGEREF _Toc218717875 \h </w:instrText>
      </w:r>
      <w:r>
        <w:rPr>
          <w:noProof/>
        </w:rPr>
      </w:r>
      <w:r>
        <w:rPr>
          <w:noProof/>
        </w:rPr>
        <w:fldChar w:fldCharType="separate"/>
      </w:r>
      <w:r>
        <w:rPr>
          <w:noProof/>
        </w:rPr>
        <w:t>391</w:t>
      </w:r>
      <w:r>
        <w:rPr>
          <w:noProof/>
        </w:rPr>
        <w:fldChar w:fldCharType="end"/>
      </w:r>
    </w:p>
    <w:p w14:paraId="7800D4E7" w14:textId="788BFF9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w:t>
      </w:r>
      <w:r>
        <w:rPr>
          <w:noProof/>
        </w:rPr>
        <w:t>.</w:t>
      </w:r>
      <w:r w:rsidRPr="009214F1">
        <w:rPr>
          <w:noProof/>
          <w:lang w:val="en-US"/>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notification</w:t>
      </w:r>
      <w:r>
        <w:rPr>
          <w:noProof/>
        </w:rPr>
        <w:tab/>
      </w:r>
      <w:r>
        <w:rPr>
          <w:noProof/>
        </w:rPr>
        <w:fldChar w:fldCharType="begin"/>
      </w:r>
      <w:r>
        <w:rPr>
          <w:noProof/>
        </w:rPr>
        <w:instrText xml:space="preserve"> PAGEREF _Toc218717876 \h </w:instrText>
      </w:r>
      <w:r>
        <w:rPr>
          <w:noProof/>
        </w:rPr>
      </w:r>
      <w:r>
        <w:rPr>
          <w:noProof/>
        </w:rPr>
        <w:fldChar w:fldCharType="separate"/>
      </w:r>
      <w:r>
        <w:rPr>
          <w:noProof/>
        </w:rPr>
        <w:t>391</w:t>
      </w:r>
      <w:r>
        <w:rPr>
          <w:noProof/>
        </w:rPr>
        <w:fldChar w:fldCharType="end"/>
      </w:r>
    </w:p>
    <w:p w14:paraId="52F49FA6" w14:textId="48D9B98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6.2</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Handling of a SIP MESSAGE request for emergency alert cancellation</w:t>
      </w:r>
      <w:r>
        <w:rPr>
          <w:noProof/>
        </w:rPr>
        <w:tab/>
      </w:r>
      <w:r>
        <w:rPr>
          <w:noProof/>
        </w:rPr>
        <w:fldChar w:fldCharType="begin"/>
      </w:r>
      <w:r>
        <w:rPr>
          <w:noProof/>
        </w:rPr>
        <w:instrText xml:space="preserve"> PAGEREF _Toc218717877 \h </w:instrText>
      </w:r>
      <w:r>
        <w:rPr>
          <w:noProof/>
        </w:rPr>
      </w:r>
      <w:r>
        <w:rPr>
          <w:noProof/>
        </w:rPr>
        <w:fldChar w:fldCharType="separate"/>
      </w:r>
      <w:r>
        <w:rPr>
          <w:noProof/>
        </w:rPr>
        <w:t>392</w:t>
      </w:r>
      <w:r>
        <w:rPr>
          <w:noProof/>
        </w:rPr>
        <w:fldChar w:fldCharType="end"/>
      </w:r>
    </w:p>
    <w:p w14:paraId="0D9D755B" w14:textId="256B02F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9214F1">
        <w:rPr>
          <w:noProof/>
          <w:lang w:val="en-US"/>
        </w:rPr>
        <w:t>6</w:t>
      </w:r>
      <w:r>
        <w:rPr>
          <w:noProof/>
        </w:rPr>
        <w:t>.</w:t>
      </w:r>
      <w:r w:rsidRPr="009214F1">
        <w:rPr>
          <w:noProof/>
          <w:lang w:val="en-US"/>
        </w:rPr>
        <w:t>2</w:t>
      </w:r>
      <w:r>
        <w:rPr>
          <w:noProof/>
        </w:rPr>
        <w:t>.3.3</w:t>
      </w:r>
      <w:r>
        <w:rPr>
          <w:rFonts w:asciiTheme="minorHAnsi" w:eastAsiaTheme="minorEastAsia" w:hAnsiTheme="minorHAnsi" w:cstheme="minorBidi"/>
          <w:noProof/>
          <w:kern w:val="2"/>
          <w:sz w:val="24"/>
          <w:szCs w:val="24"/>
          <w:lang w:eastAsia="en-GB"/>
          <w14:ligatures w14:val="standardContextual"/>
        </w:rPr>
        <w:tab/>
      </w:r>
      <w:r>
        <w:rPr>
          <w:noProof/>
          <w:lang w:eastAsia="ko-KR"/>
        </w:rPr>
        <w:t>Late emergency alert initiated by controlling MCData function</w:t>
      </w:r>
      <w:r>
        <w:rPr>
          <w:noProof/>
        </w:rPr>
        <w:tab/>
      </w:r>
      <w:r>
        <w:rPr>
          <w:noProof/>
        </w:rPr>
        <w:fldChar w:fldCharType="begin"/>
      </w:r>
      <w:r>
        <w:rPr>
          <w:noProof/>
        </w:rPr>
        <w:instrText xml:space="preserve"> PAGEREF _Toc218717878 \h </w:instrText>
      </w:r>
      <w:r>
        <w:rPr>
          <w:noProof/>
        </w:rPr>
      </w:r>
      <w:r>
        <w:rPr>
          <w:noProof/>
        </w:rPr>
        <w:fldChar w:fldCharType="separate"/>
      </w:r>
      <w:r>
        <w:rPr>
          <w:noProof/>
        </w:rPr>
        <w:t>395</w:t>
      </w:r>
      <w:r>
        <w:rPr>
          <w:noProof/>
        </w:rPr>
        <w:fldChar w:fldCharType="end"/>
      </w:r>
    </w:p>
    <w:p w14:paraId="6CABD390" w14:textId="175A537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_Toc218717879 \h </w:instrText>
      </w:r>
      <w:r>
        <w:rPr>
          <w:noProof/>
        </w:rPr>
      </w:r>
      <w:r>
        <w:rPr>
          <w:noProof/>
        </w:rPr>
        <w:fldChar w:fldCharType="separate"/>
      </w:r>
      <w:r>
        <w:rPr>
          <w:noProof/>
        </w:rPr>
        <w:t>396</w:t>
      </w:r>
      <w:r>
        <w:rPr>
          <w:noProof/>
        </w:rPr>
        <w:fldChar w:fldCharType="end"/>
      </w:r>
    </w:p>
    <w:p w14:paraId="16E01B4C" w14:textId="3341ED5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_Toc218717880 \h </w:instrText>
      </w:r>
      <w:r>
        <w:rPr>
          <w:noProof/>
        </w:rPr>
      </w:r>
      <w:r>
        <w:rPr>
          <w:noProof/>
        </w:rPr>
        <w:fldChar w:fldCharType="separate"/>
      </w:r>
      <w:r>
        <w:rPr>
          <w:noProof/>
        </w:rPr>
        <w:t>396</w:t>
      </w:r>
      <w:r>
        <w:rPr>
          <w:noProof/>
        </w:rPr>
        <w:fldChar w:fldCharType="end"/>
      </w:r>
    </w:p>
    <w:p w14:paraId="2E840050" w14:textId="62EE9CF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Basic state machine</w:t>
      </w:r>
      <w:r>
        <w:rPr>
          <w:noProof/>
        </w:rPr>
        <w:tab/>
      </w:r>
      <w:r>
        <w:rPr>
          <w:noProof/>
        </w:rPr>
        <w:fldChar w:fldCharType="begin"/>
      </w:r>
      <w:r>
        <w:rPr>
          <w:noProof/>
        </w:rPr>
        <w:instrText xml:space="preserve"> PAGEREF _Toc218717881 \h </w:instrText>
      </w:r>
      <w:r>
        <w:rPr>
          <w:noProof/>
        </w:rPr>
      </w:r>
      <w:r>
        <w:rPr>
          <w:noProof/>
        </w:rPr>
        <w:fldChar w:fldCharType="separate"/>
      </w:r>
      <w:r>
        <w:rPr>
          <w:noProof/>
        </w:rPr>
        <w:t>396</w:t>
      </w:r>
      <w:r>
        <w:rPr>
          <w:noProof/>
        </w:rPr>
        <w:fldChar w:fldCharType="end"/>
      </w:r>
    </w:p>
    <w:p w14:paraId="190CBE67" w14:textId="467DC4F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_Toc218717882 \h </w:instrText>
      </w:r>
      <w:r>
        <w:rPr>
          <w:noProof/>
        </w:rPr>
      </w:r>
      <w:r>
        <w:rPr>
          <w:noProof/>
        </w:rPr>
        <w:fldChar w:fldCharType="separate"/>
      </w:r>
      <w:r>
        <w:rPr>
          <w:noProof/>
        </w:rPr>
        <w:t>396</w:t>
      </w:r>
      <w:r>
        <w:rPr>
          <w:noProof/>
        </w:rPr>
        <w:fldChar w:fldCharType="end"/>
      </w:r>
    </w:p>
    <w:p w14:paraId="18F137E2" w14:textId="1244D00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eastAsia="zh-CN"/>
        </w:rPr>
        <w:t>16.3.2.2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Emergency</w:t>
      </w:r>
      <w:r w:rsidRPr="009214F1">
        <w:rPr>
          <w:rFonts w:eastAsia="Malgun Gothic"/>
          <w:noProof/>
          <w:lang w:eastAsia="zh-CN"/>
        </w:rPr>
        <w:t xml:space="preserve"> alert state machine</w:t>
      </w:r>
      <w:r>
        <w:rPr>
          <w:noProof/>
        </w:rPr>
        <w:tab/>
      </w:r>
      <w:r>
        <w:rPr>
          <w:noProof/>
        </w:rPr>
        <w:fldChar w:fldCharType="begin"/>
      </w:r>
      <w:r>
        <w:rPr>
          <w:noProof/>
        </w:rPr>
        <w:instrText xml:space="preserve"> PAGEREF _Toc218717883 \h </w:instrText>
      </w:r>
      <w:r>
        <w:rPr>
          <w:noProof/>
        </w:rPr>
      </w:r>
      <w:r>
        <w:rPr>
          <w:noProof/>
        </w:rPr>
        <w:fldChar w:fldCharType="separate"/>
      </w:r>
      <w:r>
        <w:rPr>
          <w:noProof/>
        </w:rPr>
        <w:t>396</w:t>
      </w:r>
      <w:r>
        <w:rPr>
          <w:noProof/>
        </w:rPr>
        <w:fldChar w:fldCharType="end"/>
      </w:r>
    </w:p>
    <w:p w14:paraId="78F990FF" w14:textId="69EB98A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eastAsia="zh-CN"/>
        </w:rPr>
        <w:t>16.3.2.3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Emergency alert</w:t>
      </w:r>
      <w:r w:rsidRPr="009214F1">
        <w:rPr>
          <w:rFonts w:eastAsia="Malgun Gothic"/>
          <w:noProof/>
          <w:lang w:eastAsia="zh-CN"/>
        </w:rPr>
        <w:t xml:space="preserve"> states</w:t>
      </w:r>
      <w:r>
        <w:rPr>
          <w:noProof/>
        </w:rPr>
        <w:tab/>
      </w:r>
      <w:r>
        <w:rPr>
          <w:noProof/>
        </w:rPr>
        <w:fldChar w:fldCharType="begin"/>
      </w:r>
      <w:r>
        <w:rPr>
          <w:noProof/>
        </w:rPr>
        <w:instrText xml:space="preserve"> PAGEREF _Toc218717884 \h </w:instrText>
      </w:r>
      <w:r>
        <w:rPr>
          <w:noProof/>
        </w:rPr>
      </w:r>
      <w:r>
        <w:rPr>
          <w:noProof/>
        </w:rPr>
        <w:fldChar w:fldCharType="separate"/>
      </w:r>
      <w:r>
        <w:rPr>
          <w:noProof/>
        </w:rPr>
        <w:t>396</w:t>
      </w:r>
      <w:r>
        <w:rPr>
          <w:noProof/>
        </w:rPr>
        <w:fldChar w:fldCharType="end"/>
      </w:r>
    </w:p>
    <w:p w14:paraId="193C73CF" w14:textId="10A8191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16.3.2.3.1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E1: Not in emergency state</w:t>
      </w:r>
      <w:r>
        <w:rPr>
          <w:noProof/>
        </w:rPr>
        <w:tab/>
      </w:r>
      <w:r>
        <w:rPr>
          <w:noProof/>
        </w:rPr>
        <w:fldChar w:fldCharType="begin"/>
      </w:r>
      <w:r>
        <w:rPr>
          <w:noProof/>
        </w:rPr>
        <w:instrText xml:space="preserve"> PAGEREF _Toc218717885 \h </w:instrText>
      </w:r>
      <w:r>
        <w:rPr>
          <w:noProof/>
        </w:rPr>
      </w:r>
      <w:r>
        <w:rPr>
          <w:noProof/>
        </w:rPr>
        <w:fldChar w:fldCharType="separate"/>
      </w:r>
      <w:r>
        <w:rPr>
          <w:noProof/>
        </w:rPr>
        <w:t>396</w:t>
      </w:r>
      <w:r>
        <w:rPr>
          <w:noProof/>
        </w:rPr>
        <w:fldChar w:fldCharType="end"/>
      </w:r>
    </w:p>
    <w:p w14:paraId="3F3398B4" w14:textId="2DA6C66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eastAsia="zh-CN"/>
        </w:rPr>
        <w:t>16.3.2.3.2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eastAsia="zh-CN"/>
        </w:rPr>
        <w:t>E2: Emergency state</w:t>
      </w:r>
      <w:r>
        <w:rPr>
          <w:noProof/>
        </w:rPr>
        <w:tab/>
      </w:r>
      <w:r>
        <w:rPr>
          <w:noProof/>
        </w:rPr>
        <w:fldChar w:fldCharType="begin"/>
      </w:r>
      <w:r>
        <w:rPr>
          <w:noProof/>
        </w:rPr>
        <w:instrText xml:space="preserve"> PAGEREF _Toc218717886 \h </w:instrText>
      </w:r>
      <w:r>
        <w:rPr>
          <w:noProof/>
        </w:rPr>
      </w:r>
      <w:r>
        <w:rPr>
          <w:noProof/>
        </w:rPr>
        <w:fldChar w:fldCharType="separate"/>
      </w:r>
      <w:r>
        <w:rPr>
          <w:noProof/>
        </w:rPr>
        <w:t>396</w:t>
      </w:r>
      <w:r>
        <w:rPr>
          <w:noProof/>
        </w:rPr>
        <w:fldChar w:fldCharType="end"/>
      </w:r>
    </w:p>
    <w:p w14:paraId="3975F653" w14:textId="679120C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_Toc218717887 \h </w:instrText>
      </w:r>
      <w:r>
        <w:rPr>
          <w:noProof/>
        </w:rPr>
      </w:r>
      <w:r>
        <w:rPr>
          <w:noProof/>
        </w:rPr>
        <w:fldChar w:fldCharType="separate"/>
      </w:r>
      <w:r>
        <w:rPr>
          <w:noProof/>
        </w:rPr>
        <w:t>397</w:t>
      </w:r>
      <w:r>
        <w:rPr>
          <w:noProof/>
        </w:rPr>
        <w:fldChar w:fldCharType="end"/>
      </w:r>
    </w:p>
    <w:p w14:paraId="7D77AC2F" w14:textId="224D14C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16.3.3.1</w:t>
      </w:r>
      <w:r>
        <w:rPr>
          <w:rFonts w:asciiTheme="minorHAnsi" w:eastAsiaTheme="minorEastAsia" w:hAnsiTheme="minorHAnsi" w:cstheme="minorBidi"/>
          <w:noProof/>
          <w:kern w:val="2"/>
          <w:sz w:val="24"/>
          <w:szCs w:val="24"/>
          <w:lang w:eastAsia="en-GB"/>
          <w14:ligatures w14:val="standardContextual"/>
        </w:rPr>
        <w:tab/>
      </w:r>
      <w:r>
        <w:rPr>
          <w:noProof/>
        </w:rPr>
        <w:t>Originating user sending emergency alert</w:t>
      </w:r>
      <w:r>
        <w:rPr>
          <w:noProof/>
        </w:rPr>
        <w:tab/>
      </w:r>
      <w:r>
        <w:rPr>
          <w:noProof/>
        </w:rPr>
        <w:fldChar w:fldCharType="begin"/>
      </w:r>
      <w:r>
        <w:rPr>
          <w:noProof/>
        </w:rPr>
        <w:instrText xml:space="preserve"> PAGEREF _Toc218717888 \h </w:instrText>
      </w:r>
      <w:r>
        <w:rPr>
          <w:noProof/>
        </w:rPr>
      </w:r>
      <w:r>
        <w:rPr>
          <w:noProof/>
        </w:rPr>
        <w:fldChar w:fldCharType="separate"/>
      </w:r>
      <w:r>
        <w:rPr>
          <w:noProof/>
        </w:rPr>
        <w:t>397</w:t>
      </w:r>
      <w:r>
        <w:rPr>
          <w:noProof/>
        </w:rPr>
        <w:fldChar w:fldCharType="end"/>
      </w:r>
    </w:p>
    <w:p w14:paraId="731585B3" w14:textId="4B51F00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Emergency alert retransmission</w:t>
      </w:r>
      <w:r>
        <w:rPr>
          <w:noProof/>
        </w:rPr>
        <w:tab/>
      </w:r>
      <w:r>
        <w:rPr>
          <w:noProof/>
        </w:rPr>
        <w:fldChar w:fldCharType="begin"/>
      </w:r>
      <w:r>
        <w:rPr>
          <w:noProof/>
        </w:rPr>
        <w:instrText xml:space="preserve"> PAGEREF _Toc218717889 \h </w:instrText>
      </w:r>
      <w:r>
        <w:rPr>
          <w:noProof/>
        </w:rPr>
      </w:r>
      <w:r>
        <w:rPr>
          <w:noProof/>
        </w:rPr>
        <w:fldChar w:fldCharType="separate"/>
      </w:r>
      <w:r>
        <w:rPr>
          <w:noProof/>
        </w:rPr>
        <w:t>397</w:t>
      </w:r>
      <w:r>
        <w:rPr>
          <w:noProof/>
        </w:rPr>
        <w:fldChar w:fldCharType="end"/>
      </w:r>
    </w:p>
    <w:p w14:paraId="1BB72355" w14:textId="34CDB3F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16.3.3.3</w:t>
      </w:r>
      <w:r>
        <w:rPr>
          <w:rFonts w:asciiTheme="minorHAnsi" w:eastAsiaTheme="minorEastAsia" w:hAnsiTheme="minorHAnsi" w:cstheme="minorBidi"/>
          <w:noProof/>
          <w:kern w:val="2"/>
          <w:sz w:val="24"/>
          <w:szCs w:val="24"/>
          <w:lang w:eastAsia="en-GB"/>
          <w14:ligatures w14:val="standardContextual"/>
        </w:rPr>
        <w:tab/>
      </w:r>
      <w:r>
        <w:rPr>
          <w:noProof/>
        </w:rPr>
        <w:t>Terminating user receiving emergency alert</w:t>
      </w:r>
      <w:r>
        <w:rPr>
          <w:noProof/>
        </w:rPr>
        <w:tab/>
      </w:r>
      <w:r>
        <w:rPr>
          <w:noProof/>
        </w:rPr>
        <w:fldChar w:fldCharType="begin"/>
      </w:r>
      <w:r>
        <w:rPr>
          <w:noProof/>
        </w:rPr>
        <w:instrText xml:space="preserve"> PAGEREF _Toc218717890 \h </w:instrText>
      </w:r>
      <w:r>
        <w:rPr>
          <w:noProof/>
        </w:rPr>
      </w:r>
      <w:r>
        <w:rPr>
          <w:noProof/>
        </w:rPr>
        <w:fldChar w:fldCharType="separate"/>
      </w:r>
      <w:r>
        <w:rPr>
          <w:noProof/>
        </w:rPr>
        <w:t>397</w:t>
      </w:r>
      <w:r>
        <w:rPr>
          <w:noProof/>
        </w:rPr>
        <w:fldChar w:fldCharType="end"/>
      </w:r>
    </w:p>
    <w:p w14:paraId="5BD33EBB" w14:textId="28FA2B5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Terminating user receiving retransmitted emergency alert</w:t>
      </w:r>
      <w:r>
        <w:rPr>
          <w:noProof/>
        </w:rPr>
        <w:tab/>
      </w:r>
      <w:r>
        <w:rPr>
          <w:noProof/>
        </w:rPr>
        <w:fldChar w:fldCharType="begin"/>
      </w:r>
      <w:r>
        <w:rPr>
          <w:noProof/>
        </w:rPr>
        <w:instrText xml:space="preserve"> PAGEREF _Toc218717891 \h </w:instrText>
      </w:r>
      <w:r>
        <w:rPr>
          <w:noProof/>
        </w:rPr>
      </w:r>
      <w:r>
        <w:rPr>
          <w:noProof/>
        </w:rPr>
        <w:fldChar w:fldCharType="separate"/>
      </w:r>
      <w:r>
        <w:rPr>
          <w:noProof/>
        </w:rPr>
        <w:t>398</w:t>
      </w:r>
      <w:r>
        <w:rPr>
          <w:noProof/>
        </w:rPr>
        <w:fldChar w:fldCharType="end"/>
      </w:r>
    </w:p>
    <w:p w14:paraId="521A7761" w14:textId="706851D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16.3.3.5</w:t>
      </w:r>
      <w:r>
        <w:rPr>
          <w:rFonts w:asciiTheme="minorHAnsi" w:eastAsiaTheme="minorEastAsia" w:hAnsiTheme="minorHAnsi" w:cstheme="minorBidi"/>
          <w:noProof/>
          <w:kern w:val="2"/>
          <w:sz w:val="24"/>
          <w:szCs w:val="24"/>
          <w:lang w:eastAsia="en-GB"/>
          <w14:ligatures w14:val="standardContextual"/>
        </w:rPr>
        <w:tab/>
      </w:r>
      <w:r>
        <w:rPr>
          <w:noProof/>
        </w:rPr>
        <w:t>Originating user cancels emergency alert</w:t>
      </w:r>
      <w:r>
        <w:rPr>
          <w:noProof/>
        </w:rPr>
        <w:tab/>
      </w:r>
      <w:r>
        <w:rPr>
          <w:noProof/>
        </w:rPr>
        <w:fldChar w:fldCharType="begin"/>
      </w:r>
      <w:r>
        <w:rPr>
          <w:noProof/>
        </w:rPr>
        <w:instrText xml:space="preserve"> PAGEREF _Toc218717892 \h </w:instrText>
      </w:r>
      <w:r>
        <w:rPr>
          <w:noProof/>
        </w:rPr>
      </w:r>
      <w:r>
        <w:rPr>
          <w:noProof/>
        </w:rPr>
        <w:fldChar w:fldCharType="separate"/>
      </w:r>
      <w:r>
        <w:rPr>
          <w:noProof/>
        </w:rPr>
        <w:t>398</w:t>
      </w:r>
      <w:r>
        <w:rPr>
          <w:noProof/>
        </w:rPr>
        <w:fldChar w:fldCharType="end"/>
      </w:r>
    </w:p>
    <w:p w14:paraId="5C62B035" w14:textId="6D444C2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16.3.3.6</w:t>
      </w:r>
      <w:r>
        <w:rPr>
          <w:rFonts w:asciiTheme="minorHAnsi" w:eastAsiaTheme="minorEastAsia" w:hAnsiTheme="minorHAnsi" w:cstheme="minorBidi"/>
          <w:noProof/>
          <w:kern w:val="2"/>
          <w:sz w:val="24"/>
          <w:szCs w:val="24"/>
          <w:lang w:eastAsia="en-GB"/>
          <w14:ligatures w14:val="standardContextual"/>
        </w:rPr>
        <w:tab/>
      </w:r>
      <w:r>
        <w:rPr>
          <w:noProof/>
        </w:rPr>
        <w:t>Terminating user receives GROUP EMERGENCY ALERT CANCEL message</w:t>
      </w:r>
      <w:r>
        <w:rPr>
          <w:noProof/>
        </w:rPr>
        <w:tab/>
      </w:r>
      <w:r>
        <w:rPr>
          <w:noProof/>
        </w:rPr>
        <w:fldChar w:fldCharType="begin"/>
      </w:r>
      <w:r>
        <w:rPr>
          <w:noProof/>
        </w:rPr>
        <w:instrText xml:space="preserve"> PAGEREF _Toc218717893 \h </w:instrText>
      </w:r>
      <w:r>
        <w:rPr>
          <w:noProof/>
        </w:rPr>
      </w:r>
      <w:r>
        <w:rPr>
          <w:noProof/>
        </w:rPr>
        <w:fldChar w:fldCharType="separate"/>
      </w:r>
      <w:r>
        <w:rPr>
          <w:noProof/>
        </w:rPr>
        <w:t>398</w:t>
      </w:r>
      <w:r>
        <w:rPr>
          <w:noProof/>
        </w:rPr>
        <w:fldChar w:fldCharType="end"/>
      </w:r>
    </w:p>
    <w:p w14:paraId="510ED7A4" w14:textId="252E886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16.3.3.7</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Implicit emergency alert cancel</w:t>
      </w:r>
      <w:r>
        <w:rPr>
          <w:noProof/>
        </w:rPr>
        <w:tab/>
      </w:r>
      <w:r>
        <w:rPr>
          <w:noProof/>
        </w:rPr>
        <w:fldChar w:fldCharType="begin"/>
      </w:r>
      <w:r>
        <w:rPr>
          <w:noProof/>
        </w:rPr>
        <w:instrText xml:space="preserve"> PAGEREF _Toc218717894 \h </w:instrText>
      </w:r>
      <w:r>
        <w:rPr>
          <w:noProof/>
        </w:rPr>
      </w:r>
      <w:r>
        <w:rPr>
          <w:noProof/>
        </w:rPr>
        <w:fldChar w:fldCharType="separate"/>
      </w:r>
      <w:r>
        <w:rPr>
          <w:noProof/>
        </w:rPr>
        <w:t>399</w:t>
      </w:r>
      <w:r>
        <w:rPr>
          <w:noProof/>
        </w:rPr>
        <w:fldChar w:fldCharType="end"/>
      </w:r>
    </w:p>
    <w:p w14:paraId="4173881E" w14:textId="394D20D7"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Location procedures</w:t>
      </w:r>
      <w:r>
        <w:rPr>
          <w:noProof/>
        </w:rPr>
        <w:tab/>
      </w:r>
      <w:r>
        <w:rPr>
          <w:noProof/>
        </w:rPr>
        <w:fldChar w:fldCharType="begin"/>
      </w:r>
      <w:r>
        <w:rPr>
          <w:noProof/>
        </w:rPr>
        <w:instrText xml:space="preserve"> PAGEREF _Toc218717895 \h </w:instrText>
      </w:r>
      <w:r>
        <w:rPr>
          <w:noProof/>
        </w:rPr>
      </w:r>
      <w:r>
        <w:rPr>
          <w:noProof/>
        </w:rPr>
        <w:fldChar w:fldCharType="separate"/>
      </w:r>
      <w:r>
        <w:rPr>
          <w:noProof/>
        </w:rPr>
        <w:t>399</w:t>
      </w:r>
      <w:r>
        <w:rPr>
          <w:noProof/>
        </w:rPr>
        <w:fldChar w:fldCharType="end"/>
      </w:r>
    </w:p>
    <w:p w14:paraId="0839C310" w14:textId="18542A6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_Toc218717896 \h </w:instrText>
      </w:r>
      <w:r>
        <w:rPr>
          <w:noProof/>
        </w:rPr>
      </w:r>
      <w:r>
        <w:rPr>
          <w:noProof/>
        </w:rPr>
        <w:fldChar w:fldCharType="separate"/>
      </w:r>
      <w:r>
        <w:rPr>
          <w:noProof/>
        </w:rPr>
        <w:t>399</w:t>
      </w:r>
      <w:r>
        <w:rPr>
          <w:noProof/>
        </w:rPr>
        <w:fldChar w:fldCharType="end"/>
      </w:r>
    </w:p>
    <w:p w14:paraId="2AFD0053" w14:textId="215630F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location procedures</w:t>
      </w:r>
      <w:r>
        <w:rPr>
          <w:noProof/>
        </w:rPr>
        <w:tab/>
      </w:r>
      <w:r>
        <w:rPr>
          <w:noProof/>
        </w:rPr>
        <w:fldChar w:fldCharType="begin"/>
      </w:r>
      <w:r>
        <w:rPr>
          <w:noProof/>
        </w:rPr>
        <w:instrText xml:space="preserve"> PAGEREF _Toc218717897 \h </w:instrText>
      </w:r>
      <w:r>
        <w:rPr>
          <w:noProof/>
        </w:rPr>
      </w:r>
      <w:r>
        <w:rPr>
          <w:noProof/>
        </w:rPr>
        <w:fldChar w:fldCharType="separate"/>
      </w:r>
      <w:r>
        <w:rPr>
          <w:noProof/>
        </w:rPr>
        <w:t>399</w:t>
      </w:r>
      <w:r>
        <w:rPr>
          <w:noProof/>
        </w:rPr>
        <w:fldChar w:fldCharType="end"/>
      </w:r>
    </w:p>
    <w:p w14:paraId="47023CE1" w14:textId="1154DA1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_Toc218717898 \h </w:instrText>
      </w:r>
      <w:r>
        <w:rPr>
          <w:noProof/>
        </w:rPr>
      </w:r>
      <w:r>
        <w:rPr>
          <w:noProof/>
        </w:rPr>
        <w:fldChar w:fldCharType="separate"/>
      </w:r>
      <w:r>
        <w:rPr>
          <w:noProof/>
        </w:rPr>
        <w:t>399</w:t>
      </w:r>
      <w:r>
        <w:rPr>
          <w:noProof/>
        </w:rPr>
        <w:fldChar w:fldCharType="end"/>
      </w:r>
    </w:p>
    <w:p w14:paraId="3BE65D94" w14:textId="26436DC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17.2.2</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_Toc218717899 \h </w:instrText>
      </w:r>
      <w:r>
        <w:rPr>
          <w:noProof/>
        </w:rPr>
      </w:r>
      <w:r>
        <w:rPr>
          <w:noProof/>
        </w:rPr>
        <w:fldChar w:fldCharType="separate"/>
      </w:r>
      <w:r>
        <w:rPr>
          <w:noProof/>
        </w:rPr>
        <w:t>399</w:t>
      </w:r>
      <w:r>
        <w:rPr>
          <w:noProof/>
        </w:rPr>
        <w:fldChar w:fldCharType="end"/>
      </w:r>
    </w:p>
    <w:p w14:paraId="0FA0C871" w14:textId="6A7E821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17.2.2A</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requested by authorized MCData client</w:t>
      </w:r>
      <w:r>
        <w:rPr>
          <w:noProof/>
        </w:rPr>
        <w:tab/>
      </w:r>
      <w:r>
        <w:rPr>
          <w:noProof/>
        </w:rPr>
        <w:fldChar w:fldCharType="begin"/>
      </w:r>
      <w:r>
        <w:rPr>
          <w:noProof/>
        </w:rPr>
        <w:instrText xml:space="preserve"> PAGEREF _Toc218717900 \h </w:instrText>
      </w:r>
      <w:r>
        <w:rPr>
          <w:noProof/>
        </w:rPr>
      </w:r>
      <w:r>
        <w:rPr>
          <w:noProof/>
        </w:rPr>
        <w:fldChar w:fldCharType="separate"/>
      </w:r>
      <w:r>
        <w:rPr>
          <w:noProof/>
        </w:rPr>
        <w:t>400</w:t>
      </w:r>
      <w:r>
        <w:rPr>
          <w:noProof/>
        </w:rPr>
        <w:fldChar w:fldCharType="end"/>
      </w:r>
    </w:p>
    <w:p w14:paraId="26364A14" w14:textId="596C1C7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17.2.2B</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 request from another MCData server</w:t>
      </w:r>
      <w:r>
        <w:rPr>
          <w:noProof/>
        </w:rPr>
        <w:tab/>
      </w:r>
      <w:r>
        <w:rPr>
          <w:noProof/>
        </w:rPr>
        <w:fldChar w:fldCharType="begin"/>
      </w:r>
      <w:r>
        <w:rPr>
          <w:noProof/>
        </w:rPr>
        <w:instrText xml:space="preserve"> PAGEREF _Toc218717901 \h </w:instrText>
      </w:r>
      <w:r>
        <w:rPr>
          <w:noProof/>
        </w:rPr>
      </w:r>
      <w:r>
        <w:rPr>
          <w:noProof/>
        </w:rPr>
        <w:fldChar w:fldCharType="separate"/>
      </w:r>
      <w:r>
        <w:rPr>
          <w:noProof/>
        </w:rPr>
        <w:t>401</w:t>
      </w:r>
      <w:r>
        <w:rPr>
          <w:noProof/>
        </w:rPr>
        <w:fldChar w:fldCharType="end"/>
      </w:r>
    </w:p>
    <w:p w14:paraId="0BC4AF7F" w14:textId="338F3A5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_Toc218717902 \h </w:instrText>
      </w:r>
      <w:r>
        <w:rPr>
          <w:noProof/>
        </w:rPr>
      </w:r>
      <w:r>
        <w:rPr>
          <w:noProof/>
        </w:rPr>
        <w:fldChar w:fldCharType="separate"/>
      </w:r>
      <w:r>
        <w:rPr>
          <w:noProof/>
        </w:rPr>
        <w:t>402</w:t>
      </w:r>
      <w:r>
        <w:rPr>
          <w:noProof/>
        </w:rPr>
        <w:fldChar w:fldCharType="end"/>
      </w:r>
    </w:p>
    <w:p w14:paraId="138D4087" w14:textId="42CB549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17.2.3.1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r>
      <w:r>
        <w:rPr>
          <w:noProof/>
        </w:rPr>
        <w:instrText xml:space="preserve"> PAGEREF _Toc218717903 \h </w:instrText>
      </w:r>
      <w:r>
        <w:rPr>
          <w:noProof/>
        </w:rPr>
      </w:r>
      <w:r>
        <w:rPr>
          <w:noProof/>
        </w:rPr>
        <w:fldChar w:fldCharType="separate"/>
      </w:r>
      <w:r>
        <w:rPr>
          <w:noProof/>
        </w:rPr>
        <w:t>402</w:t>
      </w:r>
      <w:r>
        <w:rPr>
          <w:noProof/>
        </w:rPr>
        <w:fldChar w:fldCharType="end"/>
      </w:r>
    </w:p>
    <w:p w14:paraId="2CF14706" w14:textId="25BF0F3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17.2.3.2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_Toc218717904 \h </w:instrText>
      </w:r>
      <w:r>
        <w:rPr>
          <w:noProof/>
        </w:rPr>
      </w:r>
      <w:r>
        <w:rPr>
          <w:noProof/>
        </w:rPr>
        <w:fldChar w:fldCharType="separate"/>
      </w:r>
      <w:r>
        <w:rPr>
          <w:noProof/>
        </w:rPr>
        <w:t>402</w:t>
      </w:r>
      <w:r>
        <w:rPr>
          <w:noProof/>
        </w:rPr>
        <w:fldChar w:fldCharType="end"/>
      </w:r>
    </w:p>
    <w:p w14:paraId="3F3E6BB3" w14:textId="1B90EA1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17.2.3.3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another MCData server</w:t>
      </w:r>
      <w:r>
        <w:rPr>
          <w:noProof/>
        </w:rPr>
        <w:tab/>
      </w:r>
      <w:r>
        <w:rPr>
          <w:noProof/>
        </w:rPr>
        <w:fldChar w:fldCharType="begin"/>
      </w:r>
      <w:r>
        <w:rPr>
          <w:noProof/>
        </w:rPr>
        <w:instrText xml:space="preserve"> PAGEREF _Toc218717905 \h </w:instrText>
      </w:r>
      <w:r>
        <w:rPr>
          <w:noProof/>
        </w:rPr>
      </w:r>
      <w:r>
        <w:rPr>
          <w:noProof/>
        </w:rPr>
        <w:fldChar w:fldCharType="separate"/>
      </w:r>
      <w:r>
        <w:rPr>
          <w:noProof/>
        </w:rPr>
        <w:t>404</w:t>
      </w:r>
      <w:r>
        <w:rPr>
          <w:noProof/>
        </w:rPr>
        <w:fldChar w:fldCharType="end"/>
      </w:r>
    </w:p>
    <w:p w14:paraId="58B6868C" w14:textId="06CDDC3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_Toc218717906 \h </w:instrText>
      </w:r>
      <w:r>
        <w:rPr>
          <w:noProof/>
        </w:rPr>
      </w:r>
      <w:r>
        <w:rPr>
          <w:noProof/>
        </w:rPr>
        <w:fldChar w:fldCharType="separate"/>
      </w:r>
      <w:r>
        <w:rPr>
          <w:noProof/>
        </w:rPr>
        <w:t>405</w:t>
      </w:r>
      <w:r>
        <w:rPr>
          <w:noProof/>
        </w:rPr>
        <w:fldChar w:fldCharType="end"/>
      </w:r>
    </w:p>
    <w:p w14:paraId="6D547E80" w14:textId="70E7127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17.2.4.1</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 MCData client</w:t>
      </w:r>
      <w:r>
        <w:rPr>
          <w:noProof/>
        </w:rPr>
        <w:tab/>
      </w:r>
      <w:r>
        <w:rPr>
          <w:noProof/>
        </w:rPr>
        <w:fldChar w:fldCharType="begin"/>
      </w:r>
      <w:r>
        <w:rPr>
          <w:noProof/>
        </w:rPr>
        <w:instrText xml:space="preserve"> PAGEREF _Toc218717907 \h </w:instrText>
      </w:r>
      <w:r>
        <w:rPr>
          <w:noProof/>
        </w:rPr>
      </w:r>
      <w:r>
        <w:rPr>
          <w:noProof/>
        </w:rPr>
        <w:fldChar w:fldCharType="separate"/>
      </w:r>
      <w:r>
        <w:rPr>
          <w:noProof/>
        </w:rPr>
        <w:t>405</w:t>
      </w:r>
      <w:r>
        <w:rPr>
          <w:noProof/>
        </w:rPr>
        <w:fldChar w:fldCharType="end"/>
      </w:r>
    </w:p>
    <w:p w14:paraId="5D85E5F1" w14:textId="6E010AC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17.2.4.2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 from another MCData server</w:t>
      </w:r>
      <w:r>
        <w:rPr>
          <w:noProof/>
        </w:rPr>
        <w:tab/>
      </w:r>
      <w:r>
        <w:rPr>
          <w:noProof/>
        </w:rPr>
        <w:fldChar w:fldCharType="begin"/>
      </w:r>
      <w:r>
        <w:rPr>
          <w:noProof/>
        </w:rPr>
        <w:instrText xml:space="preserve"> PAGEREF _Toc218717908 \h </w:instrText>
      </w:r>
      <w:r>
        <w:rPr>
          <w:noProof/>
        </w:rPr>
      </w:r>
      <w:r>
        <w:rPr>
          <w:noProof/>
        </w:rPr>
        <w:fldChar w:fldCharType="separate"/>
      </w:r>
      <w:r>
        <w:rPr>
          <w:noProof/>
        </w:rPr>
        <w:t>406</w:t>
      </w:r>
      <w:r>
        <w:rPr>
          <w:noProof/>
        </w:rPr>
        <w:fldChar w:fldCharType="end"/>
      </w:r>
    </w:p>
    <w:p w14:paraId="74D328B0" w14:textId="60A51A8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17.2.5</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_Toc218717909 \h </w:instrText>
      </w:r>
      <w:r>
        <w:rPr>
          <w:noProof/>
        </w:rPr>
      </w:r>
      <w:r>
        <w:rPr>
          <w:noProof/>
        </w:rPr>
        <w:fldChar w:fldCharType="separate"/>
      </w:r>
      <w:r>
        <w:rPr>
          <w:noProof/>
        </w:rPr>
        <w:t>406</w:t>
      </w:r>
      <w:r>
        <w:rPr>
          <w:noProof/>
        </w:rPr>
        <w:fldChar w:fldCharType="end"/>
      </w:r>
    </w:p>
    <w:p w14:paraId="63CCD57B" w14:textId="694A707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MCData client location procedures</w:t>
      </w:r>
      <w:r>
        <w:rPr>
          <w:noProof/>
        </w:rPr>
        <w:tab/>
      </w:r>
      <w:r>
        <w:rPr>
          <w:noProof/>
        </w:rPr>
        <w:fldChar w:fldCharType="begin"/>
      </w:r>
      <w:r>
        <w:rPr>
          <w:noProof/>
        </w:rPr>
        <w:instrText xml:space="preserve"> PAGEREF _Toc218717910 \h </w:instrText>
      </w:r>
      <w:r>
        <w:rPr>
          <w:noProof/>
        </w:rPr>
      </w:r>
      <w:r>
        <w:rPr>
          <w:noProof/>
        </w:rPr>
        <w:fldChar w:fldCharType="separate"/>
      </w:r>
      <w:r>
        <w:rPr>
          <w:noProof/>
        </w:rPr>
        <w:t>406</w:t>
      </w:r>
      <w:r>
        <w:rPr>
          <w:noProof/>
        </w:rPr>
        <w:fldChar w:fldCharType="end"/>
      </w:r>
    </w:p>
    <w:p w14:paraId="4426BF1A" w14:textId="5381612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17.3.1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_Toc218717911 \h </w:instrText>
      </w:r>
      <w:r>
        <w:rPr>
          <w:noProof/>
        </w:rPr>
      </w:r>
      <w:r>
        <w:rPr>
          <w:noProof/>
        </w:rPr>
        <w:fldChar w:fldCharType="separate"/>
      </w:r>
      <w:r>
        <w:rPr>
          <w:noProof/>
        </w:rPr>
        <w:t>406</w:t>
      </w:r>
      <w:r>
        <w:rPr>
          <w:noProof/>
        </w:rPr>
        <w:fldChar w:fldCharType="end"/>
      </w:r>
    </w:p>
    <w:p w14:paraId="1D7E261C" w14:textId="6F6503D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17.3.2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Location reporting configuration</w:t>
      </w:r>
      <w:r>
        <w:rPr>
          <w:noProof/>
        </w:rPr>
        <w:tab/>
      </w:r>
      <w:r>
        <w:rPr>
          <w:noProof/>
        </w:rPr>
        <w:fldChar w:fldCharType="begin"/>
      </w:r>
      <w:r>
        <w:rPr>
          <w:noProof/>
        </w:rPr>
        <w:instrText xml:space="preserve"> PAGEREF _Toc218717912 \h </w:instrText>
      </w:r>
      <w:r>
        <w:rPr>
          <w:noProof/>
        </w:rPr>
      </w:r>
      <w:r>
        <w:rPr>
          <w:noProof/>
        </w:rPr>
        <w:fldChar w:fldCharType="separate"/>
      </w:r>
      <w:r>
        <w:rPr>
          <w:noProof/>
        </w:rPr>
        <w:t>407</w:t>
      </w:r>
      <w:r>
        <w:rPr>
          <w:noProof/>
        </w:rPr>
        <w:fldChar w:fldCharType="end"/>
      </w:r>
    </w:p>
    <w:p w14:paraId="0B88B599" w14:textId="615DFE5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17.3.2.1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receiving location reporting configuration</w:t>
      </w:r>
      <w:r>
        <w:rPr>
          <w:noProof/>
        </w:rPr>
        <w:tab/>
      </w:r>
      <w:r>
        <w:rPr>
          <w:noProof/>
        </w:rPr>
        <w:fldChar w:fldCharType="begin"/>
      </w:r>
      <w:r>
        <w:rPr>
          <w:noProof/>
        </w:rPr>
        <w:instrText xml:space="preserve"> PAGEREF _Toc218717913 \h </w:instrText>
      </w:r>
      <w:r>
        <w:rPr>
          <w:noProof/>
        </w:rPr>
      </w:r>
      <w:r>
        <w:rPr>
          <w:noProof/>
        </w:rPr>
        <w:fldChar w:fldCharType="separate"/>
      </w:r>
      <w:r>
        <w:rPr>
          <w:noProof/>
        </w:rPr>
        <w:t>407</w:t>
      </w:r>
      <w:r>
        <w:rPr>
          <w:noProof/>
        </w:rPr>
        <w:fldChar w:fldCharType="end"/>
      </w:r>
    </w:p>
    <w:p w14:paraId="16AB759E" w14:textId="25A457B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17.3.2.2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Authorized MCData client sending location reporting configuration</w:t>
      </w:r>
      <w:r>
        <w:rPr>
          <w:noProof/>
        </w:rPr>
        <w:tab/>
      </w:r>
      <w:r>
        <w:rPr>
          <w:noProof/>
        </w:rPr>
        <w:fldChar w:fldCharType="begin"/>
      </w:r>
      <w:r>
        <w:rPr>
          <w:noProof/>
        </w:rPr>
        <w:instrText xml:space="preserve"> PAGEREF _Toc218717914 \h </w:instrText>
      </w:r>
      <w:r>
        <w:rPr>
          <w:noProof/>
        </w:rPr>
      </w:r>
      <w:r>
        <w:rPr>
          <w:noProof/>
        </w:rPr>
        <w:fldChar w:fldCharType="separate"/>
      </w:r>
      <w:r>
        <w:rPr>
          <w:noProof/>
        </w:rPr>
        <w:t>407</w:t>
      </w:r>
      <w:r>
        <w:rPr>
          <w:noProof/>
        </w:rPr>
        <w:fldChar w:fldCharType="end"/>
      </w:r>
    </w:p>
    <w:p w14:paraId="4ACBE95E" w14:textId="5B9088C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17.3.3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_Toc218717915 \h </w:instrText>
      </w:r>
      <w:r>
        <w:rPr>
          <w:noProof/>
        </w:rPr>
      </w:r>
      <w:r>
        <w:rPr>
          <w:noProof/>
        </w:rPr>
        <w:fldChar w:fldCharType="separate"/>
      </w:r>
      <w:r>
        <w:rPr>
          <w:noProof/>
        </w:rPr>
        <w:t>407</w:t>
      </w:r>
      <w:r>
        <w:rPr>
          <w:noProof/>
        </w:rPr>
        <w:fldChar w:fldCharType="end"/>
      </w:r>
    </w:p>
    <w:p w14:paraId="0BC4931E" w14:textId="4570FBB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17.3.3.1</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to MCData client</w:t>
      </w:r>
      <w:r>
        <w:rPr>
          <w:noProof/>
        </w:rPr>
        <w:tab/>
      </w:r>
      <w:r>
        <w:rPr>
          <w:noProof/>
        </w:rPr>
        <w:fldChar w:fldCharType="begin"/>
      </w:r>
      <w:r>
        <w:rPr>
          <w:noProof/>
        </w:rPr>
        <w:instrText xml:space="preserve"> PAGEREF _Toc218717916 \h </w:instrText>
      </w:r>
      <w:r>
        <w:rPr>
          <w:noProof/>
        </w:rPr>
      </w:r>
      <w:r>
        <w:rPr>
          <w:noProof/>
        </w:rPr>
        <w:fldChar w:fldCharType="separate"/>
      </w:r>
      <w:r>
        <w:rPr>
          <w:noProof/>
        </w:rPr>
        <w:t>407</w:t>
      </w:r>
      <w:r>
        <w:rPr>
          <w:noProof/>
        </w:rPr>
        <w:fldChar w:fldCharType="end"/>
      </w:r>
    </w:p>
    <w:p w14:paraId="0F4CA2D2" w14:textId="6786CD2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17.3.3.2</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 from authorized MCData client</w:t>
      </w:r>
      <w:r>
        <w:rPr>
          <w:noProof/>
        </w:rPr>
        <w:tab/>
      </w:r>
      <w:r>
        <w:rPr>
          <w:noProof/>
        </w:rPr>
        <w:fldChar w:fldCharType="begin"/>
      </w:r>
      <w:r>
        <w:rPr>
          <w:noProof/>
        </w:rPr>
        <w:instrText xml:space="preserve"> PAGEREF _Toc218717917 \h </w:instrText>
      </w:r>
      <w:r>
        <w:rPr>
          <w:noProof/>
        </w:rPr>
      </w:r>
      <w:r>
        <w:rPr>
          <w:noProof/>
        </w:rPr>
        <w:fldChar w:fldCharType="separate"/>
      </w:r>
      <w:r>
        <w:rPr>
          <w:noProof/>
        </w:rPr>
        <w:t>408</w:t>
      </w:r>
      <w:r>
        <w:rPr>
          <w:noProof/>
        </w:rPr>
        <w:fldChar w:fldCharType="end"/>
      </w:r>
    </w:p>
    <w:p w14:paraId="0A0EF941" w14:textId="3F60631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17.3.4</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_Toc218717918 \h </w:instrText>
      </w:r>
      <w:r>
        <w:rPr>
          <w:noProof/>
        </w:rPr>
      </w:r>
      <w:r>
        <w:rPr>
          <w:noProof/>
        </w:rPr>
        <w:fldChar w:fldCharType="separate"/>
      </w:r>
      <w:r>
        <w:rPr>
          <w:noProof/>
        </w:rPr>
        <w:t>409</w:t>
      </w:r>
      <w:r>
        <w:rPr>
          <w:noProof/>
        </w:rPr>
        <w:fldChar w:fldCharType="end"/>
      </w:r>
    </w:p>
    <w:p w14:paraId="7B7CF778" w14:textId="4853EAD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17.3.4.1</w:t>
      </w:r>
      <w:r>
        <w:rPr>
          <w:rFonts w:asciiTheme="minorHAnsi" w:eastAsiaTheme="minorEastAsia" w:hAnsiTheme="minorHAnsi" w:cstheme="minorBidi"/>
          <w:noProof/>
          <w:kern w:val="2"/>
          <w:sz w:val="24"/>
          <w:szCs w:val="24"/>
          <w:lang w:eastAsia="en-GB"/>
          <w14:ligatures w14:val="standardContextual"/>
        </w:rPr>
        <w:tab/>
      </w:r>
      <w:r>
        <w:rPr>
          <w:noProof/>
        </w:rPr>
        <w:t>Report triggering</w:t>
      </w:r>
      <w:r>
        <w:rPr>
          <w:noProof/>
        </w:rPr>
        <w:tab/>
      </w:r>
      <w:r>
        <w:rPr>
          <w:noProof/>
        </w:rPr>
        <w:fldChar w:fldCharType="begin"/>
      </w:r>
      <w:r>
        <w:rPr>
          <w:noProof/>
        </w:rPr>
        <w:instrText xml:space="preserve"> PAGEREF _Toc218717919 \h </w:instrText>
      </w:r>
      <w:r>
        <w:rPr>
          <w:noProof/>
        </w:rPr>
      </w:r>
      <w:r>
        <w:rPr>
          <w:noProof/>
        </w:rPr>
        <w:fldChar w:fldCharType="separate"/>
      </w:r>
      <w:r>
        <w:rPr>
          <w:noProof/>
        </w:rPr>
        <w:t>409</w:t>
      </w:r>
      <w:r>
        <w:rPr>
          <w:noProof/>
        </w:rPr>
        <w:fldChar w:fldCharType="end"/>
      </w:r>
    </w:p>
    <w:p w14:paraId="042EB407" w14:textId="1ACD824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17.3.4.2</w:t>
      </w:r>
      <w:r>
        <w:rPr>
          <w:rFonts w:asciiTheme="minorHAnsi" w:eastAsiaTheme="minorEastAsia" w:hAnsiTheme="minorHAnsi" w:cstheme="minorBidi"/>
          <w:noProof/>
          <w:kern w:val="2"/>
          <w:sz w:val="24"/>
          <w:szCs w:val="24"/>
          <w:lang w:eastAsia="en-GB"/>
          <w14:ligatures w14:val="standardContextual"/>
        </w:rPr>
        <w:tab/>
      </w:r>
      <w:r>
        <w:rPr>
          <w:noProof/>
        </w:rPr>
        <w:t>Sending location information report</w:t>
      </w:r>
      <w:r>
        <w:rPr>
          <w:noProof/>
        </w:rPr>
        <w:tab/>
      </w:r>
      <w:r>
        <w:rPr>
          <w:noProof/>
        </w:rPr>
        <w:fldChar w:fldCharType="begin"/>
      </w:r>
      <w:r>
        <w:rPr>
          <w:noProof/>
        </w:rPr>
        <w:instrText xml:space="preserve"> PAGEREF _Toc218717920 \h </w:instrText>
      </w:r>
      <w:r>
        <w:rPr>
          <w:noProof/>
        </w:rPr>
      </w:r>
      <w:r>
        <w:rPr>
          <w:noProof/>
        </w:rPr>
        <w:fldChar w:fldCharType="separate"/>
      </w:r>
      <w:r>
        <w:rPr>
          <w:noProof/>
        </w:rPr>
        <w:t>409</w:t>
      </w:r>
      <w:r>
        <w:rPr>
          <w:noProof/>
        </w:rPr>
        <w:fldChar w:fldCharType="end"/>
      </w:r>
    </w:p>
    <w:p w14:paraId="0EBD26B8" w14:textId="61229CAE"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Pre-established session</w:t>
      </w:r>
      <w:r>
        <w:rPr>
          <w:noProof/>
        </w:rPr>
        <w:tab/>
      </w:r>
      <w:r>
        <w:rPr>
          <w:noProof/>
        </w:rPr>
        <w:fldChar w:fldCharType="begin"/>
      </w:r>
      <w:r>
        <w:rPr>
          <w:noProof/>
        </w:rPr>
        <w:instrText xml:space="preserve"> PAGEREF _Toc218717921 \h </w:instrText>
      </w:r>
      <w:r>
        <w:rPr>
          <w:noProof/>
        </w:rPr>
      </w:r>
      <w:r>
        <w:rPr>
          <w:noProof/>
        </w:rPr>
        <w:fldChar w:fldCharType="separate"/>
      </w:r>
      <w:r>
        <w:rPr>
          <w:noProof/>
        </w:rPr>
        <w:t>410</w:t>
      </w:r>
      <w:r>
        <w:rPr>
          <w:noProof/>
        </w:rPr>
        <w:fldChar w:fldCharType="end"/>
      </w:r>
    </w:p>
    <w:p w14:paraId="098320D6" w14:textId="49CCF9B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_Toc218717922 \h </w:instrText>
      </w:r>
      <w:r>
        <w:rPr>
          <w:noProof/>
        </w:rPr>
      </w:r>
      <w:r>
        <w:rPr>
          <w:noProof/>
        </w:rPr>
        <w:fldChar w:fldCharType="separate"/>
      </w:r>
      <w:r>
        <w:rPr>
          <w:noProof/>
        </w:rPr>
        <w:t>410</w:t>
      </w:r>
      <w:r>
        <w:rPr>
          <w:noProof/>
        </w:rPr>
        <w:fldChar w:fldCharType="end"/>
      </w:r>
    </w:p>
    <w:p w14:paraId="068F69DE" w14:textId="0738A83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use of resource sharing</w:t>
      </w:r>
      <w:r>
        <w:rPr>
          <w:noProof/>
        </w:rPr>
        <w:tab/>
      </w:r>
      <w:r>
        <w:rPr>
          <w:noProof/>
        </w:rPr>
        <w:fldChar w:fldCharType="begin"/>
      </w:r>
      <w:r>
        <w:rPr>
          <w:noProof/>
        </w:rPr>
        <w:instrText xml:space="preserve"> PAGEREF _Toc218717923 \h </w:instrText>
      </w:r>
      <w:r>
        <w:rPr>
          <w:noProof/>
        </w:rPr>
      </w:r>
      <w:r>
        <w:rPr>
          <w:noProof/>
        </w:rPr>
        <w:fldChar w:fldCharType="separate"/>
      </w:r>
      <w:r>
        <w:rPr>
          <w:noProof/>
        </w:rPr>
        <w:t>410</w:t>
      </w:r>
      <w:r>
        <w:rPr>
          <w:noProof/>
        </w:rPr>
        <w:fldChar w:fldCharType="end"/>
      </w:r>
    </w:p>
    <w:p w14:paraId="46DD1EFF" w14:textId="7172ED9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1</w:t>
      </w:r>
      <w:r w:rsidRPr="009214F1">
        <w:rPr>
          <w:noProof/>
          <w:lang w:val="en-US" w:eastAsia="zh-CN"/>
        </w:rPr>
        <w:t>8</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eastAsia="zh-CN"/>
        </w:rPr>
        <w:t xml:space="preserve">Pre-established session for </w:t>
      </w:r>
      <w:r>
        <w:rPr>
          <w:noProof/>
          <w:lang w:eastAsia="zh-CN"/>
        </w:rPr>
        <w:t>MCData SDS communication</w:t>
      </w:r>
      <w:r>
        <w:rPr>
          <w:noProof/>
        </w:rPr>
        <w:tab/>
      </w:r>
      <w:r>
        <w:rPr>
          <w:noProof/>
        </w:rPr>
        <w:fldChar w:fldCharType="begin"/>
      </w:r>
      <w:r>
        <w:rPr>
          <w:noProof/>
        </w:rPr>
        <w:instrText xml:space="preserve"> PAGEREF _Toc218717924 \h </w:instrText>
      </w:r>
      <w:r>
        <w:rPr>
          <w:noProof/>
        </w:rPr>
      </w:r>
      <w:r>
        <w:rPr>
          <w:noProof/>
        </w:rPr>
        <w:fldChar w:fldCharType="separate"/>
      </w:r>
      <w:r>
        <w:rPr>
          <w:noProof/>
        </w:rPr>
        <w:t>410</w:t>
      </w:r>
      <w:r>
        <w:rPr>
          <w:noProof/>
        </w:rPr>
        <w:fldChar w:fldCharType="end"/>
      </w:r>
    </w:p>
    <w:p w14:paraId="2BFB0311" w14:textId="3485AE8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18.3.1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General</w:t>
      </w:r>
      <w:r>
        <w:rPr>
          <w:noProof/>
        </w:rPr>
        <w:tab/>
      </w:r>
      <w:r>
        <w:rPr>
          <w:noProof/>
        </w:rPr>
        <w:fldChar w:fldCharType="begin"/>
      </w:r>
      <w:r>
        <w:rPr>
          <w:noProof/>
        </w:rPr>
        <w:instrText xml:space="preserve"> PAGEREF _Toc218717925 \h </w:instrText>
      </w:r>
      <w:r>
        <w:rPr>
          <w:noProof/>
        </w:rPr>
      </w:r>
      <w:r>
        <w:rPr>
          <w:noProof/>
        </w:rPr>
        <w:fldChar w:fldCharType="separate"/>
      </w:r>
      <w:r>
        <w:rPr>
          <w:noProof/>
        </w:rPr>
        <w:t>410</w:t>
      </w:r>
      <w:r>
        <w:rPr>
          <w:noProof/>
        </w:rPr>
        <w:fldChar w:fldCharType="end"/>
      </w:r>
    </w:p>
    <w:p w14:paraId="57B16244" w14:textId="6E4D570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9214F1">
        <w:rPr>
          <w:noProof/>
          <w:lang w:val="en-US"/>
        </w:rPr>
        <w:t>3</w:t>
      </w:r>
      <w:r>
        <w:rPr>
          <w:noProof/>
        </w:rPr>
        <w:t>.</w:t>
      </w:r>
      <w:r w:rsidRPr="009214F1">
        <w:rPr>
          <w:noProof/>
          <w:lang w:val="en-US"/>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_Toc218717926 \h </w:instrText>
      </w:r>
      <w:r>
        <w:rPr>
          <w:noProof/>
        </w:rPr>
      </w:r>
      <w:r>
        <w:rPr>
          <w:noProof/>
        </w:rPr>
        <w:fldChar w:fldCharType="separate"/>
      </w:r>
      <w:r>
        <w:rPr>
          <w:noProof/>
        </w:rPr>
        <w:t>410</w:t>
      </w:r>
      <w:r>
        <w:rPr>
          <w:noProof/>
        </w:rPr>
        <w:fldChar w:fldCharType="end"/>
      </w:r>
    </w:p>
    <w:p w14:paraId="4B13A24B" w14:textId="19FEAEE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w:t>
      </w:r>
      <w:r w:rsidRPr="009214F1">
        <w:rPr>
          <w:noProof/>
          <w:lang w:val="en-US"/>
        </w:rPr>
        <w:t>3</w:t>
      </w:r>
      <w:r>
        <w:rPr>
          <w:noProof/>
        </w:rPr>
        <w:t>.</w:t>
      </w:r>
      <w:r w:rsidRPr="009214F1">
        <w:rPr>
          <w:noProof/>
          <w:lang w:val="en-US"/>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_Toc218717927 \h </w:instrText>
      </w:r>
      <w:r>
        <w:rPr>
          <w:noProof/>
        </w:rPr>
      </w:r>
      <w:r>
        <w:rPr>
          <w:noProof/>
        </w:rPr>
        <w:fldChar w:fldCharType="separate"/>
      </w:r>
      <w:r>
        <w:rPr>
          <w:noProof/>
        </w:rPr>
        <w:t>411</w:t>
      </w:r>
      <w:r>
        <w:rPr>
          <w:noProof/>
        </w:rPr>
        <w:fldChar w:fldCharType="end"/>
      </w:r>
    </w:p>
    <w:p w14:paraId="4B45FE0C" w14:textId="538B497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establishment</w:t>
      </w:r>
      <w:r>
        <w:rPr>
          <w:noProof/>
        </w:rPr>
        <w:tab/>
      </w:r>
      <w:r>
        <w:rPr>
          <w:noProof/>
        </w:rPr>
        <w:fldChar w:fldCharType="begin"/>
      </w:r>
      <w:r>
        <w:rPr>
          <w:noProof/>
        </w:rPr>
        <w:instrText xml:space="preserve"> PAGEREF _Toc218717928 \h </w:instrText>
      </w:r>
      <w:r>
        <w:rPr>
          <w:noProof/>
        </w:rPr>
      </w:r>
      <w:r>
        <w:rPr>
          <w:noProof/>
        </w:rPr>
        <w:fldChar w:fldCharType="separate"/>
      </w:r>
      <w:r>
        <w:rPr>
          <w:noProof/>
        </w:rPr>
        <w:t>411</w:t>
      </w:r>
      <w:r>
        <w:rPr>
          <w:noProof/>
        </w:rPr>
        <w:fldChar w:fldCharType="end"/>
      </w:r>
    </w:p>
    <w:p w14:paraId="572FF44A" w14:textId="6950DEC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_Toc218717929 \h </w:instrText>
      </w:r>
      <w:r>
        <w:rPr>
          <w:noProof/>
        </w:rPr>
      </w:r>
      <w:r>
        <w:rPr>
          <w:noProof/>
        </w:rPr>
        <w:fldChar w:fldCharType="separate"/>
      </w:r>
      <w:r>
        <w:rPr>
          <w:noProof/>
        </w:rPr>
        <w:t>411</w:t>
      </w:r>
      <w:r>
        <w:rPr>
          <w:noProof/>
        </w:rPr>
        <w:fldChar w:fldCharType="end"/>
      </w:r>
    </w:p>
    <w:p w14:paraId="65BBA43B" w14:textId="2A4B3AE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w:t>
      </w:r>
      <w:r w:rsidRPr="009214F1">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_Toc218717930 \h </w:instrText>
      </w:r>
      <w:r>
        <w:rPr>
          <w:noProof/>
        </w:rPr>
      </w:r>
      <w:r>
        <w:rPr>
          <w:noProof/>
        </w:rPr>
        <w:fldChar w:fldCharType="separate"/>
      </w:r>
      <w:r>
        <w:rPr>
          <w:noProof/>
        </w:rPr>
        <w:t>412</w:t>
      </w:r>
      <w:r>
        <w:rPr>
          <w:noProof/>
        </w:rPr>
        <w:fldChar w:fldCharType="end"/>
      </w:r>
    </w:p>
    <w:p w14:paraId="6A98541B" w14:textId="36BB5F9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release</w:t>
      </w:r>
      <w:r>
        <w:rPr>
          <w:noProof/>
        </w:rPr>
        <w:tab/>
      </w:r>
      <w:r>
        <w:rPr>
          <w:noProof/>
        </w:rPr>
        <w:fldChar w:fldCharType="begin"/>
      </w:r>
      <w:r>
        <w:rPr>
          <w:noProof/>
        </w:rPr>
        <w:instrText xml:space="preserve"> PAGEREF _Toc218717931 \h </w:instrText>
      </w:r>
      <w:r>
        <w:rPr>
          <w:noProof/>
        </w:rPr>
      </w:r>
      <w:r>
        <w:rPr>
          <w:noProof/>
        </w:rPr>
        <w:fldChar w:fldCharType="separate"/>
      </w:r>
      <w:r>
        <w:rPr>
          <w:noProof/>
        </w:rPr>
        <w:t>413</w:t>
      </w:r>
      <w:r>
        <w:rPr>
          <w:noProof/>
        </w:rPr>
        <w:fldChar w:fldCharType="end"/>
      </w:r>
    </w:p>
    <w:p w14:paraId="70DF867E" w14:textId="226E701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18.3.3.1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_Toc218717932 \h </w:instrText>
      </w:r>
      <w:r>
        <w:rPr>
          <w:noProof/>
        </w:rPr>
      </w:r>
      <w:r>
        <w:rPr>
          <w:noProof/>
        </w:rPr>
        <w:fldChar w:fldCharType="separate"/>
      </w:r>
      <w:r>
        <w:rPr>
          <w:noProof/>
        </w:rPr>
        <w:t>413</w:t>
      </w:r>
      <w:r>
        <w:rPr>
          <w:noProof/>
        </w:rPr>
        <w:fldChar w:fldCharType="end"/>
      </w:r>
    </w:p>
    <w:p w14:paraId="4A378530" w14:textId="04509FD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w:t>
      </w:r>
      <w:r>
        <w:rPr>
          <w:noProof/>
        </w:rPr>
        <w:t>8.</w:t>
      </w:r>
      <w:r w:rsidRPr="009214F1">
        <w:rPr>
          <w:noProof/>
          <w:lang w:val="en-US"/>
        </w:rPr>
        <w:t>3.3</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9214F1">
        <w:rPr>
          <w:noProof/>
          <w:lang w:val="en-US"/>
        </w:rPr>
        <w:t xml:space="preserve"> release</w:t>
      </w:r>
      <w:r>
        <w:rPr>
          <w:noProof/>
        </w:rPr>
        <w:tab/>
      </w:r>
      <w:r>
        <w:rPr>
          <w:noProof/>
        </w:rPr>
        <w:fldChar w:fldCharType="begin"/>
      </w:r>
      <w:r>
        <w:rPr>
          <w:noProof/>
        </w:rPr>
        <w:instrText xml:space="preserve"> PAGEREF _Toc218717933 \h </w:instrText>
      </w:r>
      <w:r>
        <w:rPr>
          <w:noProof/>
        </w:rPr>
      </w:r>
      <w:r>
        <w:rPr>
          <w:noProof/>
        </w:rPr>
        <w:fldChar w:fldCharType="separate"/>
      </w:r>
      <w:r>
        <w:rPr>
          <w:noProof/>
        </w:rPr>
        <w:t>413</w:t>
      </w:r>
      <w:r>
        <w:rPr>
          <w:noProof/>
        </w:rPr>
        <w:fldChar w:fldCharType="end"/>
      </w:r>
    </w:p>
    <w:p w14:paraId="4EFD4E30" w14:textId="754E7C5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w:t>
      </w:r>
      <w:r>
        <w:rPr>
          <w:noProof/>
        </w:rPr>
        <w:t>8.</w:t>
      </w:r>
      <w:r w:rsidRPr="009214F1">
        <w:rPr>
          <w:noProof/>
          <w:lang w:val="en-US"/>
        </w:rPr>
        <w:t>3.3</w:t>
      </w:r>
      <w:r>
        <w:rPr>
          <w:noProof/>
        </w:rPr>
        <w:t>.1.2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w:t>
      </w:r>
      <w:r>
        <w:rPr>
          <w:noProof/>
        </w:rPr>
        <w:t>articipating MCData function initiated</w:t>
      </w:r>
      <w:r w:rsidRPr="009214F1">
        <w:rPr>
          <w:noProof/>
          <w:lang w:val="en-US"/>
        </w:rPr>
        <w:t xml:space="preserve"> release</w:t>
      </w:r>
      <w:r>
        <w:rPr>
          <w:noProof/>
        </w:rPr>
        <w:tab/>
      </w:r>
      <w:r>
        <w:rPr>
          <w:noProof/>
        </w:rPr>
        <w:fldChar w:fldCharType="begin"/>
      </w:r>
      <w:r>
        <w:rPr>
          <w:noProof/>
        </w:rPr>
        <w:instrText xml:space="preserve"> PAGEREF _Toc218717934 \h </w:instrText>
      </w:r>
      <w:r>
        <w:rPr>
          <w:noProof/>
        </w:rPr>
      </w:r>
      <w:r>
        <w:rPr>
          <w:noProof/>
        </w:rPr>
        <w:fldChar w:fldCharType="separate"/>
      </w:r>
      <w:r>
        <w:rPr>
          <w:noProof/>
        </w:rPr>
        <w:t>413</w:t>
      </w:r>
      <w:r>
        <w:rPr>
          <w:noProof/>
        </w:rPr>
        <w:fldChar w:fldCharType="end"/>
      </w:r>
    </w:p>
    <w:p w14:paraId="66AD79C7" w14:textId="1DEED36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18.3.3.2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_Toc218717935 \h </w:instrText>
      </w:r>
      <w:r>
        <w:rPr>
          <w:noProof/>
        </w:rPr>
      </w:r>
      <w:r>
        <w:rPr>
          <w:noProof/>
        </w:rPr>
        <w:fldChar w:fldCharType="separate"/>
      </w:r>
      <w:r>
        <w:rPr>
          <w:noProof/>
        </w:rPr>
        <w:t>413</w:t>
      </w:r>
      <w:r>
        <w:rPr>
          <w:noProof/>
        </w:rPr>
        <w:fldChar w:fldCharType="end"/>
      </w:r>
    </w:p>
    <w:p w14:paraId="2825A82D" w14:textId="1D61DDC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w:t>
      </w:r>
      <w:r>
        <w:rPr>
          <w:noProof/>
        </w:rPr>
        <w:t>8.</w:t>
      </w:r>
      <w:r w:rsidRPr="009214F1">
        <w:rPr>
          <w:noProof/>
          <w:lang w:val="en-US"/>
        </w:rPr>
        <w:t>3.3</w:t>
      </w:r>
      <w:r>
        <w:rPr>
          <w:noProof/>
        </w:rPr>
        <w:t>.</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sidRPr="009214F1">
        <w:rPr>
          <w:noProof/>
          <w:lang w:val="en-US"/>
        </w:rPr>
        <w:t xml:space="preserve"> release</w:t>
      </w:r>
      <w:r>
        <w:rPr>
          <w:noProof/>
        </w:rPr>
        <w:tab/>
      </w:r>
      <w:r>
        <w:rPr>
          <w:noProof/>
        </w:rPr>
        <w:fldChar w:fldCharType="begin"/>
      </w:r>
      <w:r>
        <w:rPr>
          <w:noProof/>
        </w:rPr>
        <w:instrText xml:space="preserve"> PAGEREF _Toc218717936 \h </w:instrText>
      </w:r>
      <w:r>
        <w:rPr>
          <w:noProof/>
        </w:rPr>
      </w:r>
      <w:r>
        <w:rPr>
          <w:noProof/>
        </w:rPr>
        <w:fldChar w:fldCharType="separate"/>
      </w:r>
      <w:r>
        <w:rPr>
          <w:noProof/>
        </w:rPr>
        <w:t>413</w:t>
      </w:r>
      <w:r>
        <w:rPr>
          <w:noProof/>
        </w:rPr>
        <w:fldChar w:fldCharType="end"/>
      </w:r>
    </w:p>
    <w:p w14:paraId="47B19ADE" w14:textId="63B7787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noProof/>
          <w:lang w:val="en-US"/>
        </w:rPr>
        <w:t>1</w:t>
      </w:r>
      <w:r>
        <w:rPr>
          <w:noProof/>
        </w:rPr>
        <w:t>8.</w:t>
      </w:r>
      <w:r w:rsidRPr="009214F1">
        <w:rPr>
          <w:noProof/>
          <w:lang w:val="en-US"/>
        </w:rPr>
        <w:t>3.3</w:t>
      </w:r>
      <w:r>
        <w:rPr>
          <w:noProof/>
        </w:rPr>
        <w:t>.</w:t>
      </w:r>
      <w:r w:rsidRPr="009214F1">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w:t>
      </w:r>
      <w:r>
        <w:rPr>
          <w:noProof/>
        </w:rPr>
        <w:t>articipating MCData function initiated</w:t>
      </w:r>
      <w:r w:rsidRPr="009214F1">
        <w:rPr>
          <w:noProof/>
          <w:lang w:val="en-US"/>
        </w:rPr>
        <w:t xml:space="preserve"> release</w:t>
      </w:r>
      <w:r>
        <w:rPr>
          <w:noProof/>
        </w:rPr>
        <w:tab/>
      </w:r>
      <w:r>
        <w:rPr>
          <w:noProof/>
        </w:rPr>
        <w:fldChar w:fldCharType="begin"/>
      </w:r>
      <w:r>
        <w:rPr>
          <w:noProof/>
        </w:rPr>
        <w:instrText xml:space="preserve"> PAGEREF _Toc218717937 \h </w:instrText>
      </w:r>
      <w:r>
        <w:rPr>
          <w:noProof/>
        </w:rPr>
      </w:r>
      <w:r>
        <w:rPr>
          <w:noProof/>
        </w:rPr>
        <w:fldChar w:fldCharType="separate"/>
      </w:r>
      <w:r>
        <w:rPr>
          <w:noProof/>
        </w:rPr>
        <w:t>414</w:t>
      </w:r>
      <w:r>
        <w:rPr>
          <w:noProof/>
        </w:rPr>
        <w:fldChar w:fldCharType="end"/>
      </w:r>
    </w:p>
    <w:p w14:paraId="038F0C4C" w14:textId="41EAC07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18.3.4</w:t>
      </w:r>
      <w:r>
        <w:rPr>
          <w:rFonts w:asciiTheme="minorHAnsi" w:eastAsiaTheme="minorEastAsia" w:hAnsiTheme="minorHAnsi" w:cstheme="minorBidi"/>
          <w:noProof/>
          <w:kern w:val="2"/>
          <w:sz w:val="24"/>
          <w:szCs w:val="24"/>
          <w:lang w:eastAsia="en-GB"/>
          <w14:ligatures w14:val="standardContextual"/>
        </w:rPr>
        <w:tab/>
      </w:r>
      <w:r>
        <w:rPr>
          <w:noProof/>
        </w:rPr>
        <w:t>Session modification</w:t>
      </w:r>
      <w:r>
        <w:rPr>
          <w:noProof/>
        </w:rPr>
        <w:tab/>
      </w:r>
      <w:r>
        <w:rPr>
          <w:noProof/>
        </w:rPr>
        <w:fldChar w:fldCharType="begin"/>
      </w:r>
      <w:r>
        <w:rPr>
          <w:noProof/>
        </w:rPr>
        <w:instrText xml:space="preserve"> PAGEREF _Toc218717938 \h </w:instrText>
      </w:r>
      <w:r>
        <w:rPr>
          <w:noProof/>
        </w:rPr>
      </w:r>
      <w:r>
        <w:rPr>
          <w:noProof/>
        </w:rPr>
        <w:fldChar w:fldCharType="separate"/>
      </w:r>
      <w:r>
        <w:rPr>
          <w:noProof/>
        </w:rPr>
        <w:t>414</w:t>
      </w:r>
      <w:r>
        <w:rPr>
          <w:noProof/>
        </w:rPr>
        <w:fldChar w:fldCharType="end"/>
      </w:r>
    </w:p>
    <w:p w14:paraId="21D76454" w14:textId="5ACB95D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18.3.4.1</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_Toc218717939 \h </w:instrText>
      </w:r>
      <w:r>
        <w:rPr>
          <w:noProof/>
        </w:rPr>
      </w:r>
      <w:r>
        <w:rPr>
          <w:noProof/>
        </w:rPr>
        <w:fldChar w:fldCharType="separate"/>
      </w:r>
      <w:r>
        <w:rPr>
          <w:noProof/>
        </w:rPr>
        <w:t>414</w:t>
      </w:r>
      <w:r>
        <w:rPr>
          <w:noProof/>
        </w:rPr>
        <w:fldChar w:fldCharType="end"/>
      </w:r>
    </w:p>
    <w:p w14:paraId="5F309E24" w14:textId="444B569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18.3.4.1.1</w:t>
      </w:r>
      <w:r>
        <w:rPr>
          <w:rFonts w:asciiTheme="minorHAnsi" w:eastAsiaTheme="minorEastAsia" w:hAnsiTheme="minorHAnsi" w:cstheme="minorBidi"/>
          <w:noProof/>
          <w:kern w:val="2"/>
          <w:sz w:val="24"/>
          <w:szCs w:val="24"/>
          <w:lang w:eastAsia="en-GB"/>
          <w14:ligatures w14:val="standardContextual"/>
        </w:rPr>
        <w:tab/>
      </w:r>
      <w:r>
        <w:rPr>
          <w:noProof/>
        </w:rPr>
        <w:t>MCData client initiated</w:t>
      </w:r>
      <w:r>
        <w:rPr>
          <w:noProof/>
        </w:rPr>
        <w:tab/>
      </w:r>
      <w:r>
        <w:rPr>
          <w:noProof/>
        </w:rPr>
        <w:fldChar w:fldCharType="begin"/>
      </w:r>
      <w:r>
        <w:rPr>
          <w:noProof/>
        </w:rPr>
        <w:instrText xml:space="preserve"> PAGEREF _Toc218717940 \h </w:instrText>
      </w:r>
      <w:r>
        <w:rPr>
          <w:noProof/>
        </w:rPr>
      </w:r>
      <w:r>
        <w:rPr>
          <w:noProof/>
        </w:rPr>
        <w:fldChar w:fldCharType="separate"/>
      </w:r>
      <w:r>
        <w:rPr>
          <w:noProof/>
        </w:rPr>
        <w:t>414</w:t>
      </w:r>
      <w:r>
        <w:rPr>
          <w:noProof/>
        </w:rPr>
        <w:fldChar w:fldCharType="end"/>
      </w:r>
    </w:p>
    <w:p w14:paraId="672FAAAF" w14:textId="2CF2935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18.3.4.1.2</w:t>
      </w:r>
      <w:r>
        <w:rPr>
          <w:rFonts w:asciiTheme="minorHAnsi" w:eastAsiaTheme="minorEastAsia" w:hAnsiTheme="minorHAnsi" w:cstheme="minorBidi"/>
          <w:noProof/>
          <w:kern w:val="2"/>
          <w:sz w:val="24"/>
          <w:szCs w:val="24"/>
          <w:lang w:eastAsia="en-GB"/>
          <w14:ligatures w14:val="standardContextual"/>
        </w:rPr>
        <w:tab/>
      </w:r>
      <w:r>
        <w:rPr>
          <w:noProof/>
        </w:rPr>
        <w:t>MCData client receives SIP UPDATE or SIP re-INVITE request</w:t>
      </w:r>
      <w:r>
        <w:rPr>
          <w:noProof/>
        </w:rPr>
        <w:tab/>
      </w:r>
      <w:r>
        <w:rPr>
          <w:noProof/>
        </w:rPr>
        <w:fldChar w:fldCharType="begin"/>
      </w:r>
      <w:r>
        <w:rPr>
          <w:noProof/>
        </w:rPr>
        <w:instrText xml:space="preserve"> PAGEREF _Toc218717941 \h </w:instrText>
      </w:r>
      <w:r>
        <w:rPr>
          <w:noProof/>
        </w:rPr>
      </w:r>
      <w:r>
        <w:rPr>
          <w:noProof/>
        </w:rPr>
        <w:fldChar w:fldCharType="separate"/>
      </w:r>
      <w:r>
        <w:rPr>
          <w:noProof/>
        </w:rPr>
        <w:t>415</w:t>
      </w:r>
      <w:r>
        <w:rPr>
          <w:noProof/>
        </w:rPr>
        <w:fldChar w:fldCharType="end"/>
      </w:r>
    </w:p>
    <w:p w14:paraId="2AB3F316" w14:textId="6A8DC13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18.3.4.2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_Toc218717942 \h </w:instrText>
      </w:r>
      <w:r>
        <w:rPr>
          <w:noProof/>
        </w:rPr>
      </w:r>
      <w:r>
        <w:rPr>
          <w:noProof/>
        </w:rPr>
        <w:fldChar w:fldCharType="separate"/>
      </w:r>
      <w:r>
        <w:rPr>
          <w:noProof/>
        </w:rPr>
        <w:t>415</w:t>
      </w:r>
      <w:r>
        <w:rPr>
          <w:noProof/>
        </w:rPr>
        <w:fldChar w:fldCharType="end"/>
      </w:r>
    </w:p>
    <w:p w14:paraId="548161F7" w14:textId="0C4E269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9214F1">
        <w:rPr>
          <w:noProof/>
          <w:lang w:val="en-US"/>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Reception of a SIP UPDATE or SIP re-INVITE request from served MCData client</w:t>
      </w:r>
      <w:r>
        <w:rPr>
          <w:noProof/>
        </w:rPr>
        <w:tab/>
      </w:r>
      <w:r>
        <w:rPr>
          <w:noProof/>
        </w:rPr>
        <w:fldChar w:fldCharType="begin"/>
      </w:r>
      <w:r>
        <w:rPr>
          <w:noProof/>
        </w:rPr>
        <w:instrText xml:space="preserve"> PAGEREF _Toc218717943 \h </w:instrText>
      </w:r>
      <w:r>
        <w:rPr>
          <w:noProof/>
        </w:rPr>
      </w:r>
      <w:r>
        <w:rPr>
          <w:noProof/>
        </w:rPr>
        <w:fldChar w:fldCharType="separate"/>
      </w:r>
      <w:r>
        <w:rPr>
          <w:noProof/>
        </w:rPr>
        <w:t>415</w:t>
      </w:r>
      <w:r>
        <w:rPr>
          <w:noProof/>
        </w:rPr>
        <w:fldChar w:fldCharType="end"/>
      </w:r>
    </w:p>
    <w:p w14:paraId="02982BCF" w14:textId="170C612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Pr>
          <w:noProof/>
        </w:rPr>
        <w:t>18.3.4.</w:t>
      </w:r>
      <w:r w:rsidRPr="009214F1">
        <w:rPr>
          <w:noProof/>
          <w:lang w:val="en-US"/>
        </w:rPr>
        <w:t>2</w:t>
      </w:r>
      <w:r>
        <w:rPr>
          <w:noProof/>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w:t>
      </w:r>
      <w:r>
        <w:rPr>
          <w:noProof/>
        </w:rPr>
        <w:t>articipating MCData function initiated</w:t>
      </w:r>
      <w:r>
        <w:rPr>
          <w:noProof/>
        </w:rPr>
        <w:tab/>
      </w:r>
      <w:r>
        <w:rPr>
          <w:noProof/>
        </w:rPr>
        <w:fldChar w:fldCharType="begin"/>
      </w:r>
      <w:r>
        <w:rPr>
          <w:noProof/>
        </w:rPr>
        <w:instrText xml:space="preserve"> PAGEREF _Toc218717944 \h </w:instrText>
      </w:r>
      <w:r>
        <w:rPr>
          <w:noProof/>
        </w:rPr>
      </w:r>
      <w:r>
        <w:rPr>
          <w:noProof/>
        </w:rPr>
        <w:fldChar w:fldCharType="separate"/>
      </w:r>
      <w:r>
        <w:rPr>
          <w:noProof/>
        </w:rPr>
        <w:t>415</w:t>
      </w:r>
      <w:r>
        <w:rPr>
          <w:noProof/>
        </w:rPr>
        <w:fldChar w:fldCharType="end"/>
      </w:r>
    </w:p>
    <w:p w14:paraId="22D546F8" w14:textId="19531B69"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19</w:t>
      </w:r>
      <w:r>
        <w:rPr>
          <w:rFonts w:asciiTheme="minorHAnsi" w:eastAsiaTheme="minorEastAsia" w:hAnsiTheme="minorHAnsi" w:cstheme="minorBidi"/>
          <w:noProof/>
          <w:kern w:val="2"/>
          <w:sz w:val="24"/>
          <w:szCs w:val="24"/>
          <w:lang w:eastAsia="en-GB"/>
          <w14:ligatures w14:val="standardContextual"/>
        </w:rPr>
        <w:tab/>
      </w:r>
      <w:r>
        <w:rPr>
          <w:noProof/>
        </w:rPr>
        <w:t>MBMS transmission usage procedure</w:t>
      </w:r>
      <w:r>
        <w:rPr>
          <w:noProof/>
        </w:rPr>
        <w:tab/>
      </w:r>
      <w:r>
        <w:rPr>
          <w:noProof/>
        </w:rPr>
        <w:fldChar w:fldCharType="begin"/>
      </w:r>
      <w:r>
        <w:rPr>
          <w:noProof/>
        </w:rPr>
        <w:instrText xml:space="preserve"> PAGEREF _Toc218717945 \h </w:instrText>
      </w:r>
      <w:r>
        <w:rPr>
          <w:noProof/>
        </w:rPr>
      </w:r>
      <w:r>
        <w:rPr>
          <w:noProof/>
        </w:rPr>
        <w:fldChar w:fldCharType="separate"/>
      </w:r>
      <w:r>
        <w:rPr>
          <w:noProof/>
        </w:rPr>
        <w:t>416</w:t>
      </w:r>
      <w:r>
        <w:rPr>
          <w:noProof/>
        </w:rPr>
        <w:fldChar w:fldCharType="end"/>
      </w:r>
    </w:p>
    <w:p w14:paraId="6B10565C" w14:textId="5468494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_Toc218717946 \h </w:instrText>
      </w:r>
      <w:r>
        <w:rPr>
          <w:noProof/>
        </w:rPr>
      </w:r>
      <w:r>
        <w:rPr>
          <w:noProof/>
        </w:rPr>
        <w:fldChar w:fldCharType="separate"/>
      </w:r>
      <w:r>
        <w:rPr>
          <w:noProof/>
        </w:rPr>
        <w:t>416</w:t>
      </w:r>
      <w:r>
        <w:rPr>
          <w:noProof/>
        </w:rPr>
        <w:fldChar w:fldCharType="end"/>
      </w:r>
    </w:p>
    <w:p w14:paraId="6CCDF617" w14:textId="23D003D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MBMS usage procedures</w:t>
      </w:r>
      <w:r>
        <w:rPr>
          <w:noProof/>
        </w:rPr>
        <w:tab/>
      </w:r>
      <w:r>
        <w:rPr>
          <w:noProof/>
        </w:rPr>
        <w:fldChar w:fldCharType="begin"/>
      </w:r>
      <w:r>
        <w:rPr>
          <w:noProof/>
        </w:rPr>
        <w:instrText xml:space="preserve"> PAGEREF _Toc218717947 \h </w:instrText>
      </w:r>
      <w:r>
        <w:rPr>
          <w:noProof/>
        </w:rPr>
      </w:r>
      <w:r>
        <w:rPr>
          <w:noProof/>
        </w:rPr>
        <w:fldChar w:fldCharType="separate"/>
      </w:r>
      <w:r>
        <w:rPr>
          <w:noProof/>
        </w:rPr>
        <w:t>416</w:t>
      </w:r>
      <w:r>
        <w:rPr>
          <w:noProof/>
        </w:rPr>
        <w:fldChar w:fldCharType="end"/>
      </w:r>
    </w:p>
    <w:p w14:paraId="3466B523" w14:textId="7138728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_Toc218717948 \h </w:instrText>
      </w:r>
      <w:r>
        <w:rPr>
          <w:noProof/>
        </w:rPr>
      </w:r>
      <w:r>
        <w:rPr>
          <w:noProof/>
        </w:rPr>
        <w:fldChar w:fldCharType="separate"/>
      </w:r>
      <w:r>
        <w:rPr>
          <w:noProof/>
        </w:rPr>
        <w:t>416</w:t>
      </w:r>
      <w:r>
        <w:rPr>
          <w:noProof/>
        </w:rPr>
        <w:fldChar w:fldCharType="end"/>
      </w:r>
    </w:p>
    <w:p w14:paraId="633FBF07" w14:textId="3B93F80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Sending MBMS bearer announcement procedures</w:t>
      </w:r>
      <w:r>
        <w:rPr>
          <w:noProof/>
        </w:rPr>
        <w:tab/>
      </w:r>
      <w:r>
        <w:rPr>
          <w:noProof/>
        </w:rPr>
        <w:fldChar w:fldCharType="begin"/>
      </w:r>
      <w:r>
        <w:rPr>
          <w:noProof/>
        </w:rPr>
        <w:instrText xml:space="preserve"> PAGEREF _Toc218717949 \h </w:instrText>
      </w:r>
      <w:r>
        <w:rPr>
          <w:noProof/>
        </w:rPr>
      </w:r>
      <w:r>
        <w:rPr>
          <w:noProof/>
        </w:rPr>
        <w:fldChar w:fldCharType="separate"/>
      </w:r>
      <w:r>
        <w:rPr>
          <w:noProof/>
        </w:rPr>
        <w:t>416</w:t>
      </w:r>
      <w:r>
        <w:rPr>
          <w:noProof/>
        </w:rPr>
        <w:fldChar w:fldCharType="end"/>
      </w:r>
    </w:p>
    <w:p w14:paraId="1F905C0B" w14:textId="4A70EDA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_Toc218717950 \h </w:instrText>
      </w:r>
      <w:r>
        <w:rPr>
          <w:noProof/>
        </w:rPr>
      </w:r>
      <w:r>
        <w:rPr>
          <w:noProof/>
        </w:rPr>
        <w:fldChar w:fldCharType="separate"/>
      </w:r>
      <w:r>
        <w:rPr>
          <w:noProof/>
        </w:rPr>
        <w:t>416</w:t>
      </w:r>
      <w:r>
        <w:rPr>
          <w:noProof/>
        </w:rPr>
        <w:fldChar w:fldCharType="end"/>
      </w:r>
    </w:p>
    <w:p w14:paraId="0027C613" w14:textId="5A5023A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19.2.2.2</w:t>
      </w:r>
      <w:r>
        <w:rPr>
          <w:rFonts w:asciiTheme="minorHAnsi" w:eastAsiaTheme="minorEastAsia" w:hAnsiTheme="minorHAnsi" w:cstheme="minorBidi"/>
          <w:noProof/>
          <w:kern w:val="2"/>
          <w:sz w:val="24"/>
          <w:szCs w:val="24"/>
          <w:lang w:eastAsia="en-GB"/>
          <w14:ligatures w14:val="standardContextual"/>
        </w:rPr>
        <w:tab/>
      </w:r>
      <w:r>
        <w:rPr>
          <w:noProof/>
        </w:rPr>
        <w:t>Sending an initial MBMS bearer announcement procedure</w:t>
      </w:r>
      <w:r>
        <w:rPr>
          <w:noProof/>
        </w:rPr>
        <w:tab/>
      </w:r>
      <w:r>
        <w:rPr>
          <w:noProof/>
        </w:rPr>
        <w:fldChar w:fldCharType="begin"/>
      </w:r>
      <w:r>
        <w:rPr>
          <w:noProof/>
        </w:rPr>
        <w:instrText xml:space="preserve"> PAGEREF _Toc218717951 \h </w:instrText>
      </w:r>
      <w:r>
        <w:rPr>
          <w:noProof/>
        </w:rPr>
      </w:r>
      <w:r>
        <w:rPr>
          <w:noProof/>
        </w:rPr>
        <w:fldChar w:fldCharType="separate"/>
      </w:r>
      <w:r>
        <w:rPr>
          <w:noProof/>
        </w:rPr>
        <w:t>417</w:t>
      </w:r>
      <w:r>
        <w:rPr>
          <w:noProof/>
        </w:rPr>
        <w:fldChar w:fldCharType="end"/>
      </w:r>
    </w:p>
    <w:p w14:paraId="10E68399" w14:textId="71DDE29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19.2.2.3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_Toc218717952 \h </w:instrText>
      </w:r>
      <w:r>
        <w:rPr>
          <w:noProof/>
        </w:rPr>
      </w:r>
      <w:r>
        <w:rPr>
          <w:noProof/>
        </w:rPr>
        <w:fldChar w:fldCharType="separate"/>
      </w:r>
      <w:r>
        <w:rPr>
          <w:noProof/>
        </w:rPr>
        <w:t>419</w:t>
      </w:r>
      <w:r>
        <w:rPr>
          <w:noProof/>
        </w:rPr>
        <w:fldChar w:fldCharType="end"/>
      </w:r>
    </w:p>
    <w:p w14:paraId="76533D00" w14:textId="53AB330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19.2.2.4</w:t>
      </w:r>
      <w:r>
        <w:rPr>
          <w:rFonts w:asciiTheme="minorHAnsi" w:eastAsiaTheme="minorEastAsia" w:hAnsiTheme="minorHAnsi" w:cstheme="minorBidi"/>
          <w:noProof/>
          <w:kern w:val="2"/>
          <w:sz w:val="24"/>
          <w:szCs w:val="24"/>
          <w:lang w:eastAsia="en-GB"/>
          <w14:ligatures w14:val="standardContextual"/>
        </w:rPr>
        <w:tab/>
      </w:r>
      <w:r>
        <w:rPr>
          <w:noProof/>
        </w:rPr>
        <w:t>Cancelling an MBMS bearer announcement</w:t>
      </w:r>
      <w:r>
        <w:rPr>
          <w:noProof/>
        </w:rPr>
        <w:tab/>
      </w:r>
      <w:r>
        <w:rPr>
          <w:noProof/>
        </w:rPr>
        <w:fldChar w:fldCharType="begin"/>
      </w:r>
      <w:r>
        <w:rPr>
          <w:noProof/>
        </w:rPr>
        <w:instrText xml:space="preserve"> PAGEREF _Toc218717953 \h </w:instrText>
      </w:r>
      <w:r>
        <w:rPr>
          <w:noProof/>
        </w:rPr>
      </w:r>
      <w:r>
        <w:rPr>
          <w:noProof/>
        </w:rPr>
        <w:fldChar w:fldCharType="separate"/>
      </w:r>
      <w:r>
        <w:rPr>
          <w:noProof/>
        </w:rPr>
        <w:t>419</w:t>
      </w:r>
      <w:r>
        <w:rPr>
          <w:noProof/>
        </w:rPr>
        <w:fldChar w:fldCharType="end"/>
      </w:r>
    </w:p>
    <w:p w14:paraId="72582EF3" w14:textId="612951C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19.2.2.5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_Toc218717954 \h </w:instrText>
      </w:r>
      <w:r>
        <w:rPr>
          <w:noProof/>
        </w:rPr>
      </w:r>
      <w:r>
        <w:rPr>
          <w:noProof/>
        </w:rPr>
        <w:fldChar w:fldCharType="separate"/>
      </w:r>
      <w:r>
        <w:rPr>
          <w:noProof/>
        </w:rPr>
        <w:t>419</w:t>
      </w:r>
      <w:r>
        <w:rPr>
          <w:noProof/>
        </w:rPr>
        <w:fldChar w:fldCharType="end"/>
      </w:r>
    </w:p>
    <w:p w14:paraId="3C0E1FBB" w14:textId="619CCA1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Receiving an MBMS bearer listening status from an MCData client</w:t>
      </w:r>
      <w:r>
        <w:rPr>
          <w:noProof/>
        </w:rPr>
        <w:tab/>
      </w:r>
      <w:r>
        <w:rPr>
          <w:noProof/>
        </w:rPr>
        <w:fldChar w:fldCharType="begin"/>
      </w:r>
      <w:r>
        <w:rPr>
          <w:noProof/>
        </w:rPr>
        <w:instrText xml:space="preserve"> PAGEREF _Toc218717955 \h </w:instrText>
      </w:r>
      <w:r>
        <w:rPr>
          <w:noProof/>
        </w:rPr>
      </w:r>
      <w:r>
        <w:rPr>
          <w:noProof/>
        </w:rPr>
        <w:fldChar w:fldCharType="separate"/>
      </w:r>
      <w:r>
        <w:rPr>
          <w:noProof/>
        </w:rPr>
        <w:t>420</w:t>
      </w:r>
      <w:r>
        <w:rPr>
          <w:noProof/>
        </w:rPr>
        <w:fldChar w:fldCharType="end"/>
      </w:r>
    </w:p>
    <w:p w14:paraId="04E421BA" w14:textId="06AE1C6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Abnormal cases</w:t>
      </w:r>
      <w:r>
        <w:rPr>
          <w:noProof/>
        </w:rPr>
        <w:tab/>
      </w:r>
      <w:r>
        <w:rPr>
          <w:noProof/>
        </w:rPr>
        <w:fldChar w:fldCharType="begin"/>
      </w:r>
      <w:r>
        <w:rPr>
          <w:noProof/>
        </w:rPr>
        <w:instrText xml:space="preserve"> PAGEREF _Toc218717956 \h </w:instrText>
      </w:r>
      <w:r>
        <w:rPr>
          <w:noProof/>
        </w:rPr>
      </w:r>
      <w:r>
        <w:rPr>
          <w:noProof/>
        </w:rPr>
        <w:fldChar w:fldCharType="separate"/>
      </w:r>
      <w:r>
        <w:rPr>
          <w:noProof/>
        </w:rPr>
        <w:t>421</w:t>
      </w:r>
      <w:r>
        <w:rPr>
          <w:noProof/>
        </w:rPr>
        <w:fldChar w:fldCharType="end"/>
      </w:r>
    </w:p>
    <w:p w14:paraId="3EEE996A" w14:textId="3C72B46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MCData client MBMS usage procedures</w:t>
      </w:r>
      <w:r>
        <w:rPr>
          <w:noProof/>
        </w:rPr>
        <w:tab/>
      </w:r>
      <w:r>
        <w:rPr>
          <w:noProof/>
        </w:rPr>
        <w:fldChar w:fldCharType="begin"/>
      </w:r>
      <w:r>
        <w:rPr>
          <w:noProof/>
        </w:rPr>
        <w:instrText xml:space="preserve"> PAGEREF _Toc218717957 \h </w:instrText>
      </w:r>
      <w:r>
        <w:rPr>
          <w:noProof/>
        </w:rPr>
      </w:r>
      <w:r>
        <w:rPr>
          <w:noProof/>
        </w:rPr>
        <w:fldChar w:fldCharType="separate"/>
      </w:r>
      <w:r>
        <w:rPr>
          <w:noProof/>
        </w:rPr>
        <w:t>422</w:t>
      </w:r>
      <w:r>
        <w:rPr>
          <w:noProof/>
        </w:rPr>
        <w:fldChar w:fldCharType="end"/>
      </w:r>
    </w:p>
    <w:p w14:paraId="62803DDD" w14:textId="28463AC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_Toc218717958 \h </w:instrText>
      </w:r>
      <w:r>
        <w:rPr>
          <w:noProof/>
        </w:rPr>
      </w:r>
      <w:r>
        <w:rPr>
          <w:noProof/>
        </w:rPr>
        <w:fldChar w:fldCharType="separate"/>
      </w:r>
      <w:r>
        <w:rPr>
          <w:noProof/>
        </w:rPr>
        <w:t>422</w:t>
      </w:r>
      <w:r>
        <w:rPr>
          <w:noProof/>
        </w:rPr>
        <w:fldChar w:fldCharType="end"/>
      </w:r>
    </w:p>
    <w:p w14:paraId="6CD236A0" w14:textId="5F87C20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Receiving an MBMS bearer announcement</w:t>
      </w:r>
      <w:r>
        <w:rPr>
          <w:noProof/>
        </w:rPr>
        <w:tab/>
      </w:r>
      <w:r>
        <w:rPr>
          <w:noProof/>
        </w:rPr>
        <w:fldChar w:fldCharType="begin"/>
      </w:r>
      <w:r>
        <w:rPr>
          <w:noProof/>
        </w:rPr>
        <w:instrText xml:space="preserve"> PAGEREF _Toc218717959 \h </w:instrText>
      </w:r>
      <w:r>
        <w:rPr>
          <w:noProof/>
        </w:rPr>
      </w:r>
      <w:r>
        <w:rPr>
          <w:noProof/>
        </w:rPr>
        <w:fldChar w:fldCharType="separate"/>
      </w:r>
      <w:r>
        <w:rPr>
          <w:noProof/>
        </w:rPr>
        <w:t>422</w:t>
      </w:r>
      <w:r>
        <w:rPr>
          <w:noProof/>
        </w:rPr>
        <w:fldChar w:fldCharType="end"/>
      </w:r>
    </w:p>
    <w:p w14:paraId="5786952E" w14:textId="07648AF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The MBMS bearer listening status and suspension report procedures</w:t>
      </w:r>
      <w:r>
        <w:rPr>
          <w:noProof/>
        </w:rPr>
        <w:tab/>
      </w:r>
      <w:r>
        <w:rPr>
          <w:noProof/>
        </w:rPr>
        <w:fldChar w:fldCharType="begin"/>
      </w:r>
      <w:r>
        <w:rPr>
          <w:noProof/>
        </w:rPr>
        <w:instrText xml:space="preserve"> PAGEREF _Toc218717960 \h </w:instrText>
      </w:r>
      <w:r>
        <w:rPr>
          <w:noProof/>
        </w:rPr>
      </w:r>
      <w:r>
        <w:rPr>
          <w:noProof/>
        </w:rPr>
        <w:fldChar w:fldCharType="separate"/>
      </w:r>
      <w:r>
        <w:rPr>
          <w:noProof/>
        </w:rPr>
        <w:t>423</w:t>
      </w:r>
      <w:r>
        <w:rPr>
          <w:noProof/>
        </w:rPr>
        <w:fldChar w:fldCharType="end"/>
      </w:r>
    </w:p>
    <w:p w14:paraId="6115E5B1" w14:textId="1F02EE8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19.3.3.1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MBMS listening status report</w:t>
      </w:r>
      <w:r>
        <w:rPr>
          <w:noProof/>
        </w:rPr>
        <w:tab/>
      </w:r>
      <w:r>
        <w:rPr>
          <w:noProof/>
        </w:rPr>
        <w:fldChar w:fldCharType="begin"/>
      </w:r>
      <w:r>
        <w:rPr>
          <w:noProof/>
        </w:rPr>
        <w:instrText xml:space="preserve"> PAGEREF _Toc218717961 \h </w:instrText>
      </w:r>
      <w:r>
        <w:rPr>
          <w:noProof/>
        </w:rPr>
      </w:r>
      <w:r>
        <w:rPr>
          <w:noProof/>
        </w:rPr>
        <w:fldChar w:fldCharType="separate"/>
      </w:r>
      <w:r>
        <w:rPr>
          <w:noProof/>
        </w:rPr>
        <w:t>423</w:t>
      </w:r>
      <w:r>
        <w:rPr>
          <w:noProof/>
        </w:rPr>
        <w:fldChar w:fldCharType="end"/>
      </w:r>
    </w:p>
    <w:p w14:paraId="2019AB4B" w14:textId="343A72C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19.3.3.2</w:t>
      </w:r>
      <w:r>
        <w:rPr>
          <w:rFonts w:asciiTheme="minorHAnsi" w:eastAsiaTheme="minorEastAsia" w:hAnsiTheme="minorHAnsi" w:cstheme="minorBidi"/>
          <w:noProof/>
          <w:kern w:val="2"/>
          <w:sz w:val="24"/>
          <w:szCs w:val="24"/>
          <w:lang w:eastAsia="en-GB"/>
          <w14:ligatures w14:val="standardContextual"/>
        </w:rPr>
        <w:tab/>
      </w:r>
      <w:r>
        <w:rPr>
          <w:noProof/>
        </w:rPr>
        <w:t>Sending the MBMS bearer listening or suspension status report</w:t>
      </w:r>
      <w:r>
        <w:rPr>
          <w:noProof/>
        </w:rPr>
        <w:tab/>
      </w:r>
      <w:r>
        <w:rPr>
          <w:noProof/>
        </w:rPr>
        <w:fldChar w:fldCharType="begin"/>
      </w:r>
      <w:r>
        <w:rPr>
          <w:noProof/>
        </w:rPr>
        <w:instrText xml:space="preserve"> PAGEREF _Toc218717962 \h </w:instrText>
      </w:r>
      <w:r>
        <w:rPr>
          <w:noProof/>
        </w:rPr>
      </w:r>
      <w:r>
        <w:rPr>
          <w:noProof/>
        </w:rPr>
        <w:fldChar w:fldCharType="separate"/>
      </w:r>
      <w:r>
        <w:rPr>
          <w:noProof/>
        </w:rPr>
        <w:t>424</w:t>
      </w:r>
      <w:r>
        <w:rPr>
          <w:noProof/>
        </w:rPr>
        <w:fldChar w:fldCharType="end"/>
      </w:r>
    </w:p>
    <w:p w14:paraId="13CD169E" w14:textId="71AA057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_Toc218717963 \h </w:instrText>
      </w:r>
      <w:r>
        <w:rPr>
          <w:noProof/>
        </w:rPr>
      </w:r>
      <w:r>
        <w:rPr>
          <w:noProof/>
        </w:rPr>
        <w:fldChar w:fldCharType="separate"/>
      </w:r>
      <w:r>
        <w:rPr>
          <w:noProof/>
        </w:rPr>
        <w:t>426</w:t>
      </w:r>
      <w:r>
        <w:rPr>
          <w:noProof/>
        </w:rPr>
        <w:fldChar w:fldCharType="end"/>
      </w:r>
    </w:p>
    <w:p w14:paraId="3DE971FB" w14:textId="354954B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19A</w:t>
      </w:r>
      <w:r>
        <w:rPr>
          <w:rFonts w:asciiTheme="minorHAnsi" w:eastAsiaTheme="minorEastAsia" w:hAnsiTheme="minorHAnsi" w:cstheme="minorBidi"/>
          <w:noProof/>
          <w:kern w:val="2"/>
          <w:sz w:val="24"/>
          <w:szCs w:val="24"/>
          <w:lang w:eastAsia="en-GB"/>
          <w14:ligatures w14:val="standardContextual"/>
        </w:rPr>
        <w:tab/>
      </w:r>
      <w:r>
        <w:rPr>
          <w:noProof/>
        </w:rPr>
        <w:t>Use of 5G MBS transmission (on-network)</w:t>
      </w:r>
      <w:r>
        <w:rPr>
          <w:noProof/>
        </w:rPr>
        <w:tab/>
      </w:r>
      <w:r>
        <w:rPr>
          <w:noProof/>
        </w:rPr>
        <w:fldChar w:fldCharType="begin"/>
      </w:r>
      <w:r>
        <w:rPr>
          <w:noProof/>
        </w:rPr>
        <w:instrText xml:space="preserve"> PAGEREF _Toc218717964 \h </w:instrText>
      </w:r>
      <w:r>
        <w:rPr>
          <w:noProof/>
        </w:rPr>
      </w:r>
      <w:r>
        <w:rPr>
          <w:noProof/>
        </w:rPr>
        <w:fldChar w:fldCharType="separate"/>
      </w:r>
      <w:r>
        <w:rPr>
          <w:noProof/>
        </w:rPr>
        <w:t>427</w:t>
      </w:r>
      <w:r>
        <w:rPr>
          <w:noProof/>
        </w:rPr>
        <w:fldChar w:fldCharType="end"/>
      </w:r>
    </w:p>
    <w:p w14:paraId="3FC68812" w14:textId="4B7D733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_Toc218717965 \h </w:instrText>
      </w:r>
      <w:r>
        <w:rPr>
          <w:noProof/>
        </w:rPr>
      </w:r>
      <w:r>
        <w:rPr>
          <w:noProof/>
        </w:rPr>
        <w:fldChar w:fldCharType="separate"/>
      </w:r>
      <w:r>
        <w:rPr>
          <w:noProof/>
        </w:rPr>
        <w:t>427</w:t>
      </w:r>
      <w:r>
        <w:rPr>
          <w:noProof/>
        </w:rPr>
        <w:fldChar w:fldCharType="end"/>
      </w:r>
    </w:p>
    <w:p w14:paraId="3E5EE4DE" w14:textId="5B5E8DF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19A.2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_Toc218717966 \h </w:instrText>
      </w:r>
      <w:r>
        <w:rPr>
          <w:noProof/>
        </w:rPr>
      </w:r>
      <w:r>
        <w:rPr>
          <w:noProof/>
        </w:rPr>
        <w:fldChar w:fldCharType="separate"/>
      </w:r>
      <w:r>
        <w:rPr>
          <w:noProof/>
        </w:rPr>
        <w:t>428</w:t>
      </w:r>
      <w:r>
        <w:rPr>
          <w:noProof/>
        </w:rPr>
        <w:fldChar w:fldCharType="end"/>
      </w:r>
    </w:p>
    <w:p w14:paraId="597EF9AE" w14:textId="0A99402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_Toc218717967 \h </w:instrText>
      </w:r>
      <w:r>
        <w:rPr>
          <w:noProof/>
        </w:rPr>
      </w:r>
      <w:r>
        <w:rPr>
          <w:noProof/>
        </w:rPr>
        <w:fldChar w:fldCharType="separate"/>
      </w:r>
      <w:r>
        <w:rPr>
          <w:noProof/>
        </w:rPr>
        <w:t>428</w:t>
      </w:r>
      <w:r>
        <w:rPr>
          <w:noProof/>
        </w:rPr>
        <w:fldChar w:fldCharType="end"/>
      </w:r>
    </w:p>
    <w:p w14:paraId="773D6AAA" w14:textId="0C89B84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19A.2.2</w:t>
      </w:r>
      <w:r>
        <w:rPr>
          <w:rFonts w:asciiTheme="minorHAnsi" w:eastAsiaTheme="minorEastAsia" w:hAnsiTheme="minorHAnsi" w:cstheme="minorBidi"/>
          <w:noProof/>
          <w:kern w:val="2"/>
          <w:sz w:val="24"/>
          <w:szCs w:val="24"/>
          <w:lang w:eastAsia="en-GB"/>
          <w14:ligatures w14:val="standardContextual"/>
        </w:rPr>
        <w:tab/>
      </w:r>
      <w:r>
        <w:rPr>
          <w:noProof/>
        </w:rPr>
        <w:t>Receiving an MBS session announcement</w:t>
      </w:r>
      <w:r>
        <w:rPr>
          <w:noProof/>
        </w:rPr>
        <w:tab/>
      </w:r>
      <w:r>
        <w:rPr>
          <w:noProof/>
        </w:rPr>
        <w:fldChar w:fldCharType="begin"/>
      </w:r>
      <w:r>
        <w:rPr>
          <w:noProof/>
        </w:rPr>
        <w:instrText xml:space="preserve"> PAGEREF _Toc218717968 \h </w:instrText>
      </w:r>
      <w:r>
        <w:rPr>
          <w:noProof/>
        </w:rPr>
      </w:r>
      <w:r>
        <w:rPr>
          <w:noProof/>
        </w:rPr>
        <w:fldChar w:fldCharType="separate"/>
      </w:r>
      <w:r>
        <w:rPr>
          <w:noProof/>
        </w:rPr>
        <w:t>428</w:t>
      </w:r>
      <w:r>
        <w:rPr>
          <w:noProof/>
        </w:rPr>
        <w:fldChar w:fldCharType="end"/>
      </w:r>
    </w:p>
    <w:p w14:paraId="0A31EF87" w14:textId="5558A3B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19A.2.3</w:t>
      </w:r>
      <w:r>
        <w:rPr>
          <w:rFonts w:asciiTheme="minorHAnsi" w:eastAsiaTheme="minorEastAsia" w:hAnsiTheme="minorHAnsi" w:cstheme="minorBidi"/>
          <w:noProof/>
          <w:kern w:val="2"/>
          <w:sz w:val="24"/>
          <w:szCs w:val="24"/>
          <w:lang w:eastAsia="en-GB"/>
          <w14:ligatures w14:val="standardContextual"/>
        </w:rPr>
        <w:tab/>
      </w:r>
      <w:r>
        <w:rPr>
          <w:noProof/>
        </w:rPr>
        <w:t>Sending an MBS listening status report</w:t>
      </w:r>
      <w:r>
        <w:rPr>
          <w:noProof/>
        </w:rPr>
        <w:tab/>
      </w:r>
      <w:r>
        <w:rPr>
          <w:noProof/>
        </w:rPr>
        <w:fldChar w:fldCharType="begin"/>
      </w:r>
      <w:r>
        <w:rPr>
          <w:noProof/>
        </w:rPr>
        <w:instrText xml:space="preserve"> PAGEREF _Toc218717969 \h </w:instrText>
      </w:r>
      <w:r>
        <w:rPr>
          <w:noProof/>
        </w:rPr>
      </w:r>
      <w:r>
        <w:rPr>
          <w:noProof/>
        </w:rPr>
        <w:fldChar w:fldCharType="separate"/>
      </w:r>
      <w:r>
        <w:rPr>
          <w:noProof/>
        </w:rPr>
        <w:t>428</w:t>
      </w:r>
      <w:r>
        <w:rPr>
          <w:noProof/>
        </w:rPr>
        <w:fldChar w:fldCharType="end"/>
      </w:r>
    </w:p>
    <w:p w14:paraId="38BEB395" w14:textId="5CAE3A0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19A.2.3.1</w:t>
      </w:r>
      <w:r>
        <w:rPr>
          <w:rFonts w:asciiTheme="minorHAnsi" w:eastAsiaTheme="minorEastAsia" w:hAnsiTheme="minorHAnsi" w:cstheme="minorBidi"/>
          <w:noProof/>
          <w:kern w:val="2"/>
          <w:sz w:val="24"/>
          <w:szCs w:val="24"/>
          <w:lang w:eastAsia="en-GB"/>
          <w14:ligatures w14:val="standardContextual"/>
        </w:rPr>
        <w:tab/>
      </w:r>
      <w:r>
        <w:rPr>
          <w:noProof/>
        </w:rPr>
        <w:t>Conditions for sending an MBS listening status report</w:t>
      </w:r>
      <w:r>
        <w:rPr>
          <w:noProof/>
        </w:rPr>
        <w:tab/>
      </w:r>
      <w:r>
        <w:rPr>
          <w:noProof/>
        </w:rPr>
        <w:fldChar w:fldCharType="begin"/>
      </w:r>
      <w:r>
        <w:rPr>
          <w:noProof/>
        </w:rPr>
        <w:instrText xml:space="preserve"> PAGEREF _Toc218717970 \h </w:instrText>
      </w:r>
      <w:r>
        <w:rPr>
          <w:noProof/>
        </w:rPr>
      </w:r>
      <w:r>
        <w:rPr>
          <w:noProof/>
        </w:rPr>
        <w:fldChar w:fldCharType="separate"/>
      </w:r>
      <w:r>
        <w:rPr>
          <w:noProof/>
        </w:rPr>
        <w:t>428</w:t>
      </w:r>
      <w:r>
        <w:rPr>
          <w:noProof/>
        </w:rPr>
        <w:fldChar w:fldCharType="end"/>
      </w:r>
    </w:p>
    <w:p w14:paraId="06FC350C" w14:textId="1E0A8F4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19A.2.3.2</w:t>
      </w:r>
      <w:r>
        <w:rPr>
          <w:rFonts w:asciiTheme="minorHAnsi" w:eastAsiaTheme="minorEastAsia" w:hAnsiTheme="minorHAnsi" w:cstheme="minorBidi"/>
          <w:noProof/>
          <w:kern w:val="2"/>
          <w:sz w:val="24"/>
          <w:szCs w:val="24"/>
          <w:lang w:eastAsia="en-GB"/>
          <w14:ligatures w14:val="standardContextual"/>
        </w:rPr>
        <w:tab/>
      </w:r>
      <w:r>
        <w:rPr>
          <w:noProof/>
        </w:rPr>
        <w:t>Sending the MBS listening status report</w:t>
      </w:r>
      <w:r>
        <w:rPr>
          <w:noProof/>
        </w:rPr>
        <w:tab/>
      </w:r>
      <w:r>
        <w:rPr>
          <w:noProof/>
        </w:rPr>
        <w:fldChar w:fldCharType="begin"/>
      </w:r>
      <w:r>
        <w:rPr>
          <w:noProof/>
        </w:rPr>
        <w:instrText xml:space="preserve"> PAGEREF _Toc218717971 \h </w:instrText>
      </w:r>
      <w:r>
        <w:rPr>
          <w:noProof/>
        </w:rPr>
      </w:r>
      <w:r>
        <w:rPr>
          <w:noProof/>
        </w:rPr>
        <w:fldChar w:fldCharType="separate"/>
      </w:r>
      <w:r>
        <w:rPr>
          <w:noProof/>
        </w:rPr>
        <w:t>429</w:t>
      </w:r>
      <w:r>
        <w:rPr>
          <w:noProof/>
        </w:rPr>
        <w:fldChar w:fldCharType="end"/>
      </w:r>
    </w:p>
    <w:p w14:paraId="148BBFA4" w14:textId="5E68C2E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19A.2.4</w:t>
      </w:r>
      <w:r>
        <w:rPr>
          <w:rFonts w:asciiTheme="minorHAnsi" w:eastAsiaTheme="minorEastAsia" w:hAnsiTheme="minorHAnsi" w:cstheme="minorBidi"/>
          <w:noProof/>
          <w:kern w:val="2"/>
          <w:sz w:val="24"/>
          <w:szCs w:val="24"/>
          <w:lang w:eastAsia="en-GB"/>
          <w14:ligatures w14:val="standardContextual"/>
        </w:rPr>
        <w:tab/>
      </w:r>
      <w:r>
        <w:rPr>
          <w:noProof/>
        </w:rPr>
        <w:t>Receiving a MuSiK download message</w:t>
      </w:r>
      <w:r>
        <w:rPr>
          <w:noProof/>
        </w:rPr>
        <w:tab/>
      </w:r>
      <w:r>
        <w:rPr>
          <w:noProof/>
        </w:rPr>
        <w:fldChar w:fldCharType="begin"/>
      </w:r>
      <w:r>
        <w:rPr>
          <w:noProof/>
        </w:rPr>
        <w:instrText xml:space="preserve"> PAGEREF _Toc218717972 \h </w:instrText>
      </w:r>
      <w:r>
        <w:rPr>
          <w:noProof/>
        </w:rPr>
      </w:r>
      <w:r>
        <w:rPr>
          <w:noProof/>
        </w:rPr>
        <w:fldChar w:fldCharType="separate"/>
      </w:r>
      <w:r>
        <w:rPr>
          <w:noProof/>
        </w:rPr>
        <w:t>429</w:t>
      </w:r>
      <w:r>
        <w:rPr>
          <w:noProof/>
        </w:rPr>
        <w:fldChar w:fldCharType="end"/>
      </w:r>
    </w:p>
    <w:p w14:paraId="5043A57C" w14:textId="711F130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19A.2.5</w:t>
      </w:r>
      <w:r>
        <w:rPr>
          <w:rFonts w:asciiTheme="minorHAnsi" w:eastAsiaTheme="minorEastAsia" w:hAnsiTheme="minorHAnsi" w:cstheme="minorBidi"/>
          <w:noProof/>
          <w:kern w:val="2"/>
          <w:sz w:val="24"/>
          <w:szCs w:val="24"/>
          <w:lang w:eastAsia="en-GB"/>
          <w14:ligatures w14:val="standardContextual"/>
        </w:rPr>
        <w:tab/>
      </w:r>
      <w:r>
        <w:rPr>
          <w:noProof/>
        </w:rPr>
        <w:t>Sending a UE session join notification</w:t>
      </w:r>
      <w:r>
        <w:rPr>
          <w:noProof/>
        </w:rPr>
        <w:tab/>
      </w:r>
      <w:r>
        <w:rPr>
          <w:noProof/>
        </w:rPr>
        <w:fldChar w:fldCharType="begin"/>
      </w:r>
      <w:r>
        <w:rPr>
          <w:noProof/>
        </w:rPr>
        <w:instrText xml:space="preserve"> PAGEREF _Toc218717973 \h </w:instrText>
      </w:r>
      <w:r>
        <w:rPr>
          <w:noProof/>
        </w:rPr>
      </w:r>
      <w:r>
        <w:rPr>
          <w:noProof/>
        </w:rPr>
        <w:fldChar w:fldCharType="separate"/>
      </w:r>
      <w:r>
        <w:rPr>
          <w:noProof/>
        </w:rPr>
        <w:t>429</w:t>
      </w:r>
      <w:r>
        <w:rPr>
          <w:noProof/>
        </w:rPr>
        <w:fldChar w:fldCharType="end"/>
      </w:r>
    </w:p>
    <w:p w14:paraId="4E3054A5" w14:textId="5550098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19A.2.5.1</w:t>
      </w:r>
      <w:r>
        <w:rPr>
          <w:rFonts w:asciiTheme="minorHAnsi" w:eastAsiaTheme="minorEastAsia" w:hAnsiTheme="minorHAnsi" w:cstheme="minorBidi"/>
          <w:noProof/>
          <w:kern w:val="2"/>
          <w:sz w:val="24"/>
          <w:szCs w:val="24"/>
          <w:lang w:eastAsia="en-GB"/>
          <w14:ligatures w14:val="standardContextual"/>
        </w:rPr>
        <w:tab/>
      </w:r>
      <w:r>
        <w:rPr>
          <w:noProof/>
        </w:rPr>
        <w:t>Conditions for sending the UE session join notification</w:t>
      </w:r>
      <w:r>
        <w:rPr>
          <w:noProof/>
        </w:rPr>
        <w:tab/>
      </w:r>
      <w:r>
        <w:rPr>
          <w:noProof/>
        </w:rPr>
        <w:fldChar w:fldCharType="begin"/>
      </w:r>
      <w:r>
        <w:rPr>
          <w:noProof/>
        </w:rPr>
        <w:instrText xml:space="preserve"> PAGEREF _Toc218717974 \h </w:instrText>
      </w:r>
      <w:r>
        <w:rPr>
          <w:noProof/>
        </w:rPr>
      </w:r>
      <w:r>
        <w:rPr>
          <w:noProof/>
        </w:rPr>
        <w:fldChar w:fldCharType="separate"/>
      </w:r>
      <w:r>
        <w:rPr>
          <w:noProof/>
        </w:rPr>
        <w:t>429</w:t>
      </w:r>
      <w:r>
        <w:rPr>
          <w:noProof/>
        </w:rPr>
        <w:fldChar w:fldCharType="end"/>
      </w:r>
    </w:p>
    <w:p w14:paraId="2F2C2C89" w14:textId="64A9E8A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19A.2.5.2</w:t>
      </w:r>
      <w:r>
        <w:rPr>
          <w:rFonts w:asciiTheme="minorHAnsi" w:eastAsiaTheme="minorEastAsia" w:hAnsiTheme="minorHAnsi" w:cstheme="minorBidi"/>
          <w:noProof/>
          <w:kern w:val="2"/>
          <w:sz w:val="24"/>
          <w:szCs w:val="24"/>
          <w:lang w:eastAsia="en-GB"/>
          <w14:ligatures w14:val="standardContextual"/>
        </w:rPr>
        <w:tab/>
      </w:r>
      <w:r>
        <w:rPr>
          <w:noProof/>
        </w:rPr>
        <w:t>Sending the UE session join notification</w:t>
      </w:r>
      <w:r>
        <w:rPr>
          <w:noProof/>
        </w:rPr>
        <w:tab/>
      </w:r>
      <w:r>
        <w:rPr>
          <w:noProof/>
        </w:rPr>
        <w:fldChar w:fldCharType="begin"/>
      </w:r>
      <w:r>
        <w:rPr>
          <w:noProof/>
        </w:rPr>
        <w:instrText xml:space="preserve"> PAGEREF _Toc218717975 \h </w:instrText>
      </w:r>
      <w:r>
        <w:rPr>
          <w:noProof/>
        </w:rPr>
      </w:r>
      <w:r>
        <w:rPr>
          <w:noProof/>
        </w:rPr>
        <w:fldChar w:fldCharType="separate"/>
      </w:r>
      <w:r>
        <w:rPr>
          <w:noProof/>
        </w:rPr>
        <w:t>430</w:t>
      </w:r>
      <w:r>
        <w:rPr>
          <w:noProof/>
        </w:rPr>
        <w:fldChar w:fldCharType="end"/>
      </w:r>
    </w:p>
    <w:p w14:paraId="4CB56181" w14:textId="4CA4BC5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19A.2.6</w:t>
      </w:r>
      <w:r>
        <w:rPr>
          <w:rFonts w:asciiTheme="minorHAnsi" w:eastAsiaTheme="minorEastAsia" w:hAnsiTheme="minorHAnsi" w:cstheme="minorBidi"/>
          <w:noProof/>
          <w:kern w:val="2"/>
          <w:sz w:val="24"/>
          <w:szCs w:val="24"/>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r>
      <w:r>
        <w:rPr>
          <w:noProof/>
        </w:rPr>
        <w:instrText xml:space="preserve"> PAGEREF _Toc218717976 \h </w:instrText>
      </w:r>
      <w:r>
        <w:rPr>
          <w:noProof/>
        </w:rPr>
      </w:r>
      <w:r>
        <w:rPr>
          <w:noProof/>
        </w:rPr>
        <w:fldChar w:fldCharType="separate"/>
      </w:r>
      <w:r>
        <w:rPr>
          <w:noProof/>
        </w:rPr>
        <w:t>430</w:t>
      </w:r>
      <w:r>
        <w:rPr>
          <w:noProof/>
        </w:rPr>
        <w:fldChar w:fldCharType="end"/>
      </w:r>
    </w:p>
    <w:p w14:paraId="656A749E" w14:textId="2AF5D71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19A.3</w:t>
      </w:r>
      <w:r>
        <w:rPr>
          <w:rFonts w:asciiTheme="minorHAnsi" w:eastAsiaTheme="minorEastAsia" w:hAnsiTheme="minorHAnsi" w:cstheme="minorBidi"/>
          <w:noProof/>
          <w:kern w:val="2"/>
          <w:sz w:val="24"/>
          <w:szCs w:val="24"/>
          <w:lang w:eastAsia="en-GB"/>
          <w14:ligatures w14:val="standardContextual"/>
        </w:rPr>
        <w:tab/>
      </w:r>
      <w:r>
        <w:rPr>
          <w:noProof/>
        </w:rPr>
        <w:t>Participating MCData server procedures</w:t>
      </w:r>
      <w:r>
        <w:rPr>
          <w:noProof/>
        </w:rPr>
        <w:tab/>
      </w:r>
      <w:r>
        <w:rPr>
          <w:noProof/>
        </w:rPr>
        <w:fldChar w:fldCharType="begin"/>
      </w:r>
      <w:r>
        <w:rPr>
          <w:noProof/>
        </w:rPr>
        <w:instrText xml:space="preserve"> PAGEREF _Toc218717977 \h </w:instrText>
      </w:r>
      <w:r>
        <w:rPr>
          <w:noProof/>
        </w:rPr>
      </w:r>
      <w:r>
        <w:rPr>
          <w:noProof/>
        </w:rPr>
        <w:fldChar w:fldCharType="separate"/>
      </w:r>
      <w:r>
        <w:rPr>
          <w:noProof/>
        </w:rPr>
        <w:t>431</w:t>
      </w:r>
      <w:r>
        <w:rPr>
          <w:noProof/>
        </w:rPr>
        <w:fldChar w:fldCharType="end"/>
      </w:r>
    </w:p>
    <w:p w14:paraId="4008BAAC" w14:textId="2F1C56D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_Toc218717978 \h </w:instrText>
      </w:r>
      <w:r>
        <w:rPr>
          <w:noProof/>
        </w:rPr>
      </w:r>
      <w:r>
        <w:rPr>
          <w:noProof/>
        </w:rPr>
        <w:fldChar w:fldCharType="separate"/>
      </w:r>
      <w:r>
        <w:rPr>
          <w:noProof/>
        </w:rPr>
        <w:t>431</w:t>
      </w:r>
      <w:r>
        <w:rPr>
          <w:noProof/>
        </w:rPr>
        <w:fldChar w:fldCharType="end"/>
      </w:r>
    </w:p>
    <w:p w14:paraId="29EE3A31" w14:textId="36A12B3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19A.3.2</w:t>
      </w:r>
      <w:r>
        <w:rPr>
          <w:rFonts w:asciiTheme="minorHAnsi" w:eastAsiaTheme="minorEastAsia" w:hAnsiTheme="minorHAnsi" w:cstheme="minorBidi"/>
          <w:noProof/>
          <w:kern w:val="2"/>
          <w:sz w:val="24"/>
          <w:szCs w:val="24"/>
          <w:lang w:eastAsia="en-GB"/>
          <w14:ligatures w14:val="standardContextual"/>
        </w:rPr>
        <w:tab/>
      </w:r>
      <w:r>
        <w:rPr>
          <w:noProof/>
        </w:rPr>
        <w:t>Sending an MBS session announcement to the MCData client</w:t>
      </w:r>
      <w:r>
        <w:rPr>
          <w:noProof/>
        </w:rPr>
        <w:tab/>
      </w:r>
      <w:r>
        <w:rPr>
          <w:noProof/>
        </w:rPr>
        <w:fldChar w:fldCharType="begin"/>
      </w:r>
      <w:r>
        <w:rPr>
          <w:noProof/>
        </w:rPr>
        <w:instrText xml:space="preserve"> PAGEREF _Toc218717979 \h </w:instrText>
      </w:r>
      <w:r>
        <w:rPr>
          <w:noProof/>
        </w:rPr>
      </w:r>
      <w:r>
        <w:rPr>
          <w:noProof/>
        </w:rPr>
        <w:fldChar w:fldCharType="separate"/>
      </w:r>
      <w:r>
        <w:rPr>
          <w:noProof/>
        </w:rPr>
        <w:t>431</w:t>
      </w:r>
      <w:r>
        <w:rPr>
          <w:noProof/>
        </w:rPr>
        <w:fldChar w:fldCharType="end"/>
      </w:r>
    </w:p>
    <w:p w14:paraId="333B3E3F" w14:textId="3954287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_Toc218717980 \h </w:instrText>
      </w:r>
      <w:r>
        <w:rPr>
          <w:noProof/>
        </w:rPr>
      </w:r>
      <w:r>
        <w:rPr>
          <w:noProof/>
        </w:rPr>
        <w:fldChar w:fldCharType="separate"/>
      </w:r>
      <w:r>
        <w:rPr>
          <w:noProof/>
        </w:rPr>
        <w:t>431</w:t>
      </w:r>
      <w:r>
        <w:rPr>
          <w:noProof/>
        </w:rPr>
        <w:fldChar w:fldCharType="end"/>
      </w:r>
    </w:p>
    <w:p w14:paraId="02CFC591" w14:textId="0FC6917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19A.3.2.2</w:t>
      </w:r>
      <w:r>
        <w:rPr>
          <w:rFonts w:asciiTheme="minorHAnsi" w:eastAsiaTheme="minorEastAsia" w:hAnsiTheme="minorHAnsi" w:cstheme="minorBidi"/>
          <w:noProof/>
          <w:kern w:val="2"/>
          <w:sz w:val="24"/>
          <w:szCs w:val="24"/>
          <w:lang w:eastAsia="en-GB"/>
          <w14:ligatures w14:val="standardContextual"/>
        </w:rPr>
        <w:tab/>
      </w:r>
      <w:r>
        <w:rPr>
          <w:noProof/>
        </w:rPr>
        <w:t>Sending an initial MBS session announcement procedure</w:t>
      </w:r>
      <w:r>
        <w:rPr>
          <w:noProof/>
        </w:rPr>
        <w:tab/>
      </w:r>
      <w:r>
        <w:rPr>
          <w:noProof/>
        </w:rPr>
        <w:fldChar w:fldCharType="begin"/>
      </w:r>
      <w:r>
        <w:rPr>
          <w:noProof/>
        </w:rPr>
        <w:instrText xml:space="preserve"> PAGEREF _Toc218717981 \h </w:instrText>
      </w:r>
      <w:r>
        <w:rPr>
          <w:noProof/>
        </w:rPr>
      </w:r>
      <w:r>
        <w:rPr>
          <w:noProof/>
        </w:rPr>
        <w:fldChar w:fldCharType="separate"/>
      </w:r>
      <w:r>
        <w:rPr>
          <w:noProof/>
        </w:rPr>
        <w:t>431</w:t>
      </w:r>
      <w:r>
        <w:rPr>
          <w:noProof/>
        </w:rPr>
        <w:fldChar w:fldCharType="end"/>
      </w:r>
    </w:p>
    <w:p w14:paraId="77DAF482" w14:textId="2C46ADD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19A.3.2.3</w:t>
      </w:r>
      <w:r>
        <w:rPr>
          <w:rFonts w:asciiTheme="minorHAnsi" w:eastAsiaTheme="minorEastAsia" w:hAnsiTheme="minorHAnsi" w:cstheme="minorBidi"/>
          <w:noProof/>
          <w:kern w:val="2"/>
          <w:sz w:val="24"/>
          <w:szCs w:val="24"/>
          <w:lang w:eastAsia="en-GB"/>
          <w14:ligatures w14:val="standardContextual"/>
        </w:rPr>
        <w:tab/>
      </w:r>
      <w:r>
        <w:rPr>
          <w:noProof/>
        </w:rPr>
        <w:t>Updating an announcement</w:t>
      </w:r>
      <w:r>
        <w:rPr>
          <w:noProof/>
        </w:rPr>
        <w:tab/>
      </w:r>
      <w:r>
        <w:rPr>
          <w:noProof/>
        </w:rPr>
        <w:fldChar w:fldCharType="begin"/>
      </w:r>
      <w:r>
        <w:rPr>
          <w:noProof/>
        </w:rPr>
        <w:instrText xml:space="preserve"> PAGEREF _Toc218717982 \h </w:instrText>
      </w:r>
      <w:r>
        <w:rPr>
          <w:noProof/>
        </w:rPr>
      </w:r>
      <w:r>
        <w:rPr>
          <w:noProof/>
        </w:rPr>
        <w:fldChar w:fldCharType="separate"/>
      </w:r>
      <w:r>
        <w:rPr>
          <w:noProof/>
        </w:rPr>
        <w:t>432</w:t>
      </w:r>
      <w:r>
        <w:rPr>
          <w:noProof/>
        </w:rPr>
        <w:fldChar w:fldCharType="end"/>
      </w:r>
    </w:p>
    <w:p w14:paraId="25E31F35" w14:textId="2B48CA3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19A.3.2.4</w:t>
      </w:r>
      <w:r>
        <w:rPr>
          <w:rFonts w:asciiTheme="minorHAnsi" w:eastAsiaTheme="minorEastAsia" w:hAnsiTheme="minorHAnsi" w:cstheme="minorBidi"/>
          <w:noProof/>
          <w:kern w:val="2"/>
          <w:sz w:val="24"/>
          <w:szCs w:val="24"/>
          <w:lang w:eastAsia="en-GB"/>
          <w14:ligatures w14:val="standardContextual"/>
        </w:rPr>
        <w:tab/>
      </w:r>
      <w:r>
        <w:rPr>
          <w:noProof/>
        </w:rPr>
        <w:t>Deleting an MBS session announcement</w:t>
      </w:r>
      <w:r>
        <w:rPr>
          <w:noProof/>
        </w:rPr>
        <w:tab/>
      </w:r>
      <w:r>
        <w:rPr>
          <w:noProof/>
        </w:rPr>
        <w:fldChar w:fldCharType="begin"/>
      </w:r>
      <w:r>
        <w:rPr>
          <w:noProof/>
        </w:rPr>
        <w:instrText xml:space="preserve"> PAGEREF _Toc218717983 \h </w:instrText>
      </w:r>
      <w:r>
        <w:rPr>
          <w:noProof/>
        </w:rPr>
      </w:r>
      <w:r>
        <w:rPr>
          <w:noProof/>
        </w:rPr>
        <w:fldChar w:fldCharType="separate"/>
      </w:r>
      <w:r>
        <w:rPr>
          <w:noProof/>
        </w:rPr>
        <w:t>433</w:t>
      </w:r>
      <w:r>
        <w:rPr>
          <w:noProof/>
        </w:rPr>
        <w:fldChar w:fldCharType="end"/>
      </w:r>
    </w:p>
    <w:p w14:paraId="1531081A" w14:textId="1C85400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19A.3.2.5</w:t>
      </w:r>
      <w:r>
        <w:rPr>
          <w:rFonts w:asciiTheme="minorHAnsi" w:eastAsiaTheme="minorEastAsia" w:hAnsiTheme="minorHAnsi" w:cstheme="minorBidi"/>
          <w:noProof/>
          <w:kern w:val="2"/>
          <w:sz w:val="24"/>
          <w:szCs w:val="24"/>
          <w:lang w:eastAsia="en-GB"/>
          <w14:ligatures w14:val="standardContextual"/>
        </w:rPr>
        <w:tab/>
      </w:r>
      <w:r>
        <w:rPr>
          <w:noProof/>
        </w:rPr>
        <w:t>Sending a MuSiK download message</w:t>
      </w:r>
      <w:r>
        <w:rPr>
          <w:noProof/>
        </w:rPr>
        <w:tab/>
      </w:r>
      <w:r>
        <w:rPr>
          <w:noProof/>
        </w:rPr>
        <w:fldChar w:fldCharType="begin"/>
      </w:r>
      <w:r>
        <w:rPr>
          <w:noProof/>
        </w:rPr>
        <w:instrText xml:space="preserve"> PAGEREF _Toc218717984 \h </w:instrText>
      </w:r>
      <w:r>
        <w:rPr>
          <w:noProof/>
        </w:rPr>
      </w:r>
      <w:r>
        <w:rPr>
          <w:noProof/>
        </w:rPr>
        <w:fldChar w:fldCharType="separate"/>
      </w:r>
      <w:r>
        <w:rPr>
          <w:noProof/>
        </w:rPr>
        <w:t>433</w:t>
      </w:r>
      <w:r>
        <w:rPr>
          <w:noProof/>
        </w:rPr>
        <w:fldChar w:fldCharType="end"/>
      </w:r>
    </w:p>
    <w:p w14:paraId="15108ABD" w14:textId="3CFFB4A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19A.3.3</w:t>
      </w:r>
      <w:r>
        <w:rPr>
          <w:rFonts w:asciiTheme="minorHAnsi" w:eastAsiaTheme="minorEastAsia" w:hAnsiTheme="minorHAnsi" w:cstheme="minorBidi"/>
          <w:noProof/>
          <w:kern w:val="2"/>
          <w:sz w:val="24"/>
          <w:szCs w:val="24"/>
          <w:lang w:eastAsia="en-GB"/>
          <w14:ligatures w14:val="standardContextual"/>
        </w:rPr>
        <w:tab/>
      </w:r>
      <w:r>
        <w:rPr>
          <w:noProof/>
        </w:rPr>
        <w:t>Receiving an MBS listening status report from the MCData client</w:t>
      </w:r>
      <w:r>
        <w:rPr>
          <w:noProof/>
        </w:rPr>
        <w:tab/>
      </w:r>
      <w:r>
        <w:rPr>
          <w:noProof/>
        </w:rPr>
        <w:fldChar w:fldCharType="begin"/>
      </w:r>
      <w:r>
        <w:rPr>
          <w:noProof/>
        </w:rPr>
        <w:instrText xml:space="preserve"> PAGEREF _Toc218717985 \h </w:instrText>
      </w:r>
      <w:r>
        <w:rPr>
          <w:noProof/>
        </w:rPr>
      </w:r>
      <w:r>
        <w:rPr>
          <w:noProof/>
        </w:rPr>
        <w:fldChar w:fldCharType="separate"/>
      </w:r>
      <w:r>
        <w:rPr>
          <w:noProof/>
        </w:rPr>
        <w:t>433</w:t>
      </w:r>
      <w:r>
        <w:rPr>
          <w:noProof/>
        </w:rPr>
        <w:fldChar w:fldCharType="end"/>
      </w:r>
    </w:p>
    <w:p w14:paraId="36A73E77" w14:textId="687DE2B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19A.3.4</w:t>
      </w:r>
      <w:r>
        <w:rPr>
          <w:rFonts w:asciiTheme="minorHAnsi" w:eastAsiaTheme="minorEastAsia" w:hAnsiTheme="minorHAnsi" w:cstheme="minorBidi"/>
          <w:noProof/>
          <w:kern w:val="2"/>
          <w:sz w:val="24"/>
          <w:szCs w:val="24"/>
          <w:lang w:eastAsia="en-GB"/>
          <w14:ligatures w14:val="standardContextual"/>
        </w:rPr>
        <w:tab/>
      </w:r>
      <w:r>
        <w:rPr>
          <w:noProof/>
        </w:rPr>
        <w:t>Receiving a UE session join notification from the MCData client</w:t>
      </w:r>
      <w:r>
        <w:rPr>
          <w:noProof/>
        </w:rPr>
        <w:tab/>
      </w:r>
      <w:r>
        <w:rPr>
          <w:noProof/>
        </w:rPr>
        <w:fldChar w:fldCharType="begin"/>
      </w:r>
      <w:r>
        <w:rPr>
          <w:noProof/>
        </w:rPr>
        <w:instrText xml:space="preserve"> PAGEREF _Toc218717986 \h </w:instrText>
      </w:r>
      <w:r>
        <w:rPr>
          <w:noProof/>
        </w:rPr>
      </w:r>
      <w:r>
        <w:rPr>
          <w:noProof/>
        </w:rPr>
        <w:fldChar w:fldCharType="separate"/>
      </w:r>
      <w:r>
        <w:rPr>
          <w:noProof/>
        </w:rPr>
        <w:t>433</w:t>
      </w:r>
      <w:r>
        <w:rPr>
          <w:noProof/>
        </w:rPr>
        <w:fldChar w:fldCharType="end"/>
      </w:r>
    </w:p>
    <w:p w14:paraId="491431D9" w14:textId="5FFA636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19A.3.5</w:t>
      </w:r>
      <w:r>
        <w:rPr>
          <w:rFonts w:asciiTheme="minorHAnsi" w:eastAsiaTheme="minorEastAsia" w:hAnsiTheme="minorHAnsi" w:cstheme="minorBidi"/>
          <w:noProof/>
          <w:kern w:val="2"/>
          <w:sz w:val="24"/>
          <w:szCs w:val="24"/>
          <w:lang w:eastAsia="en-GB"/>
          <w14:ligatures w14:val="standardContextual"/>
        </w:rPr>
        <w:tab/>
      </w:r>
      <w:r>
        <w:rPr>
          <w:noProof/>
        </w:rPr>
        <w:t>Receiving an MBS session de-announcement from the MCData client</w:t>
      </w:r>
      <w:r>
        <w:rPr>
          <w:noProof/>
        </w:rPr>
        <w:tab/>
      </w:r>
      <w:r>
        <w:rPr>
          <w:noProof/>
        </w:rPr>
        <w:fldChar w:fldCharType="begin"/>
      </w:r>
      <w:r>
        <w:rPr>
          <w:noProof/>
        </w:rPr>
        <w:instrText xml:space="preserve"> PAGEREF _Toc218717987 \h </w:instrText>
      </w:r>
      <w:r>
        <w:rPr>
          <w:noProof/>
        </w:rPr>
      </w:r>
      <w:r>
        <w:rPr>
          <w:noProof/>
        </w:rPr>
        <w:fldChar w:fldCharType="separate"/>
      </w:r>
      <w:r>
        <w:rPr>
          <w:noProof/>
        </w:rPr>
        <w:t>433</w:t>
      </w:r>
      <w:r>
        <w:rPr>
          <w:noProof/>
        </w:rPr>
        <w:fldChar w:fldCharType="end"/>
      </w:r>
    </w:p>
    <w:p w14:paraId="26C92AC6" w14:textId="5ED42614"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20</w:t>
      </w:r>
      <w:r>
        <w:rPr>
          <w:rFonts w:asciiTheme="minorHAnsi" w:eastAsiaTheme="minorEastAsia" w:hAnsiTheme="minorHAnsi" w:cstheme="minorBidi"/>
          <w:noProof/>
          <w:kern w:val="2"/>
          <w:sz w:val="24"/>
          <w:szCs w:val="24"/>
          <w:lang w:eastAsia="en-GB"/>
          <w14:ligatures w14:val="standardContextual"/>
        </w:rPr>
        <w:tab/>
      </w:r>
      <w:r>
        <w:rPr>
          <w:noProof/>
        </w:rPr>
        <w:t>IP Connectivity</w:t>
      </w:r>
      <w:r>
        <w:rPr>
          <w:noProof/>
        </w:rPr>
        <w:tab/>
      </w:r>
      <w:r>
        <w:rPr>
          <w:noProof/>
        </w:rPr>
        <w:fldChar w:fldCharType="begin"/>
      </w:r>
      <w:r>
        <w:rPr>
          <w:noProof/>
        </w:rPr>
        <w:instrText xml:space="preserve"> PAGEREF _Toc218717988 \h </w:instrText>
      </w:r>
      <w:r>
        <w:rPr>
          <w:noProof/>
        </w:rPr>
      </w:r>
      <w:r>
        <w:rPr>
          <w:noProof/>
        </w:rPr>
        <w:fldChar w:fldCharType="separate"/>
      </w:r>
      <w:r>
        <w:rPr>
          <w:noProof/>
        </w:rPr>
        <w:t>434</w:t>
      </w:r>
      <w:r>
        <w:rPr>
          <w:noProof/>
        </w:rPr>
        <w:fldChar w:fldCharType="end"/>
      </w:r>
    </w:p>
    <w:p w14:paraId="0E7AB8B6" w14:textId="4D9F9C3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_Toc218717989 \h </w:instrText>
      </w:r>
      <w:r>
        <w:rPr>
          <w:noProof/>
        </w:rPr>
      </w:r>
      <w:r>
        <w:rPr>
          <w:noProof/>
        </w:rPr>
        <w:fldChar w:fldCharType="separate"/>
      </w:r>
      <w:r>
        <w:rPr>
          <w:noProof/>
        </w:rPr>
        <w:t>434</w:t>
      </w:r>
      <w:r>
        <w:rPr>
          <w:noProof/>
        </w:rPr>
        <w:fldChar w:fldCharType="end"/>
      </w:r>
    </w:p>
    <w:p w14:paraId="150CDC3C" w14:textId="0E76D67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_Toc218717990 \h </w:instrText>
      </w:r>
      <w:r>
        <w:rPr>
          <w:noProof/>
        </w:rPr>
      </w:r>
      <w:r>
        <w:rPr>
          <w:noProof/>
        </w:rPr>
        <w:fldChar w:fldCharType="separate"/>
      </w:r>
      <w:r>
        <w:rPr>
          <w:noProof/>
        </w:rPr>
        <w:t>434</w:t>
      </w:r>
      <w:r>
        <w:rPr>
          <w:noProof/>
        </w:rPr>
        <w:fldChar w:fldCharType="end"/>
      </w:r>
    </w:p>
    <w:p w14:paraId="2969B387" w14:textId="72CBB33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_Toc218717991 \h </w:instrText>
      </w:r>
      <w:r>
        <w:rPr>
          <w:noProof/>
        </w:rPr>
      </w:r>
      <w:r>
        <w:rPr>
          <w:noProof/>
        </w:rPr>
        <w:fldChar w:fldCharType="separate"/>
      </w:r>
      <w:r>
        <w:rPr>
          <w:noProof/>
        </w:rPr>
        <w:t>434</w:t>
      </w:r>
      <w:r>
        <w:rPr>
          <w:noProof/>
        </w:rPr>
        <w:fldChar w:fldCharType="end"/>
      </w:r>
    </w:p>
    <w:p w14:paraId="571911B1" w14:textId="65216AD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_Toc218717992 \h </w:instrText>
      </w:r>
      <w:r>
        <w:rPr>
          <w:noProof/>
        </w:rPr>
      </w:r>
      <w:r>
        <w:rPr>
          <w:noProof/>
        </w:rPr>
        <w:fldChar w:fldCharType="separate"/>
      </w:r>
      <w:r>
        <w:rPr>
          <w:noProof/>
        </w:rPr>
        <w:t>434</w:t>
      </w:r>
      <w:r>
        <w:rPr>
          <w:noProof/>
        </w:rPr>
        <w:fldChar w:fldCharType="end"/>
      </w:r>
    </w:p>
    <w:p w14:paraId="77C8905C" w14:textId="4F93D8F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20.2</w:t>
      </w:r>
      <w:r>
        <w:rPr>
          <w:rFonts w:asciiTheme="minorHAnsi" w:eastAsiaTheme="minorEastAsia" w:hAnsiTheme="minorHAnsi" w:cstheme="minorBidi"/>
          <w:noProof/>
          <w:kern w:val="2"/>
          <w:sz w:val="24"/>
          <w:szCs w:val="24"/>
          <w:lang w:eastAsia="en-GB"/>
          <w14:ligatures w14:val="standardContextual"/>
        </w:rPr>
        <w:tab/>
      </w:r>
      <w:r>
        <w:rPr>
          <w:noProof/>
        </w:rPr>
        <w:t>MCData Client Procedures</w:t>
      </w:r>
      <w:r>
        <w:rPr>
          <w:noProof/>
        </w:rPr>
        <w:tab/>
      </w:r>
      <w:r>
        <w:rPr>
          <w:noProof/>
        </w:rPr>
        <w:fldChar w:fldCharType="begin"/>
      </w:r>
      <w:r>
        <w:rPr>
          <w:noProof/>
        </w:rPr>
        <w:instrText xml:space="preserve"> PAGEREF _Toc218717993 \h </w:instrText>
      </w:r>
      <w:r>
        <w:rPr>
          <w:noProof/>
        </w:rPr>
      </w:r>
      <w:r>
        <w:rPr>
          <w:noProof/>
        </w:rPr>
        <w:fldChar w:fldCharType="separate"/>
      </w:r>
      <w:r>
        <w:rPr>
          <w:noProof/>
        </w:rPr>
        <w:t>434</w:t>
      </w:r>
      <w:r>
        <w:rPr>
          <w:noProof/>
        </w:rPr>
        <w:fldChar w:fldCharType="end"/>
      </w:r>
    </w:p>
    <w:p w14:paraId="64570A30" w14:textId="3DD1DEB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20.2.0a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_Toc218717994 \h </w:instrText>
      </w:r>
      <w:r>
        <w:rPr>
          <w:noProof/>
        </w:rPr>
      </w:r>
      <w:r>
        <w:rPr>
          <w:noProof/>
        </w:rPr>
        <w:fldChar w:fldCharType="separate"/>
      </w:r>
      <w:r>
        <w:rPr>
          <w:noProof/>
        </w:rPr>
        <w:t>434</w:t>
      </w:r>
      <w:r>
        <w:rPr>
          <w:noProof/>
        </w:rPr>
        <w:fldChar w:fldCharType="end"/>
      </w:r>
    </w:p>
    <w:p w14:paraId="7A2EBB82" w14:textId="089A475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20.2.0b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_Toc218717995 \h </w:instrText>
      </w:r>
      <w:r>
        <w:rPr>
          <w:noProof/>
        </w:rPr>
      </w:r>
      <w:r>
        <w:rPr>
          <w:noProof/>
        </w:rPr>
        <w:fldChar w:fldCharType="separate"/>
      </w:r>
      <w:r>
        <w:rPr>
          <w:noProof/>
        </w:rPr>
        <w:t>435</w:t>
      </w:r>
      <w:r>
        <w:rPr>
          <w:noProof/>
        </w:rPr>
        <w:fldChar w:fldCharType="end"/>
      </w:r>
    </w:p>
    <w:p w14:paraId="6DDC75E4" w14:textId="1B5C3DF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20.2.1</w:t>
      </w:r>
      <w:r>
        <w:rPr>
          <w:rFonts w:asciiTheme="minorHAnsi" w:eastAsiaTheme="minorEastAsia" w:hAnsiTheme="minorHAnsi" w:cstheme="minorBidi"/>
          <w:noProof/>
          <w:kern w:val="2"/>
          <w:sz w:val="24"/>
          <w:szCs w:val="24"/>
          <w:lang w:eastAsia="en-GB"/>
          <w14:ligatures w14:val="standardContextual"/>
        </w:rPr>
        <w:tab/>
      </w:r>
      <w:r>
        <w:rPr>
          <w:noProof/>
        </w:rPr>
        <w:t>MCData client originating procedures</w:t>
      </w:r>
      <w:r>
        <w:rPr>
          <w:noProof/>
        </w:rPr>
        <w:tab/>
      </w:r>
      <w:r>
        <w:rPr>
          <w:noProof/>
        </w:rPr>
        <w:fldChar w:fldCharType="begin"/>
      </w:r>
      <w:r>
        <w:rPr>
          <w:noProof/>
        </w:rPr>
        <w:instrText xml:space="preserve"> PAGEREF _Toc218717996 \h </w:instrText>
      </w:r>
      <w:r>
        <w:rPr>
          <w:noProof/>
        </w:rPr>
      </w:r>
      <w:r>
        <w:rPr>
          <w:noProof/>
        </w:rPr>
        <w:fldChar w:fldCharType="separate"/>
      </w:r>
      <w:r>
        <w:rPr>
          <w:noProof/>
        </w:rPr>
        <w:t>435</w:t>
      </w:r>
      <w:r>
        <w:rPr>
          <w:noProof/>
        </w:rPr>
        <w:fldChar w:fldCharType="end"/>
      </w:r>
    </w:p>
    <w:p w14:paraId="3DA39BD9" w14:textId="6CAFC81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20.2.2</w:t>
      </w:r>
      <w:r>
        <w:rPr>
          <w:rFonts w:asciiTheme="minorHAnsi" w:eastAsiaTheme="minorEastAsia" w:hAnsiTheme="minorHAnsi" w:cstheme="minorBidi"/>
          <w:noProof/>
          <w:kern w:val="2"/>
          <w:sz w:val="24"/>
          <w:szCs w:val="24"/>
          <w:lang w:eastAsia="en-GB"/>
          <w14:ligatures w14:val="standardContextual"/>
        </w:rPr>
        <w:tab/>
      </w:r>
      <w:r>
        <w:rPr>
          <w:noProof/>
        </w:rPr>
        <w:t>MCData client terminating procedures</w:t>
      </w:r>
      <w:r>
        <w:rPr>
          <w:noProof/>
        </w:rPr>
        <w:tab/>
      </w:r>
      <w:r>
        <w:rPr>
          <w:noProof/>
        </w:rPr>
        <w:fldChar w:fldCharType="begin"/>
      </w:r>
      <w:r>
        <w:rPr>
          <w:noProof/>
        </w:rPr>
        <w:instrText xml:space="preserve"> PAGEREF _Toc218717997 \h </w:instrText>
      </w:r>
      <w:r>
        <w:rPr>
          <w:noProof/>
        </w:rPr>
      </w:r>
      <w:r>
        <w:rPr>
          <w:noProof/>
        </w:rPr>
        <w:fldChar w:fldCharType="separate"/>
      </w:r>
      <w:r>
        <w:rPr>
          <w:noProof/>
        </w:rPr>
        <w:t>437</w:t>
      </w:r>
      <w:r>
        <w:rPr>
          <w:noProof/>
        </w:rPr>
        <w:fldChar w:fldCharType="end"/>
      </w:r>
    </w:p>
    <w:p w14:paraId="489E9C96" w14:textId="3E9F972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20.3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_Toc218717998 \h </w:instrText>
      </w:r>
      <w:r>
        <w:rPr>
          <w:noProof/>
        </w:rPr>
      </w:r>
      <w:r>
        <w:rPr>
          <w:noProof/>
        </w:rPr>
        <w:fldChar w:fldCharType="separate"/>
      </w:r>
      <w:r>
        <w:rPr>
          <w:noProof/>
        </w:rPr>
        <w:t>438</w:t>
      </w:r>
      <w:r>
        <w:rPr>
          <w:noProof/>
        </w:rPr>
        <w:fldChar w:fldCharType="end"/>
      </w:r>
    </w:p>
    <w:p w14:paraId="07EA0EA5" w14:textId="145B8A7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20.3.0a</w:t>
      </w:r>
      <w:r>
        <w:rPr>
          <w:rFonts w:asciiTheme="minorHAnsi" w:eastAsiaTheme="minorEastAsia" w:hAnsiTheme="minorHAnsi" w:cstheme="minorBidi"/>
          <w:noProof/>
          <w:kern w:val="2"/>
          <w:sz w:val="24"/>
          <w:szCs w:val="24"/>
          <w:lang w:eastAsia="en-GB"/>
          <w14:ligatures w14:val="standardContextual"/>
        </w:rPr>
        <w:tab/>
      </w:r>
      <w:r>
        <w:rPr>
          <w:noProof/>
        </w:rPr>
        <w:t>SDP offer generation</w:t>
      </w:r>
      <w:r>
        <w:rPr>
          <w:noProof/>
        </w:rPr>
        <w:tab/>
      </w:r>
      <w:r>
        <w:rPr>
          <w:noProof/>
        </w:rPr>
        <w:fldChar w:fldCharType="begin"/>
      </w:r>
      <w:r>
        <w:rPr>
          <w:noProof/>
        </w:rPr>
        <w:instrText xml:space="preserve"> PAGEREF _Toc218717999 \h </w:instrText>
      </w:r>
      <w:r>
        <w:rPr>
          <w:noProof/>
        </w:rPr>
      </w:r>
      <w:r>
        <w:rPr>
          <w:noProof/>
        </w:rPr>
        <w:fldChar w:fldCharType="separate"/>
      </w:r>
      <w:r>
        <w:rPr>
          <w:noProof/>
        </w:rPr>
        <w:t>438</w:t>
      </w:r>
      <w:r>
        <w:rPr>
          <w:noProof/>
        </w:rPr>
        <w:fldChar w:fldCharType="end"/>
      </w:r>
    </w:p>
    <w:p w14:paraId="394095DA" w14:textId="11EC7A4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20.3.0b</w:t>
      </w:r>
      <w:r>
        <w:rPr>
          <w:rFonts w:asciiTheme="minorHAnsi" w:eastAsiaTheme="minorEastAsia" w:hAnsiTheme="minorHAnsi" w:cstheme="minorBidi"/>
          <w:noProof/>
          <w:kern w:val="2"/>
          <w:sz w:val="24"/>
          <w:szCs w:val="24"/>
          <w:lang w:eastAsia="en-GB"/>
          <w14:ligatures w14:val="standardContextual"/>
        </w:rPr>
        <w:tab/>
      </w:r>
      <w:r>
        <w:rPr>
          <w:noProof/>
        </w:rPr>
        <w:t>SDP answer generation</w:t>
      </w:r>
      <w:r>
        <w:rPr>
          <w:noProof/>
        </w:rPr>
        <w:tab/>
      </w:r>
      <w:r>
        <w:rPr>
          <w:noProof/>
        </w:rPr>
        <w:fldChar w:fldCharType="begin"/>
      </w:r>
      <w:r>
        <w:rPr>
          <w:noProof/>
        </w:rPr>
        <w:instrText xml:space="preserve"> PAGEREF _Toc218718000 \h </w:instrText>
      </w:r>
      <w:r>
        <w:rPr>
          <w:noProof/>
        </w:rPr>
      </w:r>
      <w:r>
        <w:rPr>
          <w:noProof/>
        </w:rPr>
        <w:fldChar w:fldCharType="separate"/>
      </w:r>
      <w:r>
        <w:rPr>
          <w:noProof/>
        </w:rPr>
        <w:t>438</w:t>
      </w:r>
      <w:r>
        <w:rPr>
          <w:noProof/>
        </w:rPr>
        <w:fldChar w:fldCharType="end"/>
      </w:r>
    </w:p>
    <w:p w14:paraId="7DC191BA" w14:textId="7EF7B57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20.3.1</w:t>
      </w:r>
      <w:r>
        <w:rPr>
          <w:rFonts w:asciiTheme="minorHAnsi" w:eastAsiaTheme="minorEastAsia" w:hAnsiTheme="minorHAnsi" w:cstheme="minorBidi"/>
          <w:noProof/>
          <w:kern w:val="2"/>
          <w:sz w:val="24"/>
          <w:szCs w:val="24"/>
          <w:lang w:eastAsia="en-GB"/>
          <w14:ligatures w14:val="standardContextual"/>
        </w:rPr>
        <w:tab/>
      </w:r>
      <w:r>
        <w:rPr>
          <w:noProof/>
        </w:rPr>
        <w:t>Originating participating MCData function procedures</w:t>
      </w:r>
      <w:r>
        <w:rPr>
          <w:noProof/>
        </w:rPr>
        <w:tab/>
      </w:r>
      <w:r>
        <w:rPr>
          <w:noProof/>
        </w:rPr>
        <w:fldChar w:fldCharType="begin"/>
      </w:r>
      <w:r>
        <w:rPr>
          <w:noProof/>
        </w:rPr>
        <w:instrText xml:space="preserve"> PAGEREF _Toc218718001 \h </w:instrText>
      </w:r>
      <w:r>
        <w:rPr>
          <w:noProof/>
        </w:rPr>
      </w:r>
      <w:r>
        <w:rPr>
          <w:noProof/>
        </w:rPr>
        <w:fldChar w:fldCharType="separate"/>
      </w:r>
      <w:r>
        <w:rPr>
          <w:noProof/>
        </w:rPr>
        <w:t>438</w:t>
      </w:r>
      <w:r>
        <w:rPr>
          <w:noProof/>
        </w:rPr>
        <w:fldChar w:fldCharType="end"/>
      </w:r>
    </w:p>
    <w:p w14:paraId="06007BFE" w14:textId="32F5794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20.3.2</w:t>
      </w:r>
      <w:r>
        <w:rPr>
          <w:rFonts w:asciiTheme="minorHAnsi" w:eastAsiaTheme="minorEastAsia" w:hAnsiTheme="minorHAnsi" w:cstheme="minorBidi"/>
          <w:noProof/>
          <w:kern w:val="2"/>
          <w:sz w:val="24"/>
          <w:szCs w:val="24"/>
          <w:lang w:eastAsia="en-GB"/>
          <w14:ligatures w14:val="standardContextual"/>
        </w:rPr>
        <w:tab/>
      </w:r>
      <w:r>
        <w:rPr>
          <w:noProof/>
        </w:rPr>
        <w:t>Terminating participating MCData function procedures</w:t>
      </w:r>
      <w:r>
        <w:rPr>
          <w:noProof/>
        </w:rPr>
        <w:tab/>
      </w:r>
      <w:r>
        <w:rPr>
          <w:noProof/>
        </w:rPr>
        <w:fldChar w:fldCharType="begin"/>
      </w:r>
      <w:r>
        <w:rPr>
          <w:noProof/>
        </w:rPr>
        <w:instrText xml:space="preserve"> PAGEREF _Toc218718002 \h </w:instrText>
      </w:r>
      <w:r>
        <w:rPr>
          <w:noProof/>
        </w:rPr>
      </w:r>
      <w:r>
        <w:rPr>
          <w:noProof/>
        </w:rPr>
        <w:fldChar w:fldCharType="separate"/>
      </w:r>
      <w:r>
        <w:rPr>
          <w:noProof/>
        </w:rPr>
        <w:t>440</w:t>
      </w:r>
      <w:r>
        <w:rPr>
          <w:noProof/>
        </w:rPr>
        <w:fldChar w:fldCharType="end"/>
      </w:r>
    </w:p>
    <w:p w14:paraId="5BA176A5" w14:textId="5D80B8C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20.4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_Toc218718003 \h </w:instrText>
      </w:r>
      <w:r>
        <w:rPr>
          <w:noProof/>
        </w:rPr>
      </w:r>
      <w:r>
        <w:rPr>
          <w:noProof/>
        </w:rPr>
        <w:fldChar w:fldCharType="separate"/>
      </w:r>
      <w:r>
        <w:rPr>
          <w:noProof/>
        </w:rPr>
        <w:t>442</w:t>
      </w:r>
      <w:r>
        <w:rPr>
          <w:noProof/>
        </w:rPr>
        <w:fldChar w:fldCharType="end"/>
      </w:r>
    </w:p>
    <w:p w14:paraId="5C517AB2" w14:textId="5E2693A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20.4.0a</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generation</w:t>
      </w:r>
      <w:r>
        <w:rPr>
          <w:noProof/>
        </w:rPr>
        <w:tab/>
      </w:r>
      <w:r>
        <w:rPr>
          <w:noProof/>
        </w:rPr>
        <w:fldChar w:fldCharType="begin"/>
      </w:r>
      <w:r>
        <w:rPr>
          <w:noProof/>
        </w:rPr>
        <w:instrText xml:space="preserve"> PAGEREF _Toc218718004 \h </w:instrText>
      </w:r>
      <w:r>
        <w:rPr>
          <w:noProof/>
        </w:rPr>
      </w:r>
      <w:r>
        <w:rPr>
          <w:noProof/>
        </w:rPr>
        <w:fldChar w:fldCharType="separate"/>
      </w:r>
      <w:r>
        <w:rPr>
          <w:noProof/>
        </w:rPr>
        <w:t>442</w:t>
      </w:r>
      <w:r>
        <w:rPr>
          <w:noProof/>
        </w:rPr>
        <w:fldChar w:fldCharType="end"/>
      </w:r>
    </w:p>
    <w:p w14:paraId="3CDCE7F0" w14:textId="496A0CD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20.4.0b</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generation</w:t>
      </w:r>
      <w:r>
        <w:rPr>
          <w:noProof/>
        </w:rPr>
        <w:tab/>
      </w:r>
      <w:r>
        <w:rPr>
          <w:noProof/>
        </w:rPr>
        <w:fldChar w:fldCharType="begin"/>
      </w:r>
      <w:r>
        <w:rPr>
          <w:noProof/>
        </w:rPr>
        <w:instrText xml:space="preserve"> PAGEREF _Toc218718005 \h </w:instrText>
      </w:r>
      <w:r>
        <w:rPr>
          <w:noProof/>
        </w:rPr>
      </w:r>
      <w:r>
        <w:rPr>
          <w:noProof/>
        </w:rPr>
        <w:fldChar w:fldCharType="separate"/>
      </w:r>
      <w:r>
        <w:rPr>
          <w:noProof/>
        </w:rPr>
        <w:t>442</w:t>
      </w:r>
      <w:r>
        <w:rPr>
          <w:noProof/>
        </w:rPr>
        <w:fldChar w:fldCharType="end"/>
      </w:r>
    </w:p>
    <w:p w14:paraId="01BAC3E6" w14:textId="30C509A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20.4.1</w:t>
      </w:r>
      <w:r>
        <w:rPr>
          <w:rFonts w:asciiTheme="minorHAnsi" w:eastAsiaTheme="minorEastAsia" w:hAnsiTheme="minorHAnsi" w:cstheme="minorBidi"/>
          <w:noProof/>
          <w:kern w:val="2"/>
          <w:sz w:val="24"/>
          <w:szCs w:val="24"/>
          <w:lang w:eastAsia="en-GB"/>
          <w14:ligatures w14:val="standardContextual"/>
        </w:rPr>
        <w:tab/>
      </w:r>
      <w:r>
        <w:rPr>
          <w:noProof/>
        </w:rPr>
        <w:t xml:space="preserve">Originating </w:t>
      </w:r>
      <w:r w:rsidRPr="009214F1">
        <w:rPr>
          <w:noProof/>
          <w:lang w:val="en-US"/>
        </w:rPr>
        <w:t>p</w:t>
      </w:r>
      <w:r>
        <w:rPr>
          <w:noProof/>
        </w:rPr>
        <w:t>rocedures</w:t>
      </w:r>
      <w:r>
        <w:rPr>
          <w:noProof/>
        </w:rPr>
        <w:tab/>
      </w:r>
      <w:r>
        <w:rPr>
          <w:noProof/>
        </w:rPr>
        <w:fldChar w:fldCharType="begin"/>
      </w:r>
      <w:r>
        <w:rPr>
          <w:noProof/>
        </w:rPr>
        <w:instrText xml:space="preserve"> PAGEREF _Toc218718006 \h </w:instrText>
      </w:r>
      <w:r>
        <w:rPr>
          <w:noProof/>
        </w:rPr>
      </w:r>
      <w:r>
        <w:rPr>
          <w:noProof/>
        </w:rPr>
        <w:fldChar w:fldCharType="separate"/>
      </w:r>
      <w:r>
        <w:rPr>
          <w:noProof/>
        </w:rPr>
        <w:t>442</w:t>
      </w:r>
      <w:r>
        <w:rPr>
          <w:noProof/>
        </w:rPr>
        <w:fldChar w:fldCharType="end"/>
      </w:r>
    </w:p>
    <w:p w14:paraId="74F9FCA2" w14:textId="5051336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20.4.2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_Toc218718007 \h </w:instrText>
      </w:r>
      <w:r>
        <w:rPr>
          <w:noProof/>
        </w:rPr>
      </w:r>
      <w:r>
        <w:rPr>
          <w:noProof/>
        </w:rPr>
        <w:fldChar w:fldCharType="separate"/>
      </w:r>
      <w:r>
        <w:rPr>
          <w:noProof/>
        </w:rPr>
        <w:t>443</w:t>
      </w:r>
      <w:r>
        <w:rPr>
          <w:noProof/>
        </w:rPr>
        <w:fldChar w:fldCharType="end"/>
      </w:r>
    </w:p>
    <w:p w14:paraId="355DC7E5" w14:textId="22D1C579"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MCData Message Store</w:t>
      </w:r>
      <w:r>
        <w:rPr>
          <w:noProof/>
        </w:rPr>
        <w:tab/>
      </w:r>
      <w:r>
        <w:rPr>
          <w:noProof/>
        </w:rPr>
        <w:fldChar w:fldCharType="begin"/>
      </w:r>
      <w:r>
        <w:rPr>
          <w:noProof/>
        </w:rPr>
        <w:instrText xml:space="preserve"> PAGEREF _Toc218718008 \h </w:instrText>
      </w:r>
      <w:r>
        <w:rPr>
          <w:noProof/>
        </w:rPr>
      </w:r>
      <w:r>
        <w:rPr>
          <w:noProof/>
        </w:rPr>
        <w:fldChar w:fldCharType="separate"/>
      </w:r>
      <w:r>
        <w:rPr>
          <w:noProof/>
        </w:rPr>
        <w:t>445</w:t>
      </w:r>
      <w:r>
        <w:rPr>
          <w:noProof/>
        </w:rPr>
        <w:fldChar w:fldCharType="end"/>
      </w:r>
    </w:p>
    <w:p w14:paraId="69CA5C1A" w14:textId="16B7856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_Toc218718009 \h </w:instrText>
      </w:r>
      <w:r>
        <w:rPr>
          <w:noProof/>
        </w:rPr>
      </w:r>
      <w:r>
        <w:rPr>
          <w:noProof/>
        </w:rPr>
        <w:fldChar w:fldCharType="separate"/>
      </w:r>
      <w:r>
        <w:rPr>
          <w:noProof/>
        </w:rPr>
        <w:t>445</w:t>
      </w:r>
      <w:r>
        <w:rPr>
          <w:noProof/>
        </w:rPr>
        <w:fldChar w:fldCharType="end"/>
      </w:r>
    </w:p>
    <w:p w14:paraId="133C4F54" w14:textId="15F361B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21.2</w:t>
      </w:r>
      <w:r>
        <w:rPr>
          <w:rFonts w:asciiTheme="minorHAnsi" w:eastAsiaTheme="minorEastAsia" w:hAnsiTheme="minorHAnsi" w:cstheme="minorBidi"/>
          <w:noProof/>
          <w:kern w:val="2"/>
          <w:sz w:val="24"/>
          <w:szCs w:val="24"/>
          <w:lang w:eastAsia="en-GB"/>
          <w14:ligatures w14:val="standardContextual"/>
        </w:rPr>
        <w:tab/>
      </w:r>
      <w:r>
        <w:rPr>
          <w:noProof/>
        </w:rPr>
        <w:t>MCData message store functions and client procedures</w:t>
      </w:r>
      <w:r>
        <w:rPr>
          <w:noProof/>
        </w:rPr>
        <w:tab/>
      </w:r>
      <w:r>
        <w:rPr>
          <w:noProof/>
        </w:rPr>
        <w:fldChar w:fldCharType="begin"/>
      </w:r>
      <w:r>
        <w:rPr>
          <w:noProof/>
        </w:rPr>
        <w:instrText xml:space="preserve"> PAGEREF _Toc218718010 \h </w:instrText>
      </w:r>
      <w:r>
        <w:rPr>
          <w:noProof/>
        </w:rPr>
      </w:r>
      <w:r>
        <w:rPr>
          <w:noProof/>
        </w:rPr>
        <w:fldChar w:fldCharType="separate"/>
      </w:r>
      <w:r>
        <w:rPr>
          <w:noProof/>
        </w:rPr>
        <w:t>446</w:t>
      </w:r>
      <w:r>
        <w:rPr>
          <w:noProof/>
        </w:rPr>
        <w:fldChar w:fldCharType="end"/>
      </w:r>
    </w:p>
    <w:p w14:paraId="0BBC02FD" w14:textId="3BED5DA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w:t>
      </w:r>
      <w:r>
        <w:rPr>
          <w:rFonts w:asciiTheme="minorHAnsi" w:eastAsiaTheme="minorEastAsia" w:hAnsiTheme="minorHAnsi" w:cstheme="minorBidi"/>
          <w:noProof/>
          <w:kern w:val="2"/>
          <w:sz w:val="24"/>
          <w:szCs w:val="24"/>
          <w:lang w:eastAsia="en-GB"/>
          <w14:ligatures w14:val="standardContextual"/>
        </w:rPr>
        <w:tab/>
      </w:r>
      <w:r>
        <w:rPr>
          <w:noProof/>
        </w:rPr>
        <w:t>Object retrieval procedure</w:t>
      </w:r>
      <w:r>
        <w:rPr>
          <w:noProof/>
        </w:rPr>
        <w:tab/>
      </w:r>
      <w:r>
        <w:rPr>
          <w:noProof/>
        </w:rPr>
        <w:fldChar w:fldCharType="begin"/>
      </w:r>
      <w:r>
        <w:rPr>
          <w:noProof/>
        </w:rPr>
        <w:instrText xml:space="preserve"> PAGEREF _Toc218718011 \h </w:instrText>
      </w:r>
      <w:r>
        <w:rPr>
          <w:noProof/>
        </w:rPr>
      </w:r>
      <w:r>
        <w:rPr>
          <w:noProof/>
        </w:rPr>
        <w:fldChar w:fldCharType="separate"/>
      </w:r>
      <w:r>
        <w:rPr>
          <w:noProof/>
        </w:rPr>
        <w:t>446</w:t>
      </w:r>
      <w:r>
        <w:rPr>
          <w:noProof/>
        </w:rPr>
        <w:fldChar w:fldCharType="end"/>
      </w:r>
    </w:p>
    <w:p w14:paraId="46CB6399" w14:textId="1738527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_Toc218718012 \h </w:instrText>
      </w:r>
      <w:r>
        <w:rPr>
          <w:noProof/>
        </w:rPr>
      </w:r>
      <w:r>
        <w:rPr>
          <w:noProof/>
        </w:rPr>
        <w:fldChar w:fldCharType="separate"/>
      </w:r>
      <w:r>
        <w:rPr>
          <w:noProof/>
        </w:rPr>
        <w:t>446</w:t>
      </w:r>
      <w:r>
        <w:rPr>
          <w:noProof/>
        </w:rPr>
        <w:fldChar w:fldCharType="end"/>
      </w:r>
    </w:p>
    <w:p w14:paraId="03B8CD90" w14:textId="73E0D0C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_Toc218718013 \h </w:instrText>
      </w:r>
      <w:r>
        <w:rPr>
          <w:noProof/>
        </w:rPr>
      </w:r>
      <w:r>
        <w:rPr>
          <w:noProof/>
        </w:rPr>
        <w:fldChar w:fldCharType="separate"/>
      </w:r>
      <w:r>
        <w:rPr>
          <w:noProof/>
        </w:rPr>
        <w:t>446</w:t>
      </w:r>
      <w:r>
        <w:rPr>
          <w:noProof/>
        </w:rPr>
        <w:fldChar w:fldCharType="end"/>
      </w:r>
    </w:p>
    <w:p w14:paraId="63B2ACC8" w14:textId="7ADFEDD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21.2.2</w:t>
      </w:r>
      <w:r>
        <w:rPr>
          <w:rFonts w:asciiTheme="minorHAnsi" w:eastAsiaTheme="minorEastAsia" w:hAnsiTheme="minorHAnsi" w:cstheme="minorBidi"/>
          <w:noProof/>
          <w:kern w:val="2"/>
          <w:sz w:val="24"/>
          <w:szCs w:val="24"/>
          <w:lang w:eastAsia="en-GB"/>
          <w14:ligatures w14:val="standardContextual"/>
        </w:rPr>
        <w:tab/>
      </w:r>
      <w:r>
        <w:rPr>
          <w:noProof/>
        </w:rPr>
        <w:t>Object search procedure</w:t>
      </w:r>
      <w:r>
        <w:rPr>
          <w:noProof/>
        </w:rPr>
        <w:tab/>
      </w:r>
      <w:r>
        <w:rPr>
          <w:noProof/>
        </w:rPr>
        <w:fldChar w:fldCharType="begin"/>
      </w:r>
      <w:r>
        <w:rPr>
          <w:noProof/>
        </w:rPr>
        <w:instrText xml:space="preserve"> PAGEREF _Toc218718014 \h </w:instrText>
      </w:r>
      <w:r>
        <w:rPr>
          <w:noProof/>
        </w:rPr>
      </w:r>
      <w:r>
        <w:rPr>
          <w:noProof/>
        </w:rPr>
        <w:fldChar w:fldCharType="separate"/>
      </w:r>
      <w:r>
        <w:rPr>
          <w:noProof/>
        </w:rPr>
        <w:t>446</w:t>
      </w:r>
      <w:r>
        <w:rPr>
          <w:noProof/>
        </w:rPr>
        <w:fldChar w:fldCharType="end"/>
      </w:r>
    </w:p>
    <w:p w14:paraId="589B5995" w14:textId="42B1AC7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_Toc218718015 \h </w:instrText>
      </w:r>
      <w:r>
        <w:rPr>
          <w:noProof/>
        </w:rPr>
      </w:r>
      <w:r>
        <w:rPr>
          <w:noProof/>
        </w:rPr>
        <w:fldChar w:fldCharType="separate"/>
      </w:r>
      <w:r>
        <w:rPr>
          <w:noProof/>
        </w:rPr>
        <w:t>446</w:t>
      </w:r>
      <w:r>
        <w:rPr>
          <w:noProof/>
        </w:rPr>
        <w:fldChar w:fldCharType="end"/>
      </w:r>
    </w:p>
    <w:p w14:paraId="5AC89CAB" w14:textId="5C4CFF6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_Toc218718016 \h </w:instrText>
      </w:r>
      <w:r>
        <w:rPr>
          <w:noProof/>
        </w:rPr>
      </w:r>
      <w:r>
        <w:rPr>
          <w:noProof/>
        </w:rPr>
        <w:fldChar w:fldCharType="separate"/>
      </w:r>
      <w:r>
        <w:rPr>
          <w:noProof/>
        </w:rPr>
        <w:t>447</w:t>
      </w:r>
      <w:r>
        <w:rPr>
          <w:noProof/>
        </w:rPr>
        <w:fldChar w:fldCharType="end"/>
      </w:r>
    </w:p>
    <w:p w14:paraId="5D2F2968" w14:textId="6EE4967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21.2.3</w:t>
      </w:r>
      <w:r>
        <w:rPr>
          <w:rFonts w:asciiTheme="minorHAnsi" w:eastAsiaTheme="minorEastAsia" w:hAnsiTheme="minorHAnsi" w:cstheme="minorBidi"/>
          <w:noProof/>
          <w:kern w:val="2"/>
          <w:sz w:val="24"/>
          <w:szCs w:val="24"/>
          <w:lang w:eastAsia="en-GB"/>
          <w14:ligatures w14:val="standardContextual"/>
        </w:rPr>
        <w:tab/>
      </w:r>
      <w:r>
        <w:rPr>
          <w:noProof/>
        </w:rPr>
        <w:t>Update object(s) procedure</w:t>
      </w:r>
      <w:r>
        <w:rPr>
          <w:noProof/>
        </w:rPr>
        <w:tab/>
      </w:r>
      <w:r>
        <w:rPr>
          <w:noProof/>
        </w:rPr>
        <w:fldChar w:fldCharType="begin"/>
      </w:r>
      <w:r>
        <w:rPr>
          <w:noProof/>
        </w:rPr>
        <w:instrText xml:space="preserve"> PAGEREF _Toc218718017 \h </w:instrText>
      </w:r>
      <w:r>
        <w:rPr>
          <w:noProof/>
        </w:rPr>
      </w:r>
      <w:r>
        <w:rPr>
          <w:noProof/>
        </w:rPr>
        <w:fldChar w:fldCharType="separate"/>
      </w:r>
      <w:r>
        <w:rPr>
          <w:noProof/>
        </w:rPr>
        <w:t>447</w:t>
      </w:r>
      <w:r>
        <w:rPr>
          <w:noProof/>
        </w:rPr>
        <w:fldChar w:fldCharType="end"/>
      </w:r>
    </w:p>
    <w:p w14:paraId="75545A16" w14:textId="5F9E446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_Toc218718018 \h </w:instrText>
      </w:r>
      <w:r>
        <w:rPr>
          <w:noProof/>
        </w:rPr>
      </w:r>
      <w:r>
        <w:rPr>
          <w:noProof/>
        </w:rPr>
        <w:fldChar w:fldCharType="separate"/>
      </w:r>
      <w:r>
        <w:rPr>
          <w:noProof/>
        </w:rPr>
        <w:t>447</w:t>
      </w:r>
      <w:r>
        <w:rPr>
          <w:noProof/>
        </w:rPr>
        <w:fldChar w:fldCharType="end"/>
      </w:r>
    </w:p>
    <w:p w14:paraId="4010FFFE" w14:textId="436032C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_Toc218718019 \h </w:instrText>
      </w:r>
      <w:r>
        <w:rPr>
          <w:noProof/>
        </w:rPr>
      </w:r>
      <w:r>
        <w:rPr>
          <w:noProof/>
        </w:rPr>
        <w:fldChar w:fldCharType="separate"/>
      </w:r>
      <w:r>
        <w:rPr>
          <w:noProof/>
        </w:rPr>
        <w:t>447</w:t>
      </w:r>
      <w:r>
        <w:rPr>
          <w:noProof/>
        </w:rPr>
        <w:fldChar w:fldCharType="end"/>
      </w:r>
    </w:p>
    <w:p w14:paraId="673992CE" w14:textId="4A65229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21.2.4</w:t>
      </w:r>
      <w:r>
        <w:rPr>
          <w:rFonts w:asciiTheme="minorHAnsi" w:eastAsiaTheme="minorEastAsia" w:hAnsiTheme="minorHAnsi" w:cstheme="minorBidi"/>
          <w:noProof/>
          <w:kern w:val="2"/>
          <w:sz w:val="24"/>
          <w:szCs w:val="24"/>
          <w:lang w:eastAsia="en-GB"/>
          <w14:ligatures w14:val="standardContextual"/>
        </w:rPr>
        <w:tab/>
      </w:r>
      <w:r>
        <w:rPr>
          <w:noProof/>
        </w:rPr>
        <w:t>Delete stored object(s) procedure</w:t>
      </w:r>
      <w:r>
        <w:rPr>
          <w:noProof/>
        </w:rPr>
        <w:tab/>
      </w:r>
      <w:r>
        <w:rPr>
          <w:noProof/>
        </w:rPr>
        <w:fldChar w:fldCharType="begin"/>
      </w:r>
      <w:r>
        <w:rPr>
          <w:noProof/>
        </w:rPr>
        <w:instrText xml:space="preserve"> PAGEREF _Toc218718020 \h </w:instrText>
      </w:r>
      <w:r>
        <w:rPr>
          <w:noProof/>
        </w:rPr>
      </w:r>
      <w:r>
        <w:rPr>
          <w:noProof/>
        </w:rPr>
        <w:fldChar w:fldCharType="separate"/>
      </w:r>
      <w:r>
        <w:rPr>
          <w:noProof/>
        </w:rPr>
        <w:t>448</w:t>
      </w:r>
      <w:r>
        <w:rPr>
          <w:noProof/>
        </w:rPr>
        <w:fldChar w:fldCharType="end"/>
      </w:r>
    </w:p>
    <w:p w14:paraId="26C1D961" w14:textId="2C06D81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_Toc218718021 \h </w:instrText>
      </w:r>
      <w:r>
        <w:rPr>
          <w:noProof/>
        </w:rPr>
      </w:r>
      <w:r>
        <w:rPr>
          <w:noProof/>
        </w:rPr>
        <w:fldChar w:fldCharType="separate"/>
      </w:r>
      <w:r>
        <w:rPr>
          <w:noProof/>
        </w:rPr>
        <w:t>448</w:t>
      </w:r>
      <w:r>
        <w:rPr>
          <w:noProof/>
        </w:rPr>
        <w:fldChar w:fldCharType="end"/>
      </w:r>
    </w:p>
    <w:p w14:paraId="75BD3155" w14:textId="68BFA41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_Toc218718022 \h </w:instrText>
      </w:r>
      <w:r>
        <w:rPr>
          <w:noProof/>
        </w:rPr>
      </w:r>
      <w:r>
        <w:rPr>
          <w:noProof/>
        </w:rPr>
        <w:fldChar w:fldCharType="separate"/>
      </w:r>
      <w:r>
        <w:rPr>
          <w:noProof/>
        </w:rPr>
        <w:t>448</w:t>
      </w:r>
      <w:r>
        <w:rPr>
          <w:noProof/>
        </w:rPr>
        <w:fldChar w:fldCharType="end"/>
      </w:r>
    </w:p>
    <w:p w14:paraId="761A7493" w14:textId="1B9C82F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_Toc218718023 \h </w:instrText>
      </w:r>
      <w:r>
        <w:rPr>
          <w:noProof/>
        </w:rPr>
      </w:r>
      <w:r>
        <w:rPr>
          <w:noProof/>
        </w:rPr>
        <w:fldChar w:fldCharType="separate"/>
      </w:r>
      <w:r>
        <w:rPr>
          <w:noProof/>
        </w:rPr>
        <w:t>449</w:t>
      </w:r>
      <w:r>
        <w:rPr>
          <w:noProof/>
        </w:rPr>
        <w:fldChar w:fldCharType="end"/>
      </w:r>
    </w:p>
    <w:p w14:paraId="6FF71E6A" w14:textId="0D5F6BE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21.2.5A</w:t>
      </w:r>
      <w:r>
        <w:rPr>
          <w:rFonts w:asciiTheme="minorHAnsi" w:eastAsiaTheme="minorEastAsia" w:hAnsiTheme="minorHAnsi" w:cstheme="minorBidi"/>
          <w:noProof/>
          <w:kern w:val="2"/>
          <w:sz w:val="24"/>
          <w:szCs w:val="24"/>
          <w:lang w:eastAsia="en-GB"/>
          <w14:ligatures w14:val="standardContextual"/>
        </w:rPr>
        <w:tab/>
      </w:r>
      <w:r>
        <w:rPr>
          <w:noProof/>
        </w:rPr>
        <w:t>Deposit an object procedure</w:t>
      </w:r>
      <w:r>
        <w:rPr>
          <w:noProof/>
        </w:rPr>
        <w:tab/>
      </w:r>
      <w:r>
        <w:rPr>
          <w:noProof/>
        </w:rPr>
        <w:fldChar w:fldCharType="begin"/>
      </w:r>
      <w:r>
        <w:rPr>
          <w:noProof/>
        </w:rPr>
        <w:instrText xml:space="preserve"> PAGEREF _Toc218718024 \h </w:instrText>
      </w:r>
      <w:r>
        <w:rPr>
          <w:noProof/>
        </w:rPr>
      </w:r>
      <w:r>
        <w:rPr>
          <w:noProof/>
        </w:rPr>
        <w:fldChar w:fldCharType="separate"/>
      </w:r>
      <w:r>
        <w:rPr>
          <w:noProof/>
        </w:rPr>
        <w:t>449</w:t>
      </w:r>
      <w:r>
        <w:rPr>
          <w:noProof/>
        </w:rPr>
        <w:fldChar w:fldCharType="end"/>
      </w:r>
    </w:p>
    <w:p w14:paraId="7656C1D0" w14:textId="605160C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21.2.5A.1</w:t>
      </w:r>
      <w:r>
        <w:rPr>
          <w:rFonts w:asciiTheme="minorHAnsi" w:eastAsiaTheme="minorEastAsia" w:hAnsiTheme="minorHAnsi" w:cstheme="minorBidi"/>
          <w:noProof/>
          <w:kern w:val="2"/>
          <w:sz w:val="24"/>
          <w:szCs w:val="24"/>
          <w:lang w:eastAsia="en-GB"/>
          <w14:ligatures w14:val="standardContextual"/>
        </w:rPr>
        <w:tab/>
      </w:r>
      <w:r>
        <w:rPr>
          <w:noProof/>
        </w:rPr>
        <w:t>MCData server</w:t>
      </w:r>
      <w:r w:rsidRPr="009214F1">
        <w:rPr>
          <w:rFonts w:eastAsia="Malgun Gothic"/>
          <w:noProof/>
        </w:rPr>
        <w:t xml:space="preserve"> procedures</w:t>
      </w:r>
      <w:r>
        <w:rPr>
          <w:noProof/>
        </w:rPr>
        <w:tab/>
      </w:r>
      <w:r>
        <w:rPr>
          <w:noProof/>
        </w:rPr>
        <w:fldChar w:fldCharType="begin"/>
      </w:r>
      <w:r>
        <w:rPr>
          <w:noProof/>
        </w:rPr>
        <w:instrText xml:space="preserve"> PAGEREF _Toc218718025 \h </w:instrText>
      </w:r>
      <w:r>
        <w:rPr>
          <w:noProof/>
        </w:rPr>
      </w:r>
      <w:r>
        <w:rPr>
          <w:noProof/>
        </w:rPr>
        <w:fldChar w:fldCharType="separate"/>
      </w:r>
      <w:r>
        <w:rPr>
          <w:noProof/>
        </w:rPr>
        <w:t>449</w:t>
      </w:r>
      <w:r>
        <w:rPr>
          <w:noProof/>
        </w:rPr>
        <w:fldChar w:fldCharType="end"/>
      </w:r>
    </w:p>
    <w:p w14:paraId="79564BC2" w14:textId="4B3D526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21.2.5A.2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_Toc218718026 \h </w:instrText>
      </w:r>
      <w:r>
        <w:rPr>
          <w:noProof/>
        </w:rPr>
      </w:r>
      <w:r>
        <w:rPr>
          <w:noProof/>
        </w:rPr>
        <w:fldChar w:fldCharType="separate"/>
      </w:r>
      <w:r>
        <w:rPr>
          <w:noProof/>
        </w:rPr>
        <w:t>449</w:t>
      </w:r>
      <w:r>
        <w:rPr>
          <w:noProof/>
        </w:rPr>
        <w:fldChar w:fldCharType="end"/>
      </w:r>
    </w:p>
    <w:p w14:paraId="7EA553C6" w14:textId="1111455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21.2.6</w:t>
      </w:r>
      <w:r>
        <w:rPr>
          <w:rFonts w:asciiTheme="minorHAnsi" w:eastAsiaTheme="minorEastAsia" w:hAnsiTheme="minorHAnsi" w:cstheme="minorBidi"/>
          <w:noProof/>
          <w:kern w:val="2"/>
          <w:sz w:val="24"/>
          <w:szCs w:val="24"/>
          <w:lang w:eastAsia="en-GB"/>
          <w14:ligatures w14:val="standardContextual"/>
        </w:rPr>
        <w:tab/>
      </w:r>
      <w:r>
        <w:rPr>
          <w:noProof/>
        </w:rPr>
        <w:t>Object and folder copy procedure</w:t>
      </w:r>
      <w:r>
        <w:rPr>
          <w:noProof/>
        </w:rPr>
        <w:tab/>
      </w:r>
      <w:r>
        <w:rPr>
          <w:noProof/>
        </w:rPr>
        <w:fldChar w:fldCharType="begin"/>
      </w:r>
      <w:r>
        <w:rPr>
          <w:noProof/>
        </w:rPr>
        <w:instrText xml:space="preserve"> PAGEREF _Toc218718027 \h </w:instrText>
      </w:r>
      <w:r>
        <w:rPr>
          <w:noProof/>
        </w:rPr>
      </w:r>
      <w:r>
        <w:rPr>
          <w:noProof/>
        </w:rPr>
        <w:fldChar w:fldCharType="separate"/>
      </w:r>
      <w:r>
        <w:rPr>
          <w:noProof/>
        </w:rPr>
        <w:t>450</w:t>
      </w:r>
      <w:r>
        <w:rPr>
          <w:noProof/>
        </w:rPr>
        <w:fldChar w:fldCharType="end"/>
      </w:r>
    </w:p>
    <w:p w14:paraId="278BCE57" w14:textId="75253B8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21.2.6.1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_Toc218718028 \h </w:instrText>
      </w:r>
      <w:r>
        <w:rPr>
          <w:noProof/>
        </w:rPr>
      </w:r>
      <w:r>
        <w:rPr>
          <w:noProof/>
        </w:rPr>
        <w:fldChar w:fldCharType="separate"/>
      </w:r>
      <w:r>
        <w:rPr>
          <w:noProof/>
        </w:rPr>
        <w:t>450</w:t>
      </w:r>
      <w:r>
        <w:rPr>
          <w:noProof/>
        </w:rPr>
        <w:fldChar w:fldCharType="end"/>
      </w:r>
    </w:p>
    <w:p w14:paraId="39779960" w14:textId="6EA76BF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21.2.6.2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_Toc218718029 \h </w:instrText>
      </w:r>
      <w:r>
        <w:rPr>
          <w:noProof/>
        </w:rPr>
      </w:r>
      <w:r>
        <w:rPr>
          <w:noProof/>
        </w:rPr>
        <w:fldChar w:fldCharType="separate"/>
      </w:r>
      <w:r>
        <w:rPr>
          <w:noProof/>
        </w:rPr>
        <w:t>450</w:t>
      </w:r>
      <w:r>
        <w:rPr>
          <w:noProof/>
        </w:rPr>
        <w:fldChar w:fldCharType="end"/>
      </w:r>
    </w:p>
    <w:p w14:paraId="3C43D370" w14:textId="54D05F7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21.2.7</w:t>
      </w:r>
      <w:r>
        <w:rPr>
          <w:rFonts w:asciiTheme="minorHAnsi" w:eastAsiaTheme="minorEastAsia" w:hAnsiTheme="minorHAnsi" w:cstheme="minorBidi"/>
          <w:noProof/>
          <w:kern w:val="2"/>
          <w:sz w:val="24"/>
          <w:szCs w:val="24"/>
          <w:lang w:eastAsia="en-GB"/>
          <w14:ligatures w14:val="standardContextual"/>
        </w:rPr>
        <w:tab/>
      </w:r>
      <w:r>
        <w:rPr>
          <w:noProof/>
        </w:rPr>
        <w:t>Deleting a folder procedure</w:t>
      </w:r>
      <w:r>
        <w:rPr>
          <w:noProof/>
        </w:rPr>
        <w:tab/>
      </w:r>
      <w:r>
        <w:rPr>
          <w:noProof/>
        </w:rPr>
        <w:fldChar w:fldCharType="begin"/>
      </w:r>
      <w:r>
        <w:rPr>
          <w:noProof/>
        </w:rPr>
        <w:instrText xml:space="preserve"> PAGEREF _Toc218718030 \h </w:instrText>
      </w:r>
      <w:r>
        <w:rPr>
          <w:noProof/>
        </w:rPr>
      </w:r>
      <w:r>
        <w:rPr>
          <w:noProof/>
        </w:rPr>
        <w:fldChar w:fldCharType="separate"/>
      </w:r>
      <w:r>
        <w:rPr>
          <w:noProof/>
        </w:rPr>
        <w:t>450</w:t>
      </w:r>
      <w:r>
        <w:rPr>
          <w:noProof/>
        </w:rPr>
        <w:fldChar w:fldCharType="end"/>
      </w:r>
    </w:p>
    <w:p w14:paraId="1113482E" w14:textId="0B1A32D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21.2.7.1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_Toc218718031 \h </w:instrText>
      </w:r>
      <w:r>
        <w:rPr>
          <w:noProof/>
        </w:rPr>
      </w:r>
      <w:r>
        <w:rPr>
          <w:noProof/>
        </w:rPr>
        <w:fldChar w:fldCharType="separate"/>
      </w:r>
      <w:r>
        <w:rPr>
          <w:noProof/>
        </w:rPr>
        <w:t>450</w:t>
      </w:r>
      <w:r>
        <w:rPr>
          <w:noProof/>
        </w:rPr>
        <w:fldChar w:fldCharType="end"/>
      </w:r>
    </w:p>
    <w:p w14:paraId="2BC4D40B" w14:textId="0E7FBDF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21.2.7.2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_Toc218718032 \h </w:instrText>
      </w:r>
      <w:r>
        <w:rPr>
          <w:noProof/>
        </w:rPr>
      </w:r>
      <w:r>
        <w:rPr>
          <w:noProof/>
        </w:rPr>
        <w:fldChar w:fldCharType="separate"/>
      </w:r>
      <w:r>
        <w:rPr>
          <w:noProof/>
        </w:rPr>
        <w:t>450</w:t>
      </w:r>
      <w:r>
        <w:rPr>
          <w:noProof/>
        </w:rPr>
        <w:fldChar w:fldCharType="end"/>
      </w:r>
    </w:p>
    <w:p w14:paraId="390780D7" w14:textId="698F295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21.2.8</w:t>
      </w:r>
      <w:r>
        <w:rPr>
          <w:rFonts w:asciiTheme="minorHAnsi" w:eastAsiaTheme="minorEastAsia" w:hAnsiTheme="minorHAnsi" w:cstheme="minorBidi"/>
          <w:noProof/>
          <w:kern w:val="2"/>
          <w:sz w:val="24"/>
          <w:szCs w:val="24"/>
          <w:lang w:eastAsia="en-GB"/>
          <w14:ligatures w14:val="standardContextual"/>
        </w:rPr>
        <w:tab/>
      </w:r>
      <w:r>
        <w:rPr>
          <w:noProof/>
        </w:rPr>
        <w:t>Create a folder procedure</w:t>
      </w:r>
      <w:r>
        <w:rPr>
          <w:noProof/>
        </w:rPr>
        <w:tab/>
      </w:r>
      <w:r>
        <w:rPr>
          <w:noProof/>
        </w:rPr>
        <w:fldChar w:fldCharType="begin"/>
      </w:r>
      <w:r>
        <w:rPr>
          <w:noProof/>
        </w:rPr>
        <w:instrText xml:space="preserve"> PAGEREF _Toc218718033 \h </w:instrText>
      </w:r>
      <w:r>
        <w:rPr>
          <w:noProof/>
        </w:rPr>
      </w:r>
      <w:r>
        <w:rPr>
          <w:noProof/>
        </w:rPr>
        <w:fldChar w:fldCharType="separate"/>
      </w:r>
      <w:r>
        <w:rPr>
          <w:noProof/>
        </w:rPr>
        <w:t>451</w:t>
      </w:r>
      <w:r>
        <w:rPr>
          <w:noProof/>
        </w:rPr>
        <w:fldChar w:fldCharType="end"/>
      </w:r>
    </w:p>
    <w:p w14:paraId="6FE67F96" w14:textId="47C2E45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21.2.8.1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_Toc218718034 \h </w:instrText>
      </w:r>
      <w:r>
        <w:rPr>
          <w:noProof/>
        </w:rPr>
      </w:r>
      <w:r>
        <w:rPr>
          <w:noProof/>
        </w:rPr>
        <w:fldChar w:fldCharType="separate"/>
      </w:r>
      <w:r>
        <w:rPr>
          <w:noProof/>
        </w:rPr>
        <w:t>451</w:t>
      </w:r>
      <w:r>
        <w:rPr>
          <w:noProof/>
        </w:rPr>
        <w:fldChar w:fldCharType="end"/>
      </w:r>
    </w:p>
    <w:p w14:paraId="78B98245" w14:textId="60DB567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21.2.8.2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_Toc218718035 \h </w:instrText>
      </w:r>
      <w:r>
        <w:rPr>
          <w:noProof/>
        </w:rPr>
      </w:r>
      <w:r>
        <w:rPr>
          <w:noProof/>
        </w:rPr>
        <w:fldChar w:fldCharType="separate"/>
      </w:r>
      <w:r>
        <w:rPr>
          <w:noProof/>
        </w:rPr>
        <w:t>451</w:t>
      </w:r>
      <w:r>
        <w:rPr>
          <w:noProof/>
        </w:rPr>
        <w:fldChar w:fldCharType="end"/>
      </w:r>
    </w:p>
    <w:p w14:paraId="7FC776BE" w14:textId="33A9A80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_Toc218718036 \h </w:instrText>
      </w:r>
      <w:r>
        <w:rPr>
          <w:noProof/>
        </w:rPr>
      </w:r>
      <w:r>
        <w:rPr>
          <w:noProof/>
        </w:rPr>
        <w:fldChar w:fldCharType="separate"/>
      </w:r>
      <w:r>
        <w:rPr>
          <w:noProof/>
        </w:rPr>
        <w:t>451</w:t>
      </w:r>
      <w:r>
        <w:rPr>
          <w:noProof/>
        </w:rPr>
        <w:fldChar w:fldCharType="end"/>
      </w:r>
    </w:p>
    <w:p w14:paraId="22234399" w14:textId="23D9534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21.2.10</w:t>
      </w:r>
      <w:r>
        <w:rPr>
          <w:rFonts w:asciiTheme="minorHAnsi" w:eastAsiaTheme="minorEastAsia" w:hAnsiTheme="minorHAnsi" w:cstheme="minorBidi"/>
          <w:noProof/>
          <w:kern w:val="2"/>
          <w:sz w:val="24"/>
          <w:szCs w:val="24"/>
          <w:lang w:eastAsia="en-GB"/>
          <w14:ligatures w14:val="standardContextual"/>
        </w:rPr>
        <w:tab/>
      </w:r>
      <w:r>
        <w:rPr>
          <w:noProof/>
        </w:rPr>
        <w:t>Moving object(s) and folder(s) procedure</w:t>
      </w:r>
      <w:r>
        <w:rPr>
          <w:noProof/>
        </w:rPr>
        <w:tab/>
      </w:r>
      <w:r>
        <w:rPr>
          <w:noProof/>
        </w:rPr>
        <w:fldChar w:fldCharType="begin"/>
      </w:r>
      <w:r>
        <w:rPr>
          <w:noProof/>
        </w:rPr>
        <w:instrText xml:space="preserve"> PAGEREF _Toc218718037 \h </w:instrText>
      </w:r>
      <w:r>
        <w:rPr>
          <w:noProof/>
        </w:rPr>
      </w:r>
      <w:r>
        <w:rPr>
          <w:noProof/>
        </w:rPr>
        <w:fldChar w:fldCharType="separate"/>
      </w:r>
      <w:r>
        <w:rPr>
          <w:noProof/>
        </w:rPr>
        <w:t>451</w:t>
      </w:r>
      <w:r>
        <w:rPr>
          <w:noProof/>
        </w:rPr>
        <w:fldChar w:fldCharType="end"/>
      </w:r>
    </w:p>
    <w:p w14:paraId="3DE4FFB3" w14:textId="6A222C8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21.2.10.1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_Toc218718038 \h </w:instrText>
      </w:r>
      <w:r>
        <w:rPr>
          <w:noProof/>
        </w:rPr>
      </w:r>
      <w:r>
        <w:rPr>
          <w:noProof/>
        </w:rPr>
        <w:fldChar w:fldCharType="separate"/>
      </w:r>
      <w:r>
        <w:rPr>
          <w:noProof/>
        </w:rPr>
        <w:t>451</w:t>
      </w:r>
      <w:r>
        <w:rPr>
          <w:noProof/>
        </w:rPr>
        <w:fldChar w:fldCharType="end"/>
      </w:r>
    </w:p>
    <w:p w14:paraId="15325BEF" w14:textId="7EBA633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21.2.10.2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_Toc218718039 \h </w:instrText>
      </w:r>
      <w:r>
        <w:rPr>
          <w:noProof/>
        </w:rPr>
      </w:r>
      <w:r>
        <w:rPr>
          <w:noProof/>
        </w:rPr>
        <w:fldChar w:fldCharType="separate"/>
      </w:r>
      <w:r>
        <w:rPr>
          <w:noProof/>
        </w:rPr>
        <w:t>452</w:t>
      </w:r>
      <w:r>
        <w:rPr>
          <w:noProof/>
        </w:rPr>
        <w:fldChar w:fldCharType="end"/>
      </w:r>
    </w:p>
    <w:p w14:paraId="47FD9480" w14:textId="5893DBA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21.2.11</w:t>
      </w:r>
      <w:r>
        <w:rPr>
          <w:rFonts w:asciiTheme="minorHAnsi" w:eastAsiaTheme="minorEastAsia" w:hAnsiTheme="minorHAnsi" w:cstheme="minorBidi"/>
          <w:noProof/>
          <w:kern w:val="2"/>
          <w:sz w:val="24"/>
          <w:szCs w:val="24"/>
          <w:lang w:eastAsia="en-GB"/>
          <w14:ligatures w14:val="standardContextual"/>
        </w:rPr>
        <w:tab/>
      </w:r>
      <w:r>
        <w:rPr>
          <w:noProof/>
        </w:rPr>
        <w:t>Folder search procedure</w:t>
      </w:r>
      <w:r>
        <w:rPr>
          <w:noProof/>
        </w:rPr>
        <w:tab/>
      </w:r>
      <w:r>
        <w:rPr>
          <w:noProof/>
        </w:rPr>
        <w:fldChar w:fldCharType="begin"/>
      </w:r>
      <w:r>
        <w:rPr>
          <w:noProof/>
        </w:rPr>
        <w:instrText xml:space="preserve"> PAGEREF _Toc218718040 \h </w:instrText>
      </w:r>
      <w:r>
        <w:rPr>
          <w:noProof/>
        </w:rPr>
      </w:r>
      <w:r>
        <w:rPr>
          <w:noProof/>
        </w:rPr>
        <w:fldChar w:fldCharType="separate"/>
      </w:r>
      <w:r>
        <w:rPr>
          <w:noProof/>
        </w:rPr>
        <w:t>452</w:t>
      </w:r>
      <w:r>
        <w:rPr>
          <w:noProof/>
        </w:rPr>
        <w:fldChar w:fldCharType="end"/>
      </w:r>
    </w:p>
    <w:p w14:paraId="6636C093" w14:textId="73BFD8C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_Toc218718041 \h </w:instrText>
      </w:r>
      <w:r>
        <w:rPr>
          <w:noProof/>
        </w:rPr>
      </w:r>
      <w:r>
        <w:rPr>
          <w:noProof/>
        </w:rPr>
        <w:fldChar w:fldCharType="separate"/>
      </w:r>
      <w:r>
        <w:rPr>
          <w:noProof/>
        </w:rPr>
        <w:t>452</w:t>
      </w:r>
      <w:r>
        <w:rPr>
          <w:noProof/>
        </w:rPr>
        <w:fldChar w:fldCharType="end"/>
      </w:r>
    </w:p>
    <w:p w14:paraId="5D86AB94" w14:textId="73F5D80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_Toc218718042 \h </w:instrText>
      </w:r>
      <w:r>
        <w:rPr>
          <w:noProof/>
        </w:rPr>
      </w:r>
      <w:r>
        <w:rPr>
          <w:noProof/>
        </w:rPr>
        <w:fldChar w:fldCharType="separate"/>
      </w:r>
      <w:r>
        <w:rPr>
          <w:noProof/>
        </w:rPr>
        <w:t>452</w:t>
      </w:r>
      <w:r>
        <w:rPr>
          <w:noProof/>
        </w:rPr>
        <w:fldChar w:fldCharType="end"/>
      </w:r>
    </w:p>
    <w:p w14:paraId="1271475A" w14:textId="4E55096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_Toc218718043 \h </w:instrText>
      </w:r>
      <w:r>
        <w:rPr>
          <w:noProof/>
        </w:rPr>
      </w:r>
      <w:r>
        <w:rPr>
          <w:noProof/>
        </w:rPr>
        <w:fldChar w:fldCharType="separate"/>
      </w:r>
      <w:r>
        <w:rPr>
          <w:noProof/>
        </w:rPr>
        <w:t>453</w:t>
      </w:r>
      <w:r>
        <w:rPr>
          <w:noProof/>
        </w:rPr>
        <w:fldChar w:fldCharType="end"/>
      </w:r>
    </w:p>
    <w:p w14:paraId="1ECB0178" w14:textId="7E0E722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21.2.12A</w:t>
      </w:r>
      <w:r>
        <w:rPr>
          <w:rFonts w:asciiTheme="minorHAnsi" w:eastAsiaTheme="minorEastAsia" w:hAnsiTheme="minorHAnsi" w:cstheme="minorBidi"/>
          <w:noProof/>
          <w:kern w:val="2"/>
          <w:sz w:val="24"/>
          <w:szCs w:val="24"/>
          <w:lang w:eastAsia="en-GB"/>
          <w14:ligatures w14:val="standardContextual"/>
        </w:rPr>
        <w:tab/>
      </w:r>
      <w:r>
        <w:rPr>
          <w:noProof/>
        </w:rPr>
        <w:t>Create a subscription to notifications procedure</w:t>
      </w:r>
      <w:r>
        <w:rPr>
          <w:noProof/>
        </w:rPr>
        <w:tab/>
      </w:r>
      <w:r>
        <w:rPr>
          <w:noProof/>
        </w:rPr>
        <w:fldChar w:fldCharType="begin"/>
      </w:r>
      <w:r>
        <w:rPr>
          <w:noProof/>
        </w:rPr>
        <w:instrText xml:space="preserve"> PAGEREF _Toc218718044 \h </w:instrText>
      </w:r>
      <w:r>
        <w:rPr>
          <w:noProof/>
        </w:rPr>
      </w:r>
      <w:r>
        <w:rPr>
          <w:noProof/>
        </w:rPr>
        <w:fldChar w:fldCharType="separate"/>
      </w:r>
      <w:r>
        <w:rPr>
          <w:noProof/>
        </w:rPr>
        <w:t>453</w:t>
      </w:r>
      <w:r>
        <w:rPr>
          <w:noProof/>
        </w:rPr>
        <w:fldChar w:fldCharType="end"/>
      </w:r>
    </w:p>
    <w:p w14:paraId="6D040DCA" w14:textId="56755F5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21.2.12A.1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_Toc218718045 \h </w:instrText>
      </w:r>
      <w:r>
        <w:rPr>
          <w:noProof/>
        </w:rPr>
      </w:r>
      <w:r>
        <w:rPr>
          <w:noProof/>
        </w:rPr>
        <w:fldChar w:fldCharType="separate"/>
      </w:r>
      <w:r>
        <w:rPr>
          <w:noProof/>
        </w:rPr>
        <w:t>453</w:t>
      </w:r>
      <w:r>
        <w:rPr>
          <w:noProof/>
        </w:rPr>
        <w:fldChar w:fldCharType="end"/>
      </w:r>
    </w:p>
    <w:p w14:paraId="4F91FD3C" w14:textId="572C074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21.2.12A.2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_Toc218718046 \h </w:instrText>
      </w:r>
      <w:r>
        <w:rPr>
          <w:noProof/>
        </w:rPr>
      </w:r>
      <w:r>
        <w:rPr>
          <w:noProof/>
        </w:rPr>
        <w:fldChar w:fldCharType="separate"/>
      </w:r>
      <w:r>
        <w:rPr>
          <w:noProof/>
        </w:rPr>
        <w:t>453</w:t>
      </w:r>
      <w:r>
        <w:rPr>
          <w:noProof/>
        </w:rPr>
        <w:fldChar w:fldCharType="end"/>
      </w:r>
    </w:p>
    <w:p w14:paraId="2EACD491" w14:textId="06408D0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_Toc218718047 \h </w:instrText>
      </w:r>
      <w:r>
        <w:rPr>
          <w:noProof/>
        </w:rPr>
      </w:r>
      <w:r>
        <w:rPr>
          <w:noProof/>
        </w:rPr>
        <w:fldChar w:fldCharType="separate"/>
      </w:r>
      <w:r>
        <w:rPr>
          <w:noProof/>
        </w:rPr>
        <w:t>453</w:t>
      </w:r>
      <w:r>
        <w:rPr>
          <w:noProof/>
        </w:rPr>
        <w:fldChar w:fldCharType="end"/>
      </w:r>
    </w:p>
    <w:p w14:paraId="37639C7D" w14:textId="6E33001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21.2.13A</w:t>
      </w:r>
      <w:r>
        <w:rPr>
          <w:rFonts w:asciiTheme="minorHAnsi" w:eastAsiaTheme="minorEastAsia" w:hAnsiTheme="minorHAnsi" w:cstheme="minorBidi"/>
          <w:noProof/>
          <w:kern w:val="2"/>
          <w:sz w:val="24"/>
          <w:szCs w:val="24"/>
          <w:lang w:eastAsia="en-GB"/>
          <w14:ligatures w14:val="standardContextual"/>
        </w:rPr>
        <w:tab/>
      </w:r>
      <w:r>
        <w:rPr>
          <w:noProof/>
        </w:rPr>
        <w:t>Delete a subscription to notifications procedure</w:t>
      </w:r>
      <w:r>
        <w:rPr>
          <w:noProof/>
        </w:rPr>
        <w:tab/>
      </w:r>
      <w:r>
        <w:rPr>
          <w:noProof/>
        </w:rPr>
        <w:fldChar w:fldCharType="begin"/>
      </w:r>
      <w:r>
        <w:rPr>
          <w:noProof/>
        </w:rPr>
        <w:instrText xml:space="preserve"> PAGEREF _Toc218718048 \h </w:instrText>
      </w:r>
      <w:r>
        <w:rPr>
          <w:noProof/>
        </w:rPr>
      </w:r>
      <w:r>
        <w:rPr>
          <w:noProof/>
        </w:rPr>
        <w:fldChar w:fldCharType="separate"/>
      </w:r>
      <w:r>
        <w:rPr>
          <w:noProof/>
        </w:rPr>
        <w:t>453</w:t>
      </w:r>
      <w:r>
        <w:rPr>
          <w:noProof/>
        </w:rPr>
        <w:fldChar w:fldCharType="end"/>
      </w:r>
    </w:p>
    <w:p w14:paraId="03772AC6" w14:textId="0F32EEC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21.2.13A.1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_Toc218718049 \h </w:instrText>
      </w:r>
      <w:r>
        <w:rPr>
          <w:noProof/>
        </w:rPr>
      </w:r>
      <w:r>
        <w:rPr>
          <w:noProof/>
        </w:rPr>
        <w:fldChar w:fldCharType="separate"/>
      </w:r>
      <w:r>
        <w:rPr>
          <w:noProof/>
        </w:rPr>
        <w:t>453</w:t>
      </w:r>
      <w:r>
        <w:rPr>
          <w:noProof/>
        </w:rPr>
        <w:fldChar w:fldCharType="end"/>
      </w:r>
    </w:p>
    <w:p w14:paraId="0DB0ACB9" w14:textId="69B4B6E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21.2.13A.2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_Toc218718050 \h </w:instrText>
      </w:r>
      <w:r>
        <w:rPr>
          <w:noProof/>
        </w:rPr>
      </w:r>
      <w:r>
        <w:rPr>
          <w:noProof/>
        </w:rPr>
        <w:fldChar w:fldCharType="separate"/>
      </w:r>
      <w:r>
        <w:rPr>
          <w:noProof/>
        </w:rPr>
        <w:t>454</w:t>
      </w:r>
      <w:r>
        <w:rPr>
          <w:noProof/>
        </w:rPr>
        <w:fldChar w:fldCharType="end"/>
      </w:r>
    </w:p>
    <w:p w14:paraId="4DDEF0ED" w14:textId="23CED15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_Toc218718051 \h </w:instrText>
      </w:r>
      <w:r>
        <w:rPr>
          <w:noProof/>
        </w:rPr>
      </w:r>
      <w:r>
        <w:rPr>
          <w:noProof/>
        </w:rPr>
        <w:fldChar w:fldCharType="separate"/>
      </w:r>
      <w:r>
        <w:rPr>
          <w:noProof/>
        </w:rPr>
        <w:t>454</w:t>
      </w:r>
      <w:r>
        <w:rPr>
          <w:noProof/>
        </w:rPr>
        <w:fldChar w:fldCharType="end"/>
      </w:r>
    </w:p>
    <w:p w14:paraId="7CCD8504" w14:textId="6252A58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21.2.14A</w:t>
      </w:r>
      <w:r>
        <w:rPr>
          <w:rFonts w:asciiTheme="minorHAnsi" w:eastAsiaTheme="minorEastAsia" w:hAnsiTheme="minorHAnsi" w:cstheme="minorBidi"/>
          <w:noProof/>
          <w:kern w:val="2"/>
          <w:sz w:val="24"/>
          <w:szCs w:val="24"/>
          <w:lang w:eastAsia="en-GB"/>
          <w14:ligatures w14:val="standardContextual"/>
        </w:rPr>
        <w:tab/>
      </w:r>
      <w:r>
        <w:rPr>
          <w:noProof/>
        </w:rPr>
        <w:t>Update a subscription to notifications procedure</w:t>
      </w:r>
      <w:r>
        <w:rPr>
          <w:noProof/>
        </w:rPr>
        <w:tab/>
      </w:r>
      <w:r>
        <w:rPr>
          <w:noProof/>
        </w:rPr>
        <w:fldChar w:fldCharType="begin"/>
      </w:r>
      <w:r>
        <w:rPr>
          <w:noProof/>
        </w:rPr>
        <w:instrText xml:space="preserve"> PAGEREF _Toc218718052 \h </w:instrText>
      </w:r>
      <w:r>
        <w:rPr>
          <w:noProof/>
        </w:rPr>
      </w:r>
      <w:r>
        <w:rPr>
          <w:noProof/>
        </w:rPr>
        <w:fldChar w:fldCharType="separate"/>
      </w:r>
      <w:r>
        <w:rPr>
          <w:noProof/>
        </w:rPr>
        <w:t>454</w:t>
      </w:r>
      <w:r>
        <w:rPr>
          <w:noProof/>
        </w:rPr>
        <w:fldChar w:fldCharType="end"/>
      </w:r>
    </w:p>
    <w:p w14:paraId="7374F13F" w14:textId="600BCDF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21.2.14A.1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_Toc218718053 \h </w:instrText>
      </w:r>
      <w:r>
        <w:rPr>
          <w:noProof/>
        </w:rPr>
      </w:r>
      <w:r>
        <w:rPr>
          <w:noProof/>
        </w:rPr>
        <w:fldChar w:fldCharType="separate"/>
      </w:r>
      <w:r>
        <w:rPr>
          <w:noProof/>
        </w:rPr>
        <w:t>454</w:t>
      </w:r>
      <w:r>
        <w:rPr>
          <w:noProof/>
        </w:rPr>
        <w:fldChar w:fldCharType="end"/>
      </w:r>
    </w:p>
    <w:p w14:paraId="6857F565" w14:textId="0104365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21.2.14A.2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_Toc218718054 \h </w:instrText>
      </w:r>
      <w:r>
        <w:rPr>
          <w:noProof/>
        </w:rPr>
      </w:r>
      <w:r>
        <w:rPr>
          <w:noProof/>
        </w:rPr>
        <w:fldChar w:fldCharType="separate"/>
      </w:r>
      <w:r>
        <w:rPr>
          <w:noProof/>
        </w:rPr>
        <w:t>454</w:t>
      </w:r>
      <w:r>
        <w:rPr>
          <w:noProof/>
        </w:rPr>
        <w:fldChar w:fldCharType="end"/>
      </w:r>
    </w:p>
    <w:p w14:paraId="116E191B" w14:textId="6F26014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21.2.15</w:t>
      </w:r>
      <w:r>
        <w:rPr>
          <w:rFonts w:asciiTheme="minorHAnsi" w:eastAsiaTheme="minorEastAsia" w:hAnsiTheme="minorHAnsi" w:cstheme="minorBidi"/>
          <w:noProof/>
          <w:kern w:val="2"/>
          <w:sz w:val="24"/>
          <w:szCs w:val="24"/>
          <w:lang w:eastAsia="en-GB"/>
          <w14:ligatures w14:val="standardContextual"/>
        </w:rPr>
        <w:tab/>
      </w:r>
      <w:r>
        <w:rPr>
          <w:noProof/>
        </w:rPr>
        <w:t>Object(s) upload procedure</w:t>
      </w:r>
      <w:r>
        <w:rPr>
          <w:noProof/>
        </w:rPr>
        <w:tab/>
      </w:r>
      <w:r>
        <w:rPr>
          <w:noProof/>
        </w:rPr>
        <w:fldChar w:fldCharType="begin"/>
      </w:r>
      <w:r>
        <w:rPr>
          <w:noProof/>
        </w:rPr>
        <w:instrText xml:space="preserve"> PAGEREF _Toc218718055 \h </w:instrText>
      </w:r>
      <w:r>
        <w:rPr>
          <w:noProof/>
        </w:rPr>
      </w:r>
      <w:r>
        <w:rPr>
          <w:noProof/>
        </w:rPr>
        <w:fldChar w:fldCharType="separate"/>
      </w:r>
      <w:r>
        <w:rPr>
          <w:noProof/>
        </w:rPr>
        <w:t>455</w:t>
      </w:r>
      <w:r>
        <w:rPr>
          <w:noProof/>
        </w:rPr>
        <w:fldChar w:fldCharType="end"/>
      </w:r>
    </w:p>
    <w:p w14:paraId="47C5EC7C" w14:textId="7C2D6BA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_Toc218718056 \h </w:instrText>
      </w:r>
      <w:r>
        <w:rPr>
          <w:noProof/>
        </w:rPr>
      </w:r>
      <w:r>
        <w:rPr>
          <w:noProof/>
        </w:rPr>
        <w:fldChar w:fldCharType="separate"/>
      </w:r>
      <w:r>
        <w:rPr>
          <w:noProof/>
        </w:rPr>
        <w:t>455</w:t>
      </w:r>
      <w:r>
        <w:rPr>
          <w:noProof/>
        </w:rPr>
        <w:fldChar w:fldCharType="end"/>
      </w:r>
    </w:p>
    <w:p w14:paraId="0F0E3C6C" w14:textId="1DBD5A4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21.2.15.2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_Toc218718057 \h </w:instrText>
      </w:r>
      <w:r>
        <w:rPr>
          <w:noProof/>
        </w:rPr>
      </w:r>
      <w:r>
        <w:rPr>
          <w:noProof/>
        </w:rPr>
        <w:fldChar w:fldCharType="separate"/>
      </w:r>
      <w:r>
        <w:rPr>
          <w:noProof/>
        </w:rPr>
        <w:t>455</w:t>
      </w:r>
      <w:r>
        <w:rPr>
          <w:noProof/>
        </w:rPr>
        <w:fldChar w:fldCharType="end"/>
      </w:r>
    </w:p>
    <w:p w14:paraId="3030B9E0" w14:textId="1510FF6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21.2.16</w:t>
      </w:r>
      <w:r>
        <w:rPr>
          <w:rFonts w:asciiTheme="minorHAnsi" w:eastAsiaTheme="minorEastAsia" w:hAnsiTheme="minorHAnsi" w:cstheme="minorBidi"/>
          <w:noProof/>
          <w:kern w:val="2"/>
          <w:sz w:val="24"/>
          <w:szCs w:val="24"/>
          <w:lang w:eastAsia="en-GB"/>
          <w14:ligatures w14:val="standardContextual"/>
        </w:rPr>
        <w:tab/>
      </w:r>
      <w:r>
        <w:rPr>
          <w:noProof/>
        </w:rPr>
        <w:t>Synchronization notifications procedure</w:t>
      </w:r>
      <w:r>
        <w:rPr>
          <w:noProof/>
        </w:rPr>
        <w:tab/>
      </w:r>
      <w:r>
        <w:rPr>
          <w:noProof/>
        </w:rPr>
        <w:fldChar w:fldCharType="begin"/>
      </w:r>
      <w:r>
        <w:rPr>
          <w:noProof/>
        </w:rPr>
        <w:instrText xml:space="preserve"> PAGEREF _Toc218718058 \h </w:instrText>
      </w:r>
      <w:r>
        <w:rPr>
          <w:noProof/>
        </w:rPr>
      </w:r>
      <w:r>
        <w:rPr>
          <w:noProof/>
        </w:rPr>
        <w:fldChar w:fldCharType="separate"/>
      </w:r>
      <w:r>
        <w:rPr>
          <w:noProof/>
        </w:rPr>
        <w:t>455</w:t>
      </w:r>
      <w:r>
        <w:rPr>
          <w:noProof/>
        </w:rPr>
        <w:fldChar w:fldCharType="end"/>
      </w:r>
    </w:p>
    <w:p w14:paraId="58579A85" w14:textId="1CCB1CA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21.2.16.1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_Toc218718059 \h </w:instrText>
      </w:r>
      <w:r>
        <w:rPr>
          <w:noProof/>
        </w:rPr>
      </w:r>
      <w:r>
        <w:rPr>
          <w:noProof/>
        </w:rPr>
        <w:fldChar w:fldCharType="separate"/>
      </w:r>
      <w:r>
        <w:rPr>
          <w:noProof/>
        </w:rPr>
        <w:t>455</w:t>
      </w:r>
      <w:r>
        <w:rPr>
          <w:noProof/>
        </w:rPr>
        <w:fldChar w:fldCharType="end"/>
      </w:r>
    </w:p>
    <w:p w14:paraId="33CFB97B" w14:textId="576241E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21.2.16.2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_Toc218718060 \h </w:instrText>
      </w:r>
      <w:r>
        <w:rPr>
          <w:noProof/>
        </w:rPr>
      </w:r>
      <w:r>
        <w:rPr>
          <w:noProof/>
        </w:rPr>
        <w:fldChar w:fldCharType="separate"/>
      </w:r>
      <w:r>
        <w:rPr>
          <w:noProof/>
        </w:rPr>
        <w:t>456</w:t>
      </w:r>
      <w:r>
        <w:rPr>
          <w:noProof/>
        </w:rPr>
        <w:fldChar w:fldCharType="end"/>
      </w:r>
    </w:p>
    <w:p w14:paraId="430B835E" w14:textId="678E7A3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21.2.16.3</w:t>
      </w:r>
      <w:r>
        <w:rPr>
          <w:rFonts w:asciiTheme="minorHAnsi" w:eastAsiaTheme="minorEastAsia" w:hAnsiTheme="minorHAnsi" w:cstheme="minorBidi"/>
          <w:noProof/>
          <w:kern w:val="2"/>
          <w:sz w:val="24"/>
          <w:szCs w:val="24"/>
          <w:lang w:eastAsia="en-GB"/>
          <w14:ligatures w14:val="standardContextual"/>
        </w:rPr>
        <w:tab/>
      </w:r>
      <w:r>
        <w:rPr>
          <w:noProof/>
        </w:rPr>
        <w:t xml:space="preserve">MCData </w:t>
      </w:r>
      <w:r w:rsidRPr="009214F1">
        <w:rPr>
          <w:rFonts w:eastAsia="Malgun Gothic"/>
          <w:noProof/>
        </w:rPr>
        <w:t>Notification server procedures</w:t>
      </w:r>
      <w:r>
        <w:rPr>
          <w:noProof/>
        </w:rPr>
        <w:tab/>
      </w:r>
      <w:r>
        <w:rPr>
          <w:noProof/>
        </w:rPr>
        <w:fldChar w:fldCharType="begin"/>
      </w:r>
      <w:r>
        <w:rPr>
          <w:noProof/>
        </w:rPr>
        <w:instrText xml:space="preserve"> PAGEREF _Toc218718061 \h </w:instrText>
      </w:r>
      <w:r>
        <w:rPr>
          <w:noProof/>
        </w:rPr>
      </w:r>
      <w:r>
        <w:rPr>
          <w:noProof/>
        </w:rPr>
        <w:fldChar w:fldCharType="separate"/>
      </w:r>
      <w:r>
        <w:rPr>
          <w:noProof/>
        </w:rPr>
        <w:t>456</w:t>
      </w:r>
      <w:r>
        <w:rPr>
          <w:noProof/>
        </w:rPr>
        <w:fldChar w:fldCharType="end"/>
      </w:r>
    </w:p>
    <w:p w14:paraId="2BBB8544" w14:textId="2156CA0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21.2.17</w:t>
      </w:r>
      <w:r>
        <w:rPr>
          <w:rFonts w:asciiTheme="minorHAnsi" w:eastAsiaTheme="minorEastAsia" w:hAnsiTheme="minorHAnsi" w:cstheme="minorBidi"/>
          <w:noProof/>
          <w:kern w:val="2"/>
          <w:sz w:val="24"/>
          <w:szCs w:val="24"/>
          <w:lang w:eastAsia="en-GB"/>
          <w14:ligatures w14:val="standardContextual"/>
        </w:rPr>
        <w:tab/>
      </w:r>
      <w:r>
        <w:rPr>
          <w:noProof/>
        </w:rPr>
        <w:t>Search-based synchronization procedure</w:t>
      </w:r>
      <w:r>
        <w:rPr>
          <w:noProof/>
        </w:rPr>
        <w:tab/>
      </w:r>
      <w:r>
        <w:rPr>
          <w:noProof/>
        </w:rPr>
        <w:fldChar w:fldCharType="begin"/>
      </w:r>
      <w:r>
        <w:rPr>
          <w:noProof/>
        </w:rPr>
        <w:instrText xml:space="preserve"> PAGEREF _Toc218718062 \h </w:instrText>
      </w:r>
      <w:r>
        <w:rPr>
          <w:noProof/>
        </w:rPr>
      </w:r>
      <w:r>
        <w:rPr>
          <w:noProof/>
        </w:rPr>
        <w:fldChar w:fldCharType="separate"/>
      </w:r>
      <w:r>
        <w:rPr>
          <w:noProof/>
        </w:rPr>
        <w:t>456</w:t>
      </w:r>
      <w:r>
        <w:rPr>
          <w:noProof/>
        </w:rPr>
        <w:fldChar w:fldCharType="end"/>
      </w:r>
    </w:p>
    <w:p w14:paraId="53F44C8E" w14:textId="288BA94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21.2.17.1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_Toc218718063 \h </w:instrText>
      </w:r>
      <w:r>
        <w:rPr>
          <w:noProof/>
        </w:rPr>
      </w:r>
      <w:r>
        <w:rPr>
          <w:noProof/>
        </w:rPr>
        <w:fldChar w:fldCharType="separate"/>
      </w:r>
      <w:r>
        <w:rPr>
          <w:noProof/>
        </w:rPr>
        <w:t>456</w:t>
      </w:r>
      <w:r>
        <w:rPr>
          <w:noProof/>
        </w:rPr>
        <w:fldChar w:fldCharType="end"/>
      </w:r>
    </w:p>
    <w:p w14:paraId="5E29CF08" w14:textId="4E9B1FF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21.2.17.2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_Toc218718064 \h </w:instrText>
      </w:r>
      <w:r>
        <w:rPr>
          <w:noProof/>
        </w:rPr>
      </w:r>
      <w:r>
        <w:rPr>
          <w:noProof/>
        </w:rPr>
        <w:fldChar w:fldCharType="separate"/>
      </w:r>
      <w:r>
        <w:rPr>
          <w:noProof/>
        </w:rPr>
        <w:t>456</w:t>
      </w:r>
      <w:r>
        <w:rPr>
          <w:noProof/>
        </w:rPr>
        <w:fldChar w:fldCharType="end"/>
      </w:r>
    </w:p>
    <w:p w14:paraId="04F851E2" w14:textId="40D44C9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21.2.18</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Retrieve</w:t>
      </w:r>
      <w:r>
        <w:rPr>
          <w:noProof/>
        </w:rPr>
        <w:t xml:space="preserve"> content </w:t>
      </w:r>
      <w:r w:rsidRPr="009214F1">
        <w:rPr>
          <w:noProof/>
          <w:lang w:val="en-IN"/>
        </w:rPr>
        <w:t xml:space="preserve">of a given </w:t>
      </w:r>
      <w:r>
        <w:rPr>
          <w:noProof/>
        </w:rPr>
        <w:t>folder procedure</w:t>
      </w:r>
      <w:r>
        <w:rPr>
          <w:noProof/>
        </w:rPr>
        <w:tab/>
      </w:r>
      <w:r>
        <w:rPr>
          <w:noProof/>
        </w:rPr>
        <w:fldChar w:fldCharType="begin"/>
      </w:r>
      <w:r>
        <w:rPr>
          <w:noProof/>
        </w:rPr>
        <w:instrText xml:space="preserve"> PAGEREF _Toc218718065 \h </w:instrText>
      </w:r>
      <w:r>
        <w:rPr>
          <w:noProof/>
        </w:rPr>
      </w:r>
      <w:r>
        <w:rPr>
          <w:noProof/>
        </w:rPr>
        <w:fldChar w:fldCharType="separate"/>
      </w:r>
      <w:r>
        <w:rPr>
          <w:noProof/>
        </w:rPr>
        <w:t>457</w:t>
      </w:r>
      <w:r>
        <w:rPr>
          <w:noProof/>
        </w:rPr>
        <w:fldChar w:fldCharType="end"/>
      </w:r>
    </w:p>
    <w:p w14:paraId="4569F4C3" w14:textId="44311321"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21.2.18.1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_Toc218718066 \h </w:instrText>
      </w:r>
      <w:r>
        <w:rPr>
          <w:noProof/>
        </w:rPr>
      </w:r>
      <w:r>
        <w:rPr>
          <w:noProof/>
        </w:rPr>
        <w:fldChar w:fldCharType="separate"/>
      </w:r>
      <w:r>
        <w:rPr>
          <w:noProof/>
        </w:rPr>
        <w:t>457</w:t>
      </w:r>
      <w:r>
        <w:rPr>
          <w:noProof/>
        </w:rPr>
        <w:fldChar w:fldCharType="end"/>
      </w:r>
    </w:p>
    <w:p w14:paraId="0CDFB662" w14:textId="4A6D98C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21.2.18.2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_Toc218718067 \h </w:instrText>
      </w:r>
      <w:r>
        <w:rPr>
          <w:noProof/>
        </w:rPr>
      </w:r>
      <w:r>
        <w:rPr>
          <w:noProof/>
        </w:rPr>
        <w:fldChar w:fldCharType="separate"/>
      </w:r>
      <w:r>
        <w:rPr>
          <w:noProof/>
        </w:rPr>
        <w:t>457</w:t>
      </w:r>
      <w:r>
        <w:rPr>
          <w:noProof/>
        </w:rPr>
        <w:fldChar w:fldCharType="end"/>
      </w:r>
    </w:p>
    <w:p w14:paraId="7D648366" w14:textId="7AB60DC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214F1">
        <w:rPr>
          <w:noProof/>
          <w:lang w:val="hr-HR"/>
        </w:rPr>
        <w:t>19</w:t>
      </w:r>
      <w:r>
        <w:rPr>
          <w:rFonts w:asciiTheme="minorHAnsi" w:eastAsiaTheme="minorEastAsia" w:hAnsiTheme="minorHAnsi" w:cstheme="minorBidi"/>
          <w:noProof/>
          <w:kern w:val="2"/>
          <w:sz w:val="24"/>
          <w:szCs w:val="24"/>
          <w:lang w:eastAsia="en-GB"/>
          <w14:ligatures w14:val="standardContextual"/>
        </w:rPr>
        <w:tab/>
      </w:r>
      <w:r>
        <w:rPr>
          <w:noProof/>
        </w:rPr>
        <w:t>Create notification channel procedure</w:t>
      </w:r>
      <w:r>
        <w:rPr>
          <w:noProof/>
        </w:rPr>
        <w:tab/>
      </w:r>
      <w:r>
        <w:rPr>
          <w:noProof/>
        </w:rPr>
        <w:fldChar w:fldCharType="begin"/>
      </w:r>
      <w:r>
        <w:rPr>
          <w:noProof/>
        </w:rPr>
        <w:instrText xml:space="preserve"> PAGEREF _Toc218718068 \h </w:instrText>
      </w:r>
      <w:r>
        <w:rPr>
          <w:noProof/>
        </w:rPr>
      </w:r>
      <w:r>
        <w:rPr>
          <w:noProof/>
        </w:rPr>
        <w:fldChar w:fldCharType="separate"/>
      </w:r>
      <w:r>
        <w:rPr>
          <w:noProof/>
        </w:rPr>
        <w:t>457</w:t>
      </w:r>
      <w:r>
        <w:rPr>
          <w:noProof/>
        </w:rPr>
        <w:fldChar w:fldCharType="end"/>
      </w:r>
    </w:p>
    <w:p w14:paraId="1411C9EE" w14:textId="4C8C725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rFonts w:eastAsia="Malgun Gothic"/>
          <w:noProof/>
          <w:lang w:val="hr-HR"/>
        </w:rPr>
        <w:t>19</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notification client procedures</w:t>
      </w:r>
      <w:r>
        <w:rPr>
          <w:noProof/>
        </w:rPr>
        <w:tab/>
      </w:r>
      <w:r>
        <w:rPr>
          <w:noProof/>
        </w:rPr>
        <w:fldChar w:fldCharType="begin"/>
      </w:r>
      <w:r>
        <w:rPr>
          <w:noProof/>
        </w:rPr>
        <w:instrText xml:space="preserve"> PAGEREF _Toc218718069 \h </w:instrText>
      </w:r>
      <w:r>
        <w:rPr>
          <w:noProof/>
        </w:rPr>
      </w:r>
      <w:r>
        <w:rPr>
          <w:noProof/>
        </w:rPr>
        <w:fldChar w:fldCharType="separate"/>
      </w:r>
      <w:r>
        <w:rPr>
          <w:noProof/>
        </w:rPr>
        <w:t>457</w:t>
      </w:r>
      <w:r>
        <w:rPr>
          <w:noProof/>
        </w:rPr>
        <w:fldChar w:fldCharType="end"/>
      </w:r>
    </w:p>
    <w:p w14:paraId="097C7C44" w14:textId="6C5504B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rFonts w:eastAsia="Malgun Gothic"/>
          <w:noProof/>
          <w:lang w:val="hr-HR"/>
        </w:rPr>
        <w:t>19</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Notification server procedures</w:t>
      </w:r>
      <w:r>
        <w:rPr>
          <w:noProof/>
        </w:rPr>
        <w:tab/>
      </w:r>
      <w:r>
        <w:rPr>
          <w:noProof/>
        </w:rPr>
        <w:fldChar w:fldCharType="begin"/>
      </w:r>
      <w:r>
        <w:rPr>
          <w:noProof/>
        </w:rPr>
        <w:instrText xml:space="preserve"> PAGEREF _Toc218718070 \h </w:instrText>
      </w:r>
      <w:r>
        <w:rPr>
          <w:noProof/>
        </w:rPr>
      </w:r>
      <w:r>
        <w:rPr>
          <w:noProof/>
        </w:rPr>
        <w:fldChar w:fldCharType="separate"/>
      </w:r>
      <w:r>
        <w:rPr>
          <w:noProof/>
        </w:rPr>
        <w:t>458</w:t>
      </w:r>
      <w:r>
        <w:rPr>
          <w:noProof/>
        </w:rPr>
        <w:fldChar w:fldCharType="end"/>
      </w:r>
    </w:p>
    <w:p w14:paraId="07B7F727" w14:textId="0BB6D80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214F1">
        <w:rPr>
          <w:noProof/>
          <w:lang w:val="hr-HR"/>
        </w:rPr>
        <w:t>20</w:t>
      </w:r>
      <w:r>
        <w:rPr>
          <w:rFonts w:asciiTheme="minorHAnsi" w:eastAsiaTheme="minorEastAsia" w:hAnsiTheme="minorHAnsi" w:cstheme="minorBidi"/>
          <w:noProof/>
          <w:kern w:val="2"/>
          <w:sz w:val="24"/>
          <w:szCs w:val="24"/>
          <w:lang w:eastAsia="en-GB"/>
          <w14:ligatures w14:val="standardContextual"/>
        </w:rPr>
        <w:tab/>
      </w:r>
      <w:r>
        <w:rPr>
          <w:noProof/>
        </w:rPr>
        <w:t>Delete notification channel procedure</w:t>
      </w:r>
      <w:r>
        <w:rPr>
          <w:noProof/>
        </w:rPr>
        <w:tab/>
      </w:r>
      <w:r>
        <w:rPr>
          <w:noProof/>
        </w:rPr>
        <w:fldChar w:fldCharType="begin"/>
      </w:r>
      <w:r>
        <w:rPr>
          <w:noProof/>
        </w:rPr>
        <w:instrText xml:space="preserve"> PAGEREF _Toc218718071 \h </w:instrText>
      </w:r>
      <w:r>
        <w:rPr>
          <w:noProof/>
        </w:rPr>
      </w:r>
      <w:r>
        <w:rPr>
          <w:noProof/>
        </w:rPr>
        <w:fldChar w:fldCharType="separate"/>
      </w:r>
      <w:r>
        <w:rPr>
          <w:noProof/>
        </w:rPr>
        <w:t>458</w:t>
      </w:r>
      <w:r>
        <w:rPr>
          <w:noProof/>
        </w:rPr>
        <w:fldChar w:fldCharType="end"/>
      </w:r>
    </w:p>
    <w:p w14:paraId="37913A5B" w14:textId="1F4EDFE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hr-HR"/>
        </w:rPr>
        <w:t>20</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notification client procedures</w:t>
      </w:r>
      <w:r>
        <w:rPr>
          <w:noProof/>
        </w:rPr>
        <w:tab/>
      </w:r>
      <w:r>
        <w:rPr>
          <w:noProof/>
        </w:rPr>
        <w:fldChar w:fldCharType="begin"/>
      </w:r>
      <w:r>
        <w:rPr>
          <w:noProof/>
        </w:rPr>
        <w:instrText xml:space="preserve"> PAGEREF _Toc218718072 \h </w:instrText>
      </w:r>
      <w:r>
        <w:rPr>
          <w:noProof/>
        </w:rPr>
      </w:r>
      <w:r>
        <w:rPr>
          <w:noProof/>
        </w:rPr>
        <w:fldChar w:fldCharType="separate"/>
      </w:r>
      <w:r>
        <w:rPr>
          <w:noProof/>
        </w:rPr>
        <w:t>458</w:t>
      </w:r>
      <w:r>
        <w:rPr>
          <w:noProof/>
        </w:rPr>
        <w:fldChar w:fldCharType="end"/>
      </w:r>
    </w:p>
    <w:p w14:paraId="59788ED2" w14:textId="60C0396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hr-HR"/>
        </w:rPr>
        <w:t>20</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Notification server procedures</w:t>
      </w:r>
      <w:r>
        <w:rPr>
          <w:noProof/>
        </w:rPr>
        <w:tab/>
      </w:r>
      <w:r>
        <w:rPr>
          <w:noProof/>
        </w:rPr>
        <w:fldChar w:fldCharType="begin"/>
      </w:r>
      <w:r>
        <w:rPr>
          <w:noProof/>
        </w:rPr>
        <w:instrText xml:space="preserve"> PAGEREF _Toc218718073 \h </w:instrText>
      </w:r>
      <w:r>
        <w:rPr>
          <w:noProof/>
        </w:rPr>
      </w:r>
      <w:r>
        <w:rPr>
          <w:noProof/>
        </w:rPr>
        <w:fldChar w:fldCharType="separate"/>
      </w:r>
      <w:r>
        <w:rPr>
          <w:noProof/>
        </w:rPr>
        <w:t>458</w:t>
      </w:r>
      <w:r>
        <w:rPr>
          <w:noProof/>
        </w:rPr>
        <w:fldChar w:fldCharType="end"/>
      </w:r>
    </w:p>
    <w:p w14:paraId="010BFF5C" w14:textId="4B73B4C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214F1">
        <w:rPr>
          <w:noProof/>
          <w:lang w:val="hr-HR"/>
        </w:rPr>
        <w:t>21</w:t>
      </w:r>
      <w:r>
        <w:rPr>
          <w:rFonts w:asciiTheme="minorHAnsi" w:eastAsiaTheme="minorEastAsia" w:hAnsiTheme="minorHAnsi" w:cstheme="minorBidi"/>
          <w:noProof/>
          <w:kern w:val="2"/>
          <w:sz w:val="24"/>
          <w:szCs w:val="24"/>
          <w:lang w:eastAsia="en-GB"/>
          <w14:ligatures w14:val="standardContextual"/>
        </w:rPr>
        <w:tab/>
      </w:r>
      <w:r>
        <w:rPr>
          <w:noProof/>
        </w:rPr>
        <w:t>Update notification channel procedure</w:t>
      </w:r>
      <w:r>
        <w:rPr>
          <w:noProof/>
        </w:rPr>
        <w:tab/>
      </w:r>
      <w:r>
        <w:rPr>
          <w:noProof/>
        </w:rPr>
        <w:fldChar w:fldCharType="begin"/>
      </w:r>
      <w:r>
        <w:rPr>
          <w:noProof/>
        </w:rPr>
        <w:instrText xml:space="preserve"> PAGEREF _Toc218718074 \h </w:instrText>
      </w:r>
      <w:r>
        <w:rPr>
          <w:noProof/>
        </w:rPr>
      </w:r>
      <w:r>
        <w:rPr>
          <w:noProof/>
        </w:rPr>
        <w:fldChar w:fldCharType="separate"/>
      </w:r>
      <w:r>
        <w:rPr>
          <w:noProof/>
        </w:rPr>
        <w:t>459</w:t>
      </w:r>
      <w:r>
        <w:rPr>
          <w:noProof/>
        </w:rPr>
        <w:fldChar w:fldCharType="end"/>
      </w:r>
    </w:p>
    <w:p w14:paraId="44502392" w14:textId="47FCAF8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hr-HR"/>
        </w:rPr>
        <w:t>21</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notification client procedures</w:t>
      </w:r>
      <w:r>
        <w:rPr>
          <w:noProof/>
        </w:rPr>
        <w:tab/>
      </w:r>
      <w:r>
        <w:rPr>
          <w:noProof/>
        </w:rPr>
        <w:fldChar w:fldCharType="begin"/>
      </w:r>
      <w:r>
        <w:rPr>
          <w:noProof/>
        </w:rPr>
        <w:instrText xml:space="preserve"> PAGEREF _Toc218718075 \h </w:instrText>
      </w:r>
      <w:r>
        <w:rPr>
          <w:noProof/>
        </w:rPr>
      </w:r>
      <w:r>
        <w:rPr>
          <w:noProof/>
        </w:rPr>
        <w:fldChar w:fldCharType="separate"/>
      </w:r>
      <w:r>
        <w:rPr>
          <w:noProof/>
        </w:rPr>
        <w:t>459</w:t>
      </w:r>
      <w:r>
        <w:rPr>
          <w:noProof/>
        </w:rPr>
        <w:fldChar w:fldCharType="end"/>
      </w:r>
    </w:p>
    <w:p w14:paraId="517165E4" w14:textId="29C9087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hr-HR"/>
        </w:rPr>
        <w:t>21</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Notification server procedures</w:t>
      </w:r>
      <w:r>
        <w:rPr>
          <w:noProof/>
        </w:rPr>
        <w:tab/>
      </w:r>
      <w:r>
        <w:rPr>
          <w:noProof/>
        </w:rPr>
        <w:fldChar w:fldCharType="begin"/>
      </w:r>
      <w:r>
        <w:rPr>
          <w:noProof/>
        </w:rPr>
        <w:instrText xml:space="preserve"> PAGEREF _Toc218718076 \h </w:instrText>
      </w:r>
      <w:r>
        <w:rPr>
          <w:noProof/>
        </w:rPr>
      </w:r>
      <w:r>
        <w:rPr>
          <w:noProof/>
        </w:rPr>
        <w:fldChar w:fldCharType="separate"/>
      </w:r>
      <w:r>
        <w:rPr>
          <w:noProof/>
        </w:rPr>
        <w:t>459</w:t>
      </w:r>
      <w:r>
        <w:rPr>
          <w:noProof/>
        </w:rPr>
        <w:fldChar w:fldCharType="end"/>
      </w:r>
    </w:p>
    <w:p w14:paraId="065EB692" w14:textId="4840A53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214F1">
        <w:rPr>
          <w:noProof/>
          <w:lang w:val="en-US"/>
        </w:rPr>
        <w:t>22</w:t>
      </w:r>
      <w:r>
        <w:rPr>
          <w:rFonts w:asciiTheme="minorHAnsi" w:eastAsiaTheme="minorEastAsia" w:hAnsiTheme="minorHAnsi" w:cstheme="minorBidi"/>
          <w:noProof/>
          <w:kern w:val="2"/>
          <w:sz w:val="24"/>
          <w:szCs w:val="24"/>
          <w:lang w:eastAsia="en-GB"/>
          <w14:ligatures w14:val="standardContextual"/>
        </w:rPr>
        <w:tab/>
      </w:r>
      <w:r>
        <w:rPr>
          <w:noProof/>
        </w:rPr>
        <w:t>Open notification channel procedure</w:t>
      </w:r>
      <w:r>
        <w:rPr>
          <w:noProof/>
        </w:rPr>
        <w:tab/>
      </w:r>
      <w:r>
        <w:rPr>
          <w:noProof/>
        </w:rPr>
        <w:fldChar w:fldCharType="begin"/>
      </w:r>
      <w:r>
        <w:rPr>
          <w:noProof/>
        </w:rPr>
        <w:instrText xml:space="preserve"> PAGEREF _Toc218718077 \h </w:instrText>
      </w:r>
      <w:r>
        <w:rPr>
          <w:noProof/>
        </w:rPr>
      </w:r>
      <w:r>
        <w:rPr>
          <w:noProof/>
        </w:rPr>
        <w:fldChar w:fldCharType="separate"/>
      </w:r>
      <w:r>
        <w:rPr>
          <w:noProof/>
        </w:rPr>
        <w:t>459</w:t>
      </w:r>
      <w:r>
        <w:rPr>
          <w:noProof/>
        </w:rPr>
        <w:fldChar w:fldCharType="end"/>
      </w:r>
    </w:p>
    <w:p w14:paraId="7A8EB13D" w14:textId="7647354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en-US"/>
        </w:rPr>
        <w:t>22</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notification client procedures</w:t>
      </w:r>
      <w:r>
        <w:rPr>
          <w:noProof/>
        </w:rPr>
        <w:tab/>
      </w:r>
      <w:r>
        <w:rPr>
          <w:noProof/>
        </w:rPr>
        <w:fldChar w:fldCharType="begin"/>
      </w:r>
      <w:r>
        <w:rPr>
          <w:noProof/>
        </w:rPr>
        <w:instrText xml:space="preserve"> PAGEREF _Toc218718078 \h </w:instrText>
      </w:r>
      <w:r>
        <w:rPr>
          <w:noProof/>
        </w:rPr>
      </w:r>
      <w:r>
        <w:rPr>
          <w:noProof/>
        </w:rPr>
        <w:fldChar w:fldCharType="separate"/>
      </w:r>
      <w:r>
        <w:rPr>
          <w:noProof/>
        </w:rPr>
        <w:t>459</w:t>
      </w:r>
      <w:r>
        <w:rPr>
          <w:noProof/>
        </w:rPr>
        <w:fldChar w:fldCharType="end"/>
      </w:r>
    </w:p>
    <w:p w14:paraId="4F3265D3" w14:textId="30B275A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noProof/>
          <w:lang w:val="en-US"/>
        </w:rPr>
        <w:t>22</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Notification server procedures</w:t>
      </w:r>
      <w:r>
        <w:rPr>
          <w:noProof/>
        </w:rPr>
        <w:tab/>
      </w:r>
      <w:r>
        <w:rPr>
          <w:noProof/>
        </w:rPr>
        <w:fldChar w:fldCharType="begin"/>
      </w:r>
      <w:r>
        <w:rPr>
          <w:noProof/>
        </w:rPr>
        <w:instrText xml:space="preserve"> PAGEREF _Toc218718079 \h </w:instrText>
      </w:r>
      <w:r>
        <w:rPr>
          <w:noProof/>
        </w:rPr>
      </w:r>
      <w:r>
        <w:rPr>
          <w:noProof/>
        </w:rPr>
        <w:fldChar w:fldCharType="separate"/>
      </w:r>
      <w:r>
        <w:rPr>
          <w:noProof/>
        </w:rPr>
        <w:t>460</w:t>
      </w:r>
      <w:r>
        <w:rPr>
          <w:noProof/>
        </w:rPr>
        <w:fldChar w:fldCharType="end"/>
      </w:r>
    </w:p>
    <w:p w14:paraId="5B792272" w14:textId="19532CA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w:t>
      </w:r>
      <w:r w:rsidRPr="009214F1">
        <w:rPr>
          <w:noProof/>
          <w:lang w:val="hr-HR"/>
        </w:rPr>
        <w:t>23</w:t>
      </w:r>
      <w:r>
        <w:rPr>
          <w:rFonts w:asciiTheme="minorHAnsi" w:eastAsiaTheme="minorEastAsia" w:hAnsiTheme="minorHAnsi" w:cstheme="minorBidi"/>
          <w:noProof/>
          <w:kern w:val="2"/>
          <w:sz w:val="24"/>
          <w:szCs w:val="24"/>
          <w:lang w:eastAsia="en-GB"/>
          <w14:ligatures w14:val="standardContextual"/>
        </w:rPr>
        <w:tab/>
      </w:r>
      <w:r>
        <w:rPr>
          <w:noProof/>
        </w:rPr>
        <w:t>List folder hierarchy procedure</w:t>
      </w:r>
      <w:r>
        <w:rPr>
          <w:noProof/>
        </w:rPr>
        <w:tab/>
      </w:r>
      <w:r>
        <w:rPr>
          <w:noProof/>
        </w:rPr>
        <w:fldChar w:fldCharType="begin"/>
      </w:r>
      <w:r>
        <w:rPr>
          <w:noProof/>
        </w:rPr>
        <w:instrText xml:space="preserve"> PAGEREF _Toc218718080 \h </w:instrText>
      </w:r>
      <w:r>
        <w:rPr>
          <w:noProof/>
        </w:rPr>
      </w:r>
      <w:r>
        <w:rPr>
          <w:noProof/>
        </w:rPr>
        <w:fldChar w:fldCharType="separate"/>
      </w:r>
      <w:r>
        <w:rPr>
          <w:noProof/>
        </w:rPr>
        <w:t>460</w:t>
      </w:r>
      <w:r>
        <w:rPr>
          <w:noProof/>
        </w:rPr>
        <w:fldChar w:fldCharType="end"/>
      </w:r>
    </w:p>
    <w:p w14:paraId="512B649A" w14:textId="312FFEE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rFonts w:eastAsia="Malgun Gothic"/>
          <w:noProof/>
          <w:lang w:val="hr-HR"/>
        </w:rPr>
        <w:t>23</w:t>
      </w:r>
      <w:r w:rsidRPr="009214F1">
        <w:rPr>
          <w:rFonts w:eastAsia="Malgun Gothic"/>
          <w:noProof/>
        </w:rPr>
        <w:t>.1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_Toc218718081 \h </w:instrText>
      </w:r>
      <w:r>
        <w:rPr>
          <w:noProof/>
        </w:rPr>
      </w:r>
      <w:r>
        <w:rPr>
          <w:noProof/>
        </w:rPr>
        <w:fldChar w:fldCharType="separate"/>
      </w:r>
      <w:r>
        <w:rPr>
          <w:noProof/>
        </w:rPr>
        <w:t>460</w:t>
      </w:r>
      <w:r>
        <w:rPr>
          <w:noProof/>
        </w:rPr>
        <w:fldChar w:fldCharType="end"/>
      </w:r>
    </w:p>
    <w:p w14:paraId="08BF4516" w14:textId="08DCAD2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w:t>
      </w:r>
      <w:r w:rsidRPr="009214F1">
        <w:rPr>
          <w:rFonts w:eastAsia="Malgun Gothic"/>
          <w:noProof/>
          <w:lang w:val="hr-HR"/>
        </w:rPr>
        <w:t>23</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_Toc218718082 \h </w:instrText>
      </w:r>
      <w:r>
        <w:rPr>
          <w:noProof/>
        </w:rPr>
      </w:r>
      <w:r>
        <w:rPr>
          <w:noProof/>
        </w:rPr>
        <w:fldChar w:fldCharType="separate"/>
      </w:r>
      <w:r>
        <w:rPr>
          <w:noProof/>
        </w:rPr>
        <w:t>461</w:t>
      </w:r>
      <w:r>
        <w:rPr>
          <w:noProof/>
        </w:rPr>
        <w:fldChar w:fldCharType="end"/>
      </w:r>
    </w:p>
    <w:p w14:paraId="2CCA0801" w14:textId="687C924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21.2.24</w:t>
      </w:r>
      <w:r>
        <w:rPr>
          <w:rFonts w:asciiTheme="minorHAnsi" w:eastAsiaTheme="minorEastAsia" w:hAnsiTheme="minorHAnsi" w:cstheme="minorBidi"/>
          <w:noProof/>
          <w:kern w:val="2"/>
          <w:sz w:val="24"/>
          <w:szCs w:val="24"/>
          <w:lang w:eastAsia="en-GB"/>
          <w14:ligatures w14:val="standardContextual"/>
        </w:rPr>
        <w:tab/>
      </w:r>
      <w:r>
        <w:rPr>
          <w:noProof/>
        </w:rPr>
        <w:t>Retrieve file to store locally procedure</w:t>
      </w:r>
      <w:r>
        <w:rPr>
          <w:noProof/>
        </w:rPr>
        <w:tab/>
      </w:r>
      <w:r>
        <w:rPr>
          <w:noProof/>
        </w:rPr>
        <w:fldChar w:fldCharType="begin"/>
      </w:r>
      <w:r>
        <w:rPr>
          <w:noProof/>
        </w:rPr>
        <w:instrText xml:space="preserve"> PAGEREF _Toc218718083 \h </w:instrText>
      </w:r>
      <w:r>
        <w:rPr>
          <w:noProof/>
        </w:rPr>
      </w:r>
      <w:r>
        <w:rPr>
          <w:noProof/>
        </w:rPr>
        <w:fldChar w:fldCharType="separate"/>
      </w:r>
      <w:r>
        <w:rPr>
          <w:noProof/>
        </w:rPr>
        <w:t>461</w:t>
      </w:r>
      <w:r>
        <w:rPr>
          <w:noProof/>
        </w:rPr>
        <w:fldChar w:fldCharType="end"/>
      </w:r>
    </w:p>
    <w:p w14:paraId="5DA1CBE1" w14:textId="1F16A2D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client procedures</w:t>
      </w:r>
      <w:r>
        <w:rPr>
          <w:noProof/>
        </w:rPr>
        <w:tab/>
      </w:r>
      <w:r>
        <w:rPr>
          <w:noProof/>
        </w:rPr>
        <w:fldChar w:fldCharType="begin"/>
      </w:r>
      <w:r>
        <w:rPr>
          <w:noProof/>
        </w:rPr>
        <w:instrText xml:space="preserve"> PAGEREF _Toc218718084 \h </w:instrText>
      </w:r>
      <w:r>
        <w:rPr>
          <w:noProof/>
        </w:rPr>
      </w:r>
      <w:r>
        <w:rPr>
          <w:noProof/>
        </w:rPr>
        <w:fldChar w:fldCharType="separate"/>
      </w:r>
      <w:r>
        <w:rPr>
          <w:noProof/>
        </w:rPr>
        <w:t>461</w:t>
      </w:r>
      <w:r>
        <w:rPr>
          <w:noProof/>
        </w:rPr>
        <w:fldChar w:fldCharType="end"/>
      </w:r>
    </w:p>
    <w:p w14:paraId="23175573" w14:textId="5696873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21.2.24.2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Message store function procedures</w:t>
      </w:r>
      <w:r>
        <w:rPr>
          <w:noProof/>
        </w:rPr>
        <w:tab/>
      </w:r>
      <w:r>
        <w:rPr>
          <w:noProof/>
        </w:rPr>
        <w:fldChar w:fldCharType="begin"/>
      </w:r>
      <w:r>
        <w:rPr>
          <w:noProof/>
        </w:rPr>
        <w:instrText xml:space="preserve"> PAGEREF _Toc218718085 \h </w:instrText>
      </w:r>
      <w:r>
        <w:rPr>
          <w:noProof/>
        </w:rPr>
      </w:r>
      <w:r>
        <w:rPr>
          <w:noProof/>
        </w:rPr>
        <w:fldChar w:fldCharType="separate"/>
      </w:r>
      <w:r>
        <w:rPr>
          <w:noProof/>
        </w:rPr>
        <w:t>461</w:t>
      </w:r>
      <w:r>
        <w:rPr>
          <w:noProof/>
        </w:rPr>
        <w:fldChar w:fldCharType="end"/>
      </w:r>
    </w:p>
    <w:p w14:paraId="5135E708" w14:textId="6604F45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rFonts w:asciiTheme="minorHAnsi" w:eastAsiaTheme="minorEastAsia" w:hAnsiTheme="minorHAnsi" w:cstheme="minorBidi"/>
          <w:noProof/>
          <w:kern w:val="2"/>
          <w:sz w:val="24"/>
          <w:szCs w:val="24"/>
          <w:lang w:eastAsia="en-GB"/>
          <w14:ligatures w14:val="standardContextual"/>
        </w:rPr>
        <w:tab/>
      </w:r>
      <w:r>
        <w:rPr>
          <w:noProof/>
        </w:rPr>
        <w:t>Control of communications storage procedures</w:t>
      </w:r>
      <w:r>
        <w:rPr>
          <w:noProof/>
        </w:rPr>
        <w:tab/>
      </w:r>
      <w:r>
        <w:rPr>
          <w:noProof/>
        </w:rPr>
        <w:fldChar w:fldCharType="begin"/>
      </w:r>
      <w:r>
        <w:rPr>
          <w:noProof/>
        </w:rPr>
        <w:instrText xml:space="preserve"> PAGEREF _Toc218718086 \h </w:instrText>
      </w:r>
      <w:r>
        <w:rPr>
          <w:noProof/>
        </w:rPr>
      </w:r>
      <w:r>
        <w:rPr>
          <w:noProof/>
        </w:rPr>
        <w:fldChar w:fldCharType="separate"/>
      </w:r>
      <w:r>
        <w:rPr>
          <w:noProof/>
        </w:rPr>
        <w:t>462</w:t>
      </w:r>
      <w:r>
        <w:rPr>
          <w:noProof/>
        </w:rPr>
        <w:fldChar w:fldCharType="end"/>
      </w:r>
    </w:p>
    <w:p w14:paraId="1BECF7F9" w14:textId="453F8C2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_Toc218718087 \h </w:instrText>
      </w:r>
      <w:r>
        <w:rPr>
          <w:noProof/>
        </w:rPr>
      </w:r>
      <w:r>
        <w:rPr>
          <w:noProof/>
        </w:rPr>
        <w:fldChar w:fldCharType="separate"/>
      </w:r>
      <w:r>
        <w:rPr>
          <w:noProof/>
        </w:rPr>
        <w:t>462</w:t>
      </w:r>
      <w:r>
        <w:rPr>
          <w:noProof/>
        </w:rPr>
        <w:fldChar w:fldCharType="end"/>
      </w:r>
    </w:p>
    <w:p w14:paraId="6CF1CBAB" w14:textId="42C6F07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w:t>
      </w:r>
      <w:r w:rsidRPr="009214F1">
        <w:rPr>
          <w:rFonts w:eastAsia="Malgun Gothic"/>
          <w:noProof/>
          <w:lang w:val="hr-HR"/>
        </w:rPr>
        <w:t>3</w:t>
      </w:r>
      <w:r w:rsidRPr="009214F1">
        <w:rPr>
          <w:rFonts w:eastAsia="Malgun Gothic"/>
          <w:noProof/>
        </w:rPr>
        <w:t>.2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_Toc218718088 \h </w:instrText>
      </w:r>
      <w:r>
        <w:rPr>
          <w:noProof/>
        </w:rPr>
      </w:r>
      <w:r>
        <w:rPr>
          <w:noProof/>
        </w:rPr>
        <w:fldChar w:fldCharType="separate"/>
      </w:r>
      <w:r>
        <w:rPr>
          <w:noProof/>
        </w:rPr>
        <w:t>463</w:t>
      </w:r>
      <w:r>
        <w:rPr>
          <w:noProof/>
        </w:rPr>
        <w:fldChar w:fldCharType="end"/>
      </w:r>
    </w:p>
    <w:p w14:paraId="131F5284" w14:textId="46037D4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_Toc218718089 \h </w:instrText>
      </w:r>
      <w:r>
        <w:rPr>
          <w:noProof/>
        </w:rPr>
      </w:r>
      <w:r>
        <w:rPr>
          <w:noProof/>
        </w:rPr>
        <w:fldChar w:fldCharType="separate"/>
      </w:r>
      <w:r>
        <w:rPr>
          <w:noProof/>
        </w:rPr>
        <w:t>463</w:t>
      </w:r>
      <w:r>
        <w:rPr>
          <w:noProof/>
        </w:rPr>
        <w:fldChar w:fldCharType="end"/>
      </w:r>
    </w:p>
    <w:p w14:paraId="33AD3AF1" w14:textId="4480BCB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Enable communications storage into message store procedures.</w:t>
      </w:r>
      <w:r>
        <w:rPr>
          <w:noProof/>
        </w:rPr>
        <w:tab/>
      </w:r>
      <w:r>
        <w:rPr>
          <w:noProof/>
        </w:rPr>
        <w:fldChar w:fldCharType="begin"/>
      </w:r>
      <w:r>
        <w:rPr>
          <w:noProof/>
        </w:rPr>
        <w:instrText xml:space="preserve"> PAGEREF _Toc218718090 \h </w:instrText>
      </w:r>
      <w:r>
        <w:rPr>
          <w:noProof/>
        </w:rPr>
      </w:r>
      <w:r>
        <w:rPr>
          <w:noProof/>
        </w:rPr>
        <w:fldChar w:fldCharType="separate"/>
      </w:r>
      <w:r>
        <w:rPr>
          <w:noProof/>
        </w:rPr>
        <w:t>463</w:t>
      </w:r>
      <w:r>
        <w:rPr>
          <w:noProof/>
        </w:rPr>
        <w:fldChar w:fldCharType="end"/>
      </w:r>
    </w:p>
    <w:p w14:paraId="17BAF0BE" w14:textId="34AA172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Disable communications storage into message store procedures.</w:t>
      </w:r>
      <w:r>
        <w:rPr>
          <w:noProof/>
        </w:rPr>
        <w:tab/>
      </w:r>
      <w:r>
        <w:rPr>
          <w:noProof/>
        </w:rPr>
        <w:fldChar w:fldCharType="begin"/>
      </w:r>
      <w:r>
        <w:rPr>
          <w:noProof/>
        </w:rPr>
        <w:instrText xml:space="preserve"> PAGEREF _Toc218718091 \h </w:instrText>
      </w:r>
      <w:r>
        <w:rPr>
          <w:noProof/>
        </w:rPr>
      </w:r>
      <w:r>
        <w:rPr>
          <w:noProof/>
        </w:rPr>
        <w:fldChar w:fldCharType="separate"/>
      </w:r>
      <w:r>
        <w:rPr>
          <w:noProof/>
        </w:rPr>
        <w:t>464</w:t>
      </w:r>
      <w:r>
        <w:rPr>
          <w:noProof/>
        </w:rPr>
        <w:fldChar w:fldCharType="end"/>
      </w:r>
    </w:p>
    <w:p w14:paraId="79B25D8C" w14:textId="19F58DB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21.</w:t>
      </w:r>
      <w:r w:rsidRPr="009214F1">
        <w:rPr>
          <w:rFonts w:eastAsia="Malgun Gothic"/>
          <w:noProof/>
          <w:lang w:val="hr-HR"/>
        </w:rPr>
        <w:t>3</w:t>
      </w:r>
      <w:r w:rsidRPr="009214F1">
        <w:rPr>
          <w:rFonts w:eastAsia="Malgun Gothic"/>
          <w:noProof/>
        </w:rPr>
        <w:t>.3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 procedures</w:t>
      </w:r>
      <w:r>
        <w:rPr>
          <w:noProof/>
        </w:rPr>
        <w:tab/>
      </w:r>
      <w:r>
        <w:rPr>
          <w:noProof/>
        </w:rPr>
        <w:fldChar w:fldCharType="begin"/>
      </w:r>
      <w:r>
        <w:rPr>
          <w:noProof/>
        </w:rPr>
        <w:instrText xml:space="preserve"> PAGEREF _Toc218718092 \h </w:instrText>
      </w:r>
      <w:r>
        <w:rPr>
          <w:noProof/>
        </w:rPr>
      </w:r>
      <w:r>
        <w:rPr>
          <w:noProof/>
        </w:rPr>
        <w:fldChar w:fldCharType="separate"/>
      </w:r>
      <w:r>
        <w:rPr>
          <w:noProof/>
        </w:rPr>
        <w:t>465</w:t>
      </w:r>
      <w:r>
        <w:rPr>
          <w:noProof/>
        </w:rPr>
        <w:fldChar w:fldCharType="end"/>
      </w:r>
    </w:p>
    <w:p w14:paraId="4ABBAA5C" w14:textId="74B849E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_Toc218718093 \h </w:instrText>
      </w:r>
      <w:r>
        <w:rPr>
          <w:noProof/>
        </w:rPr>
      </w:r>
      <w:r>
        <w:rPr>
          <w:noProof/>
        </w:rPr>
        <w:fldChar w:fldCharType="separate"/>
      </w:r>
      <w:r>
        <w:rPr>
          <w:noProof/>
        </w:rPr>
        <w:t>465</w:t>
      </w:r>
      <w:r>
        <w:rPr>
          <w:noProof/>
        </w:rPr>
        <w:fldChar w:fldCharType="end"/>
      </w:r>
    </w:p>
    <w:p w14:paraId="1C8377D8" w14:textId="2BD8901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21.</w:t>
      </w:r>
      <w:r w:rsidRPr="009214F1">
        <w:rPr>
          <w:noProof/>
          <w:lang w:val="hr-HR"/>
        </w:rPr>
        <w:t>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Control communications storage into message store procedures.</w:t>
      </w:r>
      <w:r>
        <w:rPr>
          <w:noProof/>
        </w:rPr>
        <w:tab/>
      </w:r>
      <w:r>
        <w:rPr>
          <w:noProof/>
        </w:rPr>
        <w:fldChar w:fldCharType="begin"/>
      </w:r>
      <w:r>
        <w:rPr>
          <w:noProof/>
        </w:rPr>
        <w:instrText xml:space="preserve"> PAGEREF _Toc218718094 \h </w:instrText>
      </w:r>
      <w:r>
        <w:rPr>
          <w:noProof/>
        </w:rPr>
      </w:r>
      <w:r>
        <w:rPr>
          <w:noProof/>
        </w:rPr>
        <w:fldChar w:fldCharType="separate"/>
      </w:r>
      <w:r>
        <w:rPr>
          <w:noProof/>
        </w:rPr>
        <w:t>465</w:t>
      </w:r>
      <w:r>
        <w:rPr>
          <w:noProof/>
        </w:rPr>
        <w:fldChar w:fldCharType="end"/>
      </w:r>
    </w:p>
    <w:p w14:paraId="7A996CF0" w14:textId="4D21CDF1"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lang w:val="en-US"/>
        </w:rPr>
        <w:t>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lang w:val="en-US"/>
        </w:rPr>
        <w:t>Functional alias</w:t>
      </w:r>
      <w:r>
        <w:rPr>
          <w:noProof/>
        </w:rPr>
        <w:tab/>
      </w:r>
      <w:r>
        <w:rPr>
          <w:noProof/>
        </w:rPr>
        <w:fldChar w:fldCharType="begin"/>
      </w:r>
      <w:r>
        <w:rPr>
          <w:noProof/>
        </w:rPr>
        <w:instrText xml:space="preserve"> PAGEREF _Toc218718095 \h </w:instrText>
      </w:r>
      <w:r>
        <w:rPr>
          <w:noProof/>
        </w:rPr>
      </w:r>
      <w:r>
        <w:rPr>
          <w:noProof/>
        </w:rPr>
        <w:fldChar w:fldCharType="separate"/>
      </w:r>
      <w:r>
        <w:rPr>
          <w:noProof/>
        </w:rPr>
        <w:t>467</w:t>
      </w:r>
      <w:r>
        <w:rPr>
          <w:noProof/>
        </w:rPr>
        <w:fldChar w:fldCharType="end"/>
      </w:r>
    </w:p>
    <w:p w14:paraId="6AF51A5D" w14:textId="49C1F7C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_Toc218718096 \h </w:instrText>
      </w:r>
      <w:r>
        <w:rPr>
          <w:noProof/>
        </w:rPr>
      </w:r>
      <w:r>
        <w:rPr>
          <w:noProof/>
        </w:rPr>
        <w:fldChar w:fldCharType="separate"/>
      </w:r>
      <w:r>
        <w:rPr>
          <w:noProof/>
        </w:rPr>
        <w:t>467</w:t>
      </w:r>
      <w:r>
        <w:rPr>
          <w:noProof/>
        </w:rPr>
        <w:fldChar w:fldCharType="end"/>
      </w:r>
    </w:p>
    <w:p w14:paraId="58014045" w14:textId="1F7BE56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Procedures</w:t>
      </w:r>
      <w:r>
        <w:rPr>
          <w:noProof/>
        </w:rPr>
        <w:tab/>
      </w:r>
      <w:r>
        <w:rPr>
          <w:noProof/>
        </w:rPr>
        <w:fldChar w:fldCharType="begin"/>
      </w:r>
      <w:r>
        <w:rPr>
          <w:noProof/>
        </w:rPr>
        <w:instrText xml:space="preserve"> PAGEREF _Toc218718097 \h </w:instrText>
      </w:r>
      <w:r>
        <w:rPr>
          <w:noProof/>
        </w:rPr>
      </w:r>
      <w:r>
        <w:rPr>
          <w:noProof/>
        </w:rPr>
        <w:fldChar w:fldCharType="separate"/>
      </w:r>
      <w:r>
        <w:rPr>
          <w:noProof/>
        </w:rPr>
        <w:t>467</w:t>
      </w:r>
      <w:r>
        <w:rPr>
          <w:noProof/>
        </w:rPr>
        <w:fldChar w:fldCharType="end"/>
      </w:r>
    </w:p>
    <w:p w14:paraId="430B72DB" w14:textId="4EF1B7A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client procedures</w:t>
      </w:r>
      <w:r>
        <w:rPr>
          <w:noProof/>
        </w:rPr>
        <w:tab/>
      </w:r>
      <w:r>
        <w:rPr>
          <w:noProof/>
        </w:rPr>
        <w:fldChar w:fldCharType="begin"/>
      </w:r>
      <w:r>
        <w:rPr>
          <w:noProof/>
        </w:rPr>
        <w:instrText xml:space="preserve"> PAGEREF _Toc218718098 \h </w:instrText>
      </w:r>
      <w:r>
        <w:rPr>
          <w:noProof/>
        </w:rPr>
      </w:r>
      <w:r>
        <w:rPr>
          <w:noProof/>
        </w:rPr>
        <w:fldChar w:fldCharType="separate"/>
      </w:r>
      <w:r>
        <w:rPr>
          <w:noProof/>
        </w:rPr>
        <w:t>467</w:t>
      </w:r>
      <w:r>
        <w:rPr>
          <w:noProof/>
        </w:rPr>
        <w:fldChar w:fldCharType="end"/>
      </w:r>
    </w:p>
    <w:p w14:paraId="29420298" w14:textId="6094DA5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_Toc218718099 \h </w:instrText>
      </w:r>
      <w:r>
        <w:rPr>
          <w:noProof/>
        </w:rPr>
      </w:r>
      <w:r>
        <w:rPr>
          <w:noProof/>
        </w:rPr>
        <w:fldChar w:fldCharType="separate"/>
      </w:r>
      <w:r>
        <w:rPr>
          <w:noProof/>
        </w:rPr>
        <w:t>467</w:t>
      </w:r>
      <w:r>
        <w:rPr>
          <w:noProof/>
        </w:rPr>
        <w:fldChar w:fldCharType="end"/>
      </w:r>
    </w:p>
    <w:p w14:paraId="646A3C2F" w14:textId="1E684C6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Functional alias status change procedure</w:t>
      </w:r>
      <w:r>
        <w:rPr>
          <w:noProof/>
        </w:rPr>
        <w:tab/>
      </w:r>
      <w:r>
        <w:rPr>
          <w:noProof/>
        </w:rPr>
        <w:fldChar w:fldCharType="begin"/>
      </w:r>
      <w:r>
        <w:rPr>
          <w:noProof/>
        </w:rPr>
        <w:instrText xml:space="preserve"> PAGEREF _Toc218718100 \h </w:instrText>
      </w:r>
      <w:r>
        <w:rPr>
          <w:noProof/>
        </w:rPr>
      </w:r>
      <w:r>
        <w:rPr>
          <w:noProof/>
        </w:rPr>
        <w:fldChar w:fldCharType="separate"/>
      </w:r>
      <w:r>
        <w:rPr>
          <w:noProof/>
        </w:rPr>
        <w:t>467</w:t>
      </w:r>
      <w:r>
        <w:rPr>
          <w:noProof/>
        </w:rPr>
        <w:fldChar w:fldCharType="end"/>
      </w:r>
    </w:p>
    <w:p w14:paraId="5A93D567" w14:textId="04887E0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22.2.1.3</w:t>
      </w:r>
      <w:r>
        <w:rPr>
          <w:rFonts w:asciiTheme="minorHAnsi" w:eastAsiaTheme="minorEastAsia" w:hAnsiTheme="minorHAnsi" w:cstheme="minorBidi"/>
          <w:noProof/>
          <w:kern w:val="2"/>
          <w:sz w:val="24"/>
          <w:szCs w:val="24"/>
          <w:lang w:eastAsia="en-GB"/>
          <w14:ligatures w14:val="standardContextual"/>
        </w:rPr>
        <w:tab/>
      </w:r>
      <w:r>
        <w:rPr>
          <w:noProof/>
        </w:rPr>
        <w:t>Functional alias status determination procedure</w:t>
      </w:r>
      <w:r>
        <w:rPr>
          <w:noProof/>
        </w:rPr>
        <w:tab/>
      </w:r>
      <w:r>
        <w:rPr>
          <w:noProof/>
        </w:rPr>
        <w:fldChar w:fldCharType="begin"/>
      </w:r>
      <w:r>
        <w:rPr>
          <w:noProof/>
        </w:rPr>
        <w:instrText xml:space="preserve"> PAGEREF _Toc218718101 \h </w:instrText>
      </w:r>
      <w:r>
        <w:rPr>
          <w:noProof/>
        </w:rPr>
      </w:r>
      <w:r>
        <w:rPr>
          <w:noProof/>
        </w:rPr>
        <w:fldChar w:fldCharType="separate"/>
      </w:r>
      <w:r>
        <w:rPr>
          <w:noProof/>
        </w:rPr>
        <w:t>468</w:t>
      </w:r>
      <w:r>
        <w:rPr>
          <w:noProof/>
        </w:rPr>
        <w:fldChar w:fldCharType="end"/>
      </w:r>
    </w:p>
    <w:p w14:paraId="746EB3B2" w14:textId="5920EA0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22.2.1.4</w:t>
      </w:r>
      <w:r>
        <w:rPr>
          <w:rFonts w:asciiTheme="minorHAnsi" w:eastAsiaTheme="minorEastAsia" w:hAnsiTheme="minorHAnsi" w:cstheme="minorBidi"/>
          <w:noProof/>
          <w:kern w:val="2"/>
          <w:sz w:val="24"/>
          <w:szCs w:val="24"/>
          <w:lang w:eastAsia="en-GB"/>
          <w14:ligatures w14:val="standardContextual"/>
        </w:rPr>
        <w:tab/>
      </w:r>
      <w:r>
        <w:rPr>
          <w:noProof/>
        </w:rPr>
        <w:t>Location based functional alias status change procedure</w:t>
      </w:r>
      <w:r>
        <w:rPr>
          <w:noProof/>
        </w:rPr>
        <w:tab/>
      </w:r>
      <w:r>
        <w:rPr>
          <w:noProof/>
        </w:rPr>
        <w:fldChar w:fldCharType="begin"/>
      </w:r>
      <w:r>
        <w:rPr>
          <w:noProof/>
        </w:rPr>
        <w:instrText xml:space="preserve"> PAGEREF _Toc218718102 \h </w:instrText>
      </w:r>
      <w:r>
        <w:rPr>
          <w:noProof/>
        </w:rPr>
      </w:r>
      <w:r>
        <w:rPr>
          <w:noProof/>
        </w:rPr>
        <w:fldChar w:fldCharType="separate"/>
      </w:r>
      <w:r>
        <w:rPr>
          <w:noProof/>
        </w:rPr>
        <w:t>469</w:t>
      </w:r>
      <w:r>
        <w:rPr>
          <w:noProof/>
        </w:rPr>
        <w:fldChar w:fldCharType="end"/>
      </w:r>
    </w:p>
    <w:p w14:paraId="55F0A75A" w14:textId="4FDF6A4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MCData server procedures</w:t>
      </w:r>
      <w:r>
        <w:rPr>
          <w:noProof/>
        </w:rPr>
        <w:tab/>
      </w:r>
      <w:r>
        <w:rPr>
          <w:noProof/>
        </w:rPr>
        <w:fldChar w:fldCharType="begin"/>
      </w:r>
      <w:r>
        <w:rPr>
          <w:noProof/>
        </w:rPr>
        <w:instrText xml:space="preserve"> PAGEREF _Toc218718103 \h </w:instrText>
      </w:r>
      <w:r>
        <w:rPr>
          <w:noProof/>
        </w:rPr>
      </w:r>
      <w:r>
        <w:rPr>
          <w:noProof/>
        </w:rPr>
        <w:fldChar w:fldCharType="separate"/>
      </w:r>
      <w:r>
        <w:rPr>
          <w:noProof/>
        </w:rPr>
        <w:t>469</w:t>
      </w:r>
      <w:r>
        <w:rPr>
          <w:noProof/>
        </w:rPr>
        <w:fldChar w:fldCharType="end"/>
      </w:r>
    </w:p>
    <w:p w14:paraId="0C5112EC" w14:textId="0B197FD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_Toc218718104 \h </w:instrText>
      </w:r>
      <w:r>
        <w:rPr>
          <w:noProof/>
        </w:rPr>
      </w:r>
      <w:r>
        <w:rPr>
          <w:noProof/>
        </w:rPr>
        <w:fldChar w:fldCharType="separate"/>
      </w:r>
      <w:r>
        <w:rPr>
          <w:noProof/>
        </w:rPr>
        <w:t>469</w:t>
      </w:r>
      <w:r>
        <w:rPr>
          <w:noProof/>
        </w:rPr>
        <w:fldChar w:fldCharType="end"/>
      </w:r>
    </w:p>
    <w:p w14:paraId="1D4F9871" w14:textId="7D1DF1A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22.2.2.2</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serving the MCData user</w:t>
      </w:r>
      <w:r>
        <w:rPr>
          <w:noProof/>
        </w:rPr>
        <w:tab/>
      </w:r>
      <w:r>
        <w:rPr>
          <w:noProof/>
        </w:rPr>
        <w:fldChar w:fldCharType="begin"/>
      </w:r>
      <w:r>
        <w:rPr>
          <w:noProof/>
        </w:rPr>
        <w:instrText xml:space="preserve"> PAGEREF _Toc218718105 \h </w:instrText>
      </w:r>
      <w:r>
        <w:rPr>
          <w:noProof/>
        </w:rPr>
      </w:r>
      <w:r>
        <w:rPr>
          <w:noProof/>
        </w:rPr>
        <w:fldChar w:fldCharType="separate"/>
      </w:r>
      <w:r>
        <w:rPr>
          <w:noProof/>
        </w:rPr>
        <w:t>469</w:t>
      </w:r>
      <w:r>
        <w:rPr>
          <w:noProof/>
        </w:rPr>
        <w:fldChar w:fldCharType="end"/>
      </w:r>
    </w:p>
    <w:p w14:paraId="1197DD14" w14:textId="06F6820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_Toc218718106 \h </w:instrText>
      </w:r>
      <w:r>
        <w:rPr>
          <w:noProof/>
        </w:rPr>
      </w:r>
      <w:r>
        <w:rPr>
          <w:noProof/>
        </w:rPr>
        <w:fldChar w:fldCharType="separate"/>
      </w:r>
      <w:r>
        <w:rPr>
          <w:noProof/>
        </w:rPr>
        <w:t>469</w:t>
      </w:r>
      <w:r>
        <w:rPr>
          <w:noProof/>
        </w:rPr>
        <w:fldChar w:fldCharType="end"/>
      </w:r>
    </w:p>
    <w:p w14:paraId="0A08FA52" w14:textId="248DB12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_Toc218718107 \h </w:instrText>
      </w:r>
      <w:r>
        <w:rPr>
          <w:noProof/>
        </w:rPr>
      </w:r>
      <w:r>
        <w:rPr>
          <w:noProof/>
        </w:rPr>
        <w:fldChar w:fldCharType="separate"/>
      </w:r>
      <w:r>
        <w:rPr>
          <w:noProof/>
        </w:rPr>
        <w:t>470</w:t>
      </w:r>
      <w:r>
        <w:rPr>
          <w:noProof/>
        </w:rPr>
        <w:fldChar w:fldCharType="end"/>
      </w:r>
    </w:p>
    <w:p w14:paraId="1577DC28" w14:textId="630EEC53"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.2.2.2.3</w:t>
      </w:r>
      <w:r>
        <w:rPr>
          <w:rFonts w:asciiTheme="minorHAnsi" w:eastAsiaTheme="minorEastAsia" w:hAnsiTheme="minorHAnsi" w:cstheme="minorBidi"/>
          <w:noProof/>
          <w:kern w:val="2"/>
          <w:sz w:val="24"/>
          <w:szCs w:val="24"/>
          <w:lang w:eastAsia="en-GB"/>
          <w14:ligatures w14:val="standardContextual"/>
        </w:rPr>
        <w:tab/>
      </w:r>
      <w:r>
        <w:rPr>
          <w:noProof/>
        </w:rPr>
        <w:t>Receiving functional alias status change from MCData client procedure</w:t>
      </w:r>
      <w:r>
        <w:rPr>
          <w:noProof/>
        </w:rPr>
        <w:tab/>
      </w:r>
      <w:r>
        <w:rPr>
          <w:noProof/>
        </w:rPr>
        <w:fldChar w:fldCharType="begin"/>
      </w:r>
      <w:r>
        <w:rPr>
          <w:noProof/>
        </w:rPr>
        <w:instrText xml:space="preserve"> PAGEREF _Toc218718108 \h </w:instrText>
      </w:r>
      <w:r>
        <w:rPr>
          <w:noProof/>
        </w:rPr>
      </w:r>
      <w:r>
        <w:rPr>
          <w:noProof/>
        </w:rPr>
        <w:fldChar w:fldCharType="separate"/>
      </w:r>
      <w:r>
        <w:rPr>
          <w:noProof/>
        </w:rPr>
        <w:t>470</w:t>
      </w:r>
      <w:r>
        <w:rPr>
          <w:noProof/>
        </w:rPr>
        <w:fldChar w:fldCharType="end"/>
      </w:r>
    </w:p>
    <w:p w14:paraId="32459F22" w14:textId="1F9ACBE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_Toc218718109 \h </w:instrText>
      </w:r>
      <w:r>
        <w:rPr>
          <w:noProof/>
        </w:rPr>
      </w:r>
      <w:r>
        <w:rPr>
          <w:noProof/>
        </w:rPr>
        <w:fldChar w:fldCharType="separate"/>
      </w:r>
      <w:r>
        <w:rPr>
          <w:noProof/>
        </w:rPr>
        <w:t>473</w:t>
      </w:r>
      <w:r>
        <w:rPr>
          <w:noProof/>
        </w:rPr>
        <w:fldChar w:fldCharType="end"/>
      </w:r>
    </w:p>
    <w:p w14:paraId="33F6A276" w14:textId="5861B6D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_Toc218718110 \h </w:instrText>
      </w:r>
      <w:r>
        <w:rPr>
          <w:noProof/>
        </w:rPr>
      </w:r>
      <w:r>
        <w:rPr>
          <w:noProof/>
        </w:rPr>
        <w:fldChar w:fldCharType="separate"/>
      </w:r>
      <w:r>
        <w:rPr>
          <w:noProof/>
        </w:rPr>
        <w:t>473</w:t>
      </w:r>
      <w:r>
        <w:rPr>
          <w:noProof/>
        </w:rPr>
        <w:fldChar w:fldCharType="end"/>
      </w:r>
    </w:p>
    <w:p w14:paraId="17C34ACF" w14:textId="5B37837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.2.2.2.6</w:t>
      </w:r>
      <w:r>
        <w:rPr>
          <w:rFonts w:asciiTheme="minorHAnsi" w:eastAsiaTheme="minorEastAsia" w:hAnsiTheme="minorHAnsi" w:cstheme="minorBidi"/>
          <w:noProof/>
          <w:kern w:val="2"/>
          <w:sz w:val="24"/>
          <w:szCs w:val="24"/>
          <w:lang w:eastAsia="en-GB"/>
          <w14:ligatures w14:val="standardContextual"/>
        </w:rPr>
        <w:tab/>
      </w:r>
      <w:r>
        <w:rPr>
          <w:noProof/>
        </w:rPr>
        <w:t>Sending functional alias status change towards MCData server owning the functional alias procedure</w:t>
      </w:r>
      <w:r>
        <w:rPr>
          <w:noProof/>
        </w:rPr>
        <w:tab/>
      </w:r>
      <w:r>
        <w:rPr>
          <w:noProof/>
        </w:rPr>
        <w:fldChar w:fldCharType="begin"/>
      </w:r>
      <w:r>
        <w:rPr>
          <w:noProof/>
        </w:rPr>
        <w:instrText xml:space="preserve"> PAGEREF _Toc218718111 \h </w:instrText>
      </w:r>
      <w:r>
        <w:rPr>
          <w:noProof/>
        </w:rPr>
      </w:r>
      <w:r>
        <w:rPr>
          <w:noProof/>
        </w:rPr>
        <w:fldChar w:fldCharType="separate"/>
      </w:r>
      <w:r>
        <w:rPr>
          <w:noProof/>
        </w:rPr>
        <w:t>474</w:t>
      </w:r>
      <w:r>
        <w:rPr>
          <w:noProof/>
        </w:rPr>
        <w:fldChar w:fldCharType="end"/>
      </w:r>
    </w:p>
    <w:p w14:paraId="3A1994AE" w14:textId="6709858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w:t>
      </w:r>
      <w:r w:rsidRPr="009214F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Functional alias</w:t>
      </w:r>
      <w:r>
        <w:rPr>
          <w:noProof/>
        </w:rPr>
        <w:t xml:space="preserve"> status determination </w:t>
      </w:r>
      <w:r w:rsidRPr="009214F1">
        <w:rPr>
          <w:noProof/>
          <w:lang w:val="en-US"/>
        </w:rPr>
        <w:t xml:space="preserve">from MCData server owning functional alias </w:t>
      </w:r>
      <w:r>
        <w:rPr>
          <w:noProof/>
        </w:rPr>
        <w:t>procedure</w:t>
      </w:r>
      <w:r>
        <w:rPr>
          <w:noProof/>
        </w:rPr>
        <w:tab/>
      </w:r>
      <w:r>
        <w:rPr>
          <w:noProof/>
        </w:rPr>
        <w:fldChar w:fldCharType="begin"/>
      </w:r>
      <w:r>
        <w:rPr>
          <w:noProof/>
        </w:rPr>
        <w:instrText xml:space="preserve"> PAGEREF _Toc218718112 \h </w:instrText>
      </w:r>
      <w:r>
        <w:rPr>
          <w:noProof/>
        </w:rPr>
      </w:r>
      <w:r>
        <w:rPr>
          <w:noProof/>
        </w:rPr>
        <w:fldChar w:fldCharType="separate"/>
      </w:r>
      <w:r>
        <w:rPr>
          <w:noProof/>
        </w:rPr>
        <w:t>476</w:t>
      </w:r>
      <w:r>
        <w:rPr>
          <w:noProof/>
        </w:rPr>
        <w:fldChar w:fldCharType="end"/>
      </w:r>
    </w:p>
    <w:p w14:paraId="0269BADF" w14:textId="3F48F5C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w:t>
      </w:r>
      <w:r w:rsidRPr="009214F1">
        <w:rPr>
          <w:noProof/>
          <w:lang w:val="en-US"/>
        </w:rPr>
        <w:t>8</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Functional alias</w:t>
      </w:r>
      <w:r>
        <w:rPr>
          <w:noProof/>
        </w:rPr>
        <w:t xml:space="preserve"> resolution </w:t>
      </w:r>
      <w:r w:rsidRPr="009214F1">
        <w:rPr>
          <w:noProof/>
          <w:lang w:val="en-US"/>
        </w:rPr>
        <w:t xml:space="preserve">from MCData server owning the functional alias </w:t>
      </w:r>
      <w:r>
        <w:rPr>
          <w:noProof/>
        </w:rPr>
        <w:t>procedure</w:t>
      </w:r>
      <w:r>
        <w:rPr>
          <w:noProof/>
        </w:rPr>
        <w:tab/>
      </w:r>
      <w:r>
        <w:rPr>
          <w:noProof/>
        </w:rPr>
        <w:fldChar w:fldCharType="begin"/>
      </w:r>
      <w:r>
        <w:rPr>
          <w:noProof/>
        </w:rPr>
        <w:instrText xml:space="preserve"> PAGEREF _Toc218718113 \h </w:instrText>
      </w:r>
      <w:r>
        <w:rPr>
          <w:noProof/>
        </w:rPr>
      </w:r>
      <w:r>
        <w:rPr>
          <w:noProof/>
        </w:rPr>
        <w:fldChar w:fldCharType="separate"/>
      </w:r>
      <w:r>
        <w:rPr>
          <w:noProof/>
        </w:rPr>
        <w:t>478</w:t>
      </w:r>
      <w:r>
        <w:rPr>
          <w:noProof/>
        </w:rPr>
        <w:fldChar w:fldCharType="end"/>
      </w:r>
    </w:p>
    <w:p w14:paraId="2D32A074" w14:textId="6DE512A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.2.2.2.</w:t>
      </w:r>
      <w:r w:rsidRPr="009214F1">
        <w:rPr>
          <w:noProof/>
          <w:lang w:val="en-US"/>
        </w:rPr>
        <w:t>9</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Forwarding subscription to functional alias status towards another MCData </w:t>
      </w:r>
      <w:r>
        <w:rPr>
          <w:noProof/>
        </w:rPr>
        <w:t>server</w:t>
      </w:r>
      <w:r w:rsidRPr="009214F1">
        <w:rPr>
          <w:noProof/>
          <w:lang w:val="en-US"/>
        </w:rPr>
        <w:t xml:space="preserve"> procedure</w:t>
      </w:r>
      <w:r>
        <w:rPr>
          <w:noProof/>
        </w:rPr>
        <w:tab/>
      </w:r>
      <w:r>
        <w:rPr>
          <w:noProof/>
        </w:rPr>
        <w:fldChar w:fldCharType="begin"/>
      </w:r>
      <w:r>
        <w:rPr>
          <w:noProof/>
        </w:rPr>
        <w:instrText xml:space="preserve"> PAGEREF _Toc218718114 \h </w:instrText>
      </w:r>
      <w:r>
        <w:rPr>
          <w:noProof/>
        </w:rPr>
      </w:r>
      <w:r>
        <w:rPr>
          <w:noProof/>
        </w:rPr>
        <w:fldChar w:fldCharType="separate"/>
      </w:r>
      <w:r>
        <w:rPr>
          <w:noProof/>
        </w:rPr>
        <w:t>479</w:t>
      </w:r>
      <w:r>
        <w:rPr>
          <w:noProof/>
        </w:rPr>
        <w:fldChar w:fldCharType="end"/>
      </w:r>
    </w:p>
    <w:p w14:paraId="0A4258C4" w14:textId="32A1BD5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Procedures of MCData server owning the functional alias</w:t>
      </w:r>
      <w:r>
        <w:rPr>
          <w:noProof/>
        </w:rPr>
        <w:tab/>
      </w:r>
      <w:r>
        <w:rPr>
          <w:noProof/>
        </w:rPr>
        <w:fldChar w:fldCharType="begin"/>
      </w:r>
      <w:r>
        <w:rPr>
          <w:noProof/>
        </w:rPr>
        <w:instrText xml:space="preserve"> PAGEREF _Toc218718115 \h </w:instrText>
      </w:r>
      <w:r>
        <w:rPr>
          <w:noProof/>
        </w:rPr>
      </w:r>
      <w:r>
        <w:rPr>
          <w:noProof/>
        </w:rPr>
        <w:fldChar w:fldCharType="separate"/>
      </w:r>
      <w:r>
        <w:rPr>
          <w:noProof/>
        </w:rPr>
        <w:t>480</w:t>
      </w:r>
      <w:r>
        <w:rPr>
          <w:noProof/>
        </w:rPr>
        <w:fldChar w:fldCharType="end"/>
      </w:r>
    </w:p>
    <w:p w14:paraId="2E53FA6C" w14:textId="4086780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General</w:t>
      </w:r>
      <w:r>
        <w:rPr>
          <w:noProof/>
        </w:rPr>
        <w:tab/>
      </w:r>
      <w:r>
        <w:rPr>
          <w:noProof/>
        </w:rPr>
        <w:fldChar w:fldCharType="begin"/>
      </w:r>
      <w:r>
        <w:rPr>
          <w:noProof/>
        </w:rPr>
        <w:instrText xml:space="preserve"> PAGEREF _Toc218718116 \h </w:instrText>
      </w:r>
      <w:r>
        <w:rPr>
          <w:noProof/>
        </w:rPr>
      </w:r>
      <w:r>
        <w:rPr>
          <w:noProof/>
        </w:rPr>
        <w:fldChar w:fldCharType="separate"/>
      </w:r>
      <w:r>
        <w:rPr>
          <w:noProof/>
        </w:rPr>
        <w:t>480</w:t>
      </w:r>
      <w:r>
        <w:rPr>
          <w:noProof/>
        </w:rPr>
        <w:fldChar w:fldCharType="end"/>
      </w:r>
    </w:p>
    <w:p w14:paraId="66BAC2F2" w14:textId="2EC043E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Stored information</w:t>
      </w:r>
      <w:r>
        <w:rPr>
          <w:noProof/>
        </w:rPr>
        <w:tab/>
      </w:r>
      <w:r>
        <w:rPr>
          <w:noProof/>
        </w:rPr>
        <w:fldChar w:fldCharType="begin"/>
      </w:r>
      <w:r>
        <w:rPr>
          <w:noProof/>
        </w:rPr>
        <w:instrText xml:space="preserve"> PAGEREF _Toc218718117 \h </w:instrText>
      </w:r>
      <w:r>
        <w:rPr>
          <w:noProof/>
        </w:rPr>
      </w:r>
      <w:r>
        <w:rPr>
          <w:noProof/>
        </w:rPr>
        <w:fldChar w:fldCharType="separate"/>
      </w:r>
      <w:r>
        <w:rPr>
          <w:noProof/>
        </w:rPr>
        <w:t>480</w:t>
      </w:r>
      <w:r>
        <w:rPr>
          <w:noProof/>
        </w:rPr>
        <w:fldChar w:fldCharType="end"/>
      </w:r>
    </w:p>
    <w:p w14:paraId="25D5A338" w14:textId="564DFE7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.2.2.3.3</w:t>
      </w:r>
      <w:r>
        <w:rPr>
          <w:rFonts w:asciiTheme="minorHAnsi" w:eastAsiaTheme="minorEastAsia" w:hAnsiTheme="minorHAnsi" w:cstheme="minorBidi"/>
          <w:noProof/>
          <w:kern w:val="2"/>
          <w:sz w:val="24"/>
          <w:szCs w:val="24"/>
          <w:lang w:eastAsia="en-GB"/>
          <w14:ligatures w14:val="standardContextual"/>
        </w:rPr>
        <w:tab/>
      </w:r>
      <w:r>
        <w:rPr>
          <w:noProof/>
        </w:rPr>
        <w:t xml:space="preserve">Receiving </w:t>
      </w:r>
      <w:r w:rsidRPr="009214F1">
        <w:rPr>
          <w:noProof/>
          <w:lang w:val="en-US"/>
        </w:rPr>
        <w:t>functional alias</w:t>
      </w:r>
      <w:r>
        <w:rPr>
          <w:noProof/>
        </w:rPr>
        <w:t xml:space="preserve"> status change procedure</w:t>
      </w:r>
      <w:r>
        <w:rPr>
          <w:noProof/>
        </w:rPr>
        <w:tab/>
      </w:r>
      <w:r>
        <w:rPr>
          <w:noProof/>
        </w:rPr>
        <w:fldChar w:fldCharType="begin"/>
      </w:r>
      <w:r>
        <w:rPr>
          <w:noProof/>
        </w:rPr>
        <w:instrText xml:space="preserve"> PAGEREF _Toc218718118 \h </w:instrText>
      </w:r>
      <w:r>
        <w:rPr>
          <w:noProof/>
        </w:rPr>
      </w:r>
      <w:r>
        <w:rPr>
          <w:noProof/>
        </w:rPr>
        <w:fldChar w:fldCharType="separate"/>
      </w:r>
      <w:r>
        <w:rPr>
          <w:noProof/>
        </w:rPr>
        <w:t>480</w:t>
      </w:r>
      <w:r>
        <w:rPr>
          <w:noProof/>
        </w:rPr>
        <w:fldChar w:fldCharType="end"/>
      </w:r>
    </w:p>
    <w:p w14:paraId="0FE36500" w14:textId="76EB632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w:t>
      </w:r>
      <w:r w:rsidRPr="009214F1">
        <w:rPr>
          <w:noProof/>
          <w:lang w:val="en-US"/>
        </w:rPr>
        <w:t>4</w:t>
      </w:r>
      <w:r>
        <w:rPr>
          <w:rFonts w:asciiTheme="minorHAnsi" w:eastAsiaTheme="minorEastAsia" w:hAnsiTheme="minorHAnsi" w:cstheme="minorBidi"/>
          <w:noProof/>
          <w:kern w:val="2"/>
          <w:sz w:val="24"/>
          <w:szCs w:val="24"/>
          <w:lang w:eastAsia="en-GB"/>
          <w14:ligatures w14:val="standardContextual"/>
        </w:rPr>
        <w:tab/>
      </w:r>
      <w:r>
        <w:rPr>
          <w:noProof/>
        </w:rPr>
        <w:t>Receiving subscription to functional alias status procedure</w:t>
      </w:r>
      <w:r>
        <w:rPr>
          <w:noProof/>
        </w:rPr>
        <w:tab/>
      </w:r>
      <w:r>
        <w:rPr>
          <w:noProof/>
        </w:rPr>
        <w:fldChar w:fldCharType="begin"/>
      </w:r>
      <w:r>
        <w:rPr>
          <w:noProof/>
        </w:rPr>
        <w:instrText xml:space="preserve"> PAGEREF _Toc218718119 \h </w:instrText>
      </w:r>
      <w:r>
        <w:rPr>
          <w:noProof/>
        </w:rPr>
      </w:r>
      <w:r>
        <w:rPr>
          <w:noProof/>
        </w:rPr>
        <w:fldChar w:fldCharType="separate"/>
      </w:r>
      <w:r>
        <w:rPr>
          <w:noProof/>
        </w:rPr>
        <w:t>482</w:t>
      </w:r>
      <w:r>
        <w:rPr>
          <w:noProof/>
        </w:rPr>
        <w:fldChar w:fldCharType="end"/>
      </w:r>
    </w:p>
    <w:p w14:paraId="21A679AF" w14:textId="41D6997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Pr>
          <w:noProof/>
        </w:rPr>
        <w:t>.2.2.3.</w:t>
      </w:r>
      <w:r w:rsidRPr="009214F1">
        <w:rPr>
          <w:noProof/>
          <w:lang w:val="en-US"/>
        </w:rPr>
        <w:t>5</w:t>
      </w:r>
      <w:r>
        <w:rPr>
          <w:rFonts w:asciiTheme="minorHAnsi" w:eastAsiaTheme="minorEastAsia" w:hAnsiTheme="minorHAnsi" w:cstheme="minorBidi"/>
          <w:noProof/>
          <w:kern w:val="2"/>
          <w:sz w:val="24"/>
          <w:szCs w:val="24"/>
          <w:lang w:eastAsia="en-GB"/>
          <w14:ligatures w14:val="standardContextual"/>
        </w:rPr>
        <w:tab/>
      </w:r>
      <w:r>
        <w:rPr>
          <w:noProof/>
        </w:rPr>
        <w:t>Sending notification of change of functional alias status procedure</w:t>
      </w:r>
      <w:r>
        <w:rPr>
          <w:noProof/>
        </w:rPr>
        <w:tab/>
      </w:r>
      <w:r>
        <w:rPr>
          <w:noProof/>
        </w:rPr>
        <w:fldChar w:fldCharType="begin"/>
      </w:r>
      <w:r>
        <w:rPr>
          <w:noProof/>
        </w:rPr>
        <w:instrText xml:space="preserve"> PAGEREF _Toc218718120 \h </w:instrText>
      </w:r>
      <w:r>
        <w:rPr>
          <w:noProof/>
        </w:rPr>
      </w:r>
      <w:r>
        <w:rPr>
          <w:noProof/>
        </w:rPr>
        <w:fldChar w:fldCharType="separate"/>
      </w:r>
      <w:r>
        <w:rPr>
          <w:noProof/>
        </w:rPr>
        <w:t>483</w:t>
      </w:r>
      <w:r>
        <w:rPr>
          <w:noProof/>
        </w:rPr>
        <w:fldChar w:fldCharType="end"/>
      </w:r>
    </w:p>
    <w:p w14:paraId="0A96E966" w14:textId="53293CF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sidRPr="009214F1">
        <w:rPr>
          <w:noProof/>
          <w:lang w:val="en-US"/>
        </w:rPr>
        <w:t>.2.2.3.6</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Functional alias status automatic deactivation procedure</w:t>
      </w:r>
      <w:r>
        <w:rPr>
          <w:noProof/>
        </w:rPr>
        <w:tab/>
      </w:r>
      <w:r>
        <w:rPr>
          <w:noProof/>
        </w:rPr>
        <w:fldChar w:fldCharType="begin"/>
      </w:r>
      <w:r>
        <w:rPr>
          <w:noProof/>
        </w:rPr>
        <w:instrText xml:space="preserve"> PAGEREF _Toc218718121 \h </w:instrText>
      </w:r>
      <w:r>
        <w:rPr>
          <w:noProof/>
        </w:rPr>
      </w:r>
      <w:r>
        <w:rPr>
          <w:noProof/>
        </w:rPr>
        <w:fldChar w:fldCharType="separate"/>
      </w:r>
      <w:r>
        <w:rPr>
          <w:noProof/>
        </w:rPr>
        <w:t>483</w:t>
      </w:r>
      <w:r>
        <w:rPr>
          <w:noProof/>
        </w:rPr>
        <w:fldChar w:fldCharType="end"/>
      </w:r>
    </w:p>
    <w:p w14:paraId="5A8491B8" w14:textId="2BF6F91D"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sidRPr="009214F1">
        <w:rPr>
          <w:noProof/>
          <w:lang w:val="en-US"/>
        </w:rPr>
        <w:t>.2.2.3.7</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Receiving subscription to </w:t>
      </w:r>
      <w:r>
        <w:rPr>
          <w:noProof/>
        </w:rPr>
        <w:t>functional alias resolution procedure</w:t>
      </w:r>
      <w:r>
        <w:rPr>
          <w:noProof/>
        </w:rPr>
        <w:tab/>
      </w:r>
      <w:r>
        <w:rPr>
          <w:noProof/>
        </w:rPr>
        <w:fldChar w:fldCharType="begin"/>
      </w:r>
      <w:r>
        <w:rPr>
          <w:noProof/>
        </w:rPr>
        <w:instrText xml:space="preserve"> PAGEREF _Toc218718122 \h </w:instrText>
      </w:r>
      <w:r>
        <w:rPr>
          <w:noProof/>
        </w:rPr>
      </w:r>
      <w:r>
        <w:rPr>
          <w:noProof/>
        </w:rPr>
        <w:fldChar w:fldCharType="separate"/>
      </w:r>
      <w:r>
        <w:rPr>
          <w:noProof/>
        </w:rPr>
        <w:t>484</w:t>
      </w:r>
      <w:r>
        <w:rPr>
          <w:noProof/>
        </w:rPr>
        <w:fldChar w:fldCharType="end"/>
      </w:r>
    </w:p>
    <w:p w14:paraId="2AD72B5E" w14:textId="78C0B45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w:t>
      </w:r>
      <w:r w:rsidRPr="009214F1">
        <w:rPr>
          <w:noProof/>
          <w:lang w:val="en-US"/>
        </w:rPr>
        <w:t>.2.2.3.8</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 xml:space="preserve">Sending notification to </w:t>
      </w:r>
      <w:r>
        <w:rPr>
          <w:noProof/>
        </w:rPr>
        <w:t>functional alias resolution procedure</w:t>
      </w:r>
      <w:r>
        <w:rPr>
          <w:noProof/>
        </w:rPr>
        <w:tab/>
      </w:r>
      <w:r>
        <w:rPr>
          <w:noProof/>
        </w:rPr>
        <w:fldChar w:fldCharType="begin"/>
      </w:r>
      <w:r>
        <w:rPr>
          <w:noProof/>
        </w:rPr>
        <w:instrText xml:space="preserve"> PAGEREF _Toc218718123 \h </w:instrText>
      </w:r>
      <w:r>
        <w:rPr>
          <w:noProof/>
        </w:rPr>
      </w:r>
      <w:r>
        <w:rPr>
          <w:noProof/>
        </w:rPr>
        <w:fldChar w:fldCharType="separate"/>
      </w:r>
      <w:r>
        <w:rPr>
          <w:noProof/>
        </w:rPr>
        <w:t>484</w:t>
      </w:r>
      <w:r>
        <w:rPr>
          <w:noProof/>
        </w:rPr>
        <w:fldChar w:fldCharType="end"/>
      </w:r>
    </w:p>
    <w:p w14:paraId="1BA781BA" w14:textId="28FB8B8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_Toc218718124 \h </w:instrText>
      </w:r>
      <w:r>
        <w:rPr>
          <w:noProof/>
        </w:rPr>
      </w:r>
      <w:r>
        <w:rPr>
          <w:noProof/>
        </w:rPr>
        <w:fldChar w:fldCharType="separate"/>
      </w:r>
      <w:r>
        <w:rPr>
          <w:noProof/>
        </w:rPr>
        <w:t>485</w:t>
      </w:r>
      <w:r>
        <w:rPr>
          <w:noProof/>
        </w:rPr>
        <w:fldChar w:fldCharType="end"/>
      </w:r>
    </w:p>
    <w:p w14:paraId="0428887A" w14:textId="41CCBC8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22</w:t>
      </w:r>
      <w:r>
        <w:rPr>
          <w:noProof/>
        </w:rPr>
        <w:t>.3.</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Extension of application/pidf+xml MIME type</w:t>
      </w:r>
      <w:r>
        <w:rPr>
          <w:noProof/>
        </w:rPr>
        <w:tab/>
      </w:r>
      <w:r>
        <w:rPr>
          <w:noProof/>
        </w:rPr>
        <w:fldChar w:fldCharType="begin"/>
      </w:r>
      <w:r>
        <w:rPr>
          <w:noProof/>
        </w:rPr>
        <w:instrText xml:space="preserve"> PAGEREF _Toc218718125 \h </w:instrText>
      </w:r>
      <w:r>
        <w:rPr>
          <w:noProof/>
        </w:rPr>
      </w:r>
      <w:r>
        <w:rPr>
          <w:noProof/>
        </w:rPr>
        <w:fldChar w:fldCharType="separate"/>
      </w:r>
      <w:r>
        <w:rPr>
          <w:noProof/>
        </w:rPr>
        <w:t>485</w:t>
      </w:r>
      <w:r>
        <w:rPr>
          <w:noProof/>
        </w:rPr>
        <w:fldChar w:fldCharType="end"/>
      </w:r>
    </w:p>
    <w:p w14:paraId="220863E0" w14:textId="1C5BD0E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lastRenderedPageBreak/>
        <w:t>22</w:t>
      </w:r>
      <w:r>
        <w:rPr>
          <w:noProof/>
        </w:rPr>
        <w:t>.3.1.1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_Toc218718126 \h </w:instrText>
      </w:r>
      <w:r>
        <w:rPr>
          <w:noProof/>
        </w:rPr>
      </w:r>
      <w:r>
        <w:rPr>
          <w:noProof/>
        </w:rPr>
        <w:fldChar w:fldCharType="separate"/>
      </w:r>
      <w:r>
        <w:rPr>
          <w:noProof/>
        </w:rPr>
        <w:t>485</w:t>
      </w:r>
      <w:r>
        <w:rPr>
          <w:noProof/>
        </w:rPr>
        <w:fldChar w:fldCharType="end"/>
      </w:r>
    </w:p>
    <w:p w14:paraId="36EC3AA7" w14:textId="1C3A733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en-US"/>
        </w:rPr>
        <w:t>22</w:t>
      </w:r>
      <w:r>
        <w:rPr>
          <w:noProof/>
        </w:rPr>
        <w:t>.3.1.2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_Toc218718127 \h </w:instrText>
      </w:r>
      <w:r>
        <w:rPr>
          <w:noProof/>
        </w:rPr>
      </w:r>
      <w:r>
        <w:rPr>
          <w:noProof/>
        </w:rPr>
        <w:fldChar w:fldCharType="separate"/>
      </w:r>
      <w:r>
        <w:rPr>
          <w:noProof/>
        </w:rPr>
        <w:t>485</w:t>
      </w:r>
      <w:r>
        <w:rPr>
          <w:noProof/>
        </w:rPr>
        <w:fldChar w:fldCharType="end"/>
      </w:r>
    </w:p>
    <w:p w14:paraId="1F92EDF0" w14:textId="757FEE2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22.3.2</w:t>
      </w:r>
      <w:r>
        <w:rPr>
          <w:rFonts w:asciiTheme="minorHAnsi" w:eastAsiaTheme="minorEastAsia" w:hAnsiTheme="minorHAnsi" w:cstheme="minorBidi"/>
          <w:noProof/>
          <w:kern w:val="2"/>
          <w:sz w:val="24"/>
          <w:szCs w:val="24"/>
          <w:lang w:eastAsia="en-GB"/>
          <w14:ligatures w14:val="standardContextual"/>
        </w:rPr>
        <w:tab/>
      </w:r>
      <w:r>
        <w:rPr>
          <w:noProof/>
        </w:rPr>
        <w:t>Extension of application/simple-filter+xml MIME type</w:t>
      </w:r>
      <w:r>
        <w:rPr>
          <w:noProof/>
        </w:rPr>
        <w:tab/>
      </w:r>
      <w:r>
        <w:rPr>
          <w:noProof/>
        </w:rPr>
        <w:fldChar w:fldCharType="begin"/>
      </w:r>
      <w:r>
        <w:rPr>
          <w:noProof/>
        </w:rPr>
        <w:instrText xml:space="preserve"> PAGEREF _Toc218718128 \h </w:instrText>
      </w:r>
      <w:r>
        <w:rPr>
          <w:noProof/>
        </w:rPr>
      </w:r>
      <w:r>
        <w:rPr>
          <w:noProof/>
        </w:rPr>
        <w:fldChar w:fldCharType="separate"/>
      </w:r>
      <w:r>
        <w:rPr>
          <w:noProof/>
        </w:rPr>
        <w:t>487</w:t>
      </w:r>
      <w:r>
        <w:rPr>
          <w:noProof/>
        </w:rPr>
        <w:fldChar w:fldCharType="end"/>
      </w:r>
    </w:p>
    <w:p w14:paraId="62BEDEC9" w14:textId="4B38609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22.3.2.1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_Toc218718129 \h </w:instrText>
      </w:r>
      <w:r>
        <w:rPr>
          <w:noProof/>
        </w:rPr>
      </w:r>
      <w:r>
        <w:rPr>
          <w:noProof/>
        </w:rPr>
        <w:fldChar w:fldCharType="separate"/>
      </w:r>
      <w:r>
        <w:rPr>
          <w:noProof/>
        </w:rPr>
        <w:t>487</w:t>
      </w:r>
      <w:r>
        <w:rPr>
          <w:noProof/>
        </w:rPr>
        <w:fldChar w:fldCharType="end"/>
      </w:r>
    </w:p>
    <w:p w14:paraId="4F75B39D" w14:textId="5CD4310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22.3.2.2</w:t>
      </w:r>
      <w:r>
        <w:rPr>
          <w:rFonts w:asciiTheme="minorHAnsi" w:eastAsiaTheme="minorEastAsia" w:hAnsiTheme="minorHAnsi" w:cstheme="minorBidi"/>
          <w:noProof/>
          <w:kern w:val="2"/>
          <w:sz w:val="24"/>
          <w:szCs w:val="24"/>
          <w:lang w:eastAsia="en-GB"/>
          <w14:ligatures w14:val="standardContextual"/>
        </w:rPr>
        <w:tab/>
      </w:r>
      <w:r>
        <w:rPr>
          <w:noProof/>
        </w:rPr>
        <w:t>Syntax</w:t>
      </w:r>
      <w:r>
        <w:rPr>
          <w:noProof/>
        </w:rPr>
        <w:tab/>
      </w:r>
      <w:r>
        <w:rPr>
          <w:noProof/>
        </w:rPr>
        <w:fldChar w:fldCharType="begin"/>
      </w:r>
      <w:r>
        <w:rPr>
          <w:noProof/>
        </w:rPr>
        <w:instrText xml:space="preserve"> PAGEREF _Toc218718130 \h </w:instrText>
      </w:r>
      <w:r>
        <w:rPr>
          <w:noProof/>
        </w:rPr>
      </w:r>
      <w:r>
        <w:rPr>
          <w:noProof/>
        </w:rPr>
        <w:fldChar w:fldCharType="separate"/>
      </w:r>
      <w:r>
        <w:rPr>
          <w:noProof/>
        </w:rPr>
        <w:t>487</w:t>
      </w:r>
      <w:r>
        <w:rPr>
          <w:noProof/>
        </w:rPr>
        <w:fldChar w:fldCharType="end"/>
      </w:r>
    </w:p>
    <w:p w14:paraId="71786BC5" w14:textId="71DDCFBB"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Functional alias to group binding for the </w:t>
      </w:r>
      <w:r>
        <w:rPr>
          <w:noProof/>
          <w:lang w:eastAsia="fr-FR"/>
        </w:rPr>
        <w:t xml:space="preserve">MCData </w:t>
      </w:r>
      <w:r w:rsidRPr="009214F1">
        <w:rPr>
          <w:rFonts w:eastAsia="Malgun Gothic"/>
          <w:noProof/>
        </w:rPr>
        <w:t>user procedures</w:t>
      </w:r>
      <w:r>
        <w:rPr>
          <w:noProof/>
        </w:rPr>
        <w:tab/>
      </w:r>
      <w:r>
        <w:rPr>
          <w:noProof/>
        </w:rPr>
        <w:fldChar w:fldCharType="begin"/>
      </w:r>
      <w:r>
        <w:rPr>
          <w:noProof/>
        </w:rPr>
        <w:instrText xml:space="preserve"> PAGEREF _Toc218718131 \h </w:instrText>
      </w:r>
      <w:r>
        <w:rPr>
          <w:noProof/>
        </w:rPr>
      </w:r>
      <w:r>
        <w:rPr>
          <w:noProof/>
        </w:rPr>
        <w:fldChar w:fldCharType="separate"/>
      </w:r>
      <w:r>
        <w:rPr>
          <w:noProof/>
        </w:rPr>
        <w:t>487</w:t>
      </w:r>
      <w:r>
        <w:rPr>
          <w:noProof/>
        </w:rPr>
        <w:fldChar w:fldCharType="end"/>
      </w:r>
    </w:p>
    <w:p w14:paraId="33CB4753" w14:textId="1D60274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_Toc218718132 \h </w:instrText>
      </w:r>
      <w:r>
        <w:rPr>
          <w:noProof/>
        </w:rPr>
      </w:r>
      <w:r>
        <w:rPr>
          <w:noProof/>
        </w:rPr>
        <w:fldChar w:fldCharType="separate"/>
      </w:r>
      <w:r>
        <w:rPr>
          <w:noProof/>
        </w:rPr>
        <w:t>487</w:t>
      </w:r>
      <w:r>
        <w:rPr>
          <w:noProof/>
        </w:rPr>
        <w:fldChar w:fldCharType="end"/>
      </w:r>
    </w:p>
    <w:p w14:paraId="187BFE37" w14:textId="2CB96CA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On-network functional alias to group binding</w:t>
      </w:r>
      <w:r>
        <w:rPr>
          <w:noProof/>
        </w:rPr>
        <w:tab/>
      </w:r>
      <w:r>
        <w:rPr>
          <w:noProof/>
        </w:rPr>
        <w:fldChar w:fldCharType="begin"/>
      </w:r>
      <w:r>
        <w:rPr>
          <w:noProof/>
        </w:rPr>
        <w:instrText xml:space="preserve"> PAGEREF _Toc218718133 \h </w:instrText>
      </w:r>
      <w:r>
        <w:rPr>
          <w:noProof/>
        </w:rPr>
      </w:r>
      <w:r>
        <w:rPr>
          <w:noProof/>
        </w:rPr>
        <w:fldChar w:fldCharType="separate"/>
      </w:r>
      <w:r>
        <w:rPr>
          <w:noProof/>
        </w:rPr>
        <w:t>488</w:t>
      </w:r>
      <w:r>
        <w:rPr>
          <w:noProof/>
        </w:rPr>
        <w:fldChar w:fldCharType="end"/>
      </w:r>
    </w:p>
    <w:p w14:paraId="67D44D42" w14:textId="3C7C3C0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Client procedures</w:t>
      </w:r>
      <w:r>
        <w:rPr>
          <w:noProof/>
        </w:rPr>
        <w:tab/>
      </w:r>
      <w:r>
        <w:rPr>
          <w:noProof/>
        </w:rPr>
        <w:fldChar w:fldCharType="begin"/>
      </w:r>
      <w:r>
        <w:rPr>
          <w:noProof/>
        </w:rPr>
        <w:instrText xml:space="preserve"> PAGEREF _Toc218718134 \h </w:instrText>
      </w:r>
      <w:r>
        <w:rPr>
          <w:noProof/>
        </w:rPr>
      </w:r>
      <w:r>
        <w:rPr>
          <w:noProof/>
        </w:rPr>
        <w:fldChar w:fldCharType="separate"/>
      </w:r>
      <w:r>
        <w:rPr>
          <w:noProof/>
        </w:rPr>
        <w:t>488</w:t>
      </w:r>
      <w:r>
        <w:rPr>
          <w:noProof/>
        </w:rPr>
        <w:fldChar w:fldCharType="end"/>
      </w:r>
    </w:p>
    <w:p w14:paraId="56A4CF8A" w14:textId="75E9306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_Toc218718135 \h </w:instrText>
      </w:r>
      <w:r>
        <w:rPr>
          <w:noProof/>
        </w:rPr>
      </w:r>
      <w:r>
        <w:rPr>
          <w:noProof/>
        </w:rPr>
        <w:fldChar w:fldCharType="separate"/>
      </w:r>
      <w:r>
        <w:rPr>
          <w:noProof/>
        </w:rPr>
        <w:t>488</w:t>
      </w:r>
      <w:r>
        <w:rPr>
          <w:noProof/>
        </w:rPr>
        <w:fldChar w:fldCharType="end"/>
      </w:r>
    </w:p>
    <w:p w14:paraId="0BBAD6EC" w14:textId="50D55BB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22.4.2.1.2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Functional alias to group binding</w:t>
      </w:r>
      <w:r>
        <w:rPr>
          <w:noProof/>
        </w:rPr>
        <w:tab/>
      </w:r>
      <w:r>
        <w:rPr>
          <w:noProof/>
        </w:rPr>
        <w:fldChar w:fldCharType="begin"/>
      </w:r>
      <w:r>
        <w:rPr>
          <w:noProof/>
        </w:rPr>
        <w:instrText xml:space="preserve"> PAGEREF _Toc218718136 \h </w:instrText>
      </w:r>
      <w:r>
        <w:rPr>
          <w:noProof/>
        </w:rPr>
      </w:r>
      <w:r>
        <w:rPr>
          <w:noProof/>
        </w:rPr>
        <w:fldChar w:fldCharType="separate"/>
      </w:r>
      <w:r>
        <w:rPr>
          <w:noProof/>
        </w:rPr>
        <w:t>488</w:t>
      </w:r>
      <w:r>
        <w:rPr>
          <w:noProof/>
        </w:rPr>
        <w:fldChar w:fldCharType="end"/>
      </w:r>
    </w:p>
    <w:p w14:paraId="19D3E3E5" w14:textId="21C5406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22.4.2.1.3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Functional alias to group unbinding</w:t>
      </w:r>
      <w:r>
        <w:rPr>
          <w:noProof/>
        </w:rPr>
        <w:tab/>
      </w:r>
      <w:r>
        <w:rPr>
          <w:noProof/>
        </w:rPr>
        <w:fldChar w:fldCharType="begin"/>
      </w:r>
      <w:r>
        <w:rPr>
          <w:noProof/>
        </w:rPr>
        <w:instrText xml:space="preserve"> PAGEREF _Toc218718137 \h </w:instrText>
      </w:r>
      <w:r>
        <w:rPr>
          <w:noProof/>
        </w:rPr>
      </w:r>
      <w:r>
        <w:rPr>
          <w:noProof/>
        </w:rPr>
        <w:fldChar w:fldCharType="separate"/>
      </w:r>
      <w:r>
        <w:rPr>
          <w:noProof/>
        </w:rPr>
        <w:t>489</w:t>
      </w:r>
      <w:r>
        <w:rPr>
          <w:noProof/>
        </w:rPr>
        <w:fldChar w:fldCharType="end"/>
      </w:r>
    </w:p>
    <w:p w14:paraId="70DA7898" w14:textId="5FE0238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Participating </w:t>
      </w:r>
      <w:r>
        <w:rPr>
          <w:noProof/>
          <w:lang w:eastAsia="ko-KR"/>
        </w:rPr>
        <w:t xml:space="preserve">MCData </w:t>
      </w:r>
      <w:r w:rsidRPr="009214F1">
        <w:rPr>
          <w:rFonts w:eastAsia="Malgun Gothic"/>
          <w:noProof/>
        </w:rPr>
        <w:t>function procedures</w:t>
      </w:r>
      <w:r>
        <w:rPr>
          <w:noProof/>
        </w:rPr>
        <w:tab/>
      </w:r>
      <w:r>
        <w:rPr>
          <w:noProof/>
        </w:rPr>
        <w:fldChar w:fldCharType="begin"/>
      </w:r>
      <w:r>
        <w:rPr>
          <w:noProof/>
        </w:rPr>
        <w:instrText xml:space="preserve"> PAGEREF _Toc218718138 \h </w:instrText>
      </w:r>
      <w:r>
        <w:rPr>
          <w:noProof/>
        </w:rPr>
      </w:r>
      <w:r>
        <w:rPr>
          <w:noProof/>
        </w:rPr>
        <w:fldChar w:fldCharType="separate"/>
      </w:r>
      <w:r>
        <w:rPr>
          <w:noProof/>
        </w:rPr>
        <w:t>490</w:t>
      </w:r>
      <w:r>
        <w:rPr>
          <w:noProof/>
        </w:rPr>
        <w:fldChar w:fldCharType="end"/>
      </w:r>
    </w:p>
    <w:p w14:paraId="08514619" w14:textId="6C874CE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_Toc218718139 \h </w:instrText>
      </w:r>
      <w:r>
        <w:rPr>
          <w:noProof/>
        </w:rPr>
      </w:r>
      <w:r>
        <w:rPr>
          <w:noProof/>
        </w:rPr>
        <w:fldChar w:fldCharType="separate"/>
      </w:r>
      <w:r>
        <w:rPr>
          <w:noProof/>
        </w:rPr>
        <w:t>490</w:t>
      </w:r>
      <w:r>
        <w:rPr>
          <w:noProof/>
        </w:rPr>
        <w:fldChar w:fldCharType="end"/>
      </w:r>
    </w:p>
    <w:p w14:paraId="30FAEFB2" w14:textId="5294DD5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Receipt of a SIP MESSAGE request for binding/unbinding of a functional alias with the </w:t>
      </w:r>
      <w:r>
        <w:rPr>
          <w:noProof/>
          <w:lang w:eastAsia="ko-KR"/>
        </w:rPr>
        <w:t xml:space="preserve">MCData </w:t>
      </w:r>
      <w:r w:rsidRPr="009214F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_Toc218718140 \h </w:instrText>
      </w:r>
      <w:r>
        <w:rPr>
          <w:noProof/>
        </w:rPr>
      </w:r>
      <w:r>
        <w:rPr>
          <w:noProof/>
        </w:rPr>
        <w:fldChar w:fldCharType="separate"/>
      </w:r>
      <w:r>
        <w:rPr>
          <w:noProof/>
        </w:rPr>
        <w:t>490</w:t>
      </w:r>
      <w:r>
        <w:rPr>
          <w:noProof/>
        </w:rPr>
        <w:fldChar w:fldCharType="end"/>
      </w:r>
    </w:p>
    <w:p w14:paraId="25CA4580" w14:textId="7114EAA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Controlling </w:t>
      </w:r>
      <w:r>
        <w:rPr>
          <w:noProof/>
          <w:lang w:eastAsia="ko-KR"/>
        </w:rPr>
        <w:t xml:space="preserve">MCData </w:t>
      </w:r>
      <w:r w:rsidRPr="009214F1">
        <w:rPr>
          <w:rFonts w:eastAsia="Malgun Gothic"/>
          <w:noProof/>
        </w:rPr>
        <w:t>function procedures</w:t>
      </w:r>
      <w:r>
        <w:rPr>
          <w:noProof/>
        </w:rPr>
        <w:tab/>
      </w:r>
      <w:r>
        <w:rPr>
          <w:noProof/>
        </w:rPr>
        <w:fldChar w:fldCharType="begin"/>
      </w:r>
      <w:r>
        <w:rPr>
          <w:noProof/>
        </w:rPr>
        <w:instrText xml:space="preserve"> PAGEREF _Toc218718141 \h </w:instrText>
      </w:r>
      <w:r>
        <w:rPr>
          <w:noProof/>
        </w:rPr>
      </w:r>
      <w:r>
        <w:rPr>
          <w:noProof/>
        </w:rPr>
        <w:fldChar w:fldCharType="separate"/>
      </w:r>
      <w:r>
        <w:rPr>
          <w:noProof/>
        </w:rPr>
        <w:t>491</w:t>
      </w:r>
      <w:r>
        <w:rPr>
          <w:noProof/>
        </w:rPr>
        <w:fldChar w:fldCharType="end"/>
      </w:r>
    </w:p>
    <w:p w14:paraId="5BD8FE10" w14:textId="173AE07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_Toc218718142 \h </w:instrText>
      </w:r>
      <w:r>
        <w:rPr>
          <w:noProof/>
        </w:rPr>
      </w:r>
      <w:r>
        <w:rPr>
          <w:noProof/>
        </w:rPr>
        <w:fldChar w:fldCharType="separate"/>
      </w:r>
      <w:r>
        <w:rPr>
          <w:noProof/>
        </w:rPr>
        <w:t>491</w:t>
      </w:r>
      <w:r>
        <w:rPr>
          <w:noProof/>
        </w:rPr>
        <w:fldChar w:fldCharType="end"/>
      </w:r>
    </w:p>
    <w:p w14:paraId="2E979F5A" w14:textId="6703CED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22.4.2.3.2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Receipt of a SIP MESSAGE request for binding/unbinding of a functional alias with the </w:t>
      </w:r>
      <w:r>
        <w:rPr>
          <w:noProof/>
          <w:lang w:eastAsia="ko-KR"/>
        </w:rPr>
        <w:t xml:space="preserve">MCData </w:t>
      </w:r>
      <w:r w:rsidRPr="009214F1">
        <w:rPr>
          <w:rFonts w:eastAsia="Malgun Gothic"/>
          <w:noProof/>
        </w:rPr>
        <w:t>group(s)</w:t>
      </w:r>
      <w:r>
        <w:rPr>
          <w:noProof/>
        </w:rPr>
        <w:t xml:space="preserve"> for the </w:t>
      </w:r>
      <w:r>
        <w:rPr>
          <w:noProof/>
          <w:lang w:eastAsia="fr-FR"/>
        </w:rPr>
        <w:t xml:space="preserve">MCData </w:t>
      </w:r>
      <w:r>
        <w:rPr>
          <w:noProof/>
        </w:rPr>
        <w:t>user</w:t>
      </w:r>
      <w:r>
        <w:rPr>
          <w:noProof/>
        </w:rPr>
        <w:tab/>
      </w:r>
      <w:r>
        <w:rPr>
          <w:noProof/>
        </w:rPr>
        <w:fldChar w:fldCharType="begin"/>
      </w:r>
      <w:r>
        <w:rPr>
          <w:noProof/>
        </w:rPr>
        <w:instrText xml:space="preserve"> PAGEREF _Toc218718143 \h </w:instrText>
      </w:r>
      <w:r>
        <w:rPr>
          <w:noProof/>
        </w:rPr>
      </w:r>
      <w:r>
        <w:rPr>
          <w:noProof/>
        </w:rPr>
        <w:fldChar w:fldCharType="separate"/>
      </w:r>
      <w:r>
        <w:rPr>
          <w:noProof/>
        </w:rPr>
        <w:t>491</w:t>
      </w:r>
      <w:r>
        <w:rPr>
          <w:noProof/>
        </w:rPr>
        <w:fldChar w:fldCharType="end"/>
      </w:r>
    </w:p>
    <w:p w14:paraId="09C91CFC" w14:textId="18313D27"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23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Regroup using a preconfigured group</w:t>
      </w:r>
      <w:r>
        <w:rPr>
          <w:noProof/>
        </w:rPr>
        <w:tab/>
      </w:r>
      <w:r>
        <w:rPr>
          <w:noProof/>
        </w:rPr>
        <w:fldChar w:fldCharType="begin"/>
      </w:r>
      <w:r>
        <w:rPr>
          <w:noProof/>
        </w:rPr>
        <w:instrText xml:space="preserve"> PAGEREF _Toc218718144 \h </w:instrText>
      </w:r>
      <w:r>
        <w:rPr>
          <w:noProof/>
        </w:rPr>
      </w:r>
      <w:r>
        <w:rPr>
          <w:noProof/>
        </w:rPr>
        <w:fldChar w:fldCharType="separate"/>
      </w:r>
      <w:r>
        <w:rPr>
          <w:noProof/>
        </w:rPr>
        <w:t>492</w:t>
      </w:r>
      <w:r>
        <w:rPr>
          <w:noProof/>
        </w:rPr>
        <w:fldChar w:fldCharType="end"/>
      </w:r>
    </w:p>
    <w:p w14:paraId="0369A87F" w14:textId="3B85E43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_Toc218718145 \h </w:instrText>
      </w:r>
      <w:r>
        <w:rPr>
          <w:noProof/>
        </w:rPr>
      </w:r>
      <w:r>
        <w:rPr>
          <w:noProof/>
        </w:rPr>
        <w:fldChar w:fldCharType="separate"/>
      </w:r>
      <w:r>
        <w:rPr>
          <w:noProof/>
        </w:rPr>
        <w:t>492</w:t>
      </w:r>
      <w:r>
        <w:rPr>
          <w:noProof/>
        </w:rPr>
        <w:fldChar w:fldCharType="end"/>
      </w:r>
    </w:p>
    <w:p w14:paraId="0771C56A" w14:textId="5F48C5EC"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23.2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Group regroup using a preconfigured group</w:t>
      </w:r>
      <w:r>
        <w:rPr>
          <w:noProof/>
        </w:rPr>
        <w:tab/>
      </w:r>
      <w:r>
        <w:rPr>
          <w:noProof/>
        </w:rPr>
        <w:fldChar w:fldCharType="begin"/>
      </w:r>
      <w:r>
        <w:rPr>
          <w:noProof/>
        </w:rPr>
        <w:instrText xml:space="preserve"> PAGEREF _Toc218718146 \h </w:instrText>
      </w:r>
      <w:r>
        <w:rPr>
          <w:noProof/>
        </w:rPr>
      </w:r>
      <w:r>
        <w:rPr>
          <w:noProof/>
        </w:rPr>
        <w:fldChar w:fldCharType="separate"/>
      </w:r>
      <w:r>
        <w:rPr>
          <w:noProof/>
        </w:rPr>
        <w:t>493</w:t>
      </w:r>
      <w:r>
        <w:rPr>
          <w:noProof/>
        </w:rPr>
        <w:fldChar w:fldCharType="end"/>
      </w:r>
    </w:p>
    <w:p w14:paraId="32AF2C9B" w14:textId="16A2B91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Client procedures</w:t>
      </w:r>
      <w:r>
        <w:rPr>
          <w:noProof/>
        </w:rPr>
        <w:tab/>
      </w:r>
      <w:r>
        <w:rPr>
          <w:noProof/>
        </w:rPr>
        <w:fldChar w:fldCharType="begin"/>
      </w:r>
      <w:r>
        <w:rPr>
          <w:noProof/>
        </w:rPr>
        <w:instrText xml:space="preserve"> PAGEREF _Toc218718147 \h </w:instrText>
      </w:r>
      <w:r>
        <w:rPr>
          <w:noProof/>
        </w:rPr>
      </w:r>
      <w:r>
        <w:rPr>
          <w:noProof/>
        </w:rPr>
        <w:fldChar w:fldCharType="separate"/>
      </w:r>
      <w:r>
        <w:rPr>
          <w:noProof/>
        </w:rPr>
        <w:t>493</w:t>
      </w:r>
      <w:r>
        <w:rPr>
          <w:noProof/>
        </w:rPr>
        <w:fldChar w:fldCharType="end"/>
      </w:r>
    </w:p>
    <w:p w14:paraId="054EF986" w14:textId="6024BB5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Requesting a group regroup using a preconfigured group</w:t>
      </w:r>
      <w:r>
        <w:rPr>
          <w:noProof/>
        </w:rPr>
        <w:tab/>
      </w:r>
      <w:r>
        <w:rPr>
          <w:noProof/>
        </w:rPr>
        <w:fldChar w:fldCharType="begin"/>
      </w:r>
      <w:r>
        <w:rPr>
          <w:noProof/>
        </w:rPr>
        <w:instrText xml:space="preserve"> PAGEREF _Toc218718148 \h </w:instrText>
      </w:r>
      <w:r>
        <w:rPr>
          <w:noProof/>
        </w:rPr>
      </w:r>
      <w:r>
        <w:rPr>
          <w:noProof/>
        </w:rPr>
        <w:fldChar w:fldCharType="separate"/>
      </w:r>
      <w:r>
        <w:rPr>
          <w:noProof/>
        </w:rPr>
        <w:t>493</w:t>
      </w:r>
      <w:r>
        <w:rPr>
          <w:noProof/>
        </w:rPr>
        <w:fldChar w:fldCharType="end"/>
      </w:r>
    </w:p>
    <w:p w14:paraId="41C73A88" w14:textId="7D976B5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Removing a regroup using preconfigured group</w:t>
      </w:r>
      <w:r>
        <w:rPr>
          <w:noProof/>
        </w:rPr>
        <w:tab/>
      </w:r>
      <w:r>
        <w:rPr>
          <w:noProof/>
        </w:rPr>
        <w:fldChar w:fldCharType="begin"/>
      </w:r>
      <w:r>
        <w:rPr>
          <w:noProof/>
        </w:rPr>
        <w:instrText xml:space="preserve"> PAGEREF _Toc218718149 \h </w:instrText>
      </w:r>
      <w:r>
        <w:rPr>
          <w:noProof/>
        </w:rPr>
      </w:r>
      <w:r>
        <w:rPr>
          <w:noProof/>
        </w:rPr>
        <w:fldChar w:fldCharType="separate"/>
      </w:r>
      <w:r>
        <w:rPr>
          <w:noProof/>
        </w:rPr>
        <w:t>494</w:t>
      </w:r>
      <w:r>
        <w:rPr>
          <w:noProof/>
        </w:rPr>
        <w:fldChar w:fldCharType="end"/>
      </w:r>
    </w:p>
    <w:p w14:paraId="131D5DBC" w14:textId="5156226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.1.3</w:t>
      </w:r>
      <w:r>
        <w:rPr>
          <w:rFonts w:asciiTheme="minorHAnsi" w:eastAsiaTheme="minorEastAsia" w:hAnsiTheme="minorHAnsi" w:cstheme="minorBidi"/>
          <w:noProof/>
          <w:kern w:val="2"/>
          <w:sz w:val="24"/>
          <w:szCs w:val="24"/>
          <w:lang w:eastAsia="en-GB"/>
          <w14:ligatures w14:val="standardContextual"/>
        </w:rPr>
        <w:tab/>
      </w:r>
      <w:r>
        <w:rPr>
          <w:noProof/>
        </w:rPr>
        <w:t>Receiving a notification of</w:t>
      </w:r>
      <w:r w:rsidRPr="009214F1">
        <w:rPr>
          <w:noProof/>
          <w:lang w:val="en-US"/>
        </w:rPr>
        <w:t xml:space="preserve"> creation of a regroup using preconfigured group</w:t>
      </w:r>
      <w:r>
        <w:rPr>
          <w:noProof/>
        </w:rPr>
        <w:tab/>
      </w:r>
      <w:r>
        <w:rPr>
          <w:noProof/>
        </w:rPr>
        <w:fldChar w:fldCharType="begin"/>
      </w:r>
      <w:r>
        <w:rPr>
          <w:noProof/>
        </w:rPr>
        <w:instrText xml:space="preserve"> PAGEREF _Toc218718150 \h </w:instrText>
      </w:r>
      <w:r>
        <w:rPr>
          <w:noProof/>
        </w:rPr>
      </w:r>
      <w:r>
        <w:rPr>
          <w:noProof/>
        </w:rPr>
        <w:fldChar w:fldCharType="separate"/>
      </w:r>
      <w:r>
        <w:rPr>
          <w:noProof/>
        </w:rPr>
        <w:t>494</w:t>
      </w:r>
      <w:r>
        <w:rPr>
          <w:noProof/>
        </w:rPr>
        <w:fldChar w:fldCharType="end"/>
      </w:r>
    </w:p>
    <w:p w14:paraId="68A19F1B" w14:textId="579449D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.1.4</w:t>
      </w:r>
      <w:r>
        <w:rPr>
          <w:rFonts w:asciiTheme="minorHAnsi" w:eastAsiaTheme="minorEastAsia" w:hAnsiTheme="minorHAnsi" w:cstheme="minorBidi"/>
          <w:noProof/>
          <w:kern w:val="2"/>
          <w:sz w:val="24"/>
          <w:szCs w:val="24"/>
          <w:lang w:eastAsia="en-GB"/>
          <w14:ligatures w14:val="standardContextual"/>
        </w:rPr>
        <w:tab/>
      </w:r>
      <w:r>
        <w:rPr>
          <w:noProof/>
        </w:rPr>
        <w:t>Receiving notification of</w:t>
      </w:r>
      <w:r w:rsidRPr="009214F1">
        <w:rPr>
          <w:noProof/>
          <w:lang w:val="en-US"/>
        </w:rPr>
        <w:t xml:space="preserve"> removal of a regroup using preconfigured group</w:t>
      </w:r>
      <w:r>
        <w:rPr>
          <w:noProof/>
        </w:rPr>
        <w:tab/>
      </w:r>
      <w:r>
        <w:rPr>
          <w:noProof/>
        </w:rPr>
        <w:fldChar w:fldCharType="begin"/>
      </w:r>
      <w:r>
        <w:rPr>
          <w:noProof/>
        </w:rPr>
        <w:instrText xml:space="preserve"> PAGEREF _Toc218718151 \h </w:instrText>
      </w:r>
      <w:r>
        <w:rPr>
          <w:noProof/>
        </w:rPr>
      </w:r>
      <w:r>
        <w:rPr>
          <w:noProof/>
        </w:rPr>
        <w:fldChar w:fldCharType="separate"/>
      </w:r>
      <w:r>
        <w:rPr>
          <w:noProof/>
        </w:rPr>
        <w:t>495</w:t>
      </w:r>
      <w:r>
        <w:rPr>
          <w:noProof/>
        </w:rPr>
        <w:fldChar w:fldCharType="end"/>
      </w:r>
    </w:p>
    <w:p w14:paraId="1B61B64A" w14:textId="69DF9B1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Participating MCData function procedures</w:t>
      </w:r>
      <w:r>
        <w:rPr>
          <w:noProof/>
        </w:rPr>
        <w:tab/>
      </w:r>
      <w:r>
        <w:rPr>
          <w:noProof/>
        </w:rPr>
        <w:fldChar w:fldCharType="begin"/>
      </w:r>
      <w:r>
        <w:rPr>
          <w:noProof/>
        </w:rPr>
        <w:instrText xml:space="preserve"> PAGEREF _Toc218718152 \h </w:instrText>
      </w:r>
      <w:r>
        <w:rPr>
          <w:noProof/>
        </w:rPr>
      </w:r>
      <w:r>
        <w:rPr>
          <w:noProof/>
        </w:rPr>
        <w:fldChar w:fldCharType="separate"/>
      </w:r>
      <w:r>
        <w:rPr>
          <w:noProof/>
        </w:rPr>
        <w:t>495</w:t>
      </w:r>
      <w:r>
        <w:rPr>
          <w:noProof/>
        </w:rPr>
        <w:fldChar w:fldCharType="end"/>
      </w:r>
    </w:p>
    <w:p w14:paraId="0E9AE271" w14:textId="334B45F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General</w:t>
      </w:r>
      <w:r>
        <w:rPr>
          <w:noProof/>
        </w:rPr>
        <w:tab/>
      </w:r>
      <w:r>
        <w:rPr>
          <w:noProof/>
        </w:rPr>
        <w:fldChar w:fldCharType="begin"/>
      </w:r>
      <w:r>
        <w:rPr>
          <w:noProof/>
        </w:rPr>
        <w:instrText xml:space="preserve"> PAGEREF _Toc218718153 \h </w:instrText>
      </w:r>
      <w:r>
        <w:rPr>
          <w:noProof/>
        </w:rPr>
      </w:r>
      <w:r>
        <w:rPr>
          <w:noProof/>
        </w:rPr>
        <w:fldChar w:fldCharType="separate"/>
      </w:r>
      <w:r>
        <w:rPr>
          <w:noProof/>
        </w:rPr>
        <w:t>495</w:t>
      </w:r>
      <w:r>
        <w:rPr>
          <w:noProof/>
        </w:rPr>
        <w:fldChar w:fldCharType="end"/>
      </w:r>
    </w:p>
    <w:p w14:paraId="66EDCD4F" w14:textId="40322AF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Requesting a group regroup using a preconfigured group</w:t>
      </w:r>
      <w:r>
        <w:rPr>
          <w:noProof/>
        </w:rPr>
        <w:tab/>
      </w:r>
      <w:r>
        <w:rPr>
          <w:noProof/>
        </w:rPr>
        <w:fldChar w:fldCharType="begin"/>
      </w:r>
      <w:r>
        <w:rPr>
          <w:noProof/>
        </w:rPr>
        <w:instrText xml:space="preserve"> PAGEREF _Toc218718154 \h </w:instrText>
      </w:r>
      <w:r>
        <w:rPr>
          <w:noProof/>
        </w:rPr>
      </w:r>
      <w:r>
        <w:rPr>
          <w:noProof/>
        </w:rPr>
        <w:fldChar w:fldCharType="separate"/>
      </w:r>
      <w:r>
        <w:rPr>
          <w:noProof/>
        </w:rPr>
        <w:t>496</w:t>
      </w:r>
      <w:r>
        <w:rPr>
          <w:noProof/>
        </w:rPr>
        <w:fldChar w:fldCharType="end"/>
      </w:r>
    </w:p>
    <w:p w14:paraId="4BEA3BBF" w14:textId="59130D0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Removing a regroup using preconfigured group</w:t>
      </w:r>
      <w:r>
        <w:rPr>
          <w:noProof/>
        </w:rPr>
        <w:tab/>
      </w:r>
      <w:r>
        <w:rPr>
          <w:noProof/>
        </w:rPr>
        <w:fldChar w:fldCharType="begin"/>
      </w:r>
      <w:r>
        <w:rPr>
          <w:noProof/>
        </w:rPr>
        <w:instrText xml:space="preserve"> PAGEREF _Toc218718155 \h </w:instrText>
      </w:r>
      <w:r>
        <w:rPr>
          <w:noProof/>
        </w:rPr>
      </w:r>
      <w:r>
        <w:rPr>
          <w:noProof/>
        </w:rPr>
        <w:fldChar w:fldCharType="separate"/>
      </w:r>
      <w:r>
        <w:rPr>
          <w:noProof/>
        </w:rPr>
        <w:t>497</w:t>
      </w:r>
      <w:r>
        <w:rPr>
          <w:noProof/>
        </w:rPr>
        <w:fldChar w:fldCharType="end"/>
      </w:r>
    </w:p>
    <w:p w14:paraId="7402E560" w14:textId="752DA397"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creation of a regroup using preconfigured group</w:t>
      </w:r>
      <w:r>
        <w:rPr>
          <w:noProof/>
        </w:rPr>
        <w:tab/>
      </w:r>
      <w:r>
        <w:rPr>
          <w:noProof/>
        </w:rPr>
        <w:fldChar w:fldCharType="begin"/>
      </w:r>
      <w:r>
        <w:rPr>
          <w:noProof/>
        </w:rPr>
        <w:instrText xml:space="preserve"> PAGEREF _Toc218718156 \h </w:instrText>
      </w:r>
      <w:r>
        <w:rPr>
          <w:noProof/>
        </w:rPr>
      </w:r>
      <w:r>
        <w:rPr>
          <w:noProof/>
        </w:rPr>
        <w:fldChar w:fldCharType="separate"/>
      </w:r>
      <w:r>
        <w:rPr>
          <w:noProof/>
        </w:rPr>
        <w:t>498</w:t>
      </w:r>
      <w:r>
        <w:rPr>
          <w:noProof/>
        </w:rPr>
        <w:fldChar w:fldCharType="end"/>
      </w:r>
    </w:p>
    <w:p w14:paraId="2E268FA8" w14:textId="069AF2B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removal of a regroup using preconfigured group</w:t>
      </w:r>
      <w:r>
        <w:rPr>
          <w:noProof/>
        </w:rPr>
        <w:tab/>
      </w:r>
      <w:r>
        <w:rPr>
          <w:noProof/>
        </w:rPr>
        <w:fldChar w:fldCharType="begin"/>
      </w:r>
      <w:r>
        <w:rPr>
          <w:noProof/>
        </w:rPr>
        <w:instrText xml:space="preserve"> PAGEREF _Toc218718157 \h </w:instrText>
      </w:r>
      <w:r>
        <w:rPr>
          <w:noProof/>
        </w:rPr>
      </w:r>
      <w:r>
        <w:rPr>
          <w:noProof/>
        </w:rPr>
        <w:fldChar w:fldCharType="separate"/>
      </w:r>
      <w:r>
        <w:rPr>
          <w:noProof/>
        </w:rPr>
        <w:t>499</w:t>
      </w:r>
      <w:r>
        <w:rPr>
          <w:noProof/>
        </w:rPr>
        <w:fldChar w:fldCharType="end"/>
      </w:r>
    </w:p>
    <w:p w14:paraId="1861FC92" w14:textId="0CC5FD6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Controlling MCData function procedures</w:t>
      </w:r>
      <w:r>
        <w:rPr>
          <w:noProof/>
        </w:rPr>
        <w:tab/>
      </w:r>
      <w:r>
        <w:rPr>
          <w:noProof/>
        </w:rPr>
        <w:fldChar w:fldCharType="begin"/>
      </w:r>
      <w:r>
        <w:rPr>
          <w:noProof/>
        </w:rPr>
        <w:instrText xml:space="preserve"> PAGEREF _Toc218718158 \h </w:instrText>
      </w:r>
      <w:r>
        <w:rPr>
          <w:noProof/>
        </w:rPr>
      </w:r>
      <w:r>
        <w:rPr>
          <w:noProof/>
        </w:rPr>
        <w:fldChar w:fldCharType="separate"/>
      </w:r>
      <w:r>
        <w:rPr>
          <w:noProof/>
        </w:rPr>
        <w:t>500</w:t>
      </w:r>
      <w:r>
        <w:rPr>
          <w:noProof/>
        </w:rPr>
        <w:fldChar w:fldCharType="end"/>
      </w:r>
    </w:p>
    <w:p w14:paraId="02232D08" w14:textId="46F15A3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 to create a group regroup using preconfigured group</w:t>
      </w:r>
      <w:r>
        <w:rPr>
          <w:noProof/>
        </w:rPr>
        <w:tab/>
      </w:r>
      <w:r>
        <w:rPr>
          <w:noProof/>
        </w:rPr>
        <w:fldChar w:fldCharType="begin"/>
      </w:r>
      <w:r>
        <w:rPr>
          <w:noProof/>
        </w:rPr>
        <w:instrText xml:space="preserve"> PAGEREF _Toc218718159 \h </w:instrText>
      </w:r>
      <w:r>
        <w:rPr>
          <w:noProof/>
        </w:rPr>
      </w:r>
      <w:r>
        <w:rPr>
          <w:noProof/>
        </w:rPr>
        <w:fldChar w:fldCharType="separate"/>
      </w:r>
      <w:r>
        <w:rPr>
          <w:noProof/>
        </w:rPr>
        <w:t>500</w:t>
      </w:r>
      <w:r>
        <w:rPr>
          <w:noProof/>
        </w:rPr>
        <w:fldChar w:fldCharType="end"/>
      </w:r>
    </w:p>
    <w:p w14:paraId="1A834408" w14:textId="33F19B0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 to remove a regroup using preconfigured group</w:t>
      </w:r>
      <w:r>
        <w:rPr>
          <w:noProof/>
        </w:rPr>
        <w:tab/>
      </w:r>
      <w:r>
        <w:rPr>
          <w:noProof/>
        </w:rPr>
        <w:fldChar w:fldCharType="begin"/>
      </w:r>
      <w:r>
        <w:rPr>
          <w:noProof/>
        </w:rPr>
        <w:instrText xml:space="preserve"> PAGEREF _Toc218718160 \h </w:instrText>
      </w:r>
      <w:r>
        <w:rPr>
          <w:noProof/>
        </w:rPr>
      </w:r>
      <w:r>
        <w:rPr>
          <w:noProof/>
        </w:rPr>
        <w:fldChar w:fldCharType="separate"/>
      </w:r>
      <w:r>
        <w:rPr>
          <w:noProof/>
        </w:rPr>
        <w:t>501</w:t>
      </w:r>
      <w:r>
        <w:rPr>
          <w:noProof/>
        </w:rPr>
        <w:fldChar w:fldCharType="end"/>
      </w:r>
    </w:p>
    <w:p w14:paraId="38D59C42" w14:textId="6C20B27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Decision to remove a regroup using preconfigured group</w:t>
      </w:r>
      <w:r>
        <w:rPr>
          <w:noProof/>
        </w:rPr>
        <w:tab/>
      </w:r>
      <w:r>
        <w:rPr>
          <w:noProof/>
        </w:rPr>
        <w:fldChar w:fldCharType="begin"/>
      </w:r>
      <w:r>
        <w:rPr>
          <w:noProof/>
        </w:rPr>
        <w:instrText xml:space="preserve"> PAGEREF _Toc218718161 \h </w:instrText>
      </w:r>
      <w:r>
        <w:rPr>
          <w:noProof/>
        </w:rPr>
      </w:r>
      <w:r>
        <w:rPr>
          <w:noProof/>
        </w:rPr>
        <w:fldChar w:fldCharType="separate"/>
      </w:r>
      <w:r>
        <w:rPr>
          <w:noProof/>
        </w:rPr>
        <w:t>503</w:t>
      </w:r>
      <w:r>
        <w:rPr>
          <w:noProof/>
        </w:rPr>
        <w:fldChar w:fldCharType="end"/>
      </w:r>
    </w:p>
    <w:p w14:paraId="75D8670A" w14:textId="4C02291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Non-controlling MCData function procedures</w:t>
      </w:r>
      <w:r>
        <w:rPr>
          <w:noProof/>
        </w:rPr>
        <w:tab/>
      </w:r>
      <w:r>
        <w:rPr>
          <w:noProof/>
        </w:rPr>
        <w:fldChar w:fldCharType="begin"/>
      </w:r>
      <w:r>
        <w:rPr>
          <w:noProof/>
        </w:rPr>
        <w:instrText xml:space="preserve"> PAGEREF _Toc218718162 \h </w:instrText>
      </w:r>
      <w:r>
        <w:rPr>
          <w:noProof/>
        </w:rPr>
      </w:r>
      <w:r>
        <w:rPr>
          <w:noProof/>
        </w:rPr>
        <w:fldChar w:fldCharType="separate"/>
      </w:r>
      <w:r>
        <w:rPr>
          <w:noProof/>
        </w:rPr>
        <w:t>505</w:t>
      </w:r>
      <w:r>
        <w:rPr>
          <w:noProof/>
        </w:rPr>
        <w:fldChar w:fldCharType="end"/>
      </w:r>
    </w:p>
    <w:p w14:paraId="09F5ED63" w14:textId="27FE661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creation of a group regroup using preconfigured group</w:t>
      </w:r>
      <w:r>
        <w:rPr>
          <w:noProof/>
        </w:rPr>
        <w:tab/>
      </w:r>
      <w:r>
        <w:rPr>
          <w:noProof/>
        </w:rPr>
        <w:fldChar w:fldCharType="begin"/>
      </w:r>
      <w:r>
        <w:rPr>
          <w:noProof/>
        </w:rPr>
        <w:instrText xml:space="preserve"> PAGEREF _Toc218718163 \h </w:instrText>
      </w:r>
      <w:r>
        <w:rPr>
          <w:noProof/>
        </w:rPr>
      </w:r>
      <w:r>
        <w:rPr>
          <w:noProof/>
        </w:rPr>
        <w:fldChar w:fldCharType="separate"/>
      </w:r>
      <w:r>
        <w:rPr>
          <w:noProof/>
        </w:rPr>
        <w:t>505</w:t>
      </w:r>
      <w:r>
        <w:rPr>
          <w:noProof/>
        </w:rPr>
        <w:fldChar w:fldCharType="end"/>
      </w:r>
    </w:p>
    <w:p w14:paraId="3AA0A118" w14:textId="44BFCDC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.4.2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removal of a group regroup using preconfigured group</w:t>
      </w:r>
      <w:r>
        <w:rPr>
          <w:noProof/>
        </w:rPr>
        <w:tab/>
      </w:r>
      <w:r>
        <w:rPr>
          <w:noProof/>
        </w:rPr>
        <w:fldChar w:fldCharType="begin"/>
      </w:r>
      <w:r>
        <w:rPr>
          <w:noProof/>
        </w:rPr>
        <w:instrText xml:space="preserve"> PAGEREF _Toc218718164 \h </w:instrText>
      </w:r>
      <w:r>
        <w:rPr>
          <w:noProof/>
        </w:rPr>
      </w:r>
      <w:r>
        <w:rPr>
          <w:noProof/>
        </w:rPr>
        <w:fldChar w:fldCharType="separate"/>
      </w:r>
      <w:r>
        <w:rPr>
          <w:noProof/>
        </w:rPr>
        <w:t>506</w:t>
      </w:r>
      <w:r>
        <w:rPr>
          <w:noProof/>
        </w:rPr>
        <w:fldChar w:fldCharType="end"/>
      </w:r>
    </w:p>
    <w:p w14:paraId="3F50DD0D" w14:textId="39C485D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23.2</w:t>
      </w:r>
      <w:r w:rsidRPr="009214F1">
        <w:rPr>
          <w:noProof/>
          <w:lang w:val="en-US"/>
        </w:rPr>
        <w:t>.4.3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additional members of a group regroup using preconfigured group</w:t>
      </w:r>
      <w:r>
        <w:rPr>
          <w:noProof/>
        </w:rPr>
        <w:tab/>
      </w:r>
      <w:r>
        <w:rPr>
          <w:noProof/>
        </w:rPr>
        <w:fldChar w:fldCharType="begin"/>
      </w:r>
      <w:r>
        <w:rPr>
          <w:noProof/>
        </w:rPr>
        <w:instrText xml:space="preserve"> PAGEREF _Toc218718165 \h </w:instrText>
      </w:r>
      <w:r>
        <w:rPr>
          <w:noProof/>
        </w:rPr>
      </w:r>
      <w:r>
        <w:rPr>
          <w:noProof/>
        </w:rPr>
        <w:fldChar w:fldCharType="separate"/>
      </w:r>
      <w:r>
        <w:rPr>
          <w:noProof/>
        </w:rPr>
        <w:t>507</w:t>
      </w:r>
      <w:r>
        <w:rPr>
          <w:noProof/>
        </w:rPr>
        <w:fldChar w:fldCharType="end"/>
      </w:r>
    </w:p>
    <w:p w14:paraId="1C3D1291" w14:textId="1DD21F6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23.</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User regroup using a preconfigured group</w:t>
      </w:r>
      <w:r>
        <w:rPr>
          <w:noProof/>
        </w:rPr>
        <w:tab/>
      </w:r>
      <w:r>
        <w:rPr>
          <w:noProof/>
        </w:rPr>
        <w:fldChar w:fldCharType="begin"/>
      </w:r>
      <w:r>
        <w:rPr>
          <w:noProof/>
        </w:rPr>
        <w:instrText xml:space="preserve"> PAGEREF _Toc218718166 \h </w:instrText>
      </w:r>
      <w:r>
        <w:rPr>
          <w:noProof/>
        </w:rPr>
      </w:r>
      <w:r>
        <w:rPr>
          <w:noProof/>
        </w:rPr>
        <w:fldChar w:fldCharType="separate"/>
      </w:r>
      <w:r>
        <w:rPr>
          <w:noProof/>
        </w:rPr>
        <w:t>507</w:t>
      </w:r>
      <w:r>
        <w:rPr>
          <w:noProof/>
        </w:rPr>
        <w:fldChar w:fldCharType="end"/>
      </w:r>
    </w:p>
    <w:p w14:paraId="6DFE0C28" w14:textId="31AB7CC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Client procedures</w:t>
      </w:r>
      <w:r>
        <w:rPr>
          <w:noProof/>
        </w:rPr>
        <w:tab/>
      </w:r>
      <w:r>
        <w:rPr>
          <w:noProof/>
        </w:rPr>
        <w:fldChar w:fldCharType="begin"/>
      </w:r>
      <w:r>
        <w:rPr>
          <w:noProof/>
        </w:rPr>
        <w:instrText xml:space="preserve"> PAGEREF _Toc218718167 \h </w:instrText>
      </w:r>
      <w:r>
        <w:rPr>
          <w:noProof/>
        </w:rPr>
      </w:r>
      <w:r>
        <w:rPr>
          <w:noProof/>
        </w:rPr>
        <w:fldChar w:fldCharType="separate"/>
      </w:r>
      <w:r>
        <w:rPr>
          <w:noProof/>
        </w:rPr>
        <w:t>507</w:t>
      </w:r>
      <w:r>
        <w:rPr>
          <w:noProof/>
        </w:rPr>
        <w:fldChar w:fldCharType="end"/>
      </w:r>
    </w:p>
    <w:p w14:paraId="46253F4F" w14:textId="5A73C2E8"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Requesting a user regroup using a preconfigured group</w:t>
      </w:r>
      <w:r>
        <w:rPr>
          <w:noProof/>
        </w:rPr>
        <w:tab/>
      </w:r>
      <w:r>
        <w:rPr>
          <w:noProof/>
        </w:rPr>
        <w:fldChar w:fldCharType="begin"/>
      </w:r>
      <w:r>
        <w:rPr>
          <w:noProof/>
        </w:rPr>
        <w:instrText xml:space="preserve"> PAGEREF _Toc218718168 \h </w:instrText>
      </w:r>
      <w:r>
        <w:rPr>
          <w:noProof/>
        </w:rPr>
      </w:r>
      <w:r>
        <w:rPr>
          <w:noProof/>
        </w:rPr>
        <w:fldChar w:fldCharType="separate"/>
      </w:r>
      <w:r>
        <w:rPr>
          <w:noProof/>
        </w:rPr>
        <w:t>507</w:t>
      </w:r>
      <w:r>
        <w:rPr>
          <w:noProof/>
        </w:rPr>
        <w:fldChar w:fldCharType="end"/>
      </w:r>
    </w:p>
    <w:p w14:paraId="1DFA9F61" w14:textId="036BEBC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Removing a regroup using preconfigured group</w:t>
      </w:r>
      <w:r>
        <w:rPr>
          <w:noProof/>
        </w:rPr>
        <w:tab/>
      </w:r>
      <w:r>
        <w:rPr>
          <w:noProof/>
        </w:rPr>
        <w:fldChar w:fldCharType="begin"/>
      </w:r>
      <w:r>
        <w:rPr>
          <w:noProof/>
        </w:rPr>
        <w:instrText xml:space="preserve"> PAGEREF _Toc218718169 \h </w:instrText>
      </w:r>
      <w:r>
        <w:rPr>
          <w:noProof/>
        </w:rPr>
      </w:r>
      <w:r>
        <w:rPr>
          <w:noProof/>
        </w:rPr>
        <w:fldChar w:fldCharType="separate"/>
      </w:r>
      <w:r>
        <w:rPr>
          <w:noProof/>
        </w:rPr>
        <w:t>508</w:t>
      </w:r>
      <w:r>
        <w:rPr>
          <w:noProof/>
        </w:rPr>
        <w:fldChar w:fldCharType="end"/>
      </w:r>
    </w:p>
    <w:p w14:paraId="32C1125F" w14:textId="0D6C016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.1.3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Creating a user regroup using preconfigured group</w:t>
      </w:r>
      <w:r>
        <w:rPr>
          <w:noProof/>
        </w:rPr>
        <w:tab/>
      </w:r>
      <w:r>
        <w:rPr>
          <w:noProof/>
        </w:rPr>
        <w:fldChar w:fldCharType="begin"/>
      </w:r>
      <w:r>
        <w:rPr>
          <w:noProof/>
        </w:rPr>
        <w:instrText xml:space="preserve"> PAGEREF _Toc218718170 \h </w:instrText>
      </w:r>
      <w:r>
        <w:rPr>
          <w:noProof/>
        </w:rPr>
      </w:r>
      <w:r>
        <w:rPr>
          <w:noProof/>
        </w:rPr>
        <w:fldChar w:fldCharType="separate"/>
      </w:r>
      <w:r>
        <w:rPr>
          <w:noProof/>
        </w:rPr>
        <w:t>508</w:t>
      </w:r>
      <w:r>
        <w:rPr>
          <w:noProof/>
        </w:rPr>
        <w:fldChar w:fldCharType="end"/>
      </w:r>
    </w:p>
    <w:p w14:paraId="33EAA0F4" w14:textId="683D7B5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.1.4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Removing a user regroup using preconfigured group</w:t>
      </w:r>
      <w:r>
        <w:rPr>
          <w:noProof/>
        </w:rPr>
        <w:tab/>
      </w:r>
      <w:r>
        <w:rPr>
          <w:noProof/>
        </w:rPr>
        <w:fldChar w:fldCharType="begin"/>
      </w:r>
      <w:r>
        <w:rPr>
          <w:noProof/>
        </w:rPr>
        <w:instrText xml:space="preserve"> PAGEREF _Toc218718171 \h </w:instrText>
      </w:r>
      <w:r>
        <w:rPr>
          <w:noProof/>
        </w:rPr>
      </w:r>
      <w:r>
        <w:rPr>
          <w:noProof/>
        </w:rPr>
        <w:fldChar w:fldCharType="separate"/>
      </w:r>
      <w:r>
        <w:rPr>
          <w:noProof/>
        </w:rPr>
        <w:t>508</w:t>
      </w:r>
      <w:r>
        <w:rPr>
          <w:noProof/>
        </w:rPr>
        <w:fldChar w:fldCharType="end"/>
      </w:r>
    </w:p>
    <w:p w14:paraId="4B2D6D55" w14:textId="0AA94353"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Participating MCData function procedures</w:t>
      </w:r>
      <w:r>
        <w:rPr>
          <w:noProof/>
        </w:rPr>
        <w:tab/>
      </w:r>
      <w:r>
        <w:rPr>
          <w:noProof/>
        </w:rPr>
        <w:fldChar w:fldCharType="begin"/>
      </w:r>
      <w:r>
        <w:rPr>
          <w:noProof/>
        </w:rPr>
        <w:instrText xml:space="preserve"> PAGEREF _Toc218718172 \h </w:instrText>
      </w:r>
      <w:r>
        <w:rPr>
          <w:noProof/>
        </w:rPr>
      </w:r>
      <w:r>
        <w:rPr>
          <w:noProof/>
        </w:rPr>
        <w:fldChar w:fldCharType="separate"/>
      </w:r>
      <w:r>
        <w:rPr>
          <w:noProof/>
        </w:rPr>
        <w:t>508</w:t>
      </w:r>
      <w:r>
        <w:rPr>
          <w:noProof/>
        </w:rPr>
        <w:fldChar w:fldCharType="end"/>
      </w:r>
    </w:p>
    <w:p w14:paraId="28C834AA" w14:textId="06A5C98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_Toc218718173 \h </w:instrText>
      </w:r>
      <w:r>
        <w:rPr>
          <w:noProof/>
        </w:rPr>
      </w:r>
      <w:r>
        <w:rPr>
          <w:noProof/>
        </w:rPr>
        <w:fldChar w:fldCharType="separate"/>
      </w:r>
      <w:r>
        <w:rPr>
          <w:noProof/>
        </w:rPr>
        <w:t>508</w:t>
      </w:r>
      <w:r>
        <w:rPr>
          <w:noProof/>
        </w:rPr>
        <w:fldChar w:fldCharType="end"/>
      </w:r>
    </w:p>
    <w:p w14:paraId="23992EFB" w14:textId="0598BCE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Requesting a user regroup using a preconfigured group</w:t>
      </w:r>
      <w:r>
        <w:rPr>
          <w:noProof/>
        </w:rPr>
        <w:tab/>
      </w:r>
      <w:r>
        <w:rPr>
          <w:noProof/>
        </w:rPr>
        <w:fldChar w:fldCharType="begin"/>
      </w:r>
      <w:r>
        <w:rPr>
          <w:noProof/>
        </w:rPr>
        <w:instrText xml:space="preserve"> PAGEREF _Toc218718174 \h </w:instrText>
      </w:r>
      <w:r>
        <w:rPr>
          <w:noProof/>
        </w:rPr>
      </w:r>
      <w:r>
        <w:rPr>
          <w:noProof/>
        </w:rPr>
        <w:fldChar w:fldCharType="separate"/>
      </w:r>
      <w:r>
        <w:rPr>
          <w:noProof/>
        </w:rPr>
        <w:t>509</w:t>
      </w:r>
      <w:r>
        <w:rPr>
          <w:noProof/>
        </w:rPr>
        <w:fldChar w:fldCharType="end"/>
      </w:r>
    </w:p>
    <w:p w14:paraId="46AC2920" w14:textId="69425D3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Removing a regroup using preconfigured group</w:t>
      </w:r>
      <w:r>
        <w:rPr>
          <w:noProof/>
        </w:rPr>
        <w:tab/>
      </w:r>
      <w:r>
        <w:rPr>
          <w:noProof/>
        </w:rPr>
        <w:fldChar w:fldCharType="begin"/>
      </w:r>
      <w:r>
        <w:rPr>
          <w:noProof/>
        </w:rPr>
        <w:instrText xml:space="preserve"> PAGEREF _Toc218718175 \h </w:instrText>
      </w:r>
      <w:r>
        <w:rPr>
          <w:noProof/>
        </w:rPr>
      </w:r>
      <w:r>
        <w:rPr>
          <w:noProof/>
        </w:rPr>
        <w:fldChar w:fldCharType="separate"/>
      </w:r>
      <w:r>
        <w:rPr>
          <w:noProof/>
        </w:rPr>
        <w:t>510</w:t>
      </w:r>
      <w:r>
        <w:rPr>
          <w:noProof/>
        </w:rPr>
        <w:fldChar w:fldCharType="end"/>
      </w:r>
    </w:p>
    <w:p w14:paraId="55B29793" w14:textId="1A18903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creation of a user regroup using preconfigured group</w:t>
      </w:r>
      <w:r>
        <w:rPr>
          <w:noProof/>
        </w:rPr>
        <w:tab/>
      </w:r>
      <w:r>
        <w:rPr>
          <w:noProof/>
        </w:rPr>
        <w:fldChar w:fldCharType="begin"/>
      </w:r>
      <w:r>
        <w:rPr>
          <w:noProof/>
        </w:rPr>
        <w:instrText xml:space="preserve"> PAGEREF _Toc218718176 \h </w:instrText>
      </w:r>
      <w:r>
        <w:rPr>
          <w:noProof/>
        </w:rPr>
      </w:r>
      <w:r>
        <w:rPr>
          <w:noProof/>
        </w:rPr>
        <w:fldChar w:fldCharType="separate"/>
      </w:r>
      <w:r>
        <w:rPr>
          <w:noProof/>
        </w:rPr>
        <w:t>510</w:t>
      </w:r>
      <w:r>
        <w:rPr>
          <w:noProof/>
        </w:rPr>
        <w:fldChar w:fldCharType="end"/>
      </w:r>
    </w:p>
    <w:p w14:paraId="3F6DD245" w14:textId="6C4C5BB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Notification of removal of a user regroup using preconfigured group</w:t>
      </w:r>
      <w:r>
        <w:rPr>
          <w:noProof/>
        </w:rPr>
        <w:tab/>
      </w:r>
      <w:r>
        <w:rPr>
          <w:noProof/>
        </w:rPr>
        <w:fldChar w:fldCharType="begin"/>
      </w:r>
      <w:r>
        <w:rPr>
          <w:noProof/>
        </w:rPr>
        <w:instrText xml:space="preserve"> PAGEREF _Toc218718177 \h </w:instrText>
      </w:r>
      <w:r>
        <w:rPr>
          <w:noProof/>
        </w:rPr>
      </w:r>
      <w:r>
        <w:rPr>
          <w:noProof/>
        </w:rPr>
        <w:fldChar w:fldCharType="separate"/>
      </w:r>
      <w:r>
        <w:rPr>
          <w:noProof/>
        </w:rPr>
        <w:t>511</w:t>
      </w:r>
      <w:r>
        <w:rPr>
          <w:noProof/>
        </w:rPr>
        <w:fldChar w:fldCharType="end"/>
      </w:r>
    </w:p>
    <w:p w14:paraId="7328822C" w14:textId="223FA8B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Controlling MCData function procedures</w:t>
      </w:r>
      <w:r>
        <w:rPr>
          <w:noProof/>
        </w:rPr>
        <w:tab/>
      </w:r>
      <w:r>
        <w:rPr>
          <w:noProof/>
        </w:rPr>
        <w:fldChar w:fldCharType="begin"/>
      </w:r>
      <w:r>
        <w:rPr>
          <w:noProof/>
        </w:rPr>
        <w:instrText xml:space="preserve"> PAGEREF _Toc218718178 \h </w:instrText>
      </w:r>
      <w:r>
        <w:rPr>
          <w:noProof/>
        </w:rPr>
      </w:r>
      <w:r>
        <w:rPr>
          <w:noProof/>
        </w:rPr>
        <w:fldChar w:fldCharType="separate"/>
      </w:r>
      <w:r>
        <w:rPr>
          <w:noProof/>
        </w:rPr>
        <w:t>511</w:t>
      </w:r>
      <w:r>
        <w:rPr>
          <w:noProof/>
        </w:rPr>
        <w:fldChar w:fldCharType="end"/>
      </w:r>
    </w:p>
    <w:p w14:paraId="7416BB68" w14:textId="7A5D8E6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.3.1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 to create a user regroup using preconfigured group</w:t>
      </w:r>
      <w:r>
        <w:rPr>
          <w:noProof/>
        </w:rPr>
        <w:tab/>
      </w:r>
      <w:r>
        <w:rPr>
          <w:noProof/>
        </w:rPr>
        <w:fldChar w:fldCharType="begin"/>
      </w:r>
      <w:r>
        <w:rPr>
          <w:noProof/>
        </w:rPr>
        <w:instrText xml:space="preserve"> PAGEREF _Toc218718179 \h </w:instrText>
      </w:r>
      <w:r>
        <w:rPr>
          <w:noProof/>
        </w:rPr>
      </w:r>
      <w:r>
        <w:rPr>
          <w:noProof/>
        </w:rPr>
        <w:fldChar w:fldCharType="separate"/>
      </w:r>
      <w:r>
        <w:rPr>
          <w:noProof/>
        </w:rPr>
        <w:t>511</w:t>
      </w:r>
      <w:r>
        <w:rPr>
          <w:noProof/>
        </w:rPr>
        <w:fldChar w:fldCharType="end"/>
      </w:r>
    </w:p>
    <w:p w14:paraId="27207480" w14:textId="199F6A3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.3.2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Request to remove a user regroup using preconfigured group</w:t>
      </w:r>
      <w:r>
        <w:rPr>
          <w:noProof/>
        </w:rPr>
        <w:tab/>
      </w:r>
      <w:r>
        <w:rPr>
          <w:noProof/>
        </w:rPr>
        <w:fldChar w:fldCharType="begin"/>
      </w:r>
      <w:r>
        <w:rPr>
          <w:noProof/>
        </w:rPr>
        <w:instrText xml:space="preserve"> PAGEREF _Toc218718180 \h </w:instrText>
      </w:r>
      <w:r>
        <w:rPr>
          <w:noProof/>
        </w:rPr>
      </w:r>
      <w:r>
        <w:rPr>
          <w:noProof/>
        </w:rPr>
        <w:fldChar w:fldCharType="separate"/>
      </w:r>
      <w:r>
        <w:rPr>
          <w:noProof/>
        </w:rPr>
        <w:t>513</w:t>
      </w:r>
      <w:r>
        <w:rPr>
          <w:noProof/>
        </w:rPr>
        <w:fldChar w:fldCharType="end"/>
      </w:r>
    </w:p>
    <w:p w14:paraId="232225BF" w14:textId="6B3CF33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23.3</w:t>
      </w:r>
      <w:r w:rsidRPr="009214F1">
        <w:rPr>
          <w:noProof/>
          <w:lang w:val="en-US"/>
        </w:rPr>
        <w:t>.3.3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Decision to remove a regroup using preconfigured group</w:t>
      </w:r>
      <w:r>
        <w:rPr>
          <w:noProof/>
        </w:rPr>
        <w:tab/>
      </w:r>
      <w:r>
        <w:rPr>
          <w:noProof/>
        </w:rPr>
        <w:fldChar w:fldCharType="begin"/>
      </w:r>
      <w:r>
        <w:rPr>
          <w:noProof/>
        </w:rPr>
        <w:instrText xml:space="preserve"> PAGEREF _Toc218718181 \h </w:instrText>
      </w:r>
      <w:r>
        <w:rPr>
          <w:noProof/>
        </w:rPr>
      </w:r>
      <w:r>
        <w:rPr>
          <w:noProof/>
        </w:rPr>
        <w:fldChar w:fldCharType="separate"/>
      </w:r>
      <w:r>
        <w:rPr>
          <w:noProof/>
        </w:rPr>
        <w:t>513</w:t>
      </w:r>
      <w:r>
        <w:rPr>
          <w:noProof/>
        </w:rPr>
        <w:fldChar w:fldCharType="end"/>
      </w:r>
    </w:p>
    <w:p w14:paraId="700EE2A8" w14:textId="712234E1"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24</w:t>
      </w:r>
      <w:r>
        <w:rPr>
          <w:rFonts w:asciiTheme="minorHAnsi" w:eastAsiaTheme="minorEastAsia" w:hAnsiTheme="minorHAnsi" w:cstheme="minorBidi"/>
          <w:noProof/>
          <w:kern w:val="2"/>
          <w:sz w:val="24"/>
          <w:szCs w:val="24"/>
          <w:lang w:eastAsia="en-GB"/>
          <w14:ligatures w14:val="standardContextual"/>
        </w:rPr>
        <w:tab/>
      </w:r>
      <w:r>
        <w:rPr>
          <w:noProof/>
          <w:lang w:eastAsia="ko-KR"/>
        </w:rPr>
        <w:t>Adhoc group data communication</w:t>
      </w:r>
      <w:r>
        <w:rPr>
          <w:noProof/>
        </w:rPr>
        <w:tab/>
      </w:r>
      <w:r>
        <w:rPr>
          <w:noProof/>
        </w:rPr>
        <w:fldChar w:fldCharType="begin"/>
      </w:r>
      <w:r>
        <w:rPr>
          <w:noProof/>
        </w:rPr>
        <w:instrText xml:space="preserve"> PAGEREF _Toc218718182 \h </w:instrText>
      </w:r>
      <w:r>
        <w:rPr>
          <w:noProof/>
        </w:rPr>
      </w:r>
      <w:r>
        <w:rPr>
          <w:noProof/>
        </w:rPr>
        <w:fldChar w:fldCharType="separate"/>
      </w:r>
      <w:r>
        <w:rPr>
          <w:noProof/>
        </w:rPr>
        <w:t>513</w:t>
      </w:r>
      <w:r>
        <w:rPr>
          <w:noProof/>
        </w:rPr>
        <w:fldChar w:fldCharType="end"/>
      </w:r>
    </w:p>
    <w:p w14:paraId="061A31CF" w14:textId="5C03719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_Toc218718183 \h </w:instrText>
      </w:r>
      <w:r>
        <w:rPr>
          <w:noProof/>
        </w:rPr>
      </w:r>
      <w:r>
        <w:rPr>
          <w:noProof/>
        </w:rPr>
        <w:fldChar w:fldCharType="separate"/>
      </w:r>
      <w:r>
        <w:rPr>
          <w:noProof/>
        </w:rPr>
        <w:t>513</w:t>
      </w:r>
      <w:r>
        <w:rPr>
          <w:noProof/>
        </w:rPr>
        <w:fldChar w:fldCharType="end"/>
      </w:r>
    </w:p>
    <w:p w14:paraId="35F57F88" w14:textId="586EB2B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24.2</w:t>
      </w:r>
      <w:r>
        <w:rPr>
          <w:rFonts w:asciiTheme="minorHAnsi" w:eastAsiaTheme="minorEastAsia" w:hAnsiTheme="minorHAnsi" w:cstheme="minorBidi"/>
          <w:noProof/>
          <w:kern w:val="2"/>
          <w:sz w:val="24"/>
          <w:szCs w:val="24"/>
          <w:lang w:eastAsia="en-GB"/>
          <w14:ligatures w14:val="standardContextual"/>
        </w:rPr>
        <w:tab/>
      </w:r>
      <w:r>
        <w:rPr>
          <w:noProof/>
          <w:lang w:eastAsia="ko-KR"/>
        </w:rPr>
        <w:t>MCData client procedures</w:t>
      </w:r>
      <w:r>
        <w:rPr>
          <w:noProof/>
        </w:rPr>
        <w:tab/>
      </w:r>
      <w:r>
        <w:rPr>
          <w:noProof/>
        </w:rPr>
        <w:fldChar w:fldCharType="begin"/>
      </w:r>
      <w:r>
        <w:rPr>
          <w:noProof/>
        </w:rPr>
        <w:instrText xml:space="preserve"> PAGEREF _Toc218718184 \h </w:instrText>
      </w:r>
      <w:r>
        <w:rPr>
          <w:noProof/>
        </w:rPr>
      </w:r>
      <w:r>
        <w:rPr>
          <w:noProof/>
        </w:rPr>
        <w:fldChar w:fldCharType="separate"/>
      </w:r>
      <w:r>
        <w:rPr>
          <w:noProof/>
        </w:rPr>
        <w:t>513</w:t>
      </w:r>
      <w:r>
        <w:rPr>
          <w:noProof/>
        </w:rPr>
        <w:fldChar w:fldCharType="end"/>
      </w:r>
    </w:p>
    <w:p w14:paraId="262A5A20" w14:textId="18A9F796"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_Toc218718185 \h </w:instrText>
      </w:r>
      <w:r>
        <w:rPr>
          <w:noProof/>
        </w:rPr>
      </w:r>
      <w:r>
        <w:rPr>
          <w:noProof/>
        </w:rPr>
        <w:fldChar w:fldCharType="separate"/>
      </w:r>
      <w:r>
        <w:rPr>
          <w:noProof/>
        </w:rPr>
        <w:t>513</w:t>
      </w:r>
      <w:r>
        <w:rPr>
          <w:noProof/>
        </w:rPr>
        <w:fldChar w:fldCharType="end"/>
      </w:r>
    </w:p>
    <w:p w14:paraId="41D04FAC" w14:textId="2E36ECA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Adhoc group </w:t>
      </w:r>
      <w:r>
        <w:rPr>
          <w:noProof/>
          <w:lang w:eastAsia="ko-KR"/>
        </w:rPr>
        <w:t>data communication</w:t>
      </w:r>
      <w:r w:rsidRPr="009214F1">
        <w:rPr>
          <w:rFonts w:eastAsia="Malgun Gothic"/>
          <w:noProof/>
        </w:rPr>
        <w:t xml:space="preserve"> setup</w:t>
      </w:r>
      <w:r>
        <w:rPr>
          <w:noProof/>
        </w:rPr>
        <w:tab/>
      </w:r>
      <w:r>
        <w:rPr>
          <w:noProof/>
        </w:rPr>
        <w:fldChar w:fldCharType="begin"/>
      </w:r>
      <w:r>
        <w:rPr>
          <w:noProof/>
        </w:rPr>
        <w:instrText xml:space="preserve"> PAGEREF _Toc218718186 \h </w:instrText>
      </w:r>
      <w:r>
        <w:rPr>
          <w:noProof/>
        </w:rPr>
      </w:r>
      <w:r>
        <w:rPr>
          <w:noProof/>
        </w:rPr>
        <w:fldChar w:fldCharType="separate"/>
      </w:r>
      <w:r>
        <w:rPr>
          <w:noProof/>
        </w:rPr>
        <w:t>513</w:t>
      </w:r>
      <w:r>
        <w:rPr>
          <w:noProof/>
        </w:rPr>
        <w:fldChar w:fldCharType="end"/>
      </w:r>
    </w:p>
    <w:p w14:paraId="6F8D4F5A" w14:textId="257AE53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24.2.2.1</w:t>
      </w:r>
      <w:r>
        <w:rPr>
          <w:rFonts w:asciiTheme="minorHAnsi" w:eastAsiaTheme="minorEastAsia" w:hAnsiTheme="minorHAnsi" w:cstheme="minorBidi"/>
          <w:noProof/>
          <w:kern w:val="2"/>
          <w:sz w:val="24"/>
          <w:szCs w:val="24"/>
          <w:lang w:eastAsia="en-GB"/>
          <w14:ligatures w14:val="standardContextual"/>
        </w:rPr>
        <w:tab/>
      </w:r>
      <w:r>
        <w:rPr>
          <w:noProof/>
          <w:lang w:eastAsia="ko-KR"/>
        </w:rPr>
        <w:t>Data communication</w:t>
      </w:r>
      <w:r w:rsidRPr="009214F1">
        <w:rPr>
          <w:rFonts w:eastAsia="Malgun Gothic"/>
          <w:noProof/>
        </w:rPr>
        <w:t xml:space="preserve"> setup procedures using on-demand session</w:t>
      </w:r>
      <w:r>
        <w:rPr>
          <w:noProof/>
        </w:rPr>
        <w:tab/>
      </w:r>
      <w:r>
        <w:rPr>
          <w:noProof/>
        </w:rPr>
        <w:fldChar w:fldCharType="begin"/>
      </w:r>
      <w:r>
        <w:rPr>
          <w:noProof/>
        </w:rPr>
        <w:instrText xml:space="preserve"> PAGEREF _Toc218718187 \h </w:instrText>
      </w:r>
      <w:r>
        <w:rPr>
          <w:noProof/>
        </w:rPr>
      </w:r>
      <w:r>
        <w:rPr>
          <w:noProof/>
        </w:rPr>
        <w:fldChar w:fldCharType="separate"/>
      </w:r>
      <w:r>
        <w:rPr>
          <w:noProof/>
        </w:rPr>
        <w:t>513</w:t>
      </w:r>
      <w:r>
        <w:rPr>
          <w:noProof/>
        </w:rPr>
        <w:fldChar w:fldCharType="end"/>
      </w:r>
    </w:p>
    <w:p w14:paraId="1B2A0FAE" w14:textId="081B4C2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_Toc218718188 \h </w:instrText>
      </w:r>
      <w:r>
        <w:rPr>
          <w:noProof/>
        </w:rPr>
      </w:r>
      <w:r>
        <w:rPr>
          <w:noProof/>
        </w:rPr>
        <w:fldChar w:fldCharType="separate"/>
      </w:r>
      <w:r>
        <w:rPr>
          <w:noProof/>
        </w:rPr>
        <w:t>513</w:t>
      </w:r>
      <w:r>
        <w:rPr>
          <w:noProof/>
        </w:rPr>
        <w:fldChar w:fldCharType="end"/>
      </w:r>
    </w:p>
    <w:p w14:paraId="37A853EA" w14:textId="216B2AE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_Toc218718189 \h </w:instrText>
      </w:r>
      <w:r>
        <w:rPr>
          <w:noProof/>
        </w:rPr>
      </w:r>
      <w:r>
        <w:rPr>
          <w:noProof/>
        </w:rPr>
        <w:fldChar w:fldCharType="separate"/>
      </w:r>
      <w:r>
        <w:rPr>
          <w:noProof/>
        </w:rPr>
        <w:t>516</w:t>
      </w:r>
      <w:r>
        <w:rPr>
          <w:noProof/>
        </w:rPr>
        <w:fldChar w:fldCharType="end"/>
      </w:r>
    </w:p>
    <w:p w14:paraId="4FA7F958" w14:textId="254B710A"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setup procedures using pre-established session</w:t>
      </w:r>
      <w:r>
        <w:rPr>
          <w:noProof/>
        </w:rPr>
        <w:tab/>
      </w:r>
      <w:r>
        <w:rPr>
          <w:noProof/>
        </w:rPr>
        <w:fldChar w:fldCharType="begin"/>
      </w:r>
      <w:r>
        <w:rPr>
          <w:noProof/>
        </w:rPr>
        <w:instrText xml:space="preserve"> PAGEREF _Toc218718190 \h </w:instrText>
      </w:r>
      <w:r>
        <w:rPr>
          <w:noProof/>
        </w:rPr>
      </w:r>
      <w:r>
        <w:rPr>
          <w:noProof/>
        </w:rPr>
        <w:fldChar w:fldCharType="separate"/>
      </w:r>
      <w:r>
        <w:rPr>
          <w:noProof/>
        </w:rPr>
        <w:t>519</w:t>
      </w:r>
      <w:r>
        <w:rPr>
          <w:noProof/>
        </w:rPr>
        <w:fldChar w:fldCharType="end"/>
      </w:r>
    </w:p>
    <w:p w14:paraId="7A158DCA" w14:textId="125B8D9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_Toc218718191 \h </w:instrText>
      </w:r>
      <w:r>
        <w:rPr>
          <w:noProof/>
        </w:rPr>
      </w:r>
      <w:r>
        <w:rPr>
          <w:noProof/>
        </w:rPr>
        <w:fldChar w:fldCharType="separate"/>
      </w:r>
      <w:r>
        <w:rPr>
          <w:noProof/>
        </w:rPr>
        <w:t>519</w:t>
      </w:r>
      <w:r>
        <w:rPr>
          <w:noProof/>
        </w:rPr>
        <w:fldChar w:fldCharType="end"/>
      </w:r>
    </w:p>
    <w:p w14:paraId="27ED8302" w14:textId="7898720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24.2.2.2.2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_Toc218718192 \h </w:instrText>
      </w:r>
      <w:r>
        <w:rPr>
          <w:noProof/>
        </w:rPr>
      </w:r>
      <w:r>
        <w:rPr>
          <w:noProof/>
        </w:rPr>
        <w:fldChar w:fldCharType="separate"/>
      </w:r>
      <w:r>
        <w:rPr>
          <w:noProof/>
        </w:rPr>
        <w:t>522</w:t>
      </w:r>
      <w:r>
        <w:rPr>
          <w:noProof/>
        </w:rPr>
        <w:fldChar w:fldCharType="end"/>
      </w:r>
    </w:p>
    <w:p w14:paraId="5DC7AAAF" w14:textId="53F974F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Adhoc group </w:t>
      </w:r>
      <w:r>
        <w:rPr>
          <w:noProof/>
          <w:lang w:eastAsia="ko-KR"/>
        </w:rPr>
        <w:t>data communication</w:t>
      </w:r>
      <w:r w:rsidRPr="009214F1">
        <w:rPr>
          <w:rFonts w:eastAsia="Malgun Gothic"/>
          <w:noProof/>
        </w:rPr>
        <w:t xml:space="preserve"> release</w:t>
      </w:r>
      <w:r>
        <w:rPr>
          <w:noProof/>
        </w:rPr>
        <w:tab/>
      </w:r>
      <w:r>
        <w:rPr>
          <w:noProof/>
        </w:rPr>
        <w:fldChar w:fldCharType="begin"/>
      </w:r>
      <w:r>
        <w:rPr>
          <w:noProof/>
        </w:rPr>
        <w:instrText xml:space="preserve"> PAGEREF _Toc218718193 \h </w:instrText>
      </w:r>
      <w:r>
        <w:rPr>
          <w:noProof/>
        </w:rPr>
      </w:r>
      <w:r>
        <w:rPr>
          <w:noProof/>
        </w:rPr>
        <w:fldChar w:fldCharType="separate"/>
      </w:r>
      <w:r>
        <w:rPr>
          <w:noProof/>
        </w:rPr>
        <w:t>522</w:t>
      </w:r>
      <w:r>
        <w:rPr>
          <w:noProof/>
        </w:rPr>
        <w:fldChar w:fldCharType="end"/>
      </w:r>
    </w:p>
    <w:p w14:paraId="4FEBD5F0" w14:textId="299553F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release procedures using on-demand session</w:t>
      </w:r>
      <w:r>
        <w:rPr>
          <w:noProof/>
        </w:rPr>
        <w:tab/>
      </w:r>
      <w:r>
        <w:rPr>
          <w:noProof/>
        </w:rPr>
        <w:fldChar w:fldCharType="begin"/>
      </w:r>
      <w:r>
        <w:rPr>
          <w:noProof/>
        </w:rPr>
        <w:instrText xml:space="preserve"> PAGEREF _Toc218718194 \h </w:instrText>
      </w:r>
      <w:r>
        <w:rPr>
          <w:noProof/>
        </w:rPr>
      </w:r>
      <w:r>
        <w:rPr>
          <w:noProof/>
        </w:rPr>
        <w:fldChar w:fldCharType="separate"/>
      </w:r>
      <w:r>
        <w:rPr>
          <w:noProof/>
        </w:rPr>
        <w:t>523</w:t>
      </w:r>
      <w:r>
        <w:rPr>
          <w:noProof/>
        </w:rPr>
        <w:fldChar w:fldCharType="end"/>
      </w:r>
    </w:p>
    <w:p w14:paraId="257B3447" w14:textId="2B57598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_Toc218718195 \h </w:instrText>
      </w:r>
      <w:r>
        <w:rPr>
          <w:noProof/>
        </w:rPr>
      </w:r>
      <w:r>
        <w:rPr>
          <w:noProof/>
        </w:rPr>
        <w:fldChar w:fldCharType="separate"/>
      </w:r>
      <w:r>
        <w:rPr>
          <w:noProof/>
        </w:rPr>
        <w:t>523</w:t>
      </w:r>
      <w:r>
        <w:rPr>
          <w:noProof/>
        </w:rPr>
        <w:fldChar w:fldCharType="end"/>
      </w:r>
    </w:p>
    <w:p w14:paraId="02914457" w14:textId="7D74214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_Toc218718196 \h </w:instrText>
      </w:r>
      <w:r>
        <w:rPr>
          <w:noProof/>
        </w:rPr>
      </w:r>
      <w:r>
        <w:rPr>
          <w:noProof/>
        </w:rPr>
        <w:fldChar w:fldCharType="separate"/>
      </w:r>
      <w:r>
        <w:rPr>
          <w:noProof/>
        </w:rPr>
        <w:t>523</w:t>
      </w:r>
      <w:r>
        <w:rPr>
          <w:noProof/>
        </w:rPr>
        <w:fldChar w:fldCharType="end"/>
      </w:r>
    </w:p>
    <w:p w14:paraId="19F76818" w14:textId="1224E27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release procedures using pre-established session</w:t>
      </w:r>
      <w:r>
        <w:rPr>
          <w:noProof/>
        </w:rPr>
        <w:tab/>
      </w:r>
      <w:r>
        <w:rPr>
          <w:noProof/>
        </w:rPr>
        <w:fldChar w:fldCharType="begin"/>
      </w:r>
      <w:r>
        <w:rPr>
          <w:noProof/>
        </w:rPr>
        <w:instrText xml:space="preserve"> PAGEREF _Toc218718197 \h </w:instrText>
      </w:r>
      <w:r>
        <w:rPr>
          <w:noProof/>
        </w:rPr>
      </w:r>
      <w:r>
        <w:rPr>
          <w:noProof/>
        </w:rPr>
        <w:fldChar w:fldCharType="separate"/>
      </w:r>
      <w:r>
        <w:rPr>
          <w:noProof/>
        </w:rPr>
        <w:t>523</w:t>
      </w:r>
      <w:r>
        <w:rPr>
          <w:noProof/>
        </w:rPr>
        <w:fldChar w:fldCharType="end"/>
      </w:r>
    </w:p>
    <w:p w14:paraId="436113D3" w14:textId="7C8D94C1"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_Toc218718198 \h </w:instrText>
      </w:r>
      <w:r>
        <w:rPr>
          <w:noProof/>
        </w:rPr>
      </w:r>
      <w:r>
        <w:rPr>
          <w:noProof/>
        </w:rPr>
        <w:fldChar w:fldCharType="separate"/>
      </w:r>
      <w:r>
        <w:rPr>
          <w:noProof/>
        </w:rPr>
        <w:t>523</w:t>
      </w:r>
      <w:r>
        <w:rPr>
          <w:noProof/>
        </w:rPr>
        <w:fldChar w:fldCharType="end"/>
      </w:r>
    </w:p>
    <w:p w14:paraId="7E424B7B" w14:textId="3A4C8670"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leave</w:t>
      </w:r>
      <w:r>
        <w:rPr>
          <w:noProof/>
        </w:rPr>
        <w:tab/>
      </w:r>
      <w:r>
        <w:rPr>
          <w:noProof/>
        </w:rPr>
        <w:fldChar w:fldCharType="begin"/>
      </w:r>
      <w:r>
        <w:rPr>
          <w:noProof/>
        </w:rPr>
        <w:instrText xml:space="preserve"> PAGEREF _Toc218718199 \h </w:instrText>
      </w:r>
      <w:r>
        <w:rPr>
          <w:noProof/>
        </w:rPr>
      </w:r>
      <w:r>
        <w:rPr>
          <w:noProof/>
        </w:rPr>
        <w:fldChar w:fldCharType="separate"/>
      </w:r>
      <w:r>
        <w:rPr>
          <w:noProof/>
        </w:rPr>
        <w:t>524</w:t>
      </w:r>
      <w:r>
        <w:rPr>
          <w:noProof/>
        </w:rPr>
        <w:fldChar w:fldCharType="end"/>
      </w:r>
    </w:p>
    <w:p w14:paraId="5056B8FA" w14:textId="457AE64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leave procedures using on-demand session</w:t>
      </w:r>
      <w:r>
        <w:rPr>
          <w:noProof/>
        </w:rPr>
        <w:tab/>
      </w:r>
      <w:r>
        <w:rPr>
          <w:noProof/>
        </w:rPr>
        <w:fldChar w:fldCharType="begin"/>
      </w:r>
      <w:r>
        <w:rPr>
          <w:noProof/>
        </w:rPr>
        <w:instrText xml:space="preserve"> PAGEREF _Toc218718200 \h </w:instrText>
      </w:r>
      <w:r>
        <w:rPr>
          <w:noProof/>
        </w:rPr>
      </w:r>
      <w:r>
        <w:rPr>
          <w:noProof/>
        </w:rPr>
        <w:fldChar w:fldCharType="separate"/>
      </w:r>
      <w:r>
        <w:rPr>
          <w:noProof/>
        </w:rPr>
        <w:t>524</w:t>
      </w:r>
      <w:r>
        <w:rPr>
          <w:noProof/>
        </w:rPr>
        <w:fldChar w:fldCharType="end"/>
      </w:r>
    </w:p>
    <w:p w14:paraId="2A031C13" w14:textId="6E65B24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_Toc218718201 \h </w:instrText>
      </w:r>
      <w:r>
        <w:rPr>
          <w:noProof/>
        </w:rPr>
      </w:r>
      <w:r>
        <w:rPr>
          <w:noProof/>
        </w:rPr>
        <w:fldChar w:fldCharType="separate"/>
      </w:r>
      <w:r>
        <w:rPr>
          <w:noProof/>
        </w:rPr>
        <w:t>524</w:t>
      </w:r>
      <w:r>
        <w:rPr>
          <w:noProof/>
        </w:rPr>
        <w:fldChar w:fldCharType="end"/>
      </w:r>
    </w:p>
    <w:p w14:paraId="5458C2CB" w14:textId="1DE2A18C"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24.2.4.1.2</w:t>
      </w:r>
      <w:r>
        <w:rPr>
          <w:rFonts w:asciiTheme="minorHAnsi" w:eastAsiaTheme="minorEastAsia" w:hAnsiTheme="minorHAnsi" w:cstheme="minorBidi"/>
          <w:noProof/>
          <w:kern w:val="2"/>
          <w:sz w:val="24"/>
          <w:szCs w:val="24"/>
          <w:lang w:eastAsia="en-GB"/>
          <w14:ligatures w14:val="standardContextual"/>
        </w:rPr>
        <w:tab/>
      </w:r>
      <w:r>
        <w:rPr>
          <w:noProof/>
          <w:lang w:eastAsia="ko-KR"/>
        </w:rPr>
        <w:t>Client terminating procedures</w:t>
      </w:r>
      <w:r>
        <w:rPr>
          <w:noProof/>
        </w:rPr>
        <w:tab/>
      </w:r>
      <w:r>
        <w:rPr>
          <w:noProof/>
        </w:rPr>
        <w:fldChar w:fldCharType="begin"/>
      </w:r>
      <w:r>
        <w:rPr>
          <w:noProof/>
        </w:rPr>
        <w:instrText xml:space="preserve"> PAGEREF _Toc218718202 \h </w:instrText>
      </w:r>
      <w:r>
        <w:rPr>
          <w:noProof/>
        </w:rPr>
      </w:r>
      <w:r>
        <w:rPr>
          <w:noProof/>
        </w:rPr>
        <w:fldChar w:fldCharType="separate"/>
      </w:r>
      <w:r>
        <w:rPr>
          <w:noProof/>
        </w:rPr>
        <w:t>524</w:t>
      </w:r>
      <w:r>
        <w:rPr>
          <w:noProof/>
        </w:rPr>
        <w:fldChar w:fldCharType="end"/>
      </w:r>
    </w:p>
    <w:p w14:paraId="6C35C0EE" w14:textId="4A81D28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leave procedures using pre-established session</w:t>
      </w:r>
      <w:r>
        <w:rPr>
          <w:noProof/>
        </w:rPr>
        <w:tab/>
      </w:r>
      <w:r>
        <w:rPr>
          <w:noProof/>
        </w:rPr>
        <w:fldChar w:fldCharType="begin"/>
      </w:r>
      <w:r>
        <w:rPr>
          <w:noProof/>
        </w:rPr>
        <w:instrText xml:space="preserve"> PAGEREF _Toc218718203 \h </w:instrText>
      </w:r>
      <w:r>
        <w:rPr>
          <w:noProof/>
        </w:rPr>
      </w:r>
      <w:r>
        <w:rPr>
          <w:noProof/>
        </w:rPr>
        <w:fldChar w:fldCharType="separate"/>
      </w:r>
      <w:r>
        <w:rPr>
          <w:noProof/>
        </w:rPr>
        <w:t>524</w:t>
      </w:r>
      <w:r>
        <w:rPr>
          <w:noProof/>
        </w:rPr>
        <w:fldChar w:fldCharType="end"/>
      </w:r>
    </w:p>
    <w:p w14:paraId="65376CD6" w14:textId="195A074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24.2.4.2.1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_Toc218718204 \h </w:instrText>
      </w:r>
      <w:r>
        <w:rPr>
          <w:noProof/>
        </w:rPr>
      </w:r>
      <w:r>
        <w:rPr>
          <w:noProof/>
        </w:rPr>
        <w:fldChar w:fldCharType="separate"/>
      </w:r>
      <w:r>
        <w:rPr>
          <w:noProof/>
        </w:rPr>
        <w:t>524</w:t>
      </w:r>
      <w:r>
        <w:rPr>
          <w:noProof/>
        </w:rPr>
        <w:fldChar w:fldCharType="end"/>
      </w:r>
    </w:p>
    <w:p w14:paraId="1A5729AF" w14:textId="3E343C7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24.2.5</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rejoin</w:t>
      </w:r>
      <w:r>
        <w:rPr>
          <w:noProof/>
        </w:rPr>
        <w:tab/>
      </w:r>
      <w:r>
        <w:rPr>
          <w:noProof/>
        </w:rPr>
        <w:fldChar w:fldCharType="begin"/>
      </w:r>
      <w:r>
        <w:rPr>
          <w:noProof/>
        </w:rPr>
        <w:instrText xml:space="preserve"> PAGEREF _Toc218718205 \h </w:instrText>
      </w:r>
      <w:r>
        <w:rPr>
          <w:noProof/>
        </w:rPr>
      </w:r>
      <w:r>
        <w:rPr>
          <w:noProof/>
        </w:rPr>
        <w:fldChar w:fldCharType="separate"/>
      </w:r>
      <w:r>
        <w:rPr>
          <w:noProof/>
        </w:rPr>
        <w:t>525</w:t>
      </w:r>
      <w:r>
        <w:rPr>
          <w:noProof/>
        </w:rPr>
        <w:fldChar w:fldCharType="end"/>
      </w:r>
    </w:p>
    <w:p w14:paraId="1CE6CD2F" w14:textId="0F3D6F1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rejoin procedures using on-demand session</w:t>
      </w:r>
      <w:r>
        <w:rPr>
          <w:noProof/>
        </w:rPr>
        <w:tab/>
      </w:r>
      <w:r>
        <w:rPr>
          <w:noProof/>
        </w:rPr>
        <w:fldChar w:fldCharType="begin"/>
      </w:r>
      <w:r>
        <w:rPr>
          <w:noProof/>
        </w:rPr>
        <w:instrText xml:space="preserve"> PAGEREF _Toc218718206 \h </w:instrText>
      </w:r>
      <w:r>
        <w:rPr>
          <w:noProof/>
        </w:rPr>
      </w:r>
      <w:r>
        <w:rPr>
          <w:noProof/>
        </w:rPr>
        <w:fldChar w:fldCharType="separate"/>
      </w:r>
      <w:r>
        <w:rPr>
          <w:noProof/>
        </w:rPr>
        <w:t>525</w:t>
      </w:r>
      <w:r>
        <w:rPr>
          <w:noProof/>
        </w:rPr>
        <w:fldChar w:fldCharType="end"/>
      </w:r>
    </w:p>
    <w:p w14:paraId="5D5A36CD" w14:textId="156762D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24.2.5.1.1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_Toc218718207 \h </w:instrText>
      </w:r>
      <w:r>
        <w:rPr>
          <w:noProof/>
        </w:rPr>
      </w:r>
      <w:r>
        <w:rPr>
          <w:noProof/>
        </w:rPr>
        <w:fldChar w:fldCharType="separate"/>
      </w:r>
      <w:r>
        <w:rPr>
          <w:noProof/>
        </w:rPr>
        <w:t>525</w:t>
      </w:r>
      <w:r>
        <w:rPr>
          <w:noProof/>
        </w:rPr>
        <w:fldChar w:fldCharType="end"/>
      </w:r>
    </w:p>
    <w:p w14:paraId="68F52F30" w14:textId="4DCA370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24.2.5.2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rejoin procedures using pre-established session</w:t>
      </w:r>
      <w:r>
        <w:rPr>
          <w:noProof/>
        </w:rPr>
        <w:tab/>
      </w:r>
      <w:r>
        <w:rPr>
          <w:noProof/>
        </w:rPr>
        <w:fldChar w:fldCharType="begin"/>
      </w:r>
      <w:r>
        <w:rPr>
          <w:noProof/>
        </w:rPr>
        <w:instrText xml:space="preserve"> PAGEREF _Toc218718208 \h </w:instrText>
      </w:r>
      <w:r>
        <w:rPr>
          <w:noProof/>
        </w:rPr>
      </w:r>
      <w:r>
        <w:rPr>
          <w:noProof/>
        </w:rPr>
        <w:fldChar w:fldCharType="separate"/>
      </w:r>
      <w:r>
        <w:rPr>
          <w:noProof/>
        </w:rPr>
        <w:t>525</w:t>
      </w:r>
      <w:r>
        <w:rPr>
          <w:noProof/>
        </w:rPr>
        <w:fldChar w:fldCharType="end"/>
      </w:r>
    </w:p>
    <w:p w14:paraId="212020AD" w14:textId="428FD2B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24.2.5.2.1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_Toc218718209 \h </w:instrText>
      </w:r>
      <w:r>
        <w:rPr>
          <w:noProof/>
        </w:rPr>
      </w:r>
      <w:r>
        <w:rPr>
          <w:noProof/>
        </w:rPr>
        <w:fldChar w:fldCharType="separate"/>
      </w:r>
      <w:r>
        <w:rPr>
          <w:noProof/>
        </w:rPr>
        <w:t>525</w:t>
      </w:r>
      <w:r>
        <w:rPr>
          <w:noProof/>
        </w:rPr>
        <w:fldChar w:fldCharType="end"/>
      </w:r>
    </w:p>
    <w:p w14:paraId="68925753" w14:textId="20ABCFF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24.2.6</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participants modify</w:t>
      </w:r>
      <w:r>
        <w:rPr>
          <w:noProof/>
        </w:rPr>
        <w:tab/>
      </w:r>
      <w:r>
        <w:rPr>
          <w:noProof/>
        </w:rPr>
        <w:fldChar w:fldCharType="begin"/>
      </w:r>
      <w:r>
        <w:rPr>
          <w:noProof/>
        </w:rPr>
        <w:instrText xml:space="preserve"> PAGEREF _Toc218718210 \h </w:instrText>
      </w:r>
      <w:r>
        <w:rPr>
          <w:noProof/>
        </w:rPr>
      </w:r>
      <w:r>
        <w:rPr>
          <w:noProof/>
        </w:rPr>
        <w:fldChar w:fldCharType="separate"/>
      </w:r>
      <w:r>
        <w:rPr>
          <w:noProof/>
        </w:rPr>
        <w:t>525</w:t>
      </w:r>
      <w:r>
        <w:rPr>
          <w:noProof/>
        </w:rPr>
        <w:fldChar w:fldCharType="end"/>
      </w:r>
    </w:p>
    <w:p w14:paraId="512CFA1F" w14:textId="23ACA03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24.2.6.1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modify procedures using on-demand session</w:t>
      </w:r>
      <w:r>
        <w:rPr>
          <w:noProof/>
        </w:rPr>
        <w:tab/>
      </w:r>
      <w:r>
        <w:rPr>
          <w:noProof/>
        </w:rPr>
        <w:fldChar w:fldCharType="begin"/>
      </w:r>
      <w:r>
        <w:rPr>
          <w:noProof/>
        </w:rPr>
        <w:instrText xml:space="preserve"> PAGEREF _Toc218718211 \h </w:instrText>
      </w:r>
      <w:r>
        <w:rPr>
          <w:noProof/>
        </w:rPr>
      </w:r>
      <w:r>
        <w:rPr>
          <w:noProof/>
        </w:rPr>
        <w:fldChar w:fldCharType="separate"/>
      </w:r>
      <w:r>
        <w:rPr>
          <w:noProof/>
        </w:rPr>
        <w:t>525</w:t>
      </w:r>
      <w:r>
        <w:rPr>
          <w:noProof/>
        </w:rPr>
        <w:fldChar w:fldCharType="end"/>
      </w:r>
    </w:p>
    <w:p w14:paraId="4584517A" w14:textId="274EF62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24.2.6.1.1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r>
      <w:r>
        <w:rPr>
          <w:noProof/>
        </w:rPr>
        <w:instrText xml:space="preserve"> PAGEREF _Toc218718212 \h </w:instrText>
      </w:r>
      <w:r>
        <w:rPr>
          <w:noProof/>
        </w:rPr>
      </w:r>
      <w:r>
        <w:rPr>
          <w:noProof/>
        </w:rPr>
        <w:fldChar w:fldCharType="separate"/>
      </w:r>
      <w:r>
        <w:rPr>
          <w:noProof/>
        </w:rPr>
        <w:t>525</w:t>
      </w:r>
      <w:r>
        <w:rPr>
          <w:noProof/>
        </w:rPr>
        <w:fldChar w:fldCharType="end"/>
      </w:r>
    </w:p>
    <w:p w14:paraId="0036837A" w14:textId="1B8F6CE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Participating MCData function procedures</w:t>
      </w:r>
      <w:r>
        <w:rPr>
          <w:noProof/>
        </w:rPr>
        <w:tab/>
      </w:r>
      <w:r>
        <w:rPr>
          <w:noProof/>
        </w:rPr>
        <w:fldChar w:fldCharType="begin"/>
      </w:r>
      <w:r>
        <w:rPr>
          <w:noProof/>
        </w:rPr>
        <w:instrText xml:space="preserve"> PAGEREF _Toc218718213 \h </w:instrText>
      </w:r>
      <w:r>
        <w:rPr>
          <w:noProof/>
        </w:rPr>
      </w:r>
      <w:r>
        <w:rPr>
          <w:noProof/>
        </w:rPr>
        <w:fldChar w:fldCharType="separate"/>
      </w:r>
      <w:r>
        <w:rPr>
          <w:noProof/>
        </w:rPr>
        <w:t>526</w:t>
      </w:r>
      <w:r>
        <w:rPr>
          <w:noProof/>
        </w:rPr>
        <w:fldChar w:fldCharType="end"/>
      </w:r>
    </w:p>
    <w:p w14:paraId="465E7DBE" w14:textId="6690CBA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_Toc218718214 \h </w:instrText>
      </w:r>
      <w:r>
        <w:rPr>
          <w:noProof/>
        </w:rPr>
      </w:r>
      <w:r>
        <w:rPr>
          <w:noProof/>
        </w:rPr>
        <w:fldChar w:fldCharType="separate"/>
      </w:r>
      <w:r>
        <w:rPr>
          <w:noProof/>
        </w:rPr>
        <w:t>526</w:t>
      </w:r>
      <w:r>
        <w:rPr>
          <w:noProof/>
        </w:rPr>
        <w:fldChar w:fldCharType="end"/>
      </w:r>
    </w:p>
    <w:p w14:paraId="320AB220" w14:textId="7406870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Adhoc group </w:t>
      </w:r>
      <w:r>
        <w:rPr>
          <w:noProof/>
          <w:lang w:eastAsia="ko-KR"/>
        </w:rPr>
        <w:t xml:space="preserve">data communication </w:t>
      </w:r>
      <w:r w:rsidRPr="009214F1">
        <w:rPr>
          <w:rFonts w:eastAsia="Malgun Gothic"/>
          <w:noProof/>
        </w:rPr>
        <w:t>setup</w:t>
      </w:r>
      <w:r>
        <w:rPr>
          <w:noProof/>
        </w:rPr>
        <w:tab/>
      </w:r>
      <w:r>
        <w:rPr>
          <w:noProof/>
        </w:rPr>
        <w:fldChar w:fldCharType="begin"/>
      </w:r>
      <w:r>
        <w:rPr>
          <w:noProof/>
        </w:rPr>
        <w:instrText xml:space="preserve"> PAGEREF _Toc218718215 \h </w:instrText>
      </w:r>
      <w:r>
        <w:rPr>
          <w:noProof/>
        </w:rPr>
      </w:r>
      <w:r>
        <w:rPr>
          <w:noProof/>
        </w:rPr>
        <w:fldChar w:fldCharType="separate"/>
      </w:r>
      <w:r>
        <w:rPr>
          <w:noProof/>
        </w:rPr>
        <w:t>526</w:t>
      </w:r>
      <w:r>
        <w:rPr>
          <w:noProof/>
        </w:rPr>
        <w:fldChar w:fldCharType="end"/>
      </w:r>
    </w:p>
    <w:p w14:paraId="5F603E27" w14:textId="3CFFB6B0"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24.3.2.1</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Data communication </w:t>
      </w:r>
      <w:r w:rsidRPr="009214F1">
        <w:rPr>
          <w:rFonts w:eastAsia="Malgun Gothic"/>
          <w:noProof/>
        </w:rPr>
        <w:t>setup procedures using on-demand session</w:t>
      </w:r>
      <w:r>
        <w:rPr>
          <w:noProof/>
        </w:rPr>
        <w:tab/>
      </w:r>
      <w:r>
        <w:rPr>
          <w:noProof/>
        </w:rPr>
        <w:fldChar w:fldCharType="begin"/>
      </w:r>
      <w:r>
        <w:rPr>
          <w:noProof/>
        </w:rPr>
        <w:instrText xml:space="preserve"> PAGEREF _Toc218718216 \h </w:instrText>
      </w:r>
      <w:r>
        <w:rPr>
          <w:noProof/>
        </w:rPr>
      </w:r>
      <w:r>
        <w:rPr>
          <w:noProof/>
        </w:rPr>
        <w:fldChar w:fldCharType="separate"/>
      </w:r>
      <w:r>
        <w:rPr>
          <w:noProof/>
        </w:rPr>
        <w:t>526</w:t>
      </w:r>
      <w:r>
        <w:rPr>
          <w:noProof/>
        </w:rPr>
        <w:fldChar w:fldCharType="end"/>
      </w:r>
    </w:p>
    <w:p w14:paraId="0A3D57C8" w14:textId="3AC6E7D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_Toc218718217 \h </w:instrText>
      </w:r>
      <w:r>
        <w:rPr>
          <w:noProof/>
        </w:rPr>
      </w:r>
      <w:r>
        <w:rPr>
          <w:noProof/>
        </w:rPr>
        <w:fldChar w:fldCharType="separate"/>
      </w:r>
      <w:r>
        <w:rPr>
          <w:noProof/>
        </w:rPr>
        <w:t>526</w:t>
      </w:r>
      <w:r>
        <w:rPr>
          <w:noProof/>
        </w:rPr>
        <w:fldChar w:fldCharType="end"/>
      </w:r>
    </w:p>
    <w:p w14:paraId="6E5D3F90" w14:textId="77EE4B74"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_Toc218718218 \h </w:instrText>
      </w:r>
      <w:r>
        <w:rPr>
          <w:noProof/>
        </w:rPr>
      </w:r>
      <w:r>
        <w:rPr>
          <w:noProof/>
        </w:rPr>
        <w:fldChar w:fldCharType="separate"/>
      </w:r>
      <w:r>
        <w:rPr>
          <w:noProof/>
        </w:rPr>
        <w:t>529</w:t>
      </w:r>
      <w:r>
        <w:rPr>
          <w:noProof/>
        </w:rPr>
        <w:fldChar w:fldCharType="end"/>
      </w:r>
    </w:p>
    <w:p w14:paraId="0A5C6217" w14:textId="28239C3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setup procedures using pre-established session</w:t>
      </w:r>
      <w:r>
        <w:rPr>
          <w:noProof/>
        </w:rPr>
        <w:tab/>
      </w:r>
      <w:r>
        <w:rPr>
          <w:noProof/>
        </w:rPr>
        <w:fldChar w:fldCharType="begin"/>
      </w:r>
      <w:r>
        <w:rPr>
          <w:noProof/>
        </w:rPr>
        <w:instrText xml:space="preserve"> PAGEREF _Toc218718219 \h </w:instrText>
      </w:r>
      <w:r>
        <w:rPr>
          <w:noProof/>
        </w:rPr>
      </w:r>
      <w:r>
        <w:rPr>
          <w:noProof/>
        </w:rPr>
        <w:fldChar w:fldCharType="separate"/>
      </w:r>
      <w:r>
        <w:rPr>
          <w:noProof/>
        </w:rPr>
        <w:t>533</w:t>
      </w:r>
      <w:r>
        <w:rPr>
          <w:noProof/>
        </w:rPr>
        <w:fldChar w:fldCharType="end"/>
      </w:r>
    </w:p>
    <w:p w14:paraId="152BB9B1" w14:textId="12E6502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_Toc218718220 \h </w:instrText>
      </w:r>
      <w:r>
        <w:rPr>
          <w:noProof/>
        </w:rPr>
      </w:r>
      <w:r>
        <w:rPr>
          <w:noProof/>
        </w:rPr>
        <w:fldChar w:fldCharType="separate"/>
      </w:r>
      <w:r>
        <w:rPr>
          <w:noProof/>
        </w:rPr>
        <w:t>533</w:t>
      </w:r>
      <w:r>
        <w:rPr>
          <w:noProof/>
        </w:rPr>
        <w:fldChar w:fldCharType="end"/>
      </w:r>
    </w:p>
    <w:p w14:paraId="497F6AA8" w14:textId="3ACA5216"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24.3.2.2.2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_Toc218718221 \h </w:instrText>
      </w:r>
      <w:r>
        <w:rPr>
          <w:noProof/>
        </w:rPr>
      </w:r>
      <w:r>
        <w:rPr>
          <w:noProof/>
        </w:rPr>
        <w:fldChar w:fldCharType="separate"/>
      </w:r>
      <w:r>
        <w:rPr>
          <w:noProof/>
        </w:rPr>
        <w:t>536</w:t>
      </w:r>
      <w:r>
        <w:rPr>
          <w:noProof/>
        </w:rPr>
        <w:fldChar w:fldCharType="end"/>
      </w:r>
    </w:p>
    <w:p w14:paraId="382B8114" w14:textId="41F9954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release</w:t>
      </w:r>
      <w:r>
        <w:rPr>
          <w:noProof/>
        </w:rPr>
        <w:tab/>
      </w:r>
      <w:r>
        <w:rPr>
          <w:noProof/>
        </w:rPr>
        <w:fldChar w:fldCharType="begin"/>
      </w:r>
      <w:r>
        <w:rPr>
          <w:noProof/>
        </w:rPr>
        <w:instrText xml:space="preserve"> PAGEREF _Toc218718222 \h </w:instrText>
      </w:r>
      <w:r>
        <w:rPr>
          <w:noProof/>
        </w:rPr>
      </w:r>
      <w:r>
        <w:rPr>
          <w:noProof/>
        </w:rPr>
        <w:fldChar w:fldCharType="separate"/>
      </w:r>
      <w:r>
        <w:rPr>
          <w:noProof/>
        </w:rPr>
        <w:t>536</w:t>
      </w:r>
      <w:r>
        <w:rPr>
          <w:noProof/>
        </w:rPr>
        <w:fldChar w:fldCharType="end"/>
      </w:r>
    </w:p>
    <w:p w14:paraId="7803B221" w14:textId="6D68C39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release procedures using on-demand session</w:t>
      </w:r>
      <w:r>
        <w:rPr>
          <w:noProof/>
        </w:rPr>
        <w:tab/>
      </w:r>
      <w:r>
        <w:rPr>
          <w:noProof/>
        </w:rPr>
        <w:fldChar w:fldCharType="begin"/>
      </w:r>
      <w:r>
        <w:rPr>
          <w:noProof/>
        </w:rPr>
        <w:instrText xml:space="preserve"> PAGEREF _Toc218718223 \h </w:instrText>
      </w:r>
      <w:r>
        <w:rPr>
          <w:noProof/>
        </w:rPr>
      </w:r>
      <w:r>
        <w:rPr>
          <w:noProof/>
        </w:rPr>
        <w:fldChar w:fldCharType="separate"/>
      </w:r>
      <w:r>
        <w:rPr>
          <w:noProof/>
        </w:rPr>
        <w:t>536</w:t>
      </w:r>
      <w:r>
        <w:rPr>
          <w:noProof/>
        </w:rPr>
        <w:fldChar w:fldCharType="end"/>
      </w:r>
    </w:p>
    <w:p w14:paraId="40D5A256" w14:textId="6E0B249F"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_Toc218718224 \h </w:instrText>
      </w:r>
      <w:r>
        <w:rPr>
          <w:noProof/>
        </w:rPr>
      </w:r>
      <w:r>
        <w:rPr>
          <w:noProof/>
        </w:rPr>
        <w:fldChar w:fldCharType="separate"/>
      </w:r>
      <w:r>
        <w:rPr>
          <w:noProof/>
        </w:rPr>
        <w:t>536</w:t>
      </w:r>
      <w:r>
        <w:rPr>
          <w:noProof/>
        </w:rPr>
        <w:fldChar w:fldCharType="end"/>
      </w:r>
    </w:p>
    <w:p w14:paraId="5EC18AF1" w14:textId="2A4DA0A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24.3.3.1.2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_Toc218718225 \h </w:instrText>
      </w:r>
      <w:r>
        <w:rPr>
          <w:noProof/>
        </w:rPr>
      </w:r>
      <w:r>
        <w:rPr>
          <w:noProof/>
        </w:rPr>
        <w:fldChar w:fldCharType="separate"/>
      </w:r>
      <w:r>
        <w:rPr>
          <w:noProof/>
        </w:rPr>
        <w:t>536</w:t>
      </w:r>
      <w:r>
        <w:rPr>
          <w:noProof/>
        </w:rPr>
        <w:fldChar w:fldCharType="end"/>
      </w:r>
    </w:p>
    <w:p w14:paraId="41FC2740" w14:textId="2961DFC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release procedures using pre-established session</w:t>
      </w:r>
      <w:r>
        <w:rPr>
          <w:noProof/>
        </w:rPr>
        <w:tab/>
      </w:r>
      <w:r>
        <w:rPr>
          <w:noProof/>
        </w:rPr>
        <w:fldChar w:fldCharType="begin"/>
      </w:r>
      <w:r>
        <w:rPr>
          <w:noProof/>
        </w:rPr>
        <w:instrText xml:space="preserve"> PAGEREF _Toc218718226 \h </w:instrText>
      </w:r>
      <w:r>
        <w:rPr>
          <w:noProof/>
        </w:rPr>
      </w:r>
      <w:r>
        <w:rPr>
          <w:noProof/>
        </w:rPr>
        <w:fldChar w:fldCharType="separate"/>
      </w:r>
      <w:r>
        <w:rPr>
          <w:noProof/>
        </w:rPr>
        <w:t>536</w:t>
      </w:r>
      <w:r>
        <w:rPr>
          <w:noProof/>
        </w:rPr>
        <w:fldChar w:fldCharType="end"/>
      </w:r>
    </w:p>
    <w:p w14:paraId="017AAB14" w14:textId="2183815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_Toc218718227 \h </w:instrText>
      </w:r>
      <w:r>
        <w:rPr>
          <w:noProof/>
        </w:rPr>
      </w:r>
      <w:r>
        <w:rPr>
          <w:noProof/>
        </w:rPr>
        <w:fldChar w:fldCharType="separate"/>
      </w:r>
      <w:r>
        <w:rPr>
          <w:noProof/>
        </w:rPr>
        <w:t>536</w:t>
      </w:r>
      <w:r>
        <w:rPr>
          <w:noProof/>
        </w:rPr>
        <w:fldChar w:fldCharType="end"/>
      </w:r>
    </w:p>
    <w:p w14:paraId="5A01D629" w14:textId="5728E6D2"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24.3.3.2.2</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 procedures</w:t>
      </w:r>
      <w:r>
        <w:rPr>
          <w:noProof/>
        </w:rPr>
        <w:tab/>
      </w:r>
      <w:r>
        <w:rPr>
          <w:noProof/>
        </w:rPr>
        <w:fldChar w:fldCharType="begin"/>
      </w:r>
      <w:r>
        <w:rPr>
          <w:noProof/>
        </w:rPr>
        <w:instrText xml:space="preserve"> PAGEREF _Toc218718228 \h </w:instrText>
      </w:r>
      <w:r>
        <w:rPr>
          <w:noProof/>
        </w:rPr>
      </w:r>
      <w:r>
        <w:rPr>
          <w:noProof/>
        </w:rPr>
        <w:fldChar w:fldCharType="separate"/>
      </w:r>
      <w:r>
        <w:rPr>
          <w:noProof/>
        </w:rPr>
        <w:t>537</w:t>
      </w:r>
      <w:r>
        <w:rPr>
          <w:noProof/>
        </w:rPr>
        <w:fldChar w:fldCharType="end"/>
      </w:r>
    </w:p>
    <w:p w14:paraId="1381D012" w14:textId="0AAA3651"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rejoin</w:t>
      </w:r>
      <w:r>
        <w:rPr>
          <w:noProof/>
        </w:rPr>
        <w:tab/>
      </w:r>
      <w:r>
        <w:rPr>
          <w:noProof/>
        </w:rPr>
        <w:fldChar w:fldCharType="begin"/>
      </w:r>
      <w:r>
        <w:rPr>
          <w:noProof/>
        </w:rPr>
        <w:instrText xml:space="preserve"> PAGEREF _Toc218718229 \h </w:instrText>
      </w:r>
      <w:r>
        <w:rPr>
          <w:noProof/>
        </w:rPr>
      </w:r>
      <w:r>
        <w:rPr>
          <w:noProof/>
        </w:rPr>
        <w:fldChar w:fldCharType="separate"/>
      </w:r>
      <w:r>
        <w:rPr>
          <w:noProof/>
        </w:rPr>
        <w:t>537</w:t>
      </w:r>
      <w:r>
        <w:rPr>
          <w:noProof/>
        </w:rPr>
        <w:fldChar w:fldCharType="end"/>
      </w:r>
    </w:p>
    <w:p w14:paraId="7617F410" w14:textId="193508C9"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rejoin procedures using on-demand session</w:t>
      </w:r>
      <w:r>
        <w:rPr>
          <w:noProof/>
        </w:rPr>
        <w:tab/>
      </w:r>
      <w:r>
        <w:rPr>
          <w:noProof/>
        </w:rPr>
        <w:fldChar w:fldCharType="begin"/>
      </w:r>
      <w:r>
        <w:rPr>
          <w:noProof/>
        </w:rPr>
        <w:instrText xml:space="preserve"> PAGEREF _Toc218718230 \h </w:instrText>
      </w:r>
      <w:r>
        <w:rPr>
          <w:noProof/>
        </w:rPr>
      </w:r>
      <w:r>
        <w:rPr>
          <w:noProof/>
        </w:rPr>
        <w:fldChar w:fldCharType="separate"/>
      </w:r>
      <w:r>
        <w:rPr>
          <w:noProof/>
        </w:rPr>
        <w:t>537</w:t>
      </w:r>
      <w:r>
        <w:rPr>
          <w:noProof/>
        </w:rPr>
        <w:fldChar w:fldCharType="end"/>
      </w:r>
    </w:p>
    <w:p w14:paraId="0FFB0C7E" w14:textId="797E081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24.3.4.1.1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_Toc218718231 \h </w:instrText>
      </w:r>
      <w:r>
        <w:rPr>
          <w:noProof/>
        </w:rPr>
      </w:r>
      <w:r>
        <w:rPr>
          <w:noProof/>
        </w:rPr>
        <w:fldChar w:fldCharType="separate"/>
      </w:r>
      <w:r>
        <w:rPr>
          <w:noProof/>
        </w:rPr>
        <w:t>537</w:t>
      </w:r>
      <w:r>
        <w:rPr>
          <w:noProof/>
        </w:rPr>
        <w:fldChar w:fldCharType="end"/>
      </w:r>
    </w:p>
    <w:p w14:paraId="2D1AE8DC" w14:textId="563CC9A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24.3.4.2</w:t>
      </w:r>
      <w:r>
        <w:rPr>
          <w:rFonts w:asciiTheme="minorHAnsi" w:eastAsiaTheme="minorEastAsia" w:hAnsiTheme="minorHAnsi" w:cstheme="minorBidi"/>
          <w:noProof/>
          <w:kern w:val="2"/>
          <w:sz w:val="24"/>
          <w:szCs w:val="24"/>
          <w:lang w:eastAsia="en-GB"/>
          <w14:ligatures w14:val="standardContextual"/>
        </w:rPr>
        <w:tab/>
      </w:r>
      <w:r>
        <w:rPr>
          <w:noProof/>
        </w:rPr>
        <w:t xml:space="preserve">Data communication </w:t>
      </w:r>
      <w:r w:rsidRPr="009214F1">
        <w:rPr>
          <w:rFonts w:eastAsia="Malgun Gothic"/>
          <w:noProof/>
        </w:rPr>
        <w:t>rejoin procedures using pre-established session</w:t>
      </w:r>
      <w:r>
        <w:rPr>
          <w:noProof/>
        </w:rPr>
        <w:tab/>
      </w:r>
      <w:r>
        <w:rPr>
          <w:noProof/>
        </w:rPr>
        <w:fldChar w:fldCharType="begin"/>
      </w:r>
      <w:r>
        <w:rPr>
          <w:noProof/>
        </w:rPr>
        <w:instrText xml:space="preserve"> PAGEREF _Toc218718232 \h </w:instrText>
      </w:r>
      <w:r>
        <w:rPr>
          <w:noProof/>
        </w:rPr>
      </w:r>
      <w:r>
        <w:rPr>
          <w:noProof/>
        </w:rPr>
        <w:fldChar w:fldCharType="separate"/>
      </w:r>
      <w:r>
        <w:rPr>
          <w:noProof/>
        </w:rPr>
        <w:t>537</w:t>
      </w:r>
      <w:r>
        <w:rPr>
          <w:noProof/>
        </w:rPr>
        <w:fldChar w:fldCharType="end"/>
      </w:r>
    </w:p>
    <w:p w14:paraId="7C640467" w14:textId="38D659F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24.3.4.2.1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_Toc218718233 \h </w:instrText>
      </w:r>
      <w:r>
        <w:rPr>
          <w:noProof/>
        </w:rPr>
      </w:r>
      <w:r>
        <w:rPr>
          <w:noProof/>
        </w:rPr>
        <w:fldChar w:fldCharType="separate"/>
      </w:r>
      <w:r>
        <w:rPr>
          <w:noProof/>
        </w:rPr>
        <w:t>537</w:t>
      </w:r>
      <w:r>
        <w:rPr>
          <w:noProof/>
        </w:rPr>
        <w:fldChar w:fldCharType="end"/>
      </w:r>
    </w:p>
    <w:p w14:paraId="2409E45F" w14:textId="4E33D69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24.3.5</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participants modify</w:t>
      </w:r>
      <w:r>
        <w:rPr>
          <w:noProof/>
        </w:rPr>
        <w:tab/>
      </w:r>
      <w:r>
        <w:rPr>
          <w:noProof/>
        </w:rPr>
        <w:fldChar w:fldCharType="begin"/>
      </w:r>
      <w:r>
        <w:rPr>
          <w:noProof/>
        </w:rPr>
        <w:instrText xml:space="preserve"> PAGEREF _Toc218718234 \h </w:instrText>
      </w:r>
      <w:r>
        <w:rPr>
          <w:noProof/>
        </w:rPr>
      </w:r>
      <w:r>
        <w:rPr>
          <w:noProof/>
        </w:rPr>
        <w:fldChar w:fldCharType="separate"/>
      </w:r>
      <w:r>
        <w:rPr>
          <w:noProof/>
        </w:rPr>
        <w:t>537</w:t>
      </w:r>
      <w:r>
        <w:rPr>
          <w:noProof/>
        </w:rPr>
        <w:fldChar w:fldCharType="end"/>
      </w:r>
    </w:p>
    <w:p w14:paraId="2A8ADB38" w14:textId="37890CBE"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modify procedures using on-demand session</w:t>
      </w:r>
      <w:r>
        <w:rPr>
          <w:noProof/>
        </w:rPr>
        <w:tab/>
      </w:r>
      <w:r>
        <w:rPr>
          <w:noProof/>
        </w:rPr>
        <w:fldChar w:fldCharType="begin"/>
      </w:r>
      <w:r>
        <w:rPr>
          <w:noProof/>
        </w:rPr>
        <w:instrText xml:space="preserve"> PAGEREF _Toc218718235 \h </w:instrText>
      </w:r>
      <w:r>
        <w:rPr>
          <w:noProof/>
        </w:rPr>
      </w:r>
      <w:r>
        <w:rPr>
          <w:noProof/>
        </w:rPr>
        <w:fldChar w:fldCharType="separate"/>
      </w:r>
      <w:r>
        <w:rPr>
          <w:noProof/>
        </w:rPr>
        <w:t>537</w:t>
      </w:r>
      <w:r>
        <w:rPr>
          <w:noProof/>
        </w:rPr>
        <w:fldChar w:fldCharType="end"/>
      </w:r>
    </w:p>
    <w:p w14:paraId="2C08AA7E" w14:textId="5A831E80"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24.3.5.1.1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_Toc218718236 \h </w:instrText>
      </w:r>
      <w:r>
        <w:rPr>
          <w:noProof/>
        </w:rPr>
      </w:r>
      <w:r>
        <w:rPr>
          <w:noProof/>
        </w:rPr>
        <w:fldChar w:fldCharType="separate"/>
      </w:r>
      <w:r>
        <w:rPr>
          <w:noProof/>
        </w:rPr>
        <w:t>537</w:t>
      </w:r>
      <w:r>
        <w:rPr>
          <w:noProof/>
        </w:rPr>
        <w:fldChar w:fldCharType="end"/>
      </w:r>
    </w:p>
    <w:p w14:paraId="6381719F" w14:textId="6AD926D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24.3.5.2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_Toc218718237 \h </w:instrText>
      </w:r>
      <w:r>
        <w:rPr>
          <w:noProof/>
        </w:rPr>
      </w:r>
      <w:r>
        <w:rPr>
          <w:noProof/>
        </w:rPr>
        <w:fldChar w:fldCharType="separate"/>
      </w:r>
      <w:r>
        <w:rPr>
          <w:noProof/>
        </w:rPr>
        <w:t>539</w:t>
      </w:r>
      <w:r>
        <w:rPr>
          <w:noProof/>
        </w:rPr>
        <w:fldChar w:fldCharType="end"/>
      </w:r>
    </w:p>
    <w:p w14:paraId="77F0D665" w14:textId="391DC6B9"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24.3.5.2.1</w:t>
      </w:r>
      <w:r>
        <w:rPr>
          <w:rFonts w:asciiTheme="minorHAnsi" w:eastAsiaTheme="minorEastAsia" w:hAnsiTheme="minorHAnsi" w:cstheme="minorBidi"/>
          <w:noProof/>
          <w:kern w:val="2"/>
          <w:sz w:val="24"/>
          <w:szCs w:val="24"/>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r>
      <w:r>
        <w:rPr>
          <w:noProof/>
        </w:rPr>
        <w:instrText xml:space="preserve"> PAGEREF _Toc218718238 \h </w:instrText>
      </w:r>
      <w:r>
        <w:rPr>
          <w:noProof/>
        </w:rPr>
      </w:r>
      <w:r>
        <w:rPr>
          <w:noProof/>
        </w:rPr>
        <w:fldChar w:fldCharType="separate"/>
      </w:r>
      <w:r>
        <w:rPr>
          <w:noProof/>
        </w:rPr>
        <w:t>539</w:t>
      </w:r>
      <w:r>
        <w:rPr>
          <w:noProof/>
        </w:rPr>
        <w:fldChar w:fldCharType="end"/>
      </w:r>
    </w:p>
    <w:p w14:paraId="6D5DE7A3" w14:textId="1A1B654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24.3.6</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participants determination</w:t>
      </w:r>
      <w:r>
        <w:rPr>
          <w:noProof/>
        </w:rPr>
        <w:tab/>
      </w:r>
      <w:r>
        <w:rPr>
          <w:noProof/>
        </w:rPr>
        <w:fldChar w:fldCharType="begin"/>
      </w:r>
      <w:r>
        <w:rPr>
          <w:noProof/>
        </w:rPr>
        <w:instrText xml:space="preserve"> PAGEREF _Toc218718239 \h </w:instrText>
      </w:r>
      <w:r>
        <w:rPr>
          <w:noProof/>
        </w:rPr>
      </w:r>
      <w:r>
        <w:rPr>
          <w:noProof/>
        </w:rPr>
        <w:fldChar w:fldCharType="separate"/>
      </w:r>
      <w:r>
        <w:rPr>
          <w:noProof/>
        </w:rPr>
        <w:t>540</w:t>
      </w:r>
      <w:r>
        <w:rPr>
          <w:noProof/>
        </w:rPr>
        <w:fldChar w:fldCharType="end"/>
      </w:r>
    </w:p>
    <w:p w14:paraId="468C374C" w14:textId="7165A0B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24.3.6.1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determination procedures</w:t>
      </w:r>
      <w:r>
        <w:rPr>
          <w:noProof/>
        </w:rPr>
        <w:tab/>
      </w:r>
      <w:r>
        <w:rPr>
          <w:noProof/>
        </w:rPr>
        <w:fldChar w:fldCharType="begin"/>
      </w:r>
      <w:r>
        <w:rPr>
          <w:noProof/>
        </w:rPr>
        <w:instrText xml:space="preserve"> PAGEREF _Toc218718240 \h </w:instrText>
      </w:r>
      <w:r>
        <w:rPr>
          <w:noProof/>
        </w:rPr>
      </w:r>
      <w:r>
        <w:rPr>
          <w:noProof/>
        </w:rPr>
        <w:fldChar w:fldCharType="separate"/>
      </w:r>
      <w:r>
        <w:rPr>
          <w:noProof/>
        </w:rPr>
        <w:t>540</w:t>
      </w:r>
      <w:r>
        <w:rPr>
          <w:noProof/>
        </w:rPr>
        <w:fldChar w:fldCharType="end"/>
      </w:r>
    </w:p>
    <w:p w14:paraId="0C324BC9" w14:textId="517BF83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24.3.6.2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determination stop procedures</w:t>
      </w:r>
      <w:r>
        <w:rPr>
          <w:noProof/>
        </w:rPr>
        <w:tab/>
      </w:r>
      <w:r>
        <w:rPr>
          <w:noProof/>
        </w:rPr>
        <w:fldChar w:fldCharType="begin"/>
      </w:r>
      <w:r>
        <w:rPr>
          <w:noProof/>
        </w:rPr>
        <w:instrText xml:space="preserve"> PAGEREF _Toc218718241 \h </w:instrText>
      </w:r>
      <w:r>
        <w:rPr>
          <w:noProof/>
        </w:rPr>
      </w:r>
      <w:r>
        <w:rPr>
          <w:noProof/>
        </w:rPr>
        <w:fldChar w:fldCharType="separate"/>
      </w:r>
      <w:r>
        <w:rPr>
          <w:noProof/>
        </w:rPr>
        <w:t>541</w:t>
      </w:r>
      <w:r>
        <w:rPr>
          <w:noProof/>
        </w:rPr>
        <w:fldChar w:fldCharType="end"/>
      </w:r>
    </w:p>
    <w:p w14:paraId="00920416" w14:textId="6754EC8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24.4</w:t>
      </w:r>
      <w:r>
        <w:rPr>
          <w:rFonts w:asciiTheme="minorHAnsi" w:eastAsiaTheme="minorEastAsia" w:hAnsiTheme="minorHAnsi" w:cstheme="minorBidi"/>
          <w:noProof/>
          <w:kern w:val="2"/>
          <w:sz w:val="24"/>
          <w:szCs w:val="24"/>
          <w:lang w:eastAsia="en-GB"/>
          <w14:ligatures w14:val="standardContextual"/>
        </w:rPr>
        <w:tab/>
      </w:r>
      <w:r>
        <w:rPr>
          <w:noProof/>
        </w:rPr>
        <w:t>Controlling MCData function procedures</w:t>
      </w:r>
      <w:r>
        <w:rPr>
          <w:noProof/>
        </w:rPr>
        <w:tab/>
      </w:r>
      <w:r>
        <w:rPr>
          <w:noProof/>
        </w:rPr>
        <w:fldChar w:fldCharType="begin"/>
      </w:r>
      <w:r>
        <w:rPr>
          <w:noProof/>
        </w:rPr>
        <w:instrText xml:space="preserve"> PAGEREF _Toc218718242 \h </w:instrText>
      </w:r>
      <w:r>
        <w:rPr>
          <w:noProof/>
        </w:rPr>
      </w:r>
      <w:r>
        <w:rPr>
          <w:noProof/>
        </w:rPr>
        <w:fldChar w:fldCharType="separate"/>
      </w:r>
      <w:r>
        <w:rPr>
          <w:noProof/>
        </w:rPr>
        <w:t>542</w:t>
      </w:r>
      <w:r>
        <w:rPr>
          <w:noProof/>
        </w:rPr>
        <w:fldChar w:fldCharType="end"/>
      </w:r>
    </w:p>
    <w:p w14:paraId="7CB37DF4" w14:textId="42C3938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General</w:t>
      </w:r>
      <w:r>
        <w:rPr>
          <w:noProof/>
        </w:rPr>
        <w:tab/>
      </w:r>
      <w:r>
        <w:rPr>
          <w:noProof/>
        </w:rPr>
        <w:fldChar w:fldCharType="begin"/>
      </w:r>
      <w:r>
        <w:rPr>
          <w:noProof/>
        </w:rPr>
        <w:instrText xml:space="preserve"> PAGEREF _Toc218718243 \h </w:instrText>
      </w:r>
      <w:r>
        <w:rPr>
          <w:noProof/>
        </w:rPr>
      </w:r>
      <w:r>
        <w:rPr>
          <w:noProof/>
        </w:rPr>
        <w:fldChar w:fldCharType="separate"/>
      </w:r>
      <w:r>
        <w:rPr>
          <w:noProof/>
        </w:rPr>
        <w:t>542</w:t>
      </w:r>
      <w:r>
        <w:rPr>
          <w:noProof/>
        </w:rPr>
        <w:fldChar w:fldCharType="end"/>
      </w:r>
    </w:p>
    <w:p w14:paraId="0CF4022A" w14:textId="081DDE7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 xml:space="preserve">Adhoc group </w:t>
      </w:r>
      <w:r>
        <w:rPr>
          <w:noProof/>
          <w:lang w:eastAsia="ko-KR"/>
        </w:rPr>
        <w:t xml:space="preserve">data communication </w:t>
      </w:r>
      <w:r w:rsidRPr="009214F1">
        <w:rPr>
          <w:rFonts w:eastAsia="Malgun Gothic"/>
          <w:noProof/>
        </w:rPr>
        <w:t>setup</w:t>
      </w:r>
      <w:r>
        <w:rPr>
          <w:noProof/>
        </w:rPr>
        <w:tab/>
      </w:r>
      <w:r>
        <w:rPr>
          <w:noProof/>
        </w:rPr>
        <w:fldChar w:fldCharType="begin"/>
      </w:r>
      <w:r>
        <w:rPr>
          <w:noProof/>
        </w:rPr>
        <w:instrText xml:space="preserve"> PAGEREF _Toc218718244 \h </w:instrText>
      </w:r>
      <w:r>
        <w:rPr>
          <w:noProof/>
        </w:rPr>
      </w:r>
      <w:r>
        <w:rPr>
          <w:noProof/>
        </w:rPr>
        <w:fldChar w:fldCharType="separate"/>
      </w:r>
      <w:r>
        <w:rPr>
          <w:noProof/>
        </w:rPr>
        <w:t>542</w:t>
      </w:r>
      <w:r>
        <w:rPr>
          <w:noProof/>
        </w:rPr>
        <w:fldChar w:fldCharType="end"/>
      </w:r>
    </w:p>
    <w:p w14:paraId="0803C254" w14:textId="4EEC9C9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24.4.2.1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_Toc218718245 \h </w:instrText>
      </w:r>
      <w:r>
        <w:rPr>
          <w:noProof/>
        </w:rPr>
      </w:r>
      <w:r>
        <w:rPr>
          <w:noProof/>
        </w:rPr>
        <w:fldChar w:fldCharType="separate"/>
      </w:r>
      <w:r>
        <w:rPr>
          <w:noProof/>
        </w:rPr>
        <w:t>542</w:t>
      </w:r>
      <w:r>
        <w:rPr>
          <w:noProof/>
        </w:rPr>
        <w:fldChar w:fldCharType="end"/>
      </w:r>
    </w:p>
    <w:p w14:paraId="1342C56B" w14:textId="785C20AE"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lastRenderedPageBreak/>
        <w:t>24.4.2.1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INVITE targeted to an MCData client</w:t>
      </w:r>
      <w:r>
        <w:rPr>
          <w:noProof/>
        </w:rPr>
        <w:tab/>
      </w:r>
      <w:r>
        <w:rPr>
          <w:noProof/>
        </w:rPr>
        <w:fldChar w:fldCharType="begin"/>
      </w:r>
      <w:r>
        <w:rPr>
          <w:noProof/>
        </w:rPr>
        <w:instrText xml:space="preserve"> PAGEREF _Toc218718246 \h </w:instrText>
      </w:r>
      <w:r>
        <w:rPr>
          <w:noProof/>
        </w:rPr>
      </w:r>
      <w:r>
        <w:rPr>
          <w:noProof/>
        </w:rPr>
        <w:fldChar w:fldCharType="separate"/>
      </w:r>
      <w:r>
        <w:rPr>
          <w:noProof/>
        </w:rPr>
        <w:t>542</w:t>
      </w:r>
      <w:r>
        <w:rPr>
          <w:noProof/>
        </w:rPr>
        <w:fldChar w:fldCharType="end"/>
      </w:r>
    </w:p>
    <w:p w14:paraId="039C567E" w14:textId="537A02F4"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24.4.2.2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_Toc218718247 \h </w:instrText>
      </w:r>
      <w:r>
        <w:rPr>
          <w:noProof/>
        </w:rPr>
      </w:r>
      <w:r>
        <w:rPr>
          <w:noProof/>
        </w:rPr>
        <w:fldChar w:fldCharType="separate"/>
      </w:r>
      <w:r>
        <w:rPr>
          <w:noProof/>
        </w:rPr>
        <w:t>544</w:t>
      </w:r>
      <w:r>
        <w:rPr>
          <w:noProof/>
        </w:rPr>
        <w:fldChar w:fldCharType="end"/>
      </w:r>
    </w:p>
    <w:p w14:paraId="1FAED13A" w14:textId="6DEB401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release</w:t>
      </w:r>
      <w:r>
        <w:rPr>
          <w:noProof/>
        </w:rPr>
        <w:tab/>
      </w:r>
      <w:r>
        <w:rPr>
          <w:noProof/>
        </w:rPr>
        <w:fldChar w:fldCharType="begin"/>
      </w:r>
      <w:r>
        <w:rPr>
          <w:noProof/>
        </w:rPr>
        <w:instrText xml:space="preserve"> PAGEREF _Toc218718248 \h </w:instrText>
      </w:r>
      <w:r>
        <w:rPr>
          <w:noProof/>
        </w:rPr>
      </w:r>
      <w:r>
        <w:rPr>
          <w:noProof/>
        </w:rPr>
        <w:fldChar w:fldCharType="separate"/>
      </w:r>
      <w:r>
        <w:rPr>
          <w:noProof/>
        </w:rPr>
        <w:t>547</w:t>
      </w:r>
      <w:r>
        <w:rPr>
          <w:noProof/>
        </w:rPr>
        <w:fldChar w:fldCharType="end"/>
      </w:r>
    </w:p>
    <w:p w14:paraId="109D736B" w14:textId="408251CC"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24.4.3.1</w:t>
      </w:r>
      <w:r>
        <w:rPr>
          <w:rFonts w:asciiTheme="minorHAnsi" w:eastAsiaTheme="minorEastAsia" w:hAnsiTheme="minorHAnsi" w:cstheme="minorBidi"/>
          <w:noProof/>
          <w:kern w:val="2"/>
          <w:sz w:val="24"/>
          <w:szCs w:val="24"/>
          <w:lang w:eastAsia="en-GB"/>
          <w14:ligatures w14:val="standardContextual"/>
        </w:rPr>
        <w:tab/>
      </w:r>
      <w:r>
        <w:rPr>
          <w:noProof/>
        </w:rPr>
        <w:t>Originating Procedures</w:t>
      </w:r>
      <w:r>
        <w:rPr>
          <w:noProof/>
        </w:rPr>
        <w:tab/>
      </w:r>
      <w:r>
        <w:rPr>
          <w:noProof/>
        </w:rPr>
        <w:fldChar w:fldCharType="begin"/>
      </w:r>
      <w:r>
        <w:rPr>
          <w:noProof/>
        </w:rPr>
        <w:instrText xml:space="preserve"> PAGEREF _Toc218718249 \h </w:instrText>
      </w:r>
      <w:r>
        <w:rPr>
          <w:noProof/>
        </w:rPr>
      </w:r>
      <w:r>
        <w:rPr>
          <w:noProof/>
        </w:rPr>
        <w:fldChar w:fldCharType="separate"/>
      </w:r>
      <w:r>
        <w:rPr>
          <w:noProof/>
        </w:rPr>
        <w:t>547</w:t>
      </w:r>
      <w:r>
        <w:rPr>
          <w:noProof/>
        </w:rPr>
        <w:fldChar w:fldCharType="end"/>
      </w:r>
    </w:p>
    <w:p w14:paraId="03617F14" w14:textId="0F112B47"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24.4.3.1.1.1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SIP BYE request for releasing MCData session</w:t>
      </w:r>
      <w:r>
        <w:rPr>
          <w:noProof/>
        </w:rPr>
        <w:tab/>
      </w:r>
      <w:r>
        <w:rPr>
          <w:noProof/>
        </w:rPr>
        <w:fldChar w:fldCharType="begin"/>
      </w:r>
      <w:r>
        <w:rPr>
          <w:noProof/>
        </w:rPr>
        <w:instrText xml:space="preserve"> PAGEREF _Toc218718250 \h </w:instrText>
      </w:r>
      <w:r>
        <w:rPr>
          <w:noProof/>
        </w:rPr>
      </w:r>
      <w:r>
        <w:rPr>
          <w:noProof/>
        </w:rPr>
        <w:fldChar w:fldCharType="separate"/>
      </w:r>
      <w:r>
        <w:rPr>
          <w:noProof/>
        </w:rPr>
        <w:t>547</w:t>
      </w:r>
      <w:r>
        <w:rPr>
          <w:noProof/>
        </w:rPr>
        <w:fldChar w:fldCharType="end"/>
      </w:r>
    </w:p>
    <w:p w14:paraId="4E54E660" w14:textId="4EC9E80B"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24.4.3.1.2.1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SIP BYE request for releasing MCData client from MCData session</w:t>
      </w:r>
      <w:r>
        <w:rPr>
          <w:noProof/>
        </w:rPr>
        <w:tab/>
      </w:r>
      <w:r>
        <w:rPr>
          <w:noProof/>
        </w:rPr>
        <w:fldChar w:fldCharType="begin"/>
      </w:r>
      <w:r>
        <w:rPr>
          <w:noProof/>
        </w:rPr>
        <w:instrText xml:space="preserve"> PAGEREF _Toc218718251 \h </w:instrText>
      </w:r>
      <w:r>
        <w:rPr>
          <w:noProof/>
        </w:rPr>
      </w:r>
      <w:r>
        <w:rPr>
          <w:noProof/>
        </w:rPr>
        <w:fldChar w:fldCharType="separate"/>
      </w:r>
      <w:r>
        <w:rPr>
          <w:noProof/>
        </w:rPr>
        <w:t>547</w:t>
      </w:r>
      <w:r>
        <w:rPr>
          <w:noProof/>
        </w:rPr>
        <w:fldChar w:fldCharType="end"/>
      </w:r>
    </w:p>
    <w:p w14:paraId="2A16CEFD" w14:textId="69B694B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24.4.3.2</w:t>
      </w:r>
      <w:r>
        <w:rPr>
          <w:rFonts w:asciiTheme="minorHAnsi" w:eastAsiaTheme="minorEastAsia" w:hAnsiTheme="minorHAnsi" w:cstheme="minorBidi"/>
          <w:noProof/>
          <w:kern w:val="2"/>
          <w:sz w:val="24"/>
          <w:szCs w:val="24"/>
          <w:lang w:eastAsia="en-GB"/>
          <w14:ligatures w14:val="standardContextual"/>
        </w:rPr>
        <w:tab/>
      </w:r>
      <w:r>
        <w:rPr>
          <w:noProof/>
        </w:rPr>
        <w:t>Terminating Procedures</w:t>
      </w:r>
      <w:r>
        <w:rPr>
          <w:noProof/>
        </w:rPr>
        <w:tab/>
      </w:r>
      <w:r>
        <w:rPr>
          <w:noProof/>
        </w:rPr>
        <w:fldChar w:fldCharType="begin"/>
      </w:r>
      <w:r>
        <w:rPr>
          <w:noProof/>
        </w:rPr>
        <w:instrText xml:space="preserve"> PAGEREF _Toc218718252 \h </w:instrText>
      </w:r>
      <w:r>
        <w:rPr>
          <w:noProof/>
        </w:rPr>
      </w:r>
      <w:r>
        <w:rPr>
          <w:noProof/>
        </w:rPr>
        <w:fldChar w:fldCharType="separate"/>
      </w:r>
      <w:r>
        <w:rPr>
          <w:noProof/>
        </w:rPr>
        <w:t>547</w:t>
      </w:r>
      <w:r>
        <w:rPr>
          <w:noProof/>
        </w:rPr>
        <w:fldChar w:fldCharType="end"/>
      </w:r>
    </w:p>
    <w:p w14:paraId="480F78C8" w14:textId="1B353A9B"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24.4.4</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rejoin</w:t>
      </w:r>
      <w:r>
        <w:rPr>
          <w:noProof/>
        </w:rPr>
        <w:tab/>
      </w:r>
      <w:r>
        <w:rPr>
          <w:noProof/>
        </w:rPr>
        <w:fldChar w:fldCharType="begin"/>
      </w:r>
      <w:r>
        <w:rPr>
          <w:noProof/>
        </w:rPr>
        <w:instrText xml:space="preserve"> PAGEREF _Toc218718253 \h </w:instrText>
      </w:r>
      <w:r>
        <w:rPr>
          <w:noProof/>
        </w:rPr>
      </w:r>
      <w:r>
        <w:rPr>
          <w:noProof/>
        </w:rPr>
        <w:fldChar w:fldCharType="separate"/>
      </w:r>
      <w:r>
        <w:rPr>
          <w:noProof/>
        </w:rPr>
        <w:t>547</w:t>
      </w:r>
      <w:r>
        <w:rPr>
          <w:noProof/>
        </w:rPr>
        <w:fldChar w:fldCharType="end"/>
      </w:r>
    </w:p>
    <w:p w14:paraId="14996554" w14:textId="3F387783"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rejoin procedures using on-demand session</w:t>
      </w:r>
      <w:r>
        <w:rPr>
          <w:noProof/>
        </w:rPr>
        <w:tab/>
      </w:r>
      <w:r>
        <w:rPr>
          <w:noProof/>
        </w:rPr>
        <w:fldChar w:fldCharType="begin"/>
      </w:r>
      <w:r>
        <w:rPr>
          <w:noProof/>
        </w:rPr>
        <w:instrText xml:space="preserve"> PAGEREF _Toc218718254 \h </w:instrText>
      </w:r>
      <w:r>
        <w:rPr>
          <w:noProof/>
        </w:rPr>
      </w:r>
      <w:r>
        <w:rPr>
          <w:noProof/>
        </w:rPr>
        <w:fldChar w:fldCharType="separate"/>
      </w:r>
      <w:r>
        <w:rPr>
          <w:noProof/>
        </w:rPr>
        <w:t>548</w:t>
      </w:r>
      <w:r>
        <w:rPr>
          <w:noProof/>
        </w:rPr>
        <w:fldChar w:fldCharType="end"/>
      </w:r>
    </w:p>
    <w:p w14:paraId="5BD104BB" w14:textId="05DEC655"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24.4.4.1.1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_Toc218718255 \h </w:instrText>
      </w:r>
      <w:r>
        <w:rPr>
          <w:noProof/>
        </w:rPr>
      </w:r>
      <w:r>
        <w:rPr>
          <w:noProof/>
        </w:rPr>
        <w:fldChar w:fldCharType="separate"/>
      </w:r>
      <w:r>
        <w:rPr>
          <w:noProof/>
        </w:rPr>
        <w:t>548</w:t>
      </w:r>
      <w:r>
        <w:rPr>
          <w:noProof/>
        </w:rPr>
        <w:fldChar w:fldCharType="end"/>
      </w:r>
    </w:p>
    <w:p w14:paraId="7CAF6321" w14:textId="63CDD72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24.4.5</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participants modify</w:t>
      </w:r>
      <w:r>
        <w:rPr>
          <w:noProof/>
        </w:rPr>
        <w:tab/>
      </w:r>
      <w:r>
        <w:rPr>
          <w:noProof/>
        </w:rPr>
        <w:fldChar w:fldCharType="begin"/>
      </w:r>
      <w:r>
        <w:rPr>
          <w:noProof/>
        </w:rPr>
        <w:instrText xml:space="preserve"> PAGEREF _Toc218718256 \h </w:instrText>
      </w:r>
      <w:r>
        <w:rPr>
          <w:noProof/>
        </w:rPr>
      </w:r>
      <w:r>
        <w:rPr>
          <w:noProof/>
        </w:rPr>
        <w:fldChar w:fldCharType="separate"/>
      </w:r>
      <w:r>
        <w:rPr>
          <w:noProof/>
        </w:rPr>
        <w:t>548</w:t>
      </w:r>
      <w:r>
        <w:rPr>
          <w:noProof/>
        </w:rPr>
        <w:fldChar w:fldCharType="end"/>
      </w:r>
    </w:p>
    <w:p w14:paraId="6F7AEA16" w14:textId="0AFB3DD2"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modify procedures using on-demand session</w:t>
      </w:r>
      <w:r>
        <w:rPr>
          <w:noProof/>
        </w:rPr>
        <w:tab/>
      </w:r>
      <w:r>
        <w:rPr>
          <w:noProof/>
        </w:rPr>
        <w:fldChar w:fldCharType="begin"/>
      </w:r>
      <w:r>
        <w:rPr>
          <w:noProof/>
        </w:rPr>
        <w:instrText xml:space="preserve"> PAGEREF _Toc218718257 \h </w:instrText>
      </w:r>
      <w:r>
        <w:rPr>
          <w:noProof/>
        </w:rPr>
      </w:r>
      <w:r>
        <w:rPr>
          <w:noProof/>
        </w:rPr>
        <w:fldChar w:fldCharType="separate"/>
      </w:r>
      <w:r>
        <w:rPr>
          <w:noProof/>
        </w:rPr>
        <w:t>548</w:t>
      </w:r>
      <w:r>
        <w:rPr>
          <w:noProof/>
        </w:rPr>
        <w:fldChar w:fldCharType="end"/>
      </w:r>
    </w:p>
    <w:p w14:paraId="59734CFF" w14:textId="5D32BAF8"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24.4.5.1.1</w:t>
      </w:r>
      <w:r>
        <w:rPr>
          <w:rFonts w:asciiTheme="minorHAnsi" w:eastAsiaTheme="minorEastAsia" w:hAnsiTheme="minorHAnsi" w:cstheme="minorBidi"/>
          <w:noProof/>
          <w:kern w:val="2"/>
          <w:sz w:val="24"/>
          <w:szCs w:val="24"/>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r>
      <w:r>
        <w:rPr>
          <w:noProof/>
        </w:rPr>
        <w:instrText xml:space="preserve"> PAGEREF _Toc218718258 \h </w:instrText>
      </w:r>
      <w:r>
        <w:rPr>
          <w:noProof/>
        </w:rPr>
      </w:r>
      <w:r>
        <w:rPr>
          <w:noProof/>
        </w:rPr>
        <w:fldChar w:fldCharType="separate"/>
      </w:r>
      <w:r>
        <w:rPr>
          <w:noProof/>
        </w:rPr>
        <w:t>548</w:t>
      </w:r>
      <w:r>
        <w:rPr>
          <w:noProof/>
        </w:rPr>
        <w:fldChar w:fldCharType="end"/>
      </w:r>
    </w:p>
    <w:p w14:paraId="375DA7FB" w14:textId="5AE1387F"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24.4.5.2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modify procedures initiated by participating MCData function</w:t>
      </w:r>
      <w:r>
        <w:rPr>
          <w:noProof/>
        </w:rPr>
        <w:tab/>
      </w:r>
      <w:r>
        <w:rPr>
          <w:noProof/>
        </w:rPr>
        <w:fldChar w:fldCharType="begin"/>
      </w:r>
      <w:r>
        <w:rPr>
          <w:noProof/>
        </w:rPr>
        <w:instrText xml:space="preserve"> PAGEREF _Toc218718259 \h </w:instrText>
      </w:r>
      <w:r>
        <w:rPr>
          <w:noProof/>
        </w:rPr>
      </w:r>
      <w:r>
        <w:rPr>
          <w:noProof/>
        </w:rPr>
        <w:fldChar w:fldCharType="separate"/>
      </w:r>
      <w:r>
        <w:rPr>
          <w:noProof/>
        </w:rPr>
        <w:t>550</w:t>
      </w:r>
      <w:r>
        <w:rPr>
          <w:noProof/>
        </w:rPr>
        <w:fldChar w:fldCharType="end"/>
      </w:r>
    </w:p>
    <w:p w14:paraId="1F021DC1" w14:textId="300406FA" w:rsidR="00F97F40" w:rsidRDefault="00F97F40">
      <w:pPr>
        <w:pStyle w:val="TOC5"/>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24.4.5.2.1</w:t>
      </w:r>
      <w:r>
        <w:rPr>
          <w:rFonts w:asciiTheme="minorHAnsi" w:eastAsiaTheme="minorEastAsia" w:hAnsiTheme="minorHAnsi" w:cstheme="minorBidi"/>
          <w:noProof/>
          <w:kern w:val="2"/>
          <w:sz w:val="24"/>
          <w:szCs w:val="24"/>
          <w:lang w:eastAsia="en-GB"/>
          <w14:ligatures w14:val="standardContextual"/>
        </w:rPr>
        <w:tab/>
      </w:r>
      <w:r>
        <w:rPr>
          <w:noProof/>
        </w:rPr>
        <w:t xml:space="preserve">Terminating </w:t>
      </w:r>
      <w:r>
        <w:rPr>
          <w:noProof/>
          <w:lang w:eastAsia="ko-KR"/>
        </w:rPr>
        <w:t>procedures</w:t>
      </w:r>
      <w:r>
        <w:rPr>
          <w:noProof/>
        </w:rPr>
        <w:tab/>
      </w:r>
      <w:r>
        <w:rPr>
          <w:noProof/>
        </w:rPr>
        <w:fldChar w:fldCharType="begin"/>
      </w:r>
      <w:r>
        <w:rPr>
          <w:noProof/>
        </w:rPr>
        <w:instrText xml:space="preserve"> PAGEREF _Toc218718260 \h </w:instrText>
      </w:r>
      <w:r>
        <w:rPr>
          <w:noProof/>
        </w:rPr>
      </w:r>
      <w:r>
        <w:rPr>
          <w:noProof/>
        </w:rPr>
        <w:fldChar w:fldCharType="separate"/>
      </w:r>
      <w:r>
        <w:rPr>
          <w:noProof/>
        </w:rPr>
        <w:t>550</w:t>
      </w:r>
      <w:r>
        <w:rPr>
          <w:noProof/>
        </w:rPr>
        <w:fldChar w:fldCharType="end"/>
      </w:r>
    </w:p>
    <w:p w14:paraId="2F3C3939" w14:textId="2107757F"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24.4.6</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Adhoc group data communication participants determination</w:t>
      </w:r>
      <w:r>
        <w:rPr>
          <w:noProof/>
        </w:rPr>
        <w:tab/>
      </w:r>
      <w:r>
        <w:rPr>
          <w:noProof/>
        </w:rPr>
        <w:fldChar w:fldCharType="begin"/>
      </w:r>
      <w:r>
        <w:rPr>
          <w:noProof/>
        </w:rPr>
        <w:instrText xml:space="preserve"> PAGEREF _Toc218718261 \h </w:instrText>
      </w:r>
      <w:r>
        <w:rPr>
          <w:noProof/>
        </w:rPr>
      </w:r>
      <w:r>
        <w:rPr>
          <w:noProof/>
        </w:rPr>
        <w:fldChar w:fldCharType="separate"/>
      </w:r>
      <w:r>
        <w:rPr>
          <w:noProof/>
        </w:rPr>
        <w:t>551</w:t>
      </w:r>
      <w:r>
        <w:rPr>
          <w:noProof/>
        </w:rPr>
        <w:fldChar w:fldCharType="end"/>
      </w:r>
    </w:p>
    <w:p w14:paraId="346C1DD1" w14:textId="523BBCCB"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24.4.6.1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determination procedures</w:t>
      </w:r>
      <w:r>
        <w:rPr>
          <w:noProof/>
        </w:rPr>
        <w:tab/>
      </w:r>
      <w:r>
        <w:rPr>
          <w:noProof/>
        </w:rPr>
        <w:fldChar w:fldCharType="begin"/>
      </w:r>
      <w:r>
        <w:rPr>
          <w:noProof/>
        </w:rPr>
        <w:instrText xml:space="preserve"> PAGEREF _Toc218718262 \h </w:instrText>
      </w:r>
      <w:r>
        <w:rPr>
          <w:noProof/>
        </w:rPr>
      </w:r>
      <w:r>
        <w:rPr>
          <w:noProof/>
        </w:rPr>
        <w:fldChar w:fldCharType="separate"/>
      </w:r>
      <w:r>
        <w:rPr>
          <w:noProof/>
        </w:rPr>
        <w:t>551</w:t>
      </w:r>
      <w:r>
        <w:rPr>
          <w:noProof/>
        </w:rPr>
        <w:fldChar w:fldCharType="end"/>
      </w:r>
    </w:p>
    <w:p w14:paraId="32C0BA29" w14:textId="63495ACD"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24.4.6.2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Data communication participants determination stop procedures</w:t>
      </w:r>
      <w:r>
        <w:rPr>
          <w:noProof/>
        </w:rPr>
        <w:tab/>
      </w:r>
      <w:r>
        <w:rPr>
          <w:noProof/>
        </w:rPr>
        <w:fldChar w:fldCharType="begin"/>
      </w:r>
      <w:r>
        <w:rPr>
          <w:noProof/>
        </w:rPr>
        <w:instrText xml:space="preserve"> PAGEREF _Toc218718263 \h </w:instrText>
      </w:r>
      <w:r>
        <w:rPr>
          <w:noProof/>
        </w:rPr>
      </w:r>
      <w:r>
        <w:rPr>
          <w:noProof/>
        </w:rPr>
        <w:fldChar w:fldCharType="separate"/>
      </w:r>
      <w:r>
        <w:rPr>
          <w:noProof/>
        </w:rPr>
        <w:t>552</w:t>
      </w:r>
      <w:r>
        <w:rPr>
          <w:noProof/>
        </w:rPr>
        <w:fldChar w:fldCharType="end"/>
      </w:r>
    </w:p>
    <w:p w14:paraId="26B28B91" w14:textId="4471B070"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noProof/>
          <w:lang w:val="en-US"/>
        </w:rPr>
        <w:t>25</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Subscription to the conference event package</w:t>
      </w:r>
      <w:r>
        <w:rPr>
          <w:noProof/>
        </w:rPr>
        <w:tab/>
      </w:r>
      <w:r>
        <w:rPr>
          <w:noProof/>
        </w:rPr>
        <w:fldChar w:fldCharType="begin"/>
      </w:r>
      <w:r>
        <w:rPr>
          <w:noProof/>
        </w:rPr>
        <w:instrText xml:space="preserve"> PAGEREF _Toc218718264 \h </w:instrText>
      </w:r>
      <w:r>
        <w:rPr>
          <w:noProof/>
        </w:rPr>
      </w:r>
      <w:r>
        <w:rPr>
          <w:noProof/>
        </w:rPr>
        <w:fldChar w:fldCharType="separate"/>
      </w:r>
      <w:r>
        <w:rPr>
          <w:noProof/>
        </w:rPr>
        <w:t>553</w:t>
      </w:r>
      <w:r>
        <w:rPr>
          <w:noProof/>
        </w:rPr>
        <w:fldChar w:fldCharType="end"/>
      </w:r>
    </w:p>
    <w:p w14:paraId="2AA0F6E5" w14:textId="0E583A8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25.1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General</w:t>
      </w:r>
      <w:r>
        <w:rPr>
          <w:noProof/>
        </w:rPr>
        <w:tab/>
      </w:r>
      <w:r>
        <w:rPr>
          <w:noProof/>
        </w:rPr>
        <w:fldChar w:fldCharType="begin"/>
      </w:r>
      <w:r>
        <w:rPr>
          <w:noProof/>
        </w:rPr>
        <w:instrText xml:space="preserve"> PAGEREF _Toc218718265 \h </w:instrText>
      </w:r>
      <w:r>
        <w:rPr>
          <w:noProof/>
        </w:rPr>
      </w:r>
      <w:r>
        <w:rPr>
          <w:noProof/>
        </w:rPr>
        <w:fldChar w:fldCharType="separate"/>
      </w:r>
      <w:r>
        <w:rPr>
          <w:noProof/>
        </w:rPr>
        <w:t>553</w:t>
      </w:r>
      <w:r>
        <w:rPr>
          <w:noProof/>
        </w:rPr>
        <w:fldChar w:fldCharType="end"/>
      </w:r>
    </w:p>
    <w:p w14:paraId="7C2C7206" w14:textId="14AF624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25.2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MCData client</w:t>
      </w:r>
      <w:r>
        <w:rPr>
          <w:noProof/>
        </w:rPr>
        <w:tab/>
      </w:r>
      <w:r>
        <w:rPr>
          <w:noProof/>
        </w:rPr>
        <w:fldChar w:fldCharType="begin"/>
      </w:r>
      <w:r>
        <w:rPr>
          <w:noProof/>
        </w:rPr>
        <w:instrText xml:space="preserve"> PAGEREF _Toc218718266 \h </w:instrText>
      </w:r>
      <w:r>
        <w:rPr>
          <w:noProof/>
        </w:rPr>
      </w:r>
      <w:r>
        <w:rPr>
          <w:noProof/>
        </w:rPr>
        <w:fldChar w:fldCharType="separate"/>
      </w:r>
      <w:r>
        <w:rPr>
          <w:noProof/>
        </w:rPr>
        <w:t>553</w:t>
      </w:r>
      <w:r>
        <w:rPr>
          <w:noProof/>
        </w:rPr>
        <w:fldChar w:fldCharType="end"/>
      </w:r>
    </w:p>
    <w:p w14:paraId="501F5148" w14:textId="66F2146C"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25.3</w:t>
      </w:r>
      <w:r>
        <w:rPr>
          <w:rFonts w:asciiTheme="minorHAnsi" w:eastAsiaTheme="minorEastAsia" w:hAnsiTheme="minorHAnsi" w:cstheme="minorBidi"/>
          <w:noProof/>
          <w:kern w:val="2"/>
          <w:sz w:val="24"/>
          <w:szCs w:val="24"/>
          <w:lang w:eastAsia="en-GB"/>
          <w14:ligatures w14:val="standardContextual"/>
        </w:rPr>
        <w:tab/>
      </w:r>
      <w:r>
        <w:rPr>
          <w:noProof/>
        </w:rPr>
        <w:t>Participating MCData function</w:t>
      </w:r>
      <w:r>
        <w:rPr>
          <w:noProof/>
        </w:rPr>
        <w:tab/>
      </w:r>
      <w:r>
        <w:rPr>
          <w:noProof/>
        </w:rPr>
        <w:fldChar w:fldCharType="begin"/>
      </w:r>
      <w:r>
        <w:rPr>
          <w:noProof/>
        </w:rPr>
        <w:instrText xml:space="preserve"> PAGEREF _Toc218718267 \h </w:instrText>
      </w:r>
      <w:r>
        <w:rPr>
          <w:noProof/>
        </w:rPr>
      </w:r>
      <w:r>
        <w:rPr>
          <w:noProof/>
        </w:rPr>
        <w:fldChar w:fldCharType="separate"/>
      </w:r>
      <w:r>
        <w:rPr>
          <w:noProof/>
        </w:rPr>
        <w:t>554</w:t>
      </w:r>
      <w:r>
        <w:rPr>
          <w:noProof/>
        </w:rPr>
        <w:fldChar w:fldCharType="end"/>
      </w:r>
    </w:p>
    <w:p w14:paraId="5C7E0FCC" w14:textId="3FE3478B"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25.4</w:t>
      </w:r>
      <w:r>
        <w:rPr>
          <w:rFonts w:asciiTheme="minorHAnsi" w:eastAsiaTheme="minorEastAsia" w:hAnsiTheme="minorHAnsi" w:cstheme="minorBidi"/>
          <w:noProof/>
          <w:kern w:val="2"/>
          <w:sz w:val="24"/>
          <w:szCs w:val="24"/>
          <w:lang w:eastAsia="en-GB"/>
          <w14:ligatures w14:val="standardContextual"/>
        </w:rPr>
        <w:tab/>
      </w:r>
      <w:r>
        <w:rPr>
          <w:noProof/>
        </w:rPr>
        <w:t>Controlling</w:t>
      </w:r>
      <w:r w:rsidRPr="009214F1">
        <w:rPr>
          <w:noProof/>
          <w:lang w:val="en-US"/>
        </w:rPr>
        <w:t xml:space="preserve"> MCData function</w:t>
      </w:r>
      <w:r>
        <w:rPr>
          <w:noProof/>
        </w:rPr>
        <w:tab/>
      </w:r>
      <w:r>
        <w:rPr>
          <w:noProof/>
        </w:rPr>
        <w:fldChar w:fldCharType="begin"/>
      </w:r>
      <w:r>
        <w:rPr>
          <w:noProof/>
        </w:rPr>
        <w:instrText xml:space="preserve"> PAGEREF _Toc218718268 \h </w:instrText>
      </w:r>
      <w:r>
        <w:rPr>
          <w:noProof/>
        </w:rPr>
      </w:r>
      <w:r>
        <w:rPr>
          <w:noProof/>
        </w:rPr>
        <w:fldChar w:fldCharType="separate"/>
      </w:r>
      <w:r>
        <w:rPr>
          <w:noProof/>
        </w:rPr>
        <w:t>555</w:t>
      </w:r>
      <w:r>
        <w:rPr>
          <w:noProof/>
        </w:rPr>
        <w:fldChar w:fldCharType="end"/>
      </w:r>
    </w:p>
    <w:p w14:paraId="6B30DA60" w14:textId="7955D08A"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9214F1">
        <w:rPr>
          <w:noProof/>
          <w:lang w:val="en-US"/>
        </w:rPr>
        <w:t>1</w:t>
      </w:r>
      <w:r>
        <w:rPr>
          <w:rFonts w:asciiTheme="minorHAnsi" w:eastAsiaTheme="minorEastAsia" w:hAnsiTheme="minorHAnsi" w:cstheme="minorBidi"/>
          <w:noProof/>
          <w:kern w:val="2"/>
          <w:sz w:val="24"/>
          <w:szCs w:val="24"/>
          <w:lang w:eastAsia="en-GB"/>
          <w14:ligatures w14:val="standardContextual"/>
        </w:rPr>
        <w:tab/>
      </w:r>
      <w:r>
        <w:rPr>
          <w:noProof/>
        </w:rPr>
        <w:t>Receiving a subscription to the conference event package</w:t>
      </w:r>
      <w:r>
        <w:rPr>
          <w:noProof/>
        </w:rPr>
        <w:tab/>
      </w:r>
      <w:r>
        <w:rPr>
          <w:noProof/>
        </w:rPr>
        <w:fldChar w:fldCharType="begin"/>
      </w:r>
      <w:r>
        <w:rPr>
          <w:noProof/>
        </w:rPr>
        <w:instrText xml:space="preserve"> PAGEREF _Toc218718269 \h </w:instrText>
      </w:r>
      <w:r>
        <w:rPr>
          <w:noProof/>
        </w:rPr>
      </w:r>
      <w:r>
        <w:rPr>
          <w:noProof/>
        </w:rPr>
        <w:fldChar w:fldCharType="separate"/>
      </w:r>
      <w:r>
        <w:rPr>
          <w:noProof/>
        </w:rPr>
        <w:t>555</w:t>
      </w:r>
      <w:r>
        <w:rPr>
          <w:noProof/>
        </w:rPr>
        <w:fldChar w:fldCharType="end"/>
      </w:r>
    </w:p>
    <w:p w14:paraId="4C3689D6" w14:textId="3E457CFD"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25.4.</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Pr>
          <w:noProof/>
        </w:rPr>
        <w:t>Sending notifications to the conference event package</w:t>
      </w:r>
      <w:r>
        <w:rPr>
          <w:noProof/>
        </w:rPr>
        <w:tab/>
      </w:r>
      <w:r>
        <w:rPr>
          <w:noProof/>
        </w:rPr>
        <w:fldChar w:fldCharType="begin"/>
      </w:r>
      <w:r>
        <w:rPr>
          <w:noProof/>
        </w:rPr>
        <w:instrText xml:space="preserve"> PAGEREF _Toc218718270 \h </w:instrText>
      </w:r>
      <w:r>
        <w:rPr>
          <w:noProof/>
        </w:rPr>
      </w:r>
      <w:r>
        <w:rPr>
          <w:noProof/>
        </w:rPr>
        <w:fldChar w:fldCharType="separate"/>
      </w:r>
      <w:r>
        <w:rPr>
          <w:noProof/>
        </w:rPr>
        <w:t>556</w:t>
      </w:r>
      <w:r>
        <w:rPr>
          <w:noProof/>
        </w:rPr>
        <w:fldChar w:fldCharType="end"/>
      </w:r>
    </w:p>
    <w:p w14:paraId="6352C569" w14:textId="1FAB80B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25.4.3</w:t>
      </w:r>
      <w:r>
        <w:rPr>
          <w:rFonts w:asciiTheme="minorHAnsi" w:eastAsiaTheme="minorEastAsia" w:hAnsiTheme="minorHAnsi" w:cstheme="minorBidi"/>
          <w:noProof/>
          <w:kern w:val="2"/>
          <w:sz w:val="24"/>
          <w:szCs w:val="24"/>
          <w:lang w:eastAsia="en-GB"/>
          <w14:ligatures w14:val="standardContextual"/>
        </w:rPr>
        <w:tab/>
      </w:r>
      <w:r>
        <w:rPr>
          <w:noProof/>
        </w:rPr>
        <w:t>Terminating a subscription</w:t>
      </w:r>
      <w:r>
        <w:rPr>
          <w:noProof/>
        </w:rPr>
        <w:tab/>
      </w:r>
      <w:r>
        <w:rPr>
          <w:noProof/>
        </w:rPr>
        <w:fldChar w:fldCharType="begin"/>
      </w:r>
      <w:r>
        <w:rPr>
          <w:noProof/>
        </w:rPr>
        <w:instrText xml:space="preserve"> PAGEREF _Toc218718271 \h </w:instrText>
      </w:r>
      <w:r>
        <w:rPr>
          <w:noProof/>
        </w:rPr>
      </w:r>
      <w:r>
        <w:rPr>
          <w:noProof/>
        </w:rPr>
        <w:fldChar w:fldCharType="separate"/>
      </w:r>
      <w:r>
        <w:rPr>
          <w:noProof/>
        </w:rPr>
        <w:t>556</w:t>
      </w:r>
      <w:r>
        <w:rPr>
          <w:noProof/>
        </w:rPr>
        <w:fldChar w:fldCharType="end"/>
      </w:r>
    </w:p>
    <w:p w14:paraId="796C31D8" w14:textId="68AFC68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rPr>
        <w:t>Coding</w:t>
      </w:r>
      <w:r>
        <w:rPr>
          <w:noProof/>
        </w:rPr>
        <w:tab/>
      </w:r>
      <w:r>
        <w:rPr>
          <w:noProof/>
        </w:rPr>
        <w:fldChar w:fldCharType="begin"/>
      </w:r>
      <w:r>
        <w:rPr>
          <w:noProof/>
        </w:rPr>
        <w:instrText xml:space="preserve"> PAGEREF _Toc218718272 \h </w:instrText>
      </w:r>
      <w:r>
        <w:rPr>
          <w:noProof/>
        </w:rPr>
      </w:r>
      <w:r>
        <w:rPr>
          <w:noProof/>
        </w:rPr>
        <w:fldChar w:fldCharType="separate"/>
      </w:r>
      <w:r>
        <w:rPr>
          <w:noProof/>
        </w:rPr>
        <w:t>556</w:t>
      </w:r>
      <w:r>
        <w:rPr>
          <w:noProof/>
        </w:rPr>
        <w:fldChar w:fldCharType="end"/>
      </w:r>
    </w:p>
    <w:p w14:paraId="46C13077" w14:textId="08FD442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25.</w:t>
      </w:r>
      <w:r>
        <w:rPr>
          <w:noProof/>
          <w:lang w:eastAsia="ko-KR"/>
        </w:rPr>
        <w:t>6.1</w:t>
      </w:r>
      <w:r>
        <w:rPr>
          <w:rFonts w:asciiTheme="minorHAnsi" w:eastAsiaTheme="minorEastAsia" w:hAnsiTheme="minorHAnsi" w:cstheme="minorBidi"/>
          <w:noProof/>
          <w:kern w:val="2"/>
          <w:sz w:val="24"/>
          <w:szCs w:val="24"/>
          <w:lang w:eastAsia="en-GB"/>
          <w14:ligatures w14:val="standardContextual"/>
        </w:rPr>
        <w:tab/>
      </w:r>
      <w:r>
        <w:rPr>
          <w:noProof/>
        </w:rPr>
        <w:t>Extension of application/conference-info+xml MIME type</w:t>
      </w:r>
      <w:r>
        <w:rPr>
          <w:noProof/>
        </w:rPr>
        <w:tab/>
      </w:r>
      <w:r>
        <w:rPr>
          <w:noProof/>
        </w:rPr>
        <w:fldChar w:fldCharType="begin"/>
      </w:r>
      <w:r>
        <w:rPr>
          <w:noProof/>
        </w:rPr>
        <w:instrText xml:space="preserve"> PAGEREF _Toc218718273 \h </w:instrText>
      </w:r>
      <w:r>
        <w:rPr>
          <w:noProof/>
        </w:rPr>
      </w:r>
      <w:r>
        <w:rPr>
          <w:noProof/>
        </w:rPr>
        <w:fldChar w:fldCharType="separate"/>
      </w:r>
      <w:r>
        <w:rPr>
          <w:noProof/>
        </w:rPr>
        <w:t>556</w:t>
      </w:r>
      <w:r>
        <w:rPr>
          <w:noProof/>
        </w:rPr>
        <w:fldChar w:fldCharType="end"/>
      </w:r>
    </w:p>
    <w:p w14:paraId="7C6D2EF3" w14:textId="1916F9D6"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Pr>
          <w:noProof/>
        </w:rPr>
        <w:t>25.6.1.1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_Toc218718274 \h </w:instrText>
      </w:r>
      <w:r>
        <w:rPr>
          <w:noProof/>
        </w:rPr>
      </w:r>
      <w:r>
        <w:rPr>
          <w:noProof/>
        </w:rPr>
        <w:fldChar w:fldCharType="separate"/>
      </w:r>
      <w:r>
        <w:rPr>
          <w:noProof/>
        </w:rPr>
        <w:t>556</w:t>
      </w:r>
      <w:r>
        <w:rPr>
          <w:noProof/>
        </w:rPr>
        <w:fldChar w:fldCharType="end"/>
      </w:r>
    </w:p>
    <w:p w14:paraId="03AF2BCC" w14:textId="46938E05" w:rsidR="00F97F40" w:rsidRDefault="00F97F40">
      <w:pPr>
        <w:pStyle w:val="TOC4"/>
        <w:rPr>
          <w:rFonts w:asciiTheme="minorHAnsi" w:eastAsiaTheme="minorEastAsia" w:hAnsiTheme="minorHAnsi" w:cstheme="minorBidi"/>
          <w:noProof/>
          <w:kern w:val="2"/>
          <w:sz w:val="24"/>
          <w:szCs w:val="24"/>
          <w:lang w:eastAsia="en-GB"/>
          <w14:ligatures w14:val="standardContextual"/>
        </w:rPr>
      </w:pPr>
      <w:r w:rsidRPr="009214F1">
        <w:rPr>
          <w:noProof/>
          <w:lang w:val="sv-SE"/>
        </w:rPr>
        <w:t>25.6.1.2</w:t>
      </w:r>
      <w:r>
        <w:rPr>
          <w:rFonts w:asciiTheme="minorHAnsi" w:eastAsiaTheme="minorEastAsia" w:hAnsiTheme="minorHAnsi" w:cstheme="minorBidi"/>
          <w:noProof/>
          <w:kern w:val="2"/>
          <w:sz w:val="24"/>
          <w:szCs w:val="24"/>
          <w:lang w:eastAsia="en-GB"/>
          <w14:ligatures w14:val="standardContextual"/>
        </w:rPr>
        <w:tab/>
      </w:r>
      <w:r w:rsidRPr="009214F1">
        <w:rPr>
          <w:noProof/>
          <w:lang w:val="sv-SE"/>
        </w:rPr>
        <w:t>Schema</w:t>
      </w:r>
      <w:r>
        <w:rPr>
          <w:noProof/>
        </w:rPr>
        <w:tab/>
      </w:r>
      <w:r>
        <w:rPr>
          <w:noProof/>
        </w:rPr>
        <w:fldChar w:fldCharType="begin"/>
      </w:r>
      <w:r>
        <w:rPr>
          <w:noProof/>
        </w:rPr>
        <w:instrText xml:space="preserve"> PAGEREF _Toc218718275 \h </w:instrText>
      </w:r>
      <w:r>
        <w:rPr>
          <w:noProof/>
        </w:rPr>
      </w:r>
      <w:r>
        <w:rPr>
          <w:noProof/>
        </w:rPr>
        <w:fldChar w:fldCharType="separate"/>
      </w:r>
      <w:r>
        <w:rPr>
          <w:noProof/>
        </w:rPr>
        <w:t>556</w:t>
      </w:r>
      <w:r>
        <w:rPr>
          <w:noProof/>
        </w:rPr>
        <w:fldChar w:fldCharType="end"/>
      </w:r>
    </w:p>
    <w:p w14:paraId="722FECF9" w14:textId="24CDDA97"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Signalling flows</w:t>
      </w:r>
      <w:r>
        <w:rPr>
          <w:noProof/>
        </w:rPr>
        <w:tab/>
      </w:r>
      <w:r>
        <w:rPr>
          <w:noProof/>
        </w:rPr>
        <w:fldChar w:fldCharType="begin"/>
      </w:r>
      <w:r>
        <w:rPr>
          <w:noProof/>
        </w:rPr>
        <w:instrText xml:space="preserve"> PAGEREF _Toc218718276 \h </w:instrText>
      </w:r>
      <w:r>
        <w:rPr>
          <w:noProof/>
        </w:rPr>
      </w:r>
      <w:r>
        <w:rPr>
          <w:noProof/>
        </w:rPr>
        <w:fldChar w:fldCharType="separate"/>
      </w:r>
      <w:r>
        <w:rPr>
          <w:noProof/>
        </w:rPr>
        <w:t>558</w:t>
      </w:r>
      <w:r>
        <w:rPr>
          <w:noProof/>
        </w:rPr>
        <w:fldChar w:fldCharType="end"/>
      </w:r>
    </w:p>
    <w:p w14:paraId="33A311AE" w14:textId="670E7FA0"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 Media feature tags within the current document</w:t>
      </w:r>
      <w:r>
        <w:rPr>
          <w:noProof/>
        </w:rPr>
        <w:tab/>
      </w:r>
      <w:r>
        <w:rPr>
          <w:noProof/>
        </w:rPr>
        <w:fldChar w:fldCharType="begin"/>
      </w:r>
      <w:r>
        <w:rPr>
          <w:noProof/>
        </w:rPr>
        <w:instrText xml:space="preserve"> PAGEREF _Toc218718277 \h </w:instrText>
      </w:r>
      <w:r>
        <w:rPr>
          <w:noProof/>
        </w:rPr>
      </w:r>
      <w:r>
        <w:rPr>
          <w:noProof/>
        </w:rPr>
        <w:fldChar w:fldCharType="separate"/>
      </w:r>
      <w:r>
        <w:rPr>
          <w:noProof/>
        </w:rPr>
        <w:t>559</w:t>
      </w:r>
      <w:r>
        <w:rPr>
          <w:noProof/>
        </w:rPr>
        <w:fldChar w:fldCharType="end"/>
      </w:r>
    </w:p>
    <w:p w14:paraId="11EA188E" w14:textId="7C9817D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_Toc218718278 \h </w:instrText>
      </w:r>
      <w:r>
        <w:rPr>
          <w:noProof/>
        </w:rPr>
      </w:r>
      <w:r>
        <w:rPr>
          <w:noProof/>
        </w:rPr>
        <w:fldChar w:fldCharType="separate"/>
      </w:r>
      <w:r>
        <w:rPr>
          <w:noProof/>
        </w:rPr>
        <w:t>559</w:t>
      </w:r>
      <w:r>
        <w:rPr>
          <w:noProof/>
        </w:rPr>
        <w:fldChar w:fldCharType="end"/>
      </w:r>
    </w:p>
    <w:p w14:paraId="5CBCB8FB" w14:textId="5634CBE1"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Short Data Service (SDS)</w:t>
      </w:r>
      <w:r>
        <w:rPr>
          <w:noProof/>
        </w:rPr>
        <w:tab/>
      </w:r>
      <w:r>
        <w:rPr>
          <w:noProof/>
        </w:rPr>
        <w:fldChar w:fldCharType="begin"/>
      </w:r>
      <w:r>
        <w:rPr>
          <w:noProof/>
        </w:rPr>
        <w:instrText xml:space="preserve"> PAGEREF _Toc218718279 \h </w:instrText>
      </w:r>
      <w:r>
        <w:rPr>
          <w:noProof/>
        </w:rPr>
      </w:r>
      <w:r>
        <w:rPr>
          <w:noProof/>
        </w:rPr>
        <w:fldChar w:fldCharType="separate"/>
      </w:r>
      <w:r>
        <w:rPr>
          <w:noProof/>
        </w:rPr>
        <w:t>559</w:t>
      </w:r>
      <w:r>
        <w:rPr>
          <w:noProof/>
        </w:rPr>
        <w:fldChar w:fldCharType="end"/>
      </w:r>
    </w:p>
    <w:p w14:paraId="4F115444" w14:textId="21D6576F"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File Distribution (FD)</w:t>
      </w:r>
      <w:r>
        <w:rPr>
          <w:noProof/>
        </w:rPr>
        <w:tab/>
      </w:r>
      <w:r>
        <w:rPr>
          <w:noProof/>
        </w:rPr>
        <w:fldChar w:fldCharType="begin"/>
      </w:r>
      <w:r>
        <w:rPr>
          <w:noProof/>
        </w:rPr>
        <w:instrText xml:space="preserve"> PAGEREF _Toc218718280 \h </w:instrText>
      </w:r>
      <w:r>
        <w:rPr>
          <w:noProof/>
        </w:rPr>
      </w:r>
      <w:r>
        <w:rPr>
          <w:noProof/>
        </w:rPr>
        <w:fldChar w:fldCharType="separate"/>
      </w:r>
      <w:r>
        <w:rPr>
          <w:noProof/>
        </w:rPr>
        <w:t>559</w:t>
      </w:r>
      <w:r>
        <w:rPr>
          <w:noProof/>
        </w:rPr>
        <w:fldChar w:fldCharType="end"/>
      </w:r>
    </w:p>
    <w:p w14:paraId="66DAA1CC" w14:textId="14A6F1B5"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B</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Definition of media feature tag for Mission Critical Data (MCData) communications IP Connectivity (IPCONN)</w:t>
      </w:r>
      <w:r>
        <w:rPr>
          <w:noProof/>
        </w:rPr>
        <w:tab/>
      </w:r>
      <w:r>
        <w:rPr>
          <w:noProof/>
        </w:rPr>
        <w:fldChar w:fldCharType="begin"/>
      </w:r>
      <w:r>
        <w:rPr>
          <w:noProof/>
        </w:rPr>
        <w:instrText xml:space="preserve"> PAGEREF _Toc218718281 \h </w:instrText>
      </w:r>
      <w:r>
        <w:rPr>
          <w:noProof/>
        </w:rPr>
      </w:r>
      <w:r>
        <w:rPr>
          <w:noProof/>
        </w:rPr>
        <w:fldChar w:fldCharType="separate"/>
      </w:r>
      <w:r>
        <w:rPr>
          <w:noProof/>
        </w:rPr>
        <w:t>560</w:t>
      </w:r>
      <w:r>
        <w:rPr>
          <w:noProof/>
        </w:rPr>
        <w:fldChar w:fldCharType="end"/>
      </w:r>
    </w:p>
    <w:p w14:paraId="6C7DFAEE" w14:textId="39B5DD63"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 ICSI values defined within the current document</w:t>
      </w:r>
      <w:r>
        <w:rPr>
          <w:noProof/>
        </w:rPr>
        <w:tab/>
      </w:r>
      <w:r>
        <w:rPr>
          <w:noProof/>
        </w:rPr>
        <w:fldChar w:fldCharType="begin"/>
      </w:r>
      <w:r>
        <w:rPr>
          <w:noProof/>
        </w:rPr>
        <w:instrText xml:space="preserve"> PAGEREF _Toc218718282 \h </w:instrText>
      </w:r>
      <w:r>
        <w:rPr>
          <w:noProof/>
        </w:rPr>
      </w:r>
      <w:r>
        <w:rPr>
          <w:noProof/>
        </w:rPr>
        <w:fldChar w:fldCharType="separate"/>
      </w:r>
      <w:r>
        <w:rPr>
          <w:noProof/>
        </w:rPr>
        <w:t>561</w:t>
      </w:r>
      <w:r>
        <w:rPr>
          <w:noProof/>
        </w:rPr>
        <w:fldChar w:fldCharType="end"/>
      </w:r>
    </w:p>
    <w:p w14:paraId="381064E9" w14:textId="1C24DF83"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_Toc218718283 \h </w:instrText>
      </w:r>
      <w:r>
        <w:rPr>
          <w:noProof/>
        </w:rPr>
      </w:r>
      <w:r>
        <w:rPr>
          <w:noProof/>
        </w:rPr>
        <w:fldChar w:fldCharType="separate"/>
      </w:r>
      <w:r>
        <w:rPr>
          <w:noProof/>
        </w:rPr>
        <w:t>561</w:t>
      </w:r>
      <w:r>
        <w:rPr>
          <w:noProof/>
        </w:rPr>
        <w:fldChar w:fldCharType="end"/>
      </w:r>
    </w:p>
    <w:p w14:paraId="67FC2093" w14:textId="306690A3"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service</w:t>
      </w:r>
      <w:r>
        <w:rPr>
          <w:noProof/>
        </w:rPr>
        <w:tab/>
      </w:r>
      <w:r>
        <w:rPr>
          <w:noProof/>
        </w:rPr>
        <w:fldChar w:fldCharType="begin"/>
      </w:r>
      <w:r>
        <w:rPr>
          <w:noProof/>
        </w:rPr>
        <w:instrText xml:space="preserve"> PAGEREF _Toc218718284 \h </w:instrText>
      </w:r>
      <w:r>
        <w:rPr>
          <w:noProof/>
        </w:rPr>
      </w:r>
      <w:r>
        <w:rPr>
          <w:noProof/>
        </w:rPr>
        <w:fldChar w:fldCharType="separate"/>
      </w:r>
      <w:r>
        <w:rPr>
          <w:noProof/>
        </w:rPr>
        <w:t>561</w:t>
      </w:r>
      <w:r>
        <w:rPr>
          <w:noProof/>
        </w:rPr>
        <w:fldChar w:fldCharType="end"/>
      </w:r>
    </w:p>
    <w:p w14:paraId="4E7A90C0" w14:textId="6D49D0B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C.2.1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URN</w:t>
      </w:r>
      <w:r>
        <w:rPr>
          <w:noProof/>
        </w:rPr>
        <w:tab/>
      </w:r>
      <w:r>
        <w:rPr>
          <w:noProof/>
        </w:rPr>
        <w:fldChar w:fldCharType="begin"/>
      </w:r>
      <w:r>
        <w:rPr>
          <w:noProof/>
        </w:rPr>
        <w:instrText xml:space="preserve"> PAGEREF _Toc218718285 \h </w:instrText>
      </w:r>
      <w:r>
        <w:rPr>
          <w:noProof/>
        </w:rPr>
      </w:r>
      <w:r>
        <w:rPr>
          <w:noProof/>
        </w:rPr>
        <w:fldChar w:fldCharType="separate"/>
      </w:r>
      <w:r>
        <w:rPr>
          <w:noProof/>
        </w:rPr>
        <w:t>561</w:t>
      </w:r>
      <w:r>
        <w:rPr>
          <w:noProof/>
        </w:rPr>
        <w:fldChar w:fldCharType="end"/>
      </w:r>
    </w:p>
    <w:p w14:paraId="4F0FFE6D" w14:textId="548F5BA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_Toc218718286 \h </w:instrText>
      </w:r>
      <w:r>
        <w:rPr>
          <w:noProof/>
        </w:rPr>
      </w:r>
      <w:r>
        <w:rPr>
          <w:noProof/>
        </w:rPr>
        <w:fldChar w:fldCharType="separate"/>
      </w:r>
      <w:r>
        <w:rPr>
          <w:noProof/>
        </w:rPr>
        <w:t>561</w:t>
      </w:r>
      <w:r>
        <w:rPr>
          <w:noProof/>
        </w:rPr>
        <w:fldChar w:fldCharType="end"/>
      </w:r>
    </w:p>
    <w:p w14:paraId="33A06BEC" w14:textId="5ADC268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_Toc218718287 \h </w:instrText>
      </w:r>
      <w:r>
        <w:rPr>
          <w:noProof/>
        </w:rPr>
      </w:r>
      <w:r>
        <w:rPr>
          <w:noProof/>
        </w:rPr>
        <w:fldChar w:fldCharType="separate"/>
      </w:r>
      <w:r>
        <w:rPr>
          <w:noProof/>
        </w:rPr>
        <w:t>561</w:t>
      </w:r>
      <w:r>
        <w:rPr>
          <w:noProof/>
        </w:rPr>
        <w:fldChar w:fldCharType="end"/>
      </w:r>
    </w:p>
    <w:p w14:paraId="2C590BC9" w14:textId="3FF2A24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_Toc218718288 \h </w:instrText>
      </w:r>
      <w:r>
        <w:rPr>
          <w:noProof/>
        </w:rPr>
      </w:r>
      <w:r>
        <w:rPr>
          <w:noProof/>
        </w:rPr>
        <w:fldChar w:fldCharType="separate"/>
      </w:r>
      <w:r>
        <w:rPr>
          <w:noProof/>
        </w:rPr>
        <w:t>561</w:t>
      </w:r>
      <w:r>
        <w:rPr>
          <w:noProof/>
        </w:rPr>
        <w:fldChar w:fldCharType="end"/>
      </w:r>
    </w:p>
    <w:p w14:paraId="6F25E9B2" w14:textId="01B947C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_Toc218718289 \h </w:instrText>
      </w:r>
      <w:r>
        <w:rPr>
          <w:noProof/>
        </w:rPr>
      </w:r>
      <w:r>
        <w:rPr>
          <w:noProof/>
        </w:rPr>
        <w:fldChar w:fldCharType="separate"/>
      </w:r>
      <w:r>
        <w:rPr>
          <w:noProof/>
        </w:rPr>
        <w:t>561</w:t>
      </w:r>
      <w:r>
        <w:rPr>
          <w:noProof/>
        </w:rPr>
        <w:fldChar w:fldCharType="end"/>
      </w:r>
    </w:p>
    <w:p w14:paraId="1C833D0A" w14:textId="1745DF6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_Toc218718290 \h </w:instrText>
      </w:r>
      <w:r>
        <w:rPr>
          <w:noProof/>
        </w:rPr>
      </w:r>
      <w:r>
        <w:rPr>
          <w:noProof/>
        </w:rPr>
        <w:fldChar w:fldCharType="separate"/>
      </w:r>
      <w:r>
        <w:rPr>
          <w:noProof/>
        </w:rPr>
        <w:t>561</w:t>
      </w:r>
      <w:r>
        <w:rPr>
          <w:noProof/>
        </w:rPr>
        <w:fldChar w:fldCharType="end"/>
      </w:r>
    </w:p>
    <w:p w14:paraId="71C96758" w14:textId="3ECD73E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the Mission Critical Data (MCData) communications Short Data Service (SDS)</w:t>
      </w:r>
      <w:r>
        <w:rPr>
          <w:noProof/>
        </w:rPr>
        <w:tab/>
      </w:r>
      <w:r>
        <w:rPr>
          <w:noProof/>
        </w:rPr>
        <w:fldChar w:fldCharType="begin"/>
      </w:r>
      <w:r>
        <w:rPr>
          <w:noProof/>
        </w:rPr>
        <w:instrText xml:space="preserve"> PAGEREF _Toc218718291 \h </w:instrText>
      </w:r>
      <w:r>
        <w:rPr>
          <w:noProof/>
        </w:rPr>
      </w:r>
      <w:r>
        <w:rPr>
          <w:noProof/>
        </w:rPr>
        <w:fldChar w:fldCharType="separate"/>
      </w:r>
      <w:r>
        <w:rPr>
          <w:noProof/>
        </w:rPr>
        <w:t>562</w:t>
      </w:r>
      <w:r>
        <w:rPr>
          <w:noProof/>
        </w:rPr>
        <w:fldChar w:fldCharType="end"/>
      </w:r>
    </w:p>
    <w:p w14:paraId="568E9C72" w14:textId="6F81792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C.3.1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URN</w:t>
      </w:r>
      <w:r>
        <w:rPr>
          <w:noProof/>
        </w:rPr>
        <w:tab/>
      </w:r>
      <w:r>
        <w:rPr>
          <w:noProof/>
        </w:rPr>
        <w:fldChar w:fldCharType="begin"/>
      </w:r>
      <w:r>
        <w:rPr>
          <w:noProof/>
        </w:rPr>
        <w:instrText xml:space="preserve"> PAGEREF _Toc218718292 \h </w:instrText>
      </w:r>
      <w:r>
        <w:rPr>
          <w:noProof/>
        </w:rPr>
      </w:r>
      <w:r>
        <w:rPr>
          <w:noProof/>
        </w:rPr>
        <w:fldChar w:fldCharType="separate"/>
      </w:r>
      <w:r>
        <w:rPr>
          <w:noProof/>
        </w:rPr>
        <w:t>562</w:t>
      </w:r>
      <w:r>
        <w:rPr>
          <w:noProof/>
        </w:rPr>
        <w:fldChar w:fldCharType="end"/>
      </w:r>
    </w:p>
    <w:p w14:paraId="38149675" w14:textId="0E6CEDA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_Toc218718293 \h </w:instrText>
      </w:r>
      <w:r>
        <w:rPr>
          <w:noProof/>
        </w:rPr>
      </w:r>
      <w:r>
        <w:rPr>
          <w:noProof/>
        </w:rPr>
        <w:fldChar w:fldCharType="separate"/>
      </w:r>
      <w:r>
        <w:rPr>
          <w:noProof/>
        </w:rPr>
        <w:t>562</w:t>
      </w:r>
      <w:r>
        <w:rPr>
          <w:noProof/>
        </w:rPr>
        <w:fldChar w:fldCharType="end"/>
      </w:r>
    </w:p>
    <w:p w14:paraId="08DCE691" w14:textId="3962673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C.3.3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_Toc218718294 \h </w:instrText>
      </w:r>
      <w:r>
        <w:rPr>
          <w:noProof/>
        </w:rPr>
      </w:r>
      <w:r>
        <w:rPr>
          <w:noProof/>
        </w:rPr>
        <w:fldChar w:fldCharType="separate"/>
      </w:r>
      <w:r>
        <w:rPr>
          <w:noProof/>
        </w:rPr>
        <w:t>562</w:t>
      </w:r>
      <w:r>
        <w:rPr>
          <w:noProof/>
        </w:rPr>
        <w:fldChar w:fldCharType="end"/>
      </w:r>
    </w:p>
    <w:p w14:paraId="1D85F6E9" w14:textId="5B13E79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C.3.4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_Toc218718295 \h </w:instrText>
      </w:r>
      <w:r>
        <w:rPr>
          <w:noProof/>
        </w:rPr>
      </w:r>
      <w:r>
        <w:rPr>
          <w:noProof/>
        </w:rPr>
        <w:fldChar w:fldCharType="separate"/>
      </w:r>
      <w:r>
        <w:rPr>
          <w:noProof/>
        </w:rPr>
        <w:t>562</w:t>
      </w:r>
      <w:r>
        <w:rPr>
          <w:noProof/>
        </w:rPr>
        <w:fldChar w:fldCharType="end"/>
      </w:r>
    </w:p>
    <w:p w14:paraId="375DFEE5" w14:textId="5887AAD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C.3.5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_Toc218718296 \h </w:instrText>
      </w:r>
      <w:r>
        <w:rPr>
          <w:noProof/>
        </w:rPr>
      </w:r>
      <w:r>
        <w:rPr>
          <w:noProof/>
        </w:rPr>
        <w:fldChar w:fldCharType="separate"/>
      </w:r>
      <w:r>
        <w:rPr>
          <w:noProof/>
        </w:rPr>
        <w:t>562</w:t>
      </w:r>
      <w:r>
        <w:rPr>
          <w:noProof/>
        </w:rPr>
        <w:fldChar w:fldCharType="end"/>
      </w:r>
    </w:p>
    <w:p w14:paraId="2C085E26" w14:textId="522BE38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C.3.6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_Toc218718297 \h </w:instrText>
      </w:r>
      <w:r>
        <w:rPr>
          <w:noProof/>
        </w:rPr>
      </w:r>
      <w:r>
        <w:rPr>
          <w:noProof/>
        </w:rPr>
        <w:fldChar w:fldCharType="separate"/>
      </w:r>
      <w:r>
        <w:rPr>
          <w:noProof/>
        </w:rPr>
        <w:t>562</w:t>
      </w:r>
      <w:r>
        <w:rPr>
          <w:noProof/>
        </w:rPr>
        <w:fldChar w:fldCharType="end"/>
      </w:r>
    </w:p>
    <w:p w14:paraId="5810B22B" w14:textId="3E8CA7F7"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C.4</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File Distribution (FD)</w:t>
      </w:r>
      <w:r>
        <w:rPr>
          <w:noProof/>
        </w:rPr>
        <w:tab/>
      </w:r>
      <w:r>
        <w:rPr>
          <w:noProof/>
        </w:rPr>
        <w:fldChar w:fldCharType="begin"/>
      </w:r>
      <w:r>
        <w:rPr>
          <w:noProof/>
        </w:rPr>
        <w:instrText xml:space="preserve"> PAGEREF _Toc218718298 \h </w:instrText>
      </w:r>
      <w:r>
        <w:rPr>
          <w:noProof/>
        </w:rPr>
      </w:r>
      <w:r>
        <w:rPr>
          <w:noProof/>
        </w:rPr>
        <w:fldChar w:fldCharType="separate"/>
      </w:r>
      <w:r>
        <w:rPr>
          <w:noProof/>
        </w:rPr>
        <w:t>562</w:t>
      </w:r>
      <w:r>
        <w:rPr>
          <w:noProof/>
        </w:rPr>
        <w:fldChar w:fldCharType="end"/>
      </w:r>
    </w:p>
    <w:p w14:paraId="138FF7B6" w14:textId="33A1EB1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C.4.1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URN</w:t>
      </w:r>
      <w:r>
        <w:rPr>
          <w:noProof/>
        </w:rPr>
        <w:tab/>
      </w:r>
      <w:r>
        <w:rPr>
          <w:noProof/>
        </w:rPr>
        <w:fldChar w:fldCharType="begin"/>
      </w:r>
      <w:r>
        <w:rPr>
          <w:noProof/>
        </w:rPr>
        <w:instrText xml:space="preserve"> PAGEREF _Toc218718299 \h </w:instrText>
      </w:r>
      <w:r>
        <w:rPr>
          <w:noProof/>
        </w:rPr>
      </w:r>
      <w:r>
        <w:rPr>
          <w:noProof/>
        </w:rPr>
        <w:fldChar w:fldCharType="separate"/>
      </w:r>
      <w:r>
        <w:rPr>
          <w:noProof/>
        </w:rPr>
        <w:t>562</w:t>
      </w:r>
      <w:r>
        <w:rPr>
          <w:noProof/>
        </w:rPr>
        <w:fldChar w:fldCharType="end"/>
      </w:r>
    </w:p>
    <w:p w14:paraId="151EBDAA" w14:textId="25B6FC4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C.4.2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_Toc218718300 \h </w:instrText>
      </w:r>
      <w:r>
        <w:rPr>
          <w:noProof/>
        </w:rPr>
      </w:r>
      <w:r>
        <w:rPr>
          <w:noProof/>
        </w:rPr>
        <w:fldChar w:fldCharType="separate"/>
      </w:r>
      <w:r>
        <w:rPr>
          <w:noProof/>
        </w:rPr>
        <w:t>562</w:t>
      </w:r>
      <w:r>
        <w:rPr>
          <w:noProof/>
        </w:rPr>
        <w:fldChar w:fldCharType="end"/>
      </w:r>
    </w:p>
    <w:p w14:paraId="575ECD3E" w14:textId="27F838F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C.4.3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_Toc218718301 \h </w:instrText>
      </w:r>
      <w:r>
        <w:rPr>
          <w:noProof/>
        </w:rPr>
      </w:r>
      <w:r>
        <w:rPr>
          <w:noProof/>
        </w:rPr>
        <w:fldChar w:fldCharType="separate"/>
      </w:r>
      <w:r>
        <w:rPr>
          <w:noProof/>
        </w:rPr>
        <w:t>563</w:t>
      </w:r>
      <w:r>
        <w:rPr>
          <w:noProof/>
        </w:rPr>
        <w:fldChar w:fldCharType="end"/>
      </w:r>
    </w:p>
    <w:p w14:paraId="6AF49CFC" w14:textId="154CDB4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C.4.4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_Toc218718302 \h </w:instrText>
      </w:r>
      <w:r>
        <w:rPr>
          <w:noProof/>
        </w:rPr>
      </w:r>
      <w:r>
        <w:rPr>
          <w:noProof/>
        </w:rPr>
        <w:fldChar w:fldCharType="separate"/>
      </w:r>
      <w:r>
        <w:rPr>
          <w:noProof/>
        </w:rPr>
        <w:t>563</w:t>
      </w:r>
      <w:r>
        <w:rPr>
          <w:noProof/>
        </w:rPr>
        <w:fldChar w:fldCharType="end"/>
      </w:r>
    </w:p>
    <w:p w14:paraId="45376B1B" w14:textId="6D516D6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C.4.5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_Toc218718303 \h </w:instrText>
      </w:r>
      <w:r>
        <w:rPr>
          <w:noProof/>
        </w:rPr>
      </w:r>
      <w:r>
        <w:rPr>
          <w:noProof/>
        </w:rPr>
        <w:fldChar w:fldCharType="separate"/>
      </w:r>
      <w:r>
        <w:rPr>
          <w:noProof/>
        </w:rPr>
        <w:t>563</w:t>
      </w:r>
      <w:r>
        <w:rPr>
          <w:noProof/>
        </w:rPr>
        <w:fldChar w:fldCharType="end"/>
      </w:r>
    </w:p>
    <w:p w14:paraId="7A14B283" w14:textId="4E5E305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C.4.6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_Toc218718304 \h </w:instrText>
      </w:r>
      <w:r>
        <w:rPr>
          <w:noProof/>
        </w:rPr>
      </w:r>
      <w:r>
        <w:rPr>
          <w:noProof/>
        </w:rPr>
        <w:fldChar w:fldCharType="separate"/>
      </w:r>
      <w:r>
        <w:rPr>
          <w:noProof/>
        </w:rPr>
        <w:t>563</w:t>
      </w:r>
      <w:r>
        <w:rPr>
          <w:noProof/>
        </w:rPr>
        <w:fldChar w:fldCharType="end"/>
      </w:r>
    </w:p>
    <w:p w14:paraId="07114547" w14:textId="0F1D9A5C"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C.5</w:t>
      </w:r>
      <w:r>
        <w:rPr>
          <w:rFonts w:asciiTheme="minorHAnsi" w:eastAsiaTheme="minorEastAsia" w:hAnsiTheme="minorHAnsi" w:cstheme="minorBidi"/>
          <w:noProof/>
          <w:kern w:val="2"/>
          <w:sz w:val="24"/>
          <w:szCs w:val="24"/>
          <w:lang w:eastAsia="en-GB"/>
          <w14:ligatures w14:val="standardContextual"/>
        </w:rPr>
        <w:tab/>
      </w:r>
      <w:r>
        <w:rPr>
          <w:noProof/>
        </w:rPr>
        <w:t>Definition of ICSI value for Mission Critical Data (MCData) communications IP Connectivity (IPCONN)</w:t>
      </w:r>
      <w:r>
        <w:rPr>
          <w:noProof/>
        </w:rPr>
        <w:tab/>
      </w:r>
      <w:r>
        <w:rPr>
          <w:noProof/>
        </w:rPr>
        <w:fldChar w:fldCharType="begin"/>
      </w:r>
      <w:r>
        <w:rPr>
          <w:noProof/>
        </w:rPr>
        <w:instrText xml:space="preserve"> PAGEREF _Toc218718305 \h </w:instrText>
      </w:r>
      <w:r>
        <w:rPr>
          <w:noProof/>
        </w:rPr>
      </w:r>
      <w:r>
        <w:rPr>
          <w:noProof/>
        </w:rPr>
        <w:fldChar w:fldCharType="separate"/>
      </w:r>
      <w:r>
        <w:rPr>
          <w:noProof/>
        </w:rPr>
        <w:t>563</w:t>
      </w:r>
      <w:r>
        <w:rPr>
          <w:noProof/>
        </w:rPr>
        <w:fldChar w:fldCharType="end"/>
      </w:r>
    </w:p>
    <w:p w14:paraId="3C9B67AB" w14:textId="3EDCE30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C.5.1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URN</w:t>
      </w:r>
      <w:r>
        <w:rPr>
          <w:noProof/>
        </w:rPr>
        <w:tab/>
      </w:r>
      <w:r>
        <w:rPr>
          <w:noProof/>
        </w:rPr>
        <w:fldChar w:fldCharType="begin"/>
      </w:r>
      <w:r>
        <w:rPr>
          <w:noProof/>
        </w:rPr>
        <w:instrText xml:space="preserve"> PAGEREF _Toc218718306 \h </w:instrText>
      </w:r>
      <w:r>
        <w:rPr>
          <w:noProof/>
        </w:rPr>
      </w:r>
      <w:r>
        <w:rPr>
          <w:noProof/>
        </w:rPr>
        <w:fldChar w:fldCharType="separate"/>
      </w:r>
      <w:r>
        <w:rPr>
          <w:noProof/>
        </w:rPr>
        <w:t>563</w:t>
      </w:r>
      <w:r>
        <w:rPr>
          <w:noProof/>
        </w:rPr>
        <w:fldChar w:fldCharType="end"/>
      </w:r>
    </w:p>
    <w:p w14:paraId="30E4F1C6" w14:textId="7702C74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C.5.2</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_Toc218718307 \h </w:instrText>
      </w:r>
      <w:r>
        <w:rPr>
          <w:noProof/>
        </w:rPr>
      </w:r>
      <w:r>
        <w:rPr>
          <w:noProof/>
        </w:rPr>
        <w:fldChar w:fldCharType="separate"/>
      </w:r>
      <w:r>
        <w:rPr>
          <w:noProof/>
        </w:rPr>
        <w:t>563</w:t>
      </w:r>
      <w:r>
        <w:rPr>
          <w:noProof/>
        </w:rPr>
        <w:fldChar w:fldCharType="end"/>
      </w:r>
    </w:p>
    <w:p w14:paraId="5A1C0CEC" w14:textId="78B224F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C.5.3</w:t>
      </w:r>
      <w:r>
        <w:rPr>
          <w:rFonts w:asciiTheme="minorHAnsi" w:eastAsiaTheme="minorEastAsia" w:hAnsiTheme="minorHAnsi" w:cstheme="minorBidi"/>
          <w:noProof/>
          <w:kern w:val="2"/>
          <w:sz w:val="24"/>
          <w:szCs w:val="24"/>
          <w:lang w:eastAsia="en-GB"/>
          <w14:ligatures w14:val="standardContextual"/>
        </w:rPr>
        <w:tab/>
      </w:r>
      <w:r>
        <w:rPr>
          <w:noProof/>
        </w:rPr>
        <w:t>Reference</w:t>
      </w:r>
      <w:r>
        <w:rPr>
          <w:noProof/>
        </w:rPr>
        <w:tab/>
      </w:r>
      <w:r>
        <w:rPr>
          <w:noProof/>
        </w:rPr>
        <w:fldChar w:fldCharType="begin"/>
      </w:r>
      <w:r>
        <w:rPr>
          <w:noProof/>
        </w:rPr>
        <w:instrText xml:space="preserve"> PAGEREF _Toc218718308 \h </w:instrText>
      </w:r>
      <w:r>
        <w:rPr>
          <w:noProof/>
        </w:rPr>
      </w:r>
      <w:r>
        <w:rPr>
          <w:noProof/>
        </w:rPr>
        <w:fldChar w:fldCharType="separate"/>
      </w:r>
      <w:r>
        <w:rPr>
          <w:noProof/>
        </w:rPr>
        <w:t>563</w:t>
      </w:r>
      <w:r>
        <w:rPr>
          <w:noProof/>
        </w:rPr>
        <w:fldChar w:fldCharType="end"/>
      </w:r>
    </w:p>
    <w:p w14:paraId="0128AB54" w14:textId="7F924F3C"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C.5.4</w:t>
      </w:r>
      <w:r>
        <w:rPr>
          <w:rFonts w:asciiTheme="minorHAnsi" w:eastAsiaTheme="minorEastAsia" w:hAnsiTheme="minorHAnsi" w:cstheme="minorBidi"/>
          <w:noProof/>
          <w:kern w:val="2"/>
          <w:sz w:val="24"/>
          <w:szCs w:val="24"/>
          <w:lang w:eastAsia="en-GB"/>
          <w14:ligatures w14:val="standardContextual"/>
        </w:rPr>
        <w:tab/>
      </w:r>
      <w:r>
        <w:rPr>
          <w:noProof/>
        </w:rPr>
        <w:t>Contact</w:t>
      </w:r>
      <w:r>
        <w:rPr>
          <w:noProof/>
        </w:rPr>
        <w:tab/>
      </w:r>
      <w:r>
        <w:rPr>
          <w:noProof/>
        </w:rPr>
        <w:fldChar w:fldCharType="begin"/>
      </w:r>
      <w:r>
        <w:rPr>
          <w:noProof/>
        </w:rPr>
        <w:instrText xml:space="preserve"> PAGEREF _Toc218718309 \h </w:instrText>
      </w:r>
      <w:r>
        <w:rPr>
          <w:noProof/>
        </w:rPr>
      </w:r>
      <w:r>
        <w:rPr>
          <w:noProof/>
        </w:rPr>
        <w:fldChar w:fldCharType="separate"/>
      </w:r>
      <w:r>
        <w:rPr>
          <w:noProof/>
        </w:rPr>
        <w:t>563</w:t>
      </w:r>
      <w:r>
        <w:rPr>
          <w:noProof/>
        </w:rPr>
        <w:fldChar w:fldCharType="end"/>
      </w:r>
    </w:p>
    <w:p w14:paraId="10417715" w14:textId="7237089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C.5.5</w:t>
      </w:r>
      <w:r>
        <w:rPr>
          <w:rFonts w:asciiTheme="minorHAnsi" w:eastAsiaTheme="minorEastAsia" w:hAnsiTheme="minorHAnsi" w:cstheme="minorBidi"/>
          <w:noProof/>
          <w:kern w:val="2"/>
          <w:sz w:val="24"/>
          <w:szCs w:val="24"/>
          <w:lang w:eastAsia="en-GB"/>
          <w14:ligatures w14:val="standardContextual"/>
        </w:rPr>
        <w:tab/>
      </w:r>
      <w:r>
        <w:rPr>
          <w:noProof/>
        </w:rPr>
        <w:t>Registration of subtype</w:t>
      </w:r>
      <w:r>
        <w:rPr>
          <w:noProof/>
        </w:rPr>
        <w:tab/>
      </w:r>
      <w:r>
        <w:rPr>
          <w:noProof/>
        </w:rPr>
        <w:fldChar w:fldCharType="begin"/>
      </w:r>
      <w:r>
        <w:rPr>
          <w:noProof/>
        </w:rPr>
        <w:instrText xml:space="preserve"> PAGEREF _Toc218718310 \h </w:instrText>
      </w:r>
      <w:r>
        <w:rPr>
          <w:noProof/>
        </w:rPr>
      </w:r>
      <w:r>
        <w:rPr>
          <w:noProof/>
        </w:rPr>
        <w:fldChar w:fldCharType="separate"/>
      </w:r>
      <w:r>
        <w:rPr>
          <w:noProof/>
        </w:rPr>
        <w:t>563</w:t>
      </w:r>
      <w:r>
        <w:rPr>
          <w:noProof/>
        </w:rPr>
        <w:fldChar w:fldCharType="end"/>
      </w:r>
    </w:p>
    <w:p w14:paraId="3A8211A2" w14:textId="124CE60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C.5.6</w:t>
      </w:r>
      <w:r>
        <w:rPr>
          <w:rFonts w:asciiTheme="minorHAnsi" w:eastAsiaTheme="minorEastAsia" w:hAnsiTheme="minorHAnsi" w:cstheme="minorBidi"/>
          <w:noProof/>
          <w:kern w:val="2"/>
          <w:sz w:val="24"/>
          <w:szCs w:val="24"/>
          <w:lang w:eastAsia="en-GB"/>
          <w14:ligatures w14:val="standardContextual"/>
        </w:rPr>
        <w:tab/>
      </w:r>
      <w:r>
        <w:rPr>
          <w:noProof/>
        </w:rPr>
        <w:t>Remarks</w:t>
      </w:r>
      <w:r>
        <w:rPr>
          <w:noProof/>
        </w:rPr>
        <w:tab/>
      </w:r>
      <w:r>
        <w:rPr>
          <w:noProof/>
        </w:rPr>
        <w:fldChar w:fldCharType="begin"/>
      </w:r>
      <w:r>
        <w:rPr>
          <w:noProof/>
        </w:rPr>
        <w:instrText xml:space="preserve"> PAGEREF _Toc218718311 \h </w:instrText>
      </w:r>
      <w:r>
        <w:rPr>
          <w:noProof/>
        </w:rPr>
      </w:r>
      <w:r>
        <w:rPr>
          <w:noProof/>
        </w:rPr>
        <w:fldChar w:fldCharType="separate"/>
      </w:r>
      <w:r>
        <w:rPr>
          <w:noProof/>
        </w:rPr>
        <w:t>564</w:t>
      </w:r>
      <w:r>
        <w:rPr>
          <w:noProof/>
        </w:rPr>
        <w:fldChar w:fldCharType="end"/>
      </w:r>
    </w:p>
    <w:p w14:paraId="2AEB5140" w14:textId="5EC45174"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(normative): XML schemas</w:t>
      </w:r>
      <w:r>
        <w:rPr>
          <w:noProof/>
        </w:rPr>
        <w:tab/>
      </w:r>
      <w:r>
        <w:rPr>
          <w:noProof/>
        </w:rPr>
        <w:fldChar w:fldCharType="begin"/>
      </w:r>
      <w:r>
        <w:rPr>
          <w:noProof/>
        </w:rPr>
        <w:instrText xml:space="preserve"> PAGEREF _Toc218718312 \h </w:instrText>
      </w:r>
      <w:r>
        <w:rPr>
          <w:noProof/>
        </w:rPr>
      </w:r>
      <w:r>
        <w:rPr>
          <w:noProof/>
        </w:rPr>
        <w:fldChar w:fldCharType="separate"/>
      </w:r>
      <w:r>
        <w:rPr>
          <w:noProof/>
        </w:rPr>
        <w:t>565</w:t>
      </w:r>
      <w:r>
        <w:rPr>
          <w:noProof/>
        </w:rPr>
        <w:fldChar w:fldCharType="end"/>
      </w:r>
    </w:p>
    <w:p w14:paraId="2098DADF" w14:textId="25548C5B"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XML schema for transporting MCData identities and general services information</w:t>
      </w:r>
      <w:r>
        <w:rPr>
          <w:noProof/>
        </w:rPr>
        <w:tab/>
      </w:r>
      <w:r>
        <w:rPr>
          <w:noProof/>
        </w:rPr>
        <w:fldChar w:fldCharType="begin"/>
      </w:r>
      <w:r>
        <w:rPr>
          <w:noProof/>
        </w:rPr>
        <w:instrText xml:space="preserve"> PAGEREF _Toc218718313 \h </w:instrText>
      </w:r>
      <w:r>
        <w:rPr>
          <w:noProof/>
        </w:rPr>
      </w:r>
      <w:r>
        <w:rPr>
          <w:noProof/>
        </w:rPr>
        <w:fldChar w:fldCharType="separate"/>
      </w:r>
      <w:r>
        <w:rPr>
          <w:noProof/>
        </w:rPr>
        <w:t>565</w:t>
      </w:r>
      <w:r>
        <w:rPr>
          <w:noProof/>
        </w:rPr>
        <w:fldChar w:fldCharType="end"/>
      </w:r>
    </w:p>
    <w:p w14:paraId="23114F97" w14:textId="58FDFB5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_Toc218718314 \h </w:instrText>
      </w:r>
      <w:r>
        <w:rPr>
          <w:noProof/>
        </w:rPr>
      </w:r>
      <w:r>
        <w:rPr>
          <w:noProof/>
        </w:rPr>
        <w:fldChar w:fldCharType="separate"/>
      </w:r>
      <w:r>
        <w:rPr>
          <w:noProof/>
        </w:rPr>
        <w:t>565</w:t>
      </w:r>
      <w:r>
        <w:rPr>
          <w:noProof/>
        </w:rPr>
        <w:fldChar w:fldCharType="end"/>
      </w:r>
    </w:p>
    <w:p w14:paraId="6A271EA2" w14:textId="66F9B0E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_Toc218718315 \h </w:instrText>
      </w:r>
      <w:r>
        <w:rPr>
          <w:noProof/>
        </w:rPr>
      </w:r>
      <w:r>
        <w:rPr>
          <w:noProof/>
        </w:rPr>
        <w:fldChar w:fldCharType="separate"/>
      </w:r>
      <w:r>
        <w:rPr>
          <w:noProof/>
        </w:rPr>
        <w:t>565</w:t>
      </w:r>
      <w:r>
        <w:rPr>
          <w:noProof/>
        </w:rPr>
        <w:fldChar w:fldCharType="end"/>
      </w:r>
    </w:p>
    <w:p w14:paraId="79CF1154" w14:textId="5B82919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_Toc218718316 \h </w:instrText>
      </w:r>
      <w:r>
        <w:rPr>
          <w:noProof/>
        </w:rPr>
      </w:r>
      <w:r>
        <w:rPr>
          <w:noProof/>
        </w:rPr>
        <w:fldChar w:fldCharType="separate"/>
      </w:r>
      <w:r>
        <w:rPr>
          <w:noProof/>
        </w:rPr>
        <w:t>567</w:t>
      </w:r>
      <w:r>
        <w:rPr>
          <w:noProof/>
        </w:rPr>
        <w:fldChar w:fldCharType="end"/>
      </w:r>
    </w:p>
    <w:p w14:paraId="17D8B39C" w14:textId="6584BDA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Pr>
          <w:noProof/>
        </w:rPr>
        <w:t>.</w:t>
      </w:r>
      <w:r>
        <w:rPr>
          <w:noProof/>
          <w:lang w:eastAsia="zh-CN"/>
        </w:rPr>
        <w:t>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_Toc218718317 \h </w:instrText>
      </w:r>
      <w:r>
        <w:rPr>
          <w:noProof/>
        </w:rPr>
      </w:r>
      <w:r>
        <w:rPr>
          <w:noProof/>
        </w:rPr>
        <w:fldChar w:fldCharType="separate"/>
      </w:r>
      <w:r>
        <w:rPr>
          <w:noProof/>
        </w:rPr>
        <w:t>573</w:t>
      </w:r>
      <w:r>
        <w:rPr>
          <w:noProof/>
        </w:rPr>
        <w:fldChar w:fldCharType="end"/>
      </w:r>
    </w:p>
    <w:p w14:paraId="6F6F3751" w14:textId="147323E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_Toc218718318 \h </w:instrText>
      </w:r>
      <w:r>
        <w:rPr>
          <w:noProof/>
        </w:rPr>
      </w:r>
      <w:r>
        <w:rPr>
          <w:noProof/>
        </w:rPr>
        <w:fldChar w:fldCharType="separate"/>
      </w:r>
      <w:r>
        <w:rPr>
          <w:noProof/>
        </w:rPr>
        <w:t>574</w:t>
      </w:r>
      <w:r>
        <w:rPr>
          <w:noProof/>
        </w:rPr>
        <w:fldChar w:fldCharType="end"/>
      </w:r>
    </w:p>
    <w:p w14:paraId="18AA21DA" w14:textId="599DF6B8"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D.3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XML schema for MCData (de)-affiliation requests</w:t>
      </w:r>
      <w:r>
        <w:rPr>
          <w:noProof/>
        </w:rPr>
        <w:tab/>
      </w:r>
      <w:r>
        <w:rPr>
          <w:noProof/>
        </w:rPr>
        <w:fldChar w:fldCharType="begin"/>
      </w:r>
      <w:r>
        <w:rPr>
          <w:noProof/>
        </w:rPr>
        <w:instrText xml:space="preserve"> PAGEREF _Toc218718319 \h </w:instrText>
      </w:r>
      <w:r>
        <w:rPr>
          <w:noProof/>
        </w:rPr>
      </w:r>
      <w:r>
        <w:rPr>
          <w:noProof/>
        </w:rPr>
        <w:fldChar w:fldCharType="separate"/>
      </w:r>
      <w:r>
        <w:rPr>
          <w:noProof/>
        </w:rPr>
        <w:t>574</w:t>
      </w:r>
      <w:r>
        <w:rPr>
          <w:noProof/>
        </w:rPr>
        <w:fldChar w:fldCharType="end"/>
      </w:r>
    </w:p>
    <w:p w14:paraId="51E172C0" w14:textId="4B57D55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_Toc218718320 \h </w:instrText>
      </w:r>
      <w:r>
        <w:rPr>
          <w:noProof/>
        </w:rPr>
      </w:r>
      <w:r>
        <w:rPr>
          <w:noProof/>
        </w:rPr>
        <w:fldChar w:fldCharType="separate"/>
      </w:r>
      <w:r>
        <w:rPr>
          <w:noProof/>
        </w:rPr>
        <w:t>574</w:t>
      </w:r>
      <w:r>
        <w:rPr>
          <w:noProof/>
        </w:rPr>
        <w:fldChar w:fldCharType="end"/>
      </w:r>
    </w:p>
    <w:p w14:paraId="50FBFF53" w14:textId="4F5E7B8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eastAsia="zh-CN"/>
        </w:rPr>
        <w:t>D.3</w:t>
      </w:r>
      <w:r w:rsidRPr="009214F1">
        <w:rPr>
          <w:noProof/>
          <w:lang w:val="en-US"/>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XML schema</w:t>
      </w:r>
      <w:r>
        <w:rPr>
          <w:noProof/>
        </w:rPr>
        <w:tab/>
      </w:r>
      <w:r>
        <w:rPr>
          <w:noProof/>
        </w:rPr>
        <w:fldChar w:fldCharType="begin"/>
      </w:r>
      <w:r>
        <w:rPr>
          <w:noProof/>
        </w:rPr>
        <w:instrText xml:space="preserve"> PAGEREF _Toc218718321 \h </w:instrText>
      </w:r>
      <w:r>
        <w:rPr>
          <w:noProof/>
        </w:rPr>
      </w:r>
      <w:r>
        <w:rPr>
          <w:noProof/>
        </w:rPr>
        <w:fldChar w:fldCharType="separate"/>
      </w:r>
      <w:r>
        <w:rPr>
          <w:noProof/>
        </w:rPr>
        <w:t>575</w:t>
      </w:r>
      <w:r>
        <w:rPr>
          <w:noProof/>
        </w:rPr>
        <w:fldChar w:fldCharType="end"/>
      </w:r>
    </w:p>
    <w:p w14:paraId="6E7EE93E" w14:textId="3D36921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_Toc218718322 \h </w:instrText>
      </w:r>
      <w:r>
        <w:rPr>
          <w:noProof/>
        </w:rPr>
      </w:r>
      <w:r>
        <w:rPr>
          <w:noProof/>
        </w:rPr>
        <w:fldChar w:fldCharType="separate"/>
      </w:r>
      <w:r>
        <w:rPr>
          <w:noProof/>
        </w:rPr>
        <w:t>575</w:t>
      </w:r>
      <w:r>
        <w:rPr>
          <w:noProof/>
        </w:rPr>
        <w:fldChar w:fldCharType="end"/>
      </w:r>
    </w:p>
    <w:p w14:paraId="15C6E46A" w14:textId="1DB5288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_Toc218718323 \h </w:instrText>
      </w:r>
      <w:r>
        <w:rPr>
          <w:noProof/>
        </w:rPr>
      </w:r>
      <w:r>
        <w:rPr>
          <w:noProof/>
        </w:rPr>
        <w:fldChar w:fldCharType="separate"/>
      </w:r>
      <w:r>
        <w:rPr>
          <w:noProof/>
        </w:rPr>
        <w:t>575</w:t>
      </w:r>
      <w:r>
        <w:rPr>
          <w:noProof/>
        </w:rPr>
        <w:fldChar w:fldCharType="end"/>
      </w:r>
    </w:p>
    <w:p w14:paraId="0A3577C6" w14:textId="1AF2FF46"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D.4</w:t>
      </w:r>
      <w:r>
        <w:rPr>
          <w:rFonts w:asciiTheme="minorHAnsi" w:eastAsiaTheme="minorEastAsia" w:hAnsiTheme="minorHAnsi" w:cstheme="minorBidi"/>
          <w:noProof/>
          <w:kern w:val="2"/>
          <w:sz w:val="24"/>
          <w:szCs w:val="24"/>
          <w:lang w:eastAsia="en-GB"/>
          <w14:ligatures w14:val="standardContextual"/>
        </w:rPr>
        <w:tab/>
      </w:r>
      <w:r>
        <w:rPr>
          <w:noProof/>
        </w:rPr>
        <w:t>XML schema for MCData location information</w:t>
      </w:r>
      <w:r>
        <w:rPr>
          <w:noProof/>
        </w:rPr>
        <w:tab/>
      </w:r>
      <w:r>
        <w:rPr>
          <w:noProof/>
        </w:rPr>
        <w:fldChar w:fldCharType="begin"/>
      </w:r>
      <w:r>
        <w:rPr>
          <w:noProof/>
        </w:rPr>
        <w:instrText xml:space="preserve"> PAGEREF _Toc218718324 \h </w:instrText>
      </w:r>
      <w:r>
        <w:rPr>
          <w:noProof/>
        </w:rPr>
      </w:r>
      <w:r>
        <w:rPr>
          <w:noProof/>
        </w:rPr>
        <w:fldChar w:fldCharType="separate"/>
      </w:r>
      <w:r>
        <w:rPr>
          <w:noProof/>
        </w:rPr>
        <w:t>577</w:t>
      </w:r>
      <w:r>
        <w:rPr>
          <w:noProof/>
        </w:rPr>
        <w:fldChar w:fldCharType="end"/>
      </w:r>
    </w:p>
    <w:p w14:paraId="4040A26C" w14:textId="3DB2D7C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_Toc218718325 \h </w:instrText>
      </w:r>
      <w:r>
        <w:rPr>
          <w:noProof/>
        </w:rPr>
      </w:r>
      <w:r>
        <w:rPr>
          <w:noProof/>
        </w:rPr>
        <w:fldChar w:fldCharType="separate"/>
      </w:r>
      <w:r>
        <w:rPr>
          <w:noProof/>
        </w:rPr>
        <w:t>577</w:t>
      </w:r>
      <w:r>
        <w:rPr>
          <w:noProof/>
        </w:rPr>
        <w:fldChar w:fldCharType="end"/>
      </w:r>
    </w:p>
    <w:p w14:paraId="0AA3EB9E" w14:textId="0A0C437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D.4.2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_Toc218718326 \h </w:instrText>
      </w:r>
      <w:r>
        <w:rPr>
          <w:noProof/>
        </w:rPr>
      </w:r>
      <w:r>
        <w:rPr>
          <w:noProof/>
        </w:rPr>
        <w:fldChar w:fldCharType="separate"/>
      </w:r>
      <w:r>
        <w:rPr>
          <w:noProof/>
        </w:rPr>
        <w:t>577</w:t>
      </w:r>
      <w:r>
        <w:rPr>
          <w:noProof/>
        </w:rPr>
        <w:fldChar w:fldCharType="end"/>
      </w:r>
    </w:p>
    <w:p w14:paraId="4D92D2D5" w14:textId="5F96C4E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D.4.3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_Toc218718327 \h </w:instrText>
      </w:r>
      <w:r>
        <w:rPr>
          <w:noProof/>
        </w:rPr>
      </w:r>
      <w:r>
        <w:rPr>
          <w:noProof/>
        </w:rPr>
        <w:fldChar w:fldCharType="separate"/>
      </w:r>
      <w:r>
        <w:rPr>
          <w:noProof/>
        </w:rPr>
        <w:t>585</w:t>
      </w:r>
      <w:r>
        <w:rPr>
          <w:noProof/>
        </w:rPr>
        <w:fldChar w:fldCharType="end"/>
      </w:r>
    </w:p>
    <w:p w14:paraId="14AF0555" w14:textId="16D8D85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D.4.4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_Toc218718328 \h </w:instrText>
      </w:r>
      <w:r>
        <w:rPr>
          <w:noProof/>
        </w:rPr>
      </w:r>
      <w:r>
        <w:rPr>
          <w:noProof/>
        </w:rPr>
        <w:fldChar w:fldCharType="separate"/>
      </w:r>
      <w:r>
        <w:rPr>
          <w:noProof/>
        </w:rPr>
        <w:t>595</w:t>
      </w:r>
      <w:r>
        <w:rPr>
          <w:noProof/>
        </w:rPr>
        <w:fldChar w:fldCharType="end"/>
      </w:r>
    </w:p>
    <w:p w14:paraId="196C3A17" w14:textId="58CD4D54"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D.5</w:t>
      </w:r>
      <w:r>
        <w:rPr>
          <w:rFonts w:asciiTheme="minorHAnsi" w:eastAsiaTheme="minorEastAsia" w:hAnsiTheme="minorHAnsi" w:cstheme="minorBidi"/>
          <w:noProof/>
          <w:kern w:val="2"/>
          <w:sz w:val="24"/>
          <w:szCs w:val="24"/>
          <w:lang w:eastAsia="en-GB"/>
          <w14:ligatures w14:val="standardContextual"/>
        </w:rPr>
        <w:tab/>
      </w:r>
      <w:r>
        <w:rPr>
          <w:noProof/>
        </w:rPr>
        <w:t>XML schema for MBMS usage information</w:t>
      </w:r>
      <w:r>
        <w:rPr>
          <w:noProof/>
        </w:rPr>
        <w:tab/>
      </w:r>
      <w:r>
        <w:rPr>
          <w:noProof/>
        </w:rPr>
        <w:fldChar w:fldCharType="begin"/>
      </w:r>
      <w:r>
        <w:rPr>
          <w:noProof/>
        </w:rPr>
        <w:instrText xml:space="preserve"> PAGEREF _Toc218718329 \h </w:instrText>
      </w:r>
      <w:r>
        <w:rPr>
          <w:noProof/>
        </w:rPr>
      </w:r>
      <w:r>
        <w:rPr>
          <w:noProof/>
        </w:rPr>
        <w:fldChar w:fldCharType="separate"/>
      </w:r>
      <w:r>
        <w:rPr>
          <w:noProof/>
        </w:rPr>
        <w:t>597</w:t>
      </w:r>
      <w:r>
        <w:rPr>
          <w:noProof/>
        </w:rPr>
        <w:fldChar w:fldCharType="end"/>
      </w:r>
    </w:p>
    <w:p w14:paraId="67FD3E46" w14:textId="2E1F998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_Toc218718330 \h </w:instrText>
      </w:r>
      <w:r>
        <w:rPr>
          <w:noProof/>
        </w:rPr>
      </w:r>
      <w:r>
        <w:rPr>
          <w:noProof/>
        </w:rPr>
        <w:fldChar w:fldCharType="separate"/>
      </w:r>
      <w:r>
        <w:rPr>
          <w:noProof/>
        </w:rPr>
        <w:t>597</w:t>
      </w:r>
      <w:r>
        <w:rPr>
          <w:noProof/>
        </w:rPr>
        <w:fldChar w:fldCharType="end"/>
      </w:r>
    </w:p>
    <w:p w14:paraId="794AECED" w14:textId="29DDB00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D.5.2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_Toc218718331 \h </w:instrText>
      </w:r>
      <w:r>
        <w:rPr>
          <w:noProof/>
        </w:rPr>
      </w:r>
      <w:r>
        <w:rPr>
          <w:noProof/>
        </w:rPr>
        <w:fldChar w:fldCharType="separate"/>
      </w:r>
      <w:r>
        <w:rPr>
          <w:noProof/>
        </w:rPr>
        <w:t>597</w:t>
      </w:r>
      <w:r>
        <w:rPr>
          <w:noProof/>
        </w:rPr>
        <w:fldChar w:fldCharType="end"/>
      </w:r>
    </w:p>
    <w:p w14:paraId="4A7036B5" w14:textId="7FB3EF1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D.5.3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_Toc218718332 \h </w:instrText>
      </w:r>
      <w:r>
        <w:rPr>
          <w:noProof/>
        </w:rPr>
      </w:r>
      <w:r>
        <w:rPr>
          <w:noProof/>
        </w:rPr>
        <w:fldChar w:fldCharType="separate"/>
      </w:r>
      <w:r>
        <w:rPr>
          <w:noProof/>
        </w:rPr>
        <w:t>599</w:t>
      </w:r>
      <w:r>
        <w:rPr>
          <w:noProof/>
        </w:rPr>
        <w:fldChar w:fldCharType="end"/>
      </w:r>
    </w:p>
    <w:p w14:paraId="4DEFAC46" w14:textId="4D7E36E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D.5.4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_Toc218718333 \h </w:instrText>
      </w:r>
      <w:r>
        <w:rPr>
          <w:noProof/>
        </w:rPr>
      </w:r>
      <w:r>
        <w:rPr>
          <w:noProof/>
        </w:rPr>
        <w:fldChar w:fldCharType="separate"/>
      </w:r>
      <w:r>
        <w:rPr>
          <w:noProof/>
        </w:rPr>
        <w:t>601</w:t>
      </w:r>
      <w:r>
        <w:rPr>
          <w:noProof/>
        </w:rPr>
        <w:fldChar w:fldCharType="end"/>
      </w:r>
    </w:p>
    <w:p w14:paraId="7EB0D031" w14:textId="0DBDB8E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D.6</w:t>
      </w:r>
      <w:r>
        <w:rPr>
          <w:rFonts w:asciiTheme="minorHAnsi" w:eastAsiaTheme="minorEastAsia" w:hAnsiTheme="minorHAnsi" w:cstheme="minorBidi"/>
          <w:noProof/>
          <w:kern w:val="2"/>
          <w:sz w:val="24"/>
          <w:szCs w:val="24"/>
          <w:lang w:eastAsia="en-GB"/>
          <w14:ligatures w14:val="standardContextual"/>
        </w:rPr>
        <w:tab/>
      </w:r>
      <w:r>
        <w:rPr>
          <w:noProof/>
        </w:rPr>
        <w:t>XML schema for regroup using preconfigured group</w:t>
      </w:r>
      <w:r>
        <w:rPr>
          <w:noProof/>
        </w:rPr>
        <w:tab/>
      </w:r>
      <w:r>
        <w:rPr>
          <w:noProof/>
        </w:rPr>
        <w:fldChar w:fldCharType="begin"/>
      </w:r>
      <w:r>
        <w:rPr>
          <w:noProof/>
        </w:rPr>
        <w:instrText xml:space="preserve"> PAGEREF _Toc218718334 \h </w:instrText>
      </w:r>
      <w:r>
        <w:rPr>
          <w:noProof/>
        </w:rPr>
      </w:r>
      <w:r>
        <w:rPr>
          <w:noProof/>
        </w:rPr>
        <w:fldChar w:fldCharType="separate"/>
      </w:r>
      <w:r>
        <w:rPr>
          <w:noProof/>
        </w:rPr>
        <w:t>602</w:t>
      </w:r>
      <w:r>
        <w:rPr>
          <w:noProof/>
        </w:rPr>
        <w:fldChar w:fldCharType="end"/>
      </w:r>
    </w:p>
    <w:p w14:paraId="602FF50A" w14:textId="6A7B707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_Toc218718335 \h </w:instrText>
      </w:r>
      <w:r>
        <w:rPr>
          <w:noProof/>
        </w:rPr>
      </w:r>
      <w:r>
        <w:rPr>
          <w:noProof/>
        </w:rPr>
        <w:fldChar w:fldCharType="separate"/>
      </w:r>
      <w:r>
        <w:rPr>
          <w:noProof/>
        </w:rPr>
        <w:t>602</w:t>
      </w:r>
      <w:r>
        <w:rPr>
          <w:noProof/>
        </w:rPr>
        <w:fldChar w:fldCharType="end"/>
      </w:r>
    </w:p>
    <w:p w14:paraId="2AD8699C" w14:textId="68488A1C"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de-DE" w:eastAsia="zh-CN"/>
        </w:rPr>
        <w:t>D.6</w:t>
      </w:r>
      <w:r w:rsidRPr="009214F1">
        <w:rPr>
          <w:noProof/>
          <w:lang w:val="de-DE"/>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de-DE"/>
        </w:rPr>
        <w:t>XML schema</w:t>
      </w:r>
      <w:r>
        <w:rPr>
          <w:noProof/>
        </w:rPr>
        <w:tab/>
      </w:r>
      <w:r>
        <w:rPr>
          <w:noProof/>
        </w:rPr>
        <w:fldChar w:fldCharType="begin"/>
      </w:r>
      <w:r>
        <w:rPr>
          <w:noProof/>
        </w:rPr>
        <w:instrText xml:space="preserve"> PAGEREF _Toc218718336 \h </w:instrText>
      </w:r>
      <w:r>
        <w:rPr>
          <w:noProof/>
        </w:rPr>
      </w:r>
      <w:r>
        <w:rPr>
          <w:noProof/>
        </w:rPr>
        <w:fldChar w:fldCharType="separate"/>
      </w:r>
      <w:r>
        <w:rPr>
          <w:noProof/>
        </w:rPr>
        <w:t>602</w:t>
      </w:r>
      <w:r>
        <w:rPr>
          <w:noProof/>
        </w:rPr>
        <w:fldChar w:fldCharType="end"/>
      </w:r>
    </w:p>
    <w:p w14:paraId="4B584B81" w14:textId="4FBABDC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_Toc218718337 \h </w:instrText>
      </w:r>
      <w:r>
        <w:rPr>
          <w:noProof/>
        </w:rPr>
      </w:r>
      <w:r>
        <w:rPr>
          <w:noProof/>
        </w:rPr>
        <w:fldChar w:fldCharType="separate"/>
      </w:r>
      <w:r>
        <w:rPr>
          <w:noProof/>
        </w:rPr>
        <w:t>603</w:t>
      </w:r>
      <w:r>
        <w:rPr>
          <w:noProof/>
        </w:rPr>
        <w:fldChar w:fldCharType="end"/>
      </w:r>
    </w:p>
    <w:p w14:paraId="155578CB" w14:textId="75F7E19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_Toc218718338 \h </w:instrText>
      </w:r>
      <w:r>
        <w:rPr>
          <w:noProof/>
        </w:rPr>
      </w:r>
      <w:r>
        <w:rPr>
          <w:noProof/>
        </w:rPr>
        <w:fldChar w:fldCharType="separate"/>
      </w:r>
      <w:r>
        <w:rPr>
          <w:noProof/>
        </w:rPr>
        <w:t>604</w:t>
      </w:r>
      <w:r>
        <w:rPr>
          <w:noProof/>
        </w:rPr>
        <w:fldChar w:fldCharType="end"/>
      </w:r>
    </w:p>
    <w:p w14:paraId="0B07D0ED" w14:textId="0D86A482"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D.7</w:t>
      </w:r>
      <w:r>
        <w:rPr>
          <w:rFonts w:asciiTheme="minorHAnsi" w:eastAsiaTheme="minorEastAsia" w:hAnsiTheme="minorHAnsi" w:cstheme="minorBidi"/>
          <w:noProof/>
          <w:kern w:val="2"/>
          <w:sz w:val="24"/>
          <w:szCs w:val="24"/>
          <w:lang w:eastAsia="en-GB"/>
          <w14:ligatures w14:val="standardContextual"/>
        </w:rPr>
        <w:tab/>
      </w:r>
      <w:r>
        <w:rPr>
          <w:noProof/>
        </w:rPr>
        <w:t>XML schema for control of communications storage</w:t>
      </w:r>
      <w:r>
        <w:rPr>
          <w:noProof/>
        </w:rPr>
        <w:tab/>
      </w:r>
      <w:r>
        <w:rPr>
          <w:noProof/>
        </w:rPr>
        <w:fldChar w:fldCharType="begin"/>
      </w:r>
      <w:r>
        <w:rPr>
          <w:noProof/>
        </w:rPr>
        <w:instrText xml:space="preserve"> PAGEREF _Toc218718339 \h </w:instrText>
      </w:r>
      <w:r>
        <w:rPr>
          <w:noProof/>
        </w:rPr>
      </w:r>
      <w:r>
        <w:rPr>
          <w:noProof/>
        </w:rPr>
        <w:fldChar w:fldCharType="separate"/>
      </w:r>
      <w:r>
        <w:rPr>
          <w:noProof/>
        </w:rPr>
        <w:t>605</w:t>
      </w:r>
      <w:r>
        <w:rPr>
          <w:noProof/>
        </w:rPr>
        <w:fldChar w:fldCharType="end"/>
      </w:r>
    </w:p>
    <w:p w14:paraId="45E6CB05" w14:textId="2930527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214F1">
        <w:rPr>
          <w:noProof/>
          <w:lang w:val="hr-HR"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_Toc218718340 \h </w:instrText>
      </w:r>
      <w:r>
        <w:rPr>
          <w:noProof/>
        </w:rPr>
      </w:r>
      <w:r>
        <w:rPr>
          <w:noProof/>
        </w:rPr>
        <w:fldChar w:fldCharType="separate"/>
      </w:r>
      <w:r>
        <w:rPr>
          <w:noProof/>
        </w:rPr>
        <w:t>605</w:t>
      </w:r>
      <w:r>
        <w:rPr>
          <w:noProof/>
        </w:rPr>
        <w:fldChar w:fldCharType="end"/>
      </w:r>
    </w:p>
    <w:p w14:paraId="42075E20" w14:textId="6A203ABE"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de-DE" w:eastAsia="zh-CN"/>
        </w:rPr>
        <w:t>D.7</w:t>
      </w:r>
      <w:r w:rsidRPr="009214F1">
        <w:rPr>
          <w:noProof/>
          <w:lang w:val="de-DE"/>
        </w:rPr>
        <w:t>.2</w:t>
      </w:r>
      <w:r>
        <w:rPr>
          <w:rFonts w:asciiTheme="minorHAnsi" w:eastAsiaTheme="minorEastAsia" w:hAnsiTheme="minorHAnsi" w:cstheme="minorBidi"/>
          <w:noProof/>
          <w:kern w:val="2"/>
          <w:sz w:val="24"/>
          <w:szCs w:val="24"/>
          <w:lang w:eastAsia="en-GB"/>
          <w14:ligatures w14:val="standardContextual"/>
        </w:rPr>
        <w:tab/>
      </w:r>
      <w:r w:rsidRPr="009214F1">
        <w:rPr>
          <w:noProof/>
          <w:lang w:val="de-DE"/>
        </w:rPr>
        <w:t>XML schema</w:t>
      </w:r>
      <w:r>
        <w:rPr>
          <w:noProof/>
        </w:rPr>
        <w:tab/>
      </w:r>
      <w:r>
        <w:rPr>
          <w:noProof/>
        </w:rPr>
        <w:fldChar w:fldCharType="begin"/>
      </w:r>
      <w:r>
        <w:rPr>
          <w:noProof/>
        </w:rPr>
        <w:instrText xml:space="preserve"> PAGEREF _Toc218718341 \h </w:instrText>
      </w:r>
      <w:r>
        <w:rPr>
          <w:noProof/>
        </w:rPr>
      </w:r>
      <w:r>
        <w:rPr>
          <w:noProof/>
        </w:rPr>
        <w:fldChar w:fldCharType="separate"/>
      </w:r>
      <w:r>
        <w:rPr>
          <w:noProof/>
        </w:rPr>
        <w:t>606</w:t>
      </w:r>
      <w:r>
        <w:rPr>
          <w:noProof/>
        </w:rPr>
        <w:fldChar w:fldCharType="end"/>
      </w:r>
    </w:p>
    <w:p w14:paraId="2FB2CD43" w14:textId="5B22C91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214F1">
        <w:rPr>
          <w:noProof/>
          <w:lang w:val="hr-HR" w:eastAsia="zh-CN"/>
        </w:rPr>
        <w:t>7</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_Toc218718342 \h </w:instrText>
      </w:r>
      <w:r>
        <w:rPr>
          <w:noProof/>
        </w:rPr>
      </w:r>
      <w:r>
        <w:rPr>
          <w:noProof/>
        </w:rPr>
        <w:fldChar w:fldCharType="separate"/>
      </w:r>
      <w:r>
        <w:rPr>
          <w:noProof/>
        </w:rPr>
        <w:t>606</w:t>
      </w:r>
      <w:r>
        <w:rPr>
          <w:noProof/>
        </w:rPr>
        <w:fldChar w:fldCharType="end"/>
      </w:r>
    </w:p>
    <w:p w14:paraId="797962CC" w14:textId="1037FF0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D.</w:t>
      </w:r>
      <w:r w:rsidRPr="009214F1">
        <w:rPr>
          <w:noProof/>
          <w:lang w:val="hr-HR" w:eastAsia="zh-CN"/>
        </w:rPr>
        <w:t>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_Toc218718343 \h </w:instrText>
      </w:r>
      <w:r>
        <w:rPr>
          <w:noProof/>
        </w:rPr>
      </w:r>
      <w:r>
        <w:rPr>
          <w:noProof/>
        </w:rPr>
        <w:fldChar w:fldCharType="separate"/>
      </w:r>
      <w:r>
        <w:rPr>
          <w:noProof/>
        </w:rPr>
        <w:t>607</w:t>
      </w:r>
      <w:r>
        <w:rPr>
          <w:noProof/>
        </w:rPr>
        <w:fldChar w:fldCharType="end"/>
      </w:r>
    </w:p>
    <w:p w14:paraId="40D015AF" w14:textId="4D30C3D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D.8</w:t>
      </w:r>
      <w:r>
        <w:rPr>
          <w:rFonts w:asciiTheme="minorHAnsi" w:eastAsiaTheme="minorEastAsia" w:hAnsiTheme="minorHAnsi" w:cstheme="minorBidi"/>
          <w:noProof/>
          <w:kern w:val="2"/>
          <w:sz w:val="24"/>
          <w:szCs w:val="24"/>
          <w:lang w:eastAsia="en-GB"/>
          <w14:ligatures w14:val="standardContextual"/>
        </w:rPr>
        <w:tab/>
      </w:r>
      <w:r>
        <w:rPr>
          <w:noProof/>
        </w:rPr>
        <w:t>XML schema for 5G MBS usage information</w:t>
      </w:r>
      <w:r>
        <w:rPr>
          <w:noProof/>
        </w:rPr>
        <w:tab/>
      </w:r>
      <w:r>
        <w:rPr>
          <w:noProof/>
        </w:rPr>
        <w:fldChar w:fldCharType="begin"/>
      </w:r>
      <w:r>
        <w:rPr>
          <w:noProof/>
        </w:rPr>
        <w:instrText xml:space="preserve"> PAGEREF _Toc218718344 \h </w:instrText>
      </w:r>
      <w:r>
        <w:rPr>
          <w:noProof/>
        </w:rPr>
      </w:r>
      <w:r>
        <w:rPr>
          <w:noProof/>
        </w:rPr>
        <w:fldChar w:fldCharType="separate"/>
      </w:r>
      <w:r>
        <w:rPr>
          <w:noProof/>
        </w:rPr>
        <w:t>608</w:t>
      </w:r>
      <w:r>
        <w:rPr>
          <w:noProof/>
        </w:rPr>
        <w:fldChar w:fldCharType="end"/>
      </w:r>
    </w:p>
    <w:p w14:paraId="09DCB1DF" w14:textId="7ABDB35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_Toc218718345 \h </w:instrText>
      </w:r>
      <w:r>
        <w:rPr>
          <w:noProof/>
        </w:rPr>
      </w:r>
      <w:r>
        <w:rPr>
          <w:noProof/>
        </w:rPr>
        <w:fldChar w:fldCharType="separate"/>
      </w:r>
      <w:r>
        <w:rPr>
          <w:noProof/>
        </w:rPr>
        <w:t>608</w:t>
      </w:r>
      <w:r>
        <w:rPr>
          <w:noProof/>
        </w:rPr>
        <w:fldChar w:fldCharType="end"/>
      </w:r>
    </w:p>
    <w:p w14:paraId="72A05C93" w14:textId="0532B4D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D.8.2</w:t>
      </w:r>
      <w:r>
        <w:rPr>
          <w:rFonts w:asciiTheme="minorHAnsi" w:eastAsiaTheme="minorEastAsia" w:hAnsiTheme="minorHAnsi" w:cstheme="minorBidi"/>
          <w:noProof/>
          <w:kern w:val="2"/>
          <w:sz w:val="24"/>
          <w:szCs w:val="24"/>
          <w:lang w:eastAsia="en-GB"/>
          <w14:ligatures w14:val="standardContextual"/>
        </w:rPr>
        <w:tab/>
      </w:r>
      <w:r>
        <w:rPr>
          <w:noProof/>
        </w:rPr>
        <w:t>XML schema</w:t>
      </w:r>
      <w:r>
        <w:rPr>
          <w:noProof/>
        </w:rPr>
        <w:tab/>
      </w:r>
      <w:r>
        <w:rPr>
          <w:noProof/>
        </w:rPr>
        <w:fldChar w:fldCharType="begin"/>
      </w:r>
      <w:r>
        <w:rPr>
          <w:noProof/>
        </w:rPr>
        <w:instrText xml:space="preserve"> PAGEREF _Toc218718346 \h </w:instrText>
      </w:r>
      <w:r>
        <w:rPr>
          <w:noProof/>
        </w:rPr>
      </w:r>
      <w:r>
        <w:rPr>
          <w:noProof/>
        </w:rPr>
        <w:fldChar w:fldCharType="separate"/>
      </w:r>
      <w:r>
        <w:rPr>
          <w:noProof/>
        </w:rPr>
        <w:t>608</w:t>
      </w:r>
      <w:r>
        <w:rPr>
          <w:noProof/>
        </w:rPr>
        <w:fldChar w:fldCharType="end"/>
      </w:r>
    </w:p>
    <w:p w14:paraId="0D0C65D2" w14:textId="1D21724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D.8.3</w:t>
      </w:r>
      <w:r>
        <w:rPr>
          <w:rFonts w:asciiTheme="minorHAnsi" w:eastAsiaTheme="minorEastAsia" w:hAnsiTheme="minorHAnsi" w:cstheme="minorBidi"/>
          <w:noProof/>
          <w:kern w:val="2"/>
          <w:sz w:val="24"/>
          <w:szCs w:val="24"/>
          <w:lang w:eastAsia="en-GB"/>
          <w14:ligatures w14:val="standardContextual"/>
        </w:rPr>
        <w:tab/>
      </w:r>
      <w:r>
        <w:rPr>
          <w:noProof/>
        </w:rPr>
        <w:t>Semantic</w:t>
      </w:r>
      <w:r>
        <w:rPr>
          <w:noProof/>
        </w:rPr>
        <w:tab/>
      </w:r>
      <w:r>
        <w:rPr>
          <w:noProof/>
        </w:rPr>
        <w:fldChar w:fldCharType="begin"/>
      </w:r>
      <w:r>
        <w:rPr>
          <w:noProof/>
        </w:rPr>
        <w:instrText xml:space="preserve"> PAGEREF _Toc218718347 \h </w:instrText>
      </w:r>
      <w:r>
        <w:rPr>
          <w:noProof/>
        </w:rPr>
      </w:r>
      <w:r>
        <w:rPr>
          <w:noProof/>
        </w:rPr>
        <w:fldChar w:fldCharType="separate"/>
      </w:r>
      <w:r>
        <w:rPr>
          <w:noProof/>
        </w:rPr>
        <w:t>611</w:t>
      </w:r>
      <w:r>
        <w:rPr>
          <w:noProof/>
        </w:rPr>
        <w:fldChar w:fldCharType="end"/>
      </w:r>
    </w:p>
    <w:p w14:paraId="2FAAEADA" w14:textId="7AB1E1A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D.8.4</w:t>
      </w:r>
      <w:r>
        <w:rPr>
          <w:rFonts w:asciiTheme="minorHAnsi" w:eastAsiaTheme="minorEastAsia" w:hAnsiTheme="minorHAnsi" w:cstheme="minorBidi"/>
          <w:noProof/>
          <w:kern w:val="2"/>
          <w:sz w:val="24"/>
          <w:szCs w:val="24"/>
          <w:lang w:eastAsia="en-GB"/>
          <w14:ligatures w14:val="standardContextual"/>
        </w:rPr>
        <w:tab/>
      </w:r>
      <w:r>
        <w:rPr>
          <w:noProof/>
        </w:rPr>
        <w:t>IANA registration template</w:t>
      </w:r>
      <w:r>
        <w:rPr>
          <w:noProof/>
        </w:rPr>
        <w:tab/>
      </w:r>
      <w:r>
        <w:rPr>
          <w:noProof/>
        </w:rPr>
        <w:fldChar w:fldCharType="begin"/>
      </w:r>
      <w:r>
        <w:rPr>
          <w:noProof/>
        </w:rPr>
        <w:instrText xml:space="preserve"> PAGEREF _Toc218718348 \h </w:instrText>
      </w:r>
      <w:r>
        <w:rPr>
          <w:noProof/>
        </w:rPr>
      </w:r>
      <w:r>
        <w:rPr>
          <w:noProof/>
        </w:rPr>
        <w:fldChar w:fldCharType="separate"/>
      </w:r>
      <w:r>
        <w:rPr>
          <w:noProof/>
        </w:rPr>
        <w:t>613</w:t>
      </w:r>
      <w:r>
        <w:rPr>
          <w:noProof/>
        </w:rPr>
        <w:fldChar w:fldCharType="end"/>
      </w:r>
    </w:p>
    <w:p w14:paraId="4B008490" w14:textId="38663C12"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(normative): IANA registration forms</w:t>
      </w:r>
      <w:r>
        <w:rPr>
          <w:noProof/>
        </w:rPr>
        <w:tab/>
      </w:r>
      <w:r>
        <w:rPr>
          <w:noProof/>
        </w:rPr>
        <w:fldChar w:fldCharType="begin"/>
      </w:r>
      <w:r>
        <w:rPr>
          <w:noProof/>
        </w:rPr>
        <w:instrText xml:space="preserve"> PAGEREF _Toc218718349 \h </w:instrText>
      </w:r>
      <w:r>
        <w:rPr>
          <w:noProof/>
        </w:rPr>
      </w:r>
      <w:r>
        <w:rPr>
          <w:noProof/>
        </w:rPr>
        <w:fldChar w:fldCharType="separate"/>
      </w:r>
      <w:r>
        <w:rPr>
          <w:noProof/>
        </w:rPr>
        <w:t>615</w:t>
      </w:r>
      <w:r>
        <w:rPr>
          <w:noProof/>
        </w:rPr>
        <w:fldChar w:fldCharType="end"/>
      </w:r>
    </w:p>
    <w:p w14:paraId="6DEA5A35" w14:textId="27AC3C92"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signalling content</w:t>
      </w:r>
      <w:r>
        <w:rPr>
          <w:noProof/>
        </w:rPr>
        <w:tab/>
      </w:r>
      <w:r>
        <w:rPr>
          <w:noProof/>
        </w:rPr>
        <w:fldChar w:fldCharType="begin"/>
      </w:r>
      <w:r>
        <w:rPr>
          <w:noProof/>
        </w:rPr>
        <w:instrText xml:space="preserve"> PAGEREF _Toc218718350 \h </w:instrText>
      </w:r>
      <w:r>
        <w:rPr>
          <w:noProof/>
        </w:rPr>
      </w:r>
      <w:r>
        <w:rPr>
          <w:noProof/>
        </w:rPr>
        <w:fldChar w:fldCharType="separate"/>
      </w:r>
      <w:r>
        <w:rPr>
          <w:noProof/>
        </w:rPr>
        <w:t>615</w:t>
      </w:r>
      <w:r>
        <w:rPr>
          <w:noProof/>
        </w:rPr>
        <w:fldChar w:fldCharType="end"/>
      </w:r>
    </w:p>
    <w:p w14:paraId="5293918C" w14:textId="437B1421"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MIME type for transporting MCData payload content</w:t>
      </w:r>
      <w:r>
        <w:rPr>
          <w:noProof/>
        </w:rPr>
        <w:tab/>
      </w:r>
      <w:r>
        <w:rPr>
          <w:noProof/>
        </w:rPr>
        <w:fldChar w:fldCharType="begin"/>
      </w:r>
      <w:r>
        <w:rPr>
          <w:noProof/>
        </w:rPr>
        <w:instrText xml:space="preserve"> PAGEREF _Toc218718351 \h </w:instrText>
      </w:r>
      <w:r>
        <w:rPr>
          <w:noProof/>
        </w:rPr>
      </w:r>
      <w:r>
        <w:rPr>
          <w:noProof/>
        </w:rPr>
        <w:fldChar w:fldCharType="separate"/>
      </w:r>
      <w:r>
        <w:rPr>
          <w:noProof/>
        </w:rPr>
        <w:t>616</w:t>
      </w:r>
      <w:r>
        <w:rPr>
          <w:noProof/>
        </w:rPr>
        <w:fldChar w:fldCharType="end"/>
      </w:r>
    </w:p>
    <w:p w14:paraId="02439017" w14:textId="31AD1352"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Timers</w:t>
      </w:r>
      <w:r>
        <w:rPr>
          <w:noProof/>
        </w:rPr>
        <w:tab/>
      </w:r>
      <w:r>
        <w:rPr>
          <w:noProof/>
        </w:rPr>
        <w:fldChar w:fldCharType="begin"/>
      </w:r>
      <w:r>
        <w:rPr>
          <w:noProof/>
        </w:rPr>
        <w:instrText xml:space="preserve"> PAGEREF _Toc218718352 \h </w:instrText>
      </w:r>
      <w:r>
        <w:rPr>
          <w:noProof/>
        </w:rPr>
      </w:r>
      <w:r>
        <w:rPr>
          <w:noProof/>
        </w:rPr>
        <w:fldChar w:fldCharType="separate"/>
      </w:r>
      <w:r>
        <w:rPr>
          <w:noProof/>
        </w:rPr>
        <w:t>619</w:t>
      </w:r>
      <w:r>
        <w:rPr>
          <w:noProof/>
        </w:rPr>
        <w:fldChar w:fldCharType="end"/>
      </w:r>
    </w:p>
    <w:p w14:paraId="74FB68DE" w14:textId="0B301E3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_Toc218718353 \h </w:instrText>
      </w:r>
      <w:r>
        <w:rPr>
          <w:noProof/>
        </w:rPr>
      </w:r>
      <w:r>
        <w:rPr>
          <w:noProof/>
        </w:rPr>
        <w:fldChar w:fldCharType="separate"/>
      </w:r>
      <w:r>
        <w:rPr>
          <w:noProof/>
        </w:rPr>
        <w:t>619</w:t>
      </w:r>
      <w:r>
        <w:rPr>
          <w:noProof/>
        </w:rPr>
        <w:fldChar w:fldCharType="end"/>
      </w:r>
    </w:p>
    <w:p w14:paraId="6BF2F46D" w14:textId="1E373F92"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On-network timers</w:t>
      </w:r>
      <w:r>
        <w:rPr>
          <w:noProof/>
        </w:rPr>
        <w:tab/>
      </w:r>
      <w:r>
        <w:rPr>
          <w:noProof/>
        </w:rPr>
        <w:fldChar w:fldCharType="begin"/>
      </w:r>
      <w:r>
        <w:rPr>
          <w:noProof/>
        </w:rPr>
        <w:instrText xml:space="preserve"> PAGEREF _Toc218718354 \h </w:instrText>
      </w:r>
      <w:r>
        <w:rPr>
          <w:noProof/>
        </w:rPr>
      </w:r>
      <w:r>
        <w:rPr>
          <w:noProof/>
        </w:rPr>
        <w:fldChar w:fldCharType="separate"/>
      </w:r>
      <w:r>
        <w:rPr>
          <w:noProof/>
        </w:rPr>
        <w:t>619</w:t>
      </w:r>
      <w:r>
        <w:rPr>
          <w:noProof/>
        </w:rPr>
        <w:fldChar w:fldCharType="end"/>
      </w:r>
    </w:p>
    <w:p w14:paraId="6297DA07" w14:textId="7DA79C1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F.2.1</w:t>
      </w:r>
      <w:r>
        <w:rPr>
          <w:rFonts w:asciiTheme="minorHAnsi" w:eastAsiaTheme="minorEastAsia" w:hAnsiTheme="minorHAnsi" w:cstheme="minorBidi"/>
          <w:noProof/>
          <w:kern w:val="2"/>
          <w:sz w:val="24"/>
          <w:szCs w:val="24"/>
          <w:lang w:eastAsia="en-GB"/>
          <w14:ligatures w14:val="standardContextual"/>
        </w:rPr>
        <w:tab/>
      </w:r>
      <w:r>
        <w:rPr>
          <w:noProof/>
        </w:rPr>
        <w:t>Timers in the participating MCData function</w:t>
      </w:r>
      <w:r>
        <w:rPr>
          <w:noProof/>
        </w:rPr>
        <w:tab/>
      </w:r>
      <w:r>
        <w:rPr>
          <w:noProof/>
        </w:rPr>
        <w:fldChar w:fldCharType="begin"/>
      </w:r>
      <w:r>
        <w:rPr>
          <w:noProof/>
        </w:rPr>
        <w:instrText xml:space="preserve"> PAGEREF _Toc218718355 \h </w:instrText>
      </w:r>
      <w:r>
        <w:rPr>
          <w:noProof/>
        </w:rPr>
      </w:r>
      <w:r>
        <w:rPr>
          <w:noProof/>
        </w:rPr>
        <w:fldChar w:fldCharType="separate"/>
      </w:r>
      <w:r>
        <w:rPr>
          <w:noProof/>
        </w:rPr>
        <w:t>619</w:t>
      </w:r>
      <w:r>
        <w:rPr>
          <w:noProof/>
        </w:rPr>
        <w:fldChar w:fldCharType="end"/>
      </w:r>
    </w:p>
    <w:p w14:paraId="7694360D" w14:textId="1825779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F.2.2</w:t>
      </w:r>
      <w:r>
        <w:rPr>
          <w:rFonts w:asciiTheme="minorHAnsi" w:eastAsiaTheme="minorEastAsia" w:hAnsiTheme="minorHAnsi" w:cstheme="minorBidi"/>
          <w:noProof/>
          <w:kern w:val="2"/>
          <w:sz w:val="24"/>
          <w:szCs w:val="24"/>
          <w:lang w:eastAsia="en-GB"/>
          <w14:ligatures w14:val="standardContextual"/>
        </w:rPr>
        <w:tab/>
      </w:r>
      <w:r>
        <w:rPr>
          <w:noProof/>
        </w:rPr>
        <w:t>Timers in the controlling MCData function</w:t>
      </w:r>
      <w:r>
        <w:rPr>
          <w:noProof/>
        </w:rPr>
        <w:tab/>
      </w:r>
      <w:r>
        <w:rPr>
          <w:noProof/>
        </w:rPr>
        <w:fldChar w:fldCharType="begin"/>
      </w:r>
      <w:r>
        <w:rPr>
          <w:noProof/>
        </w:rPr>
        <w:instrText xml:space="preserve"> PAGEREF _Toc218718356 \h </w:instrText>
      </w:r>
      <w:r>
        <w:rPr>
          <w:noProof/>
        </w:rPr>
      </w:r>
      <w:r>
        <w:rPr>
          <w:noProof/>
        </w:rPr>
        <w:fldChar w:fldCharType="separate"/>
      </w:r>
      <w:r>
        <w:rPr>
          <w:noProof/>
        </w:rPr>
        <w:t>620</w:t>
      </w:r>
      <w:r>
        <w:rPr>
          <w:noProof/>
        </w:rPr>
        <w:fldChar w:fldCharType="end"/>
      </w:r>
    </w:p>
    <w:p w14:paraId="2EEA8610" w14:textId="65885B2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F.2.3</w:t>
      </w:r>
      <w:r>
        <w:rPr>
          <w:rFonts w:asciiTheme="minorHAnsi" w:eastAsiaTheme="minorEastAsia" w:hAnsiTheme="minorHAnsi" w:cstheme="minorBidi"/>
          <w:noProof/>
          <w:kern w:val="2"/>
          <w:sz w:val="24"/>
          <w:szCs w:val="24"/>
          <w:lang w:eastAsia="en-GB"/>
          <w14:ligatures w14:val="standardContextual"/>
        </w:rPr>
        <w:tab/>
      </w:r>
      <w:r>
        <w:rPr>
          <w:noProof/>
        </w:rPr>
        <w:t>Timers in the MCData UE</w:t>
      </w:r>
      <w:r>
        <w:rPr>
          <w:noProof/>
        </w:rPr>
        <w:tab/>
      </w:r>
      <w:r>
        <w:rPr>
          <w:noProof/>
        </w:rPr>
        <w:fldChar w:fldCharType="begin"/>
      </w:r>
      <w:r>
        <w:rPr>
          <w:noProof/>
        </w:rPr>
        <w:instrText xml:space="preserve"> PAGEREF _Toc218718357 \h </w:instrText>
      </w:r>
      <w:r>
        <w:rPr>
          <w:noProof/>
        </w:rPr>
      </w:r>
      <w:r>
        <w:rPr>
          <w:noProof/>
        </w:rPr>
        <w:fldChar w:fldCharType="separate"/>
      </w:r>
      <w:r>
        <w:rPr>
          <w:noProof/>
        </w:rPr>
        <w:t>621</w:t>
      </w:r>
      <w:r>
        <w:rPr>
          <w:noProof/>
        </w:rPr>
        <w:fldChar w:fldCharType="end"/>
      </w:r>
    </w:p>
    <w:p w14:paraId="7625D8AB" w14:textId="20567599"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F.3</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Off-network timers</w:t>
      </w:r>
      <w:r>
        <w:rPr>
          <w:noProof/>
        </w:rPr>
        <w:tab/>
      </w:r>
      <w:r>
        <w:rPr>
          <w:noProof/>
        </w:rPr>
        <w:fldChar w:fldCharType="begin"/>
      </w:r>
      <w:r>
        <w:rPr>
          <w:noProof/>
        </w:rPr>
        <w:instrText xml:space="preserve"> PAGEREF _Toc218718358 \h </w:instrText>
      </w:r>
      <w:r>
        <w:rPr>
          <w:noProof/>
        </w:rPr>
      </w:r>
      <w:r>
        <w:rPr>
          <w:noProof/>
        </w:rPr>
        <w:fldChar w:fldCharType="separate"/>
      </w:r>
      <w:r>
        <w:rPr>
          <w:noProof/>
        </w:rPr>
        <w:t>621</w:t>
      </w:r>
      <w:r>
        <w:rPr>
          <w:noProof/>
        </w:rPr>
        <w:fldChar w:fldCharType="end"/>
      </w:r>
    </w:p>
    <w:p w14:paraId="24F6158E" w14:textId="7B6AE48A"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rPr>
        <w:t>Timers in off-network SDS</w:t>
      </w:r>
      <w:r>
        <w:rPr>
          <w:noProof/>
        </w:rPr>
        <w:tab/>
      </w:r>
      <w:r>
        <w:rPr>
          <w:noProof/>
        </w:rPr>
        <w:fldChar w:fldCharType="begin"/>
      </w:r>
      <w:r>
        <w:rPr>
          <w:noProof/>
        </w:rPr>
        <w:instrText xml:space="preserve"> PAGEREF _Toc218718359 \h </w:instrText>
      </w:r>
      <w:r>
        <w:rPr>
          <w:noProof/>
        </w:rPr>
      </w:r>
      <w:r>
        <w:rPr>
          <w:noProof/>
        </w:rPr>
        <w:fldChar w:fldCharType="separate"/>
      </w:r>
      <w:r>
        <w:rPr>
          <w:noProof/>
        </w:rPr>
        <w:t>621</w:t>
      </w:r>
      <w:r>
        <w:rPr>
          <w:noProof/>
        </w:rPr>
        <w:fldChar w:fldCharType="end"/>
      </w:r>
    </w:p>
    <w:p w14:paraId="0FA59EC3" w14:textId="7584C5B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F.3.2</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Timers in off-network emergency alert</w:t>
      </w:r>
      <w:r>
        <w:rPr>
          <w:noProof/>
        </w:rPr>
        <w:tab/>
      </w:r>
      <w:r>
        <w:rPr>
          <w:noProof/>
        </w:rPr>
        <w:fldChar w:fldCharType="begin"/>
      </w:r>
      <w:r>
        <w:rPr>
          <w:noProof/>
        </w:rPr>
        <w:instrText xml:space="preserve"> PAGEREF _Toc218718360 \h </w:instrText>
      </w:r>
      <w:r>
        <w:rPr>
          <w:noProof/>
        </w:rPr>
      </w:r>
      <w:r>
        <w:rPr>
          <w:noProof/>
        </w:rPr>
        <w:fldChar w:fldCharType="separate"/>
      </w:r>
      <w:r>
        <w:rPr>
          <w:noProof/>
        </w:rPr>
        <w:t>622</w:t>
      </w:r>
      <w:r>
        <w:rPr>
          <w:noProof/>
        </w:rPr>
        <w:fldChar w:fldCharType="end"/>
      </w:r>
    </w:p>
    <w:p w14:paraId="5FC85ED4" w14:textId="0DB23BB7"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 Counters and states</w:t>
      </w:r>
      <w:r>
        <w:rPr>
          <w:noProof/>
        </w:rPr>
        <w:tab/>
      </w:r>
      <w:r>
        <w:rPr>
          <w:noProof/>
        </w:rPr>
        <w:fldChar w:fldCharType="begin"/>
      </w:r>
      <w:r>
        <w:rPr>
          <w:noProof/>
        </w:rPr>
        <w:instrText xml:space="preserve"> PAGEREF _Toc218718361 \h </w:instrText>
      </w:r>
      <w:r>
        <w:rPr>
          <w:noProof/>
        </w:rPr>
      </w:r>
      <w:r>
        <w:rPr>
          <w:noProof/>
        </w:rPr>
        <w:fldChar w:fldCharType="separate"/>
      </w:r>
      <w:r>
        <w:rPr>
          <w:noProof/>
        </w:rPr>
        <w:t>624</w:t>
      </w:r>
      <w:r>
        <w:rPr>
          <w:noProof/>
        </w:rPr>
        <w:fldChar w:fldCharType="end"/>
      </w:r>
    </w:p>
    <w:p w14:paraId="24EAC981" w14:textId="27497C74"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_Toc218718362 \h </w:instrText>
      </w:r>
      <w:r>
        <w:rPr>
          <w:noProof/>
        </w:rPr>
      </w:r>
      <w:r>
        <w:rPr>
          <w:noProof/>
        </w:rPr>
        <w:fldChar w:fldCharType="separate"/>
      </w:r>
      <w:r>
        <w:rPr>
          <w:noProof/>
        </w:rPr>
        <w:t>624</w:t>
      </w:r>
      <w:r>
        <w:rPr>
          <w:noProof/>
        </w:rPr>
        <w:fldChar w:fldCharType="end"/>
      </w:r>
    </w:p>
    <w:p w14:paraId="5E410F36" w14:textId="1745FBEA"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On-network counters</w:t>
      </w:r>
      <w:r>
        <w:rPr>
          <w:noProof/>
        </w:rPr>
        <w:tab/>
      </w:r>
      <w:r>
        <w:rPr>
          <w:noProof/>
        </w:rPr>
        <w:fldChar w:fldCharType="begin"/>
      </w:r>
      <w:r>
        <w:rPr>
          <w:noProof/>
        </w:rPr>
        <w:instrText xml:space="preserve"> PAGEREF _Toc218718363 \h </w:instrText>
      </w:r>
      <w:r>
        <w:rPr>
          <w:noProof/>
        </w:rPr>
      </w:r>
      <w:r>
        <w:rPr>
          <w:noProof/>
        </w:rPr>
        <w:fldChar w:fldCharType="separate"/>
      </w:r>
      <w:r>
        <w:rPr>
          <w:noProof/>
        </w:rPr>
        <w:t>624</w:t>
      </w:r>
      <w:r>
        <w:rPr>
          <w:noProof/>
        </w:rPr>
        <w:fldChar w:fldCharType="end"/>
      </w:r>
    </w:p>
    <w:p w14:paraId="00F1710C" w14:textId="589AC41C"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Off-network counters</w:t>
      </w:r>
      <w:r>
        <w:rPr>
          <w:noProof/>
        </w:rPr>
        <w:tab/>
      </w:r>
      <w:r>
        <w:rPr>
          <w:noProof/>
        </w:rPr>
        <w:fldChar w:fldCharType="begin"/>
      </w:r>
      <w:r>
        <w:rPr>
          <w:noProof/>
        </w:rPr>
        <w:instrText xml:space="preserve"> PAGEREF _Toc218718364 \h </w:instrText>
      </w:r>
      <w:r>
        <w:rPr>
          <w:noProof/>
        </w:rPr>
      </w:r>
      <w:r>
        <w:rPr>
          <w:noProof/>
        </w:rPr>
        <w:fldChar w:fldCharType="separate"/>
      </w:r>
      <w:r>
        <w:rPr>
          <w:noProof/>
        </w:rPr>
        <w:t>624</w:t>
      </w:r>
      <w:r>
        <w:rPr>
          <w:noProof/>
        </w:rPr>
        <w:fldChar w:fldCharType="end"/>
      </w:r>
    </w:p>
    <w:p w14:paraId="498A9873" w14:textId="00C0130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rFonts w:eastAsia="Malgun Gothic"/>
          <w:noProof/>
        </w:rPr>
        <w:t>G.3.1</w:t>
      </w:r>
      <w:r>
        <w:rPr>
          <w:rFonts w:asciiTheme="minorHAnsi" w:eastAsiaTheme="minorEastAsia" w:hAnsiTheme="minorHAnsi" w:cstheme="minorBidi"/>
          <w:noProof/>
          <w:kern w:val="2"/>
          <w:sz w:val="24"/>
          <w:szCs w:val="24"/>
          <w:lang w:eastAsia="en-GB"/>
          <w14:ligatures w14:val="standardContextual"/>
        </w:rPr>
        <w:tab/>
      </w:r>
      <w:r w:rsidRPr="009214F1">
        <w:rPr>
          <w:rFonts w:eastAsia="Malgun Gothic"/>
          <w:noProof/>
        </w:rPr>
        <w:t>Counters in off-network SDS</w:t>
      </w:r>
      <w:r>
        <w:rPr>
          <w:noProof/>
        </w:rPr>
        <w:tab/>
      </w:r>
      <w:r>
        <w:rPr>
          <w:noProof/>
        </w:rPr>
        <w:fldChar w:fldCharType="begin"/>
      </w:r>
      <w:r>
        <w:rPr>
          <w:noProof/>
        </w:rPr>
        <w:instrText xml:space="preserve"> PAGEREF _Toc218718365 \h </w:instrText>
      </w:r>
      <w:r>
        <w:rPr>
          <w:noProof/>
        </w:rPr>
      </w:r>
      <w:r>
        <w:rPr>
          <w:noProof/>
        </w:rPr>
        <w:fldChar w:fldCharType="separate"/>
      </w:r>
      <w:r>
        <w:rPr>
          <w:noProof/>
        </w:rPr>
        <w:t>624</w:t>
      </w:r>
      <w:r>
        <w:rPr>
          <w:noProof/>
        </w:rPr>
        <w:fldChar w:fldCharType="end"/>
      </w:r>
    </w:p>
    <w:p w14:paraId="65074B5E" w14:textId="50B316ED"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On-network emergency related states</w:t>
      </w:r>
      <w:r>
        <w:rPr>
          <w:noProof/>
        </w:rPr>
        <w:tab/>
      </w:r>
      <w:r>
        <w:rPr>
          <w:noProof/>
        </w:rPr>
        <w:fldChar w:fldCharType="begin"/>
      </w:r>
      <w:r>
        <w:rPr>
          <w:noProof/>
        </w:rPr>
        <w:instrText xml:space="preserve"> PAGEREF _Toc218718366 \h </w:instrText>
      </w:r>
      <w:r>
        <w:rPr>
          <w:noProof/>
        </w:rPr>
      </w:r>
      <w:r>
        <w:rPr>
          <w:noProof/>
        </w:rPr>
        <w:fldChar w:fldCharType="separate"/>
      </w:r>
      <w:r>
        <w:rPr>
          <w:noProof/>
        </w:rPr>
        <w:t>624</w:t>
      </w:r>
      <w:r>
        <w:rPr>
          <w:noProof/>
        </w:rPr>
        <w:fldChar w:fldCharType="end"/>
      </w:r>
    </w:p>
    <w:p w14:paraId="63E3476A" w14:textId="70671ADF"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MCData emergency alert state</w:t>
      </w:r>
      <w:r>
        <w:rPr>
          <w:noProof/>
        </w:rPr>
        <w:tab/>
      </w:r>
      <w:r>
        <w:rPr>
          <w:noProof/>
        </w:rPr>
        <w:fldChar w:fldCharType="begin"/>
      </w:r>
      <w:r>
        <w:rPr>
          <w:noProof/>
        </w:rPr>
        <w:instrText xml:space="preserve"> PAGEREF _Toc218718367 \h </w:instrText>
      </w:r>
      <w:r>
        <w:rPr>
          <w:noProof/>
        </w:rPr>
      </w:r>
      <w:r>
        <w:rPr>
          <w:noProof/>
        </w:rPr>
        <w:fldChar w:fldCharType="separate"/>
      </w:r>
      <w:r>
        <w:rPr>
          <w:noProof/>
        </w:rPr>
        <w:t>624</w:t>
      </w:r>
      <w:r>
        <w:rPr>
          <w:noProof/>
        </w:rPr>
        <w:fldChar w:fldCharType="end"/>
      </w:r>
    </w:p>
    <w:p w14:paraId="2137876D" w14:textId="4FDE91F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MCData emergency state</w:t>
      </w:r>
      <w:r>
        <w:rPr>
          <w:noProof/>
        </w:rPr>
        <w:tab/>
      </w:r>
      <w:r>
        <w:rPr>
          <w:noProof/>
        </w:rPr>
        <w:fldChar w:fldCharType="begin"/>
      </w:r>
      <w:r>
        <w:rPr>
          <w:noProof/>
        </w:rPr>
        <w:instrText xml:space="preserve"> PAGEREF _Toc218718368 \h </w:instrText>
      </w:r>
      <w:r>
        <w:rPr>
          <w:noProof/>
        </w:rPr>
      </w:r>
      <w:r>
        <w:rPr>
          <w:noProof/>
        </w:rPr>
        <w:fldChar w:fldCharType="separate"/>
      </w:r>
      <w:r>
        <w:rPr>
          <w:noProof/>
        </w:rPr>
        <w:t>625</w:t>
      </w:r>
      <w:r>
        <w:rPr>
          <w:noProof/>
        </w:rPr>
        <w:fldChar w:fldCharType="end"/>
      </w:r>
    </w:p>
    <w:p w14:paraId="6A5312DF" w14:textId="7485C450"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In-progress emergency group state</w:t>
      </w:r>
      <w:r>
        <w:rPr>
          <w:noProof/>
        </w:rPr>
        <w:tab/>
      </w:r>
      <w:r>
        <w:rPr>
          <w:noProof/>
        </w:rPr>
        <w:fldChar w:fldCharType="begin"/>
      </w:r>
      <w:r>
        <w:rPr>
          <w:noProof/>
        </w:rPr>
        <w:instrText xml:space="preserve"> PAGEREF _Toc218718369 \h </w:instrText>
      </w:r>
      <w:r>
        <w:rPr>
          <w:noProof/>
        </w:rPr>
      </w:r>
      <w:r>
        <w:rPr>
          <w:noProof/>
        </w:rPr>
        <w:fldChar w:fldCharType="separate"/>
      </w:r>
      <w:r>
        <w:rPr>
          <w:noProof/>
        </w:rPr>
        <w:t>626</w:t>
      </w:r>
      <w:r>
        <w:rPr>
          <w:noProof/>
        </w:rPr>
        <w:fldChar w:fldCharType="end"/>
      </w:r>
    </w:p>
    <w:p w14:paraId="1007F0A6" w14:textId="0BBE3E2D"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MCData emergency group state</w:t>
      </w:r>
      <w:r>
        <w:rPr>
          <w:noProof/>
        </w:rPr>
        <w:tab/>
      </w:r>
      <w:r>
        <w:rPr>
          <w:noProof/>
        </w:rPr>
        <w:fldChar w:fldCharType="begin"/>
      </w:r>
      <w:r>
        <w:rPr>
          <w:noProof/>
        </w:rPr>
        <w:instrText xml:space="preserve"> PAGEREF _Toc218718370 \h </w:instrText>
      </w:r>
      <w:r>
        <w:rPr>
          <w:noProof/>
        </w:rPr>
      </w:r>
      <w:r>
        <w:rPr>
          <w:noProof/>
        </w:rPr>
        <w:fldChar w:fldCharType="separate"/>
      </w:r>
      <w:r>
        <w:rPr>
          <w:noProof/>
        </w:rPr>
        <w:t>626</w:t>
      </w:r>
      <w:r>
        <w:rPr>
          <w:noProof/>
        </w:rPr>
        <w:fldChar w:fldCharType="end"/>
      </w:r>
    </w:p>
    <w:p w14:paraId="1BA7B88B" w14:textId="408F276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MCData emergency group communication state</w:t>
      </w:r>
      <w:r>
        <w:rPr>
          <w:noProof/>
        </w:rPr>
        <w:tab/>
      </w:r>
      <w:r>
        <w:rPr>
          <w:noProof/>
        </w:rPr>
        <w:fldChar w:fldCharType="begin"/>
      </w:r>
      <w:r>
        <w:rPr>
          <w:noProof/>
        </w:rPr>
        <w:instrText xml:space="preserve"> PAGEREF _Toc218718371 \h </w:instrText>
      </w:r>
      <w:r>
        <w:rPr>
          <w:noProof/>
        </w:rPr>
      </w:r>
      <w:r>
        <w:rPr>
          <w:noProof/>
        </w:rPr>
        <w:fldChar w:fldCharType="separate"/>
      </w:r>
      <w:r>
        <w:rPr>
          <w:noProof/>
        </w:rPr>
        <w:t>627</w:t>
      </w:r>
      <w:r>
        <w:rPr>
          <w:noProof/>
        </w:rPr>
        <w:fldChar w:fldCharType="end"/>
      </w:r>
    </w:p>
    <w:p w14:paraId="0C5F74BB" w14:textId="39EE8BC7"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w:t>
      </w:r>
      <w:r>
        <w:rPr>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In-progress imminent peril group state</w:t>
      </w:r>
      <w:r>
        <w:rPr>
          <w:noProof/>
        </w:rPr>
        <w:tab/>
      </w:r>
      <w:r>
        <w:rPr>
          <w:noProof/>
        </w:rPr>
        <w:fldChar w:fldCharType="begin"/>
      </w:r>
      <w:r>
        <w:rPr>
          <w:noProof/>
        </w:rPr>
        <w:instrText xml:space="preserve"> PAGEREF _Toc218718372 \h </w:instrText>
      </w:r>
      <w:r>
        <w:rPr>
          <w:noProof/>
        </w:rPr>
      </w:r>
      <w:r>
        <w:rPr>
          <w:noProof/>
        </w:rPr>
        <w:fldChar w:fldCharType="separate"/>
      </w:r>
      <w:r>
        <w:rPr>
          <w:noProof/>
        </w:rPr>
        <w:t>628</w:t>
      </w:r>
      <w:r>
        <w:rPr>
          <w:noProof/>
        </w:rPr>
        <w:fldChar w:fldCharType="end"/>
      </w:r>
    </w:p>
    <w:p w14:paraId="450DE14E" w14:textId="5DEF5161"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w:t>
      </w:r>
      <w:r>
        <w:rPr>
          <w:noProof/>
        </w:rPr>
        <w:t>.4.</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state</w:t>
      </w:r>
      <w:r>
        <w:rPr>
          <w:noProof/>
        </w:rPr>
        <w:tab/>
      </w:r>
      <w:r>
        <w:rPr>
          <w:noProof/>
        </w:rPr>
        <w:fldChar w:fldCharType="begin"/>
      </w:r>
      <w:r>
        <w:rPr>
          <w:noProof/>
        </w:rPr>
        <w:instrText xml:space="preserve"> PAGEREF _Toc218718373 \h </w:instrText>
      </w:r>
      <w:r>
        <w:rPr>
          <w:noProof/>
        </w:rPr>
      </w:r>
      <w:r>
        <w:rPr>
          <w:noProof/>
        </w:rPr>
        <w:fldChar w:fldCharType="separate"/>
      </w:r>
      <w:r>
        <w:rPr>
          <w:noProof/>
        </w:rPr>
        <w:t>628</w:t>
      </w:r>
      <w:r>
        <w:rPr>
          <w:noProof/>
        </w:rPr>
        <w:fldChar w:fldCharType="end"/>
      </w:r>
    </w:p>
    <w:p w14:paraId="40895017" w14:textId="3A0A5B99"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G.4.8</w:t>
      </w:r>
      <w:r>
        <w:rPr>
          <w:rFonts w:asciiTheme="minorHAnsi" w:eastAsiaTheme="minorEastAsia" w:hAnsiTheme="minorHAnsi" w:cstheme="minorBidi"/>
          <w:noProof/>
          <w:kern w:val="2"/>
          <w:sz w:val="24"/>
          <w:szCs w:val="24"/>
          <w:lang w:eastAsia="en-GB"/>
          <w14:ligatures w14:val="standardContextual"/>
        </w:rPr>
        <w:tab/>
      </w:r>
      <w:r>
        <w:rPr>
          <w:noProof/>
        </w:rPr>
        <w:t>MCData imminent peril group communication state</w:t>
      </w:r>
      <w:r>
        <w:rPr>
          <w:noProof/>
        </w:rPr>
        <w:tab/>
      </w:r>
      <w:r>
        <w:rPr>
          <w:noProof/>
        </w:rPr>
        <w:fldChar w:fldCharType="begin"/>
      </w:r>
      <w:r>
        <w:rPr>
          <w:noProof/>
        </w:rPr>
        <w:instrText xml:space="preserve"> PAGEREF _Toc218718374 \h </w:instrText>
      </w:r>
      <w:r>
        <w:rPr>
          <w:noProof/>
        </w:rPr>
      </w:r>
      <w:r>
        <w:rPr>
          <w:noProof/>
        </w:rPr>
        <w:fldChar w:fldCharType="separate"/>
      </w:r>
      <w:r>
        <w:rPr>
          <w:noProof/>
        </w:rPr>
        <w:t>629</w:t>
      </w:r>
      <w:r>
        <w:rPr>
          <w:noProof/>
        </w:rPr>
        <w:fldChar w:fldCharType="end"/>
      </w:r>
    </w:p>
    <w:p w14:paraId="6ED26BA1" w14:textId="6FFA15B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G.4.9</w:t>
      </w:r>
      <w:r>
        <w:rPr>
          <w:rFonts w:asciiTheme="minorHAnsi" w:eastAsiaTheme="minorEastAsia" w:hAnsiTheme="minorHAnsi" w:cstheme="minorBidi"/>
          <w:noProof/>
          <w:kern w:val="2"/>
          <w:sz w:val="24"/>
          <w:szCs w:val="24"/>
          <w:lang w:eastAsia="en-GB"/>
          <w14:ligatures w14:val="standardContextual"/>
        </w:rPr>
        <w:tab/>
      </w:r>
      <w:r>
        <w:rPr>
          <w:noProof/>
        </w:rPr>
        <w:t>In-progress emergency private communication state</w:t>
      </w:r>
      <w:r>
        <w:rPr>
          <w:noProof/>
        </w:rPr>
        <w:tab/>
      </w:r>
      <w:r>
        <w:rPr>
          <w:noProof/>
        </w:rPr>
        <w:fldChar w:fldCharType="begin"/>
      </w:r>
      <w:r>
        <w:rPr>
          <w:noProof/>
        </w:rPr>
        <w:instrText xml:space="preserve"> PAGEREF _Toc218718375 \h </w:instrText>
      </w:r>
      <w:r>
        <w:rPr>
          <w:noProof/>
        </w:rPr>
      </w:r>
      <w:r>
        <w:rPr>
          <w:noProof/>
        </w:rPr>
        <w:fldChar w:fldCharType="separate"/>
      </w:r>
      <w:r>
        <w:rPr>
          <w:noProof/>
        </w:rPr>
        <w:t>630</w:t>
      </w:r>
      <w:r>
        <w:rPr>
          <w:noProof/>
        </w:rPr>
        <w:fldChar w:fldCharType="end"/>
      </w:r>
    </w:p>
    <w:p w14:paraId="1977E133" w14:textId="2E803B0C"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G.4</w:t>
      </w:r>
      <w:r>
        <w:rPr>
          <w:noProof/>
        </w:rPr>
        <w:t>.</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MCData emergency private priority state</w:t>
      </w:r>
      <w:r>
        <w:rPr>
          <w:noProof/>
        </w:rPr>
        <w:tab/>
      </w:r>
      <w:r>
        <w:rPr>
          <w:noProof/>
        </w:rPr>
        <w:fldChar w:fldCharType="begin"/>
      </w:r>
      <w:r>
        <w:rPr>
          <w:noProof/>
        </w:rPr>
        <w:instrText xml:space="preserve"> PAGEREF _Toc218718376 \h </w:instrText>
      </w:r>
      <w:r>
        <w:rPr>
          <w:noProof/>
        </w:rPr>
      </w:r>
      <w:r>
        <w:rPr>
          <w:noProof/>
        </w:rPr>
        <w:fldChar w:fldCharType="separate"/>
      </w:r>
      <w:r>
        <w:rPr>
          <w:noProof/>
        </w:rPr>
        <w:t>630</w:t>
      </w:r>
      <w:r>
        <w:rPr>
          <w:noProof/>
        </w:rPr>
        <w:fldChar w:fldCharType="end"/>
      </w:r>
    </w:p>
    <w:p w14:paraId="27070F9C" w14:textId="023A9573"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G.4.11</w:t>
      </w:r>
      <w:r>
        <w:rPr>
          <w:rFonts w:asciiTheme="minorHAnsi" w:eastAsiaTheme="minorEastAsia" w:hAnsiTheme="minorHAnsi" w:cstheme="minorBidi"/>
          <w:noProof/>
          <w:kern w:val="2"/>
          <w:sz w:val="24"/>
          <w:szCs w:val="24"/>
          <w:lang w:eastAsia="en-GB"/>
          <w14:ligatures w14:val="standardContextual"/>
        </w:rPr>
        <w:tab/>
      </w:r>
      <w:r>
        <w:rPr>
          <w:noProof/>
        </w:rPr>
        <w:t>MCData emergency private communication state</w:t>
      </w:r>
      <w:r>
        <w:rPr>
          <w:noProof/>
        </w:rPr>
        <w:tab/>
      </w:r>
      <w:r>
        <w:rPr>
          <w:noProof/>
        </w:rPr>
        <w:fldChar w:fldCharType="begin"/>
      </w:r>
      <w:r>
        <w:rPr>
          <w:noProof/>
        </w:rPr>
        <w:instrText xml:space="preserve"> PAGEREF _Toc218718377 \h </w:instrText>
      </w:r>
      <w:r>
        <w:rPr>
          <w:noProof/>
        </w:rPr>
      </w:r>
      <w:r>
        <w:rPr>
          <w:noProof/>
        </w:rPr>
        <w:fldChar w:fldCharType="separate"/>
      </w:r>
      <w:r>
        <w:rPr>
          <w:noProof/>
        </w:rPr>
        <w:t>631</w:t>
      </w:r>
      <w:r>
        <w:rPr>
          <w:noProof/>
        </w:rPr>
        <w:fldChar w:fldCharType="end"/>
      </w:r>
    </w:p>
    <w:p w14:paraId="54EEA258" w14:textId="67F0BD8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G.4.12</w:t>
      </w:r>
      <w:r>
        <w:rPr>
          <w:rFonts w:asciiTheme="minorHAnsi" w:eastAsiaTheme="minorEastAsia" w:hAnsiTheme="minorHAnsi" w:cstheme="minorBidi"/>
          <w:noProof/>
          <w:kern w:val="2"/>
          <w:sz w:val="24"/>
          <w:szCs w:val="24"/>
          <w:lang w:eastAsia="en-GB"/>
          <w14:ligatures w14:val="standardContextual"/>
        </w:rPr>
        <w:tab/>
      </w:r>
      <w:r>
        <w:rPr>
          <w:noProof/>
        </w:rPr>
        <w:t>MCData private emergency alert state</w:t>
      </w:r>
      <w:r>
        <w:rPr>
          <w:noProof/>
        </w:rPr>
        <w:tab/>
      </w:r>
      <w:r>
        <w:rPr>
          <w:noProof/>
        </w:rPr>
        <w:fldChar w:fldCharType="begin"/>
      </w:r>
      <w:r>
        <w:rPr>
          <w:noProof/>
        </w:rPr>
        <w:instrText xml:space="preserve"> PAGEREF _Toc218718378 \h </w:instrText>
      </w:r>
      <w:r>
        <w:rPr>
          <w:noProof/>
        </w:rPr>
      </w:r>
      <w:r>
        <w:rPr>
          <w:noProof/>
        </w:rPr>
        <w:fldChar w:fldCharType="separate"/>
      </w:r>
      <w:r>
        <w:rPr>
          <w:noProof/>
        </w:rPr>
        <w:t>632</w:t>
      </w:r>
      <w:r>
        <w:rPr>
          <w:noProof/>
        </w:rPr>
        <w:fldChar w:fldCharType="end"/>
      </w:r>
    </w:p>
    <w:p w14:paraId="61D6FF88" w14:textId="6C124B84" w:rsidR="00F97F40" w:rsidRDefault="00F97F40">
      <w:pPr>
        <w:pStyle w:val="TOC1"/>
        <w:tabs>
          <w:tab w:val="left" w:pos="851"/>
        </w:tabs>
        <w:rPr>
          <w:rFonts w:asciiTheme="minorHAnsi" w:eastAsiaTheme="minorEastAsia" w:hAnsiTheme="minorHAnsi" w:cstheme="minorBidi"/>
          <w:noProof/>
          <w:kern w:val="2"/>
          <w:sz w:val="24"/>
          <w:szCs w:val="24"/>
          <w:lang w:eastAsia="en-GB"/>
          <w14:ligatures w14:val="standardContextual"/>
        </w:rPr>
      </w:pPr>
      <w:r>
        <w:rPr>
          <w:noProof/>
        </w:rPr>
        <w:t>G.4.13</w:t>
      </w:r>
      <w:r>
        <w:rPr>
          <w:rFonts w:asciiTheme="minorHAnsi" w:eastAsiaTheme="minorEastAsia" w:hAnsiTheme="minorHAnsi" w:cstheme="minorBidi"/>
          <w:noProof/>
          <w:kern w:val="2"/>
          <w:sz w:val="24"/>
          <w:szCs w:val="24"/>
          <w:lang w:eastAsia="en-GB"/>
          <w14:ligatures w14:val="standardContextual"/>
        </w:rPr>
        <w:tab/>
      </w:r>
      <w:r>
        <w:rPr>
          <w:noProof/>
        </w:rPr>
        <w:t>MCData adhoc group emergency alert state</w:t>
      </w:r>
      <w:r>
        <w:rPr>
          <w:noProof/>
        </w:rPr>
        <w:tab/>
      </w:r>
      <w:r>
        <w:rPr>
          <w:noProof/>
        </w:rPr>
        <w:fldChar w:fldCharType="begin"/>
      </w:r>
      <w:r>
        <w:rPr>
          <w:noProof/>
        </w:rPr>
        <w:instrText xml:space="preserve"> PAGEREF _Toc218718379 \h </w:instrText>
      </w:r>
      <w:r>
        <w:rPr>
          <w:noProof/>
        </w:rPr>
      </w:r>
      <w:r>
        <w:rPr>
          <w:noProof/>
        </w:rPr>
        <w:fldChar w:fldCharType="separate"/>
      </w:r>
      <w:r>
        <w:rPr>
          <w:noProof/>
        </w:rPr>
        <w:t>633</w:t>
      </w:r>
      <w:r>
        <w:rPr>
          <w:noProof/>
        </w:rPr>
        <w:fldChar w:fldCharType="end"/>
      </w:r>
    </w:p>
    <w:p w14:paraId="1015DE06" w14:textId="46548544"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sidRPr="009214F1">
        <w:rPr>
          <w:noProof/>
          <w:lang w:val="en-US"/>
        </w:rPr>
        <w:t>Annex H (informative): INFO packages defined in the present document</w:t>
      </w:r>
      <w:r>
        <w:rPr>
          <w:noProof/>
        </w:rPr>
        <w:tab/>
      </w:r>
      <w:r>
        <w:rPr>
          <w:noProof/>
        </w:rPr>
        <w:fldChar w:fldCharType="begin"/>
      </w:r>
      <w:r>
        <w:rPr>
          <w:noProof/>
        </w:rPr>
        <w:instrText xml:space="preserve"> PAGEREF _Toc218718380 \h </w:instrText>
      </w:r>
      <w:r>
        <w:rPr>
          <w:noProof/>
        </w:rPr>
      </w:r>
      <w:r>
        <w:rPr>
          <w:noProof/>
        </w:rPr>
        <w:fldChar w:fldCharType="separate"/>
      </w:r>
      <w:r>
        <w:rPr>
          <w:noProof/>
        </w:rPr>
        <w:t>635</w:t>
      </w:r>
      <w:r>
        <w:rPr>
          <w:noProof/>
        </w:rPr>
        <w:fldChar w:fldCharType="end"/>
      </w:r>
    </w:p>
    <w:p w14:paraId="31F348F3" w14:textId="6C9B4198"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Info package for indication of communication release</w:t>
      </w:r>
      <w:r>
        <w:rPr>
          <w:noProof/>
        </w:rPr>
        <w:tab/>
      </w:r>
      <w:r>
        <w:rPr>
          <w:noProof/>
        </w:rPr>
        <w:fldChar w:fldCharType="begin"/>
      </w:r>
      <w:r>
        <w:rPr>
          <w:noProof/>
        </w:rPr>
        <w:instrText xml:space="preserve"> PAGEREF _Toc218718381 \h </w:instrText>
      </w:r>
      <w:r>
        <w:rPr>
          <w:noProof/>
        </w:rPr>
      </w:r>
      <w:r>
        <w:rPr>
          <w:noProof/>
        </w:rPr>
        <w:fldChar w:fldCharType="separate"/>
      </w:r>
      <w:r>
        <w:rPr>
          <w:noProof/>
        </w:rPr>
        <w:t>635</w:t>
      </w:r>
      <w:r>
        <w:rPr>
          <w:noProof/>
        </w:rPr>
        <w:fldChar w:fldCharType="end"/>
      </w:r>
    </w:p>
    <w:p w14:paraId="5D4251AA" w14:textId="48C66052"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H.1.1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Scope</w:t>
      </w:r>
      <w:r>
        <w:rPr>
          <w:noProof/>
        </w:rPr>
        <w:tab/>
      </w:r>
      <w:r>
        <w:rPr>
          <w:noProof/>
        </w:rPr>
        <w:fldChar w:fldCharType="begin"/>
      </w:r>
      <w:r>
        <w:rPr>
          <w:noProof/>
        </w:rPr>
        <w:instrText xml:space="preserve"> PAGEREF _Toc218718382 \h </w:instrText>
      </w:r>
      <w:r>
        <w:rPr>
          <w:noProof/>
        </w:rPr>
      </w:r>
      <w:r>
        <w:rPr>
          <w:noProof/>
        </w:rPr>
        <w:fldChar w:fldCharType="separate"/>
      </w:r>
      <w:r>
        <w:rPr>
          <w:noProof/>
        </w:rPr>
        <w:t>635</w:t>
      </w:r>
      <w:r>
        <w:rPr>
          <w:noProof/>
        </w:rPr>
        <w:fldChar w:fldCharType="end"/>
      </w:r>
    </w:p>
    <w:p w14:paraId="5443DA39" w14:textId="2D5540E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sidRPr="009214F1">
        <w:rPr>
          <w:noProof/>
          <w:lang w:val="en-US"/>
        </w:rPr>
        <w:t>H.1.2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g.3gpp.mcdata-com-release info package</w:t>
      </w:r>
      <w:r>
        <w:rPr>
          <w:noProof/>
        </w:rPr>
        <w:tab/>
      </w:r>
      <w:r>
        <w:rPr>
          <w:noProof/>
        </w:rPr>
        <w:fldChar w:fldCharType="begin"/>
      </w:r>
      <w:r>
        <w:rPr>
          <w:noProof/>
        </w:rPr>
        <w:instrText xml:space="preserve"> PAGEREF _Toc218718383 \h </w:instrText>
      </w:r>
      <w:r>
        <w:rPr>
          <w:noProof/>
        </w:rPr>
      </w:r>
      <w:r>
        <w:rPr>
          <w:noProof/>
        </w:rPr>
        <w:fldChar w:fldCharType="separate"/>
      </w:r>
      <w:r>
        <w:rPr>
          <w:noProof/>
        </w:rPr>
        <w:t>635</w:t>
      </w:r>
      <w:r>
        <w:rPr>
          <w:noProof/>
        </w:rPr>
        <w:fldChar w:fldCharType="end"/>
      </w:r>
    </w:p>
    <w:p w14:paraId="4A179306" w14:textId="4AA6350C"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Overall description</w:t>
      </w:r>
      <w:r>
        <w:rPr>
          <w:noProof/>
        </w:rPr>
        <w:tab/>
      </w:r>
      <w:r>
        <w:rPr>
          <w:noProof/>
        </w:rPr>
        <w:fldChar w:fldCharType="begin"/>
      </w:r>
      <w:r>
        <w:rPr>
          <w:noProof/>
        </w:rPr>
        <w:instrText xml:space="preserve"> PAGEREF _Toc218718384 \h </w:instrText>
      </w:r>
      <w:r>
        <w:rPr>
          <w:noProof/>
        </w:rPr>
      </w:r>
      <w:r>
        <w:rPr>
          <w:noProof/>
        </w:rPr>
        <w:fldChar w:fldCharType="separate"/>
      </w:r>
      <w:r>
        <w:rPr>
          <w:noProof/>
        </w:rPr>
        <w:t>635</w:t>
      </w:r>
      <w:r>
        <w:rPr>
          <w:noProof/>
        </w:rPr>
        <w:fldChar w:fldCharType="end"/>
      </w:r>
    </w:p>
    <w:p w14:paraId="0570309D" w14:textId="77A17079"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H.1.2.2</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Applicability</w:t>
      </w:r>
      <w:r>
        <w:rPr>
          <w:noProof/>
        </w:rPr>
        <w:tab/>
      </w:r>
      <w:r>
        <w:rPr>
          <w:noProof/>
        </w:rPr>
        <w:fldChar w:fldCharType="begin"/>
      </w:r>
      <w:r>
        <w:rPr>
          <w:noProof/>
        </w:rPr>
        <w:instrText xml:space="preserve"> PAGEREF _Toc218718385 \h </w:instrText>
      </w:r>
      <w:r>
        <w:rPr>
          <w:noProof/>
        </w:rPr>
      </w:r>
      <w:r>
        <w:rPr>
          <w:noProof/>
        </w:rPr>
        <w:fldChar w:fldCharType="separate"/>
      </w:r>
      <w:r>
        <w:rPr>
          <w:noProof/>
        </w:rPr>
        <w:t>635</w:t>
      </w:r>
      <w:r>
        <w:rPr>
          <w:noProof/>
        </w:rPr>
        <w:fldChar w:fldCharType="end"/>
      </w:r>
    </w:p>
    <w:p w14:paraId="3C05ABEF" w14:textId="50AF5495"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H.1.2.3</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Appropriateness of INFO Package Usage</w:t>
      </w:r>
      <w:r>
        <w:rPr>
          <w:noProof/>
        </w:rPr>
        <w:tab/>
      </w:r>
      <w:r>
        <w:rPr>
          <w:noProof/>
        </w:rPr>
        <w:fldChar w:fldCharType="begin"/>
      </w:r>
      <w:r>
        <w:rPr>
          <w:noProof/>
        </w:rPr>
        <w:instrText xml:space="preserve"> PAGEREF _Toc218718386 \h </w:instrText>
      </w:r>
      <w:r>
        <w:rPr>
          <w:noProof/>
        </w:rPr>
      </w:r>
      <w:r>
        <w:rPr>
          <w:noProof/>
        </w:rPr>
        <w:fldChar w:fldCharType="separate"/>
      </w:r>
      <w:r>
        <w:rPr>
          <w:noProof/>
        </w:rPr>
        <w:t>635</w:t>
      </w:r>
      <w:r>
        <w:rPr>
          <w:noProof/>
        </w:rPr>
        <w:fldChar w:fldCharType="end"/>
      </w:r>
    </w:p>
    <w:p w14:paraId="40A1D2CE" w14:textId="6EDEFEF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H.1.2.4</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Info package name</w:t>
      </w:r>
      <w:r>
        <w:rPr>
          <w:noProof/>
        </w:rPr>
        <w:tab/>
      </w:r>
      <w:r>
        <w:rPr>
          <w:noProof/>
        </w:rPr>
        <w:fldChar w:fldCharType="begin"/>
      </w:r>
      <w:r>
        <w:rPr>
          <w:noProof/>
        </w:rPr>
        <w:instrText xml:space="preserve"> PAGEREF _Toc218718387 \h </w:instrText>
      </w:r>
      <w:r>
        <w:rPr>
          <w:noProof/>
        </w:rPr>
      </w:r>
      <w:r>
        <w:rPr>
          <w:noProof/>
        </w:rPr>
        <w:fldChar w:fldCharType="separate"/>
      </w:r>
      <w:r>
        <w:rPr>
          <w:noProof/>
        </w:rPr>
        <w:t>635</w:t>
      </w:r>
      <w:r>
        <w:rPr>
          <w:noProof/>
        </w:rPr>
        <w:fldChar w:fldCharType="end"/>
      </w:r>
    </w:p>
    <w:p w14:paraId="1B2100A8" w14:textId="0FA16654"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H.1.2.5</w:t>
      </w:r>
      <w:r>
        <w:rPr>
          <w:rFonts w:asciiTheme="minorHAnsi" w:eastAsiaTheme="minorEastAsia" w:hAnsiTheme="minorHAnsi" w:cstheme="minorBidi"/>
          <w:noProof/>
          <w:kern w:val="2"/>
          <w:sz w:val="24"/>
          <w:szCs w:val="24"/>
          <w:lang w:eastAsia="en-GB"/>
          <w14:ligatures w14:val="standardContextual"/>
        </w:rPr>
        <w:tab/>
      </w:r>
      <w:r>
        <w:rPr>
          <w:noProof/>
        </w:rPr>
        <w:t>Info package parameters</w:t>
      </w:r>
      <w:r>
        <w:rPr>
          <w:noProof/>
        </w:rPr>
        <w:tab/>
      </w:r>
      <w:r>
        <w:rPr>
          <w:noProof/>
        </w:rPr>
        <w:fldChar w:fldCharType="begin"/>
      </w:r>
      <w:r>
        <w:rPr>
          <w:noProof/>
        </w:rPr>
        <w:instrText xml:space="preserve"> PAGEREF _Toc218718388 \h </w:instrText>
      </w:r>
      <w:r>
        <w:rPr>
          <w:noProof/>
        </w:rPr>
      </w:r>
      <w:r>
        <w:rPr>
          <w:noProof/>
        </w:rPr>
        <w:fldChar w:fldCharType="separate"/>
      </w:r>
      <w:r>
        <w:rPr>
          <w:noProof/>
        </w:rPr>
        <w:t>636</w:t>
      </w:r>
      <w:r>
        <w:rPr>
          <w:noProof/>
        </w:rPr>
        <w:fldChar w:fldCharType="end"/>
      </w:r>
    </w:p>
    <w:p w14:paraId="5C22DC03" w14:textId="592DCD6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H.1.2.6</w:t>
      </w:r>
      <w:r>
        <w:rPr>
          <w:rFonts w:asciiTheme="minorHAnsi" w:eastAsiaTheme="minorEastAsia" w:hAnsiTheme="minorHAnsi" w:cstheme="minorBidi"/>
          <w:noProof/>
          <w:kern w:val="2"/>
          <w:sz w:val="24"/>
          <w:szCs w:val="24"/>
          <w:lang w:eastAsia="en-GB"/>
          <w14:ligatures w14:val="standardContextual"/>
        </w:rPr>
        <w:tab/>
      </w:r>
      <w:r>
        <w:rPr>
          <w:noProof/>
        </w:rPr>
        <w:t>SIP options tags</w:t>
      </w:r>
      <w:r>
        <w:rPr>
          <w:noProof/>
        </w:rPr>
        <w:tab/>
      </w:r>
      <w:r>
        <w:rPr>
          <w:noProof/>
        </w:rPr>
        <w:fldChar w:fldCharType="begin"/>
      </w:r>
      <w:r>
        <w:rPr>
          <w:noProof/>
        </w:rPr>
        <w:instrText xml:space="preserve"> PAGEREF _Toc218718389 \h </w:instrText>
      </w:r>
      <w:r>
        <w:rPr>
          <w:noProof/>
        </w:rPr>
      </w:r>
      <w:r>
        <w:rPr>
          <w:noProof/>
        </w:rPr>
        <w:fldChar w:fldCharType="separate"/>
      </w:r>
      <w:r>
        <w:rPr>
          <w:noProof/>
        </w:rPr>
        <w:t>636</w:t>
      </w:r>
      <w:r>
        <w:rPr>
          <w:noProof/>
        </w:rPr>
        <w:fldChar w:fldCharType="end"/>
      </w:r>
    </w:p>
    <w:p w14:paraId="405F34A9" w14:textId="7ADB3C3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Pr>
          <w:noProof/>
        </w:rPr>
        <w:t>H.1.2.</w:t>
      </w:r>
      <w:r w:rsidRPr="009214F1">
        <w:rPr>
          <w:noProof/>
          <w:lang w:val="en-US"/>
        </w:rPr>
        <w:t>7</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INFO message body parts</w:t>
      </w:r>
      <w:r>
        <w:rPr>
          <w:noProof/>
        </w:rPr>
        <w:tab/>
      </w:r>
      <w:r>
        <w:rPr>
          <w:noProof/>
        </w:rPr>
        <w:fldChar w:fldCharType="begin"/>
      </w:r>
      <w:r>
        <w:rPr>
          <w:noProof/>
        </w:rPr>
        <w:instrText xml:space="preserve"> PAGEREF _Toc218718390 \h </w:instrText>
      </w:r>
      <w:r>
        <w:rPr>
          <w:noProof/>
        </w:rPr>
      </w:r>
      <w:r>
        <w:rPr>
          <w:noProof/>
        </w:rPr>
        <w:fldChar w:fldCharType="separate"/>
      </w:r>
      <w:r>
        <w:rPr>
          <w:noProof/>
        </w:rPr>
        <w:t>636</w:t>
      </w:r>
      <w:r>
        <w:rPr>
          <w:noProof/>
        </w:rPr>
        <w:fldChar w:fldCharType="end"/>
      </w:r>
    </w:p>
    <w:p w14:paraId="1F73FB82" w14:textId="4A86E902"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H.1.2.8</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Info package usage restrictions</w:t>
      </w:r>
      <w:r>
        <w:rPr>
          <w:noProof/>
        </w:rPr>
        <w:tab/>
      </w:r>
      <w:r>
        <w:rPr>
          <w:noProof/>
        </w:rPr>
        <w:fldChar w:fldCharType="begin"/>
      </w:r>
      <w:r>
        <w:rPr>
          <w:noProof/>
        </w:rPr>
        <w:instrText xml:space="preserve"> PAGEREF _Toc218718391 \h </w:instrText>
      </w:r>
      <w:r>
        <w:rPr>
          <w:noProof/>
        </w:rPr>
      </w:r>
      <w:r>
        <w:rPr>
          <w:noProof/>
        </w:rPr>
        <w:fldChar w:fldCharType="separate"/>
      </w:r>
      <w:r>
        <w:rPr>
          <w:noProof/>
        </w:rPr>
        <w:t>636</w:t>
      </w:r>
      <w:r>
        <w:rPr>
          <w:noProof/>
        </w:rPr>
        <w:fldChar w:fldCharType="end"/>
      </w:r>
    </w:p>
    <w:p w14:paraId="3F8461F9" w14:textId="74C76568"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H.1.2.9</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Rate of INFO Requests</w:t>
      </w:r>
      <w:r>
        <w:rPr>
          <w:noProof/>
        </w:rPr>
        <w:tab/>
      </w:r>
      <w:r>
        <w:rPr>
          <w:noProof/>
        </w:rPr>
        <w:fldChar w:fldCharType="begin"/>
      </w:r>
      <w:r>
        <w:rPr>
          <w:noProof/>
        </w:rPr>
        <w:instrText xml:space="preserve"> PAGEREF _Toc218718392 \h </w:instrText>
      </w:r>
      <w:r>
        <w:rPr>
          <w:noProof/>
        </w:rPr>
      </w:r>
      <w:r>
        <w:rPr>
          <w:noProof/>
        </w:rPr>
        <w:fldChar w:fldCharType="separate"/>
      </w:r>
      <w:r>
        <w:rPr>
          <w:noProof/>
        </w:rPr>
        <w:t>636</w:t>
      </w:r>
      <w:r>
        <w:rPr>
          <w:noProof/>
        </w:rPr>
        <w:fldChar w:fldCharType="end"/>
      </w:r>
    </w:p>
    <w:p w14:paraId="54AF6CB1" w14:textId="6EB1091E"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H.1.2.10</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Info package security considerations</w:t>
      </w:r>
      <w:r>
        <w:rPr>
          <w:noProof/>
        </w:rPr>
        <w:tab/>
      </w:r>
      <w:r>
        <w:rPr>
          <w:noProof/>
        </w:rPr>
        <w:fldChar w:fldCharType="begin"/>
      </w:r>
      <w:r>
        <w:rPr>
          <w:noProof/>
        </w:rPr>
        <w:instrText xml:space="preserve"> PAGEREF _Toc218718393 \h </w:instrText>
      </w:r>
      <w:r>
        <w:rPr>
          <w:noProof/>
        </w:rPr>
      </w:r>
      <w:r>
        <w:rPr>
          <w:noProof/>
        </w:rPr>
        <w:fldChar w:fldCharType="separate"/>
      </w:r>
      <w:r>
        <w:rPr>
          <w:noProof/>
        </w:rPr>
        <w:t>636</w:t>
      </w:r>
      <w:r>
        <w:rPr>
          <w:noProof/>
        </w:rPr>
        <w:fldChar w:fldCharType="end"/>
      </w:r>
    </w:p>
    <w:p w14:paraId="68E996F8" w14:textId="43659BD7" w:rsidR="00F97F40" w:rsidRDefault="00F97F40">
      <w:pPr>
        <w:pStyle w:val="TOC3"/>
        <w:rPr>
          <w:rFonts w:asciiTheme="minorHAnsi" w:eastAsiaTheme="minorEastAsia" w:hAnsiTheme="minorHAnsi" w:cstheme="minorBidi"/>
          <w:noProof/>
          <w:kern w:val="2"/>
          <w:sz w:val="24"/>
          <w:szCs w:val="24"/>
          <w:lang w:eastAsia="en-GB"/>
          <w14:ligatures w14:val="standardContextual"/>
        </w:rPr>
      </w:pPr>
      <w:r w:rsidRPr="009214F1">
        <w:rPr>
          <w:noProof/>
          <w:lang w:val="en-US"/>
        </w:rPr>
        <w:t>H.1.2.11</w:t>
      </w:r>
      <w:r>
        <w:rPr>
          <w:rFonts w:asciiTheme="minorHAnsi" w:eastAsiaTheme="minorEastAsia" w:hAnsiTheme="minorHAnsi" w:cstheme="minorBidi"/>
          <w:noProof/>
          <w:kern w:val="2"/>
          <w:sz w:val="24"/>
          <w:szCs w:val="24"/>
          <w:lang w:eastAsia="en-GB"/>
          <w14:ligatures w14:val="standardContextual"/>
        </w:rPr>
        <w:tab/>
      </w:r>
      <w:r w:rsidRPr="009214F1">
        <w:rPr>
          <w:noProof/>
          <w:lang w:val="en-US"/>
        </w:rPr>
        <w:t>Implementation details and examples</w:t>
      </w:r>
      <w:r>
        <w:rPr>
          <w:noProof/>
        </w:rPr>
        <w:tab/>
      </w:r>
      <w:r>
        <w:rPr>
          <w:noProof/>
        </w:rPr>
        <w:fldChar w:fldCharType="begin"/>
      </w:r>
      <w:r>
        <w:rPr>
          <w:noProof/>
        </w:rPr>
        <w:instrText xml:space="preserve"> PAGEREF _Toc218718394 \h </w:instrText>
      </w:r>
      <w:r>
        <w:rPr>
          <w:noProof/>
        </w:rPr>
      </w:r>
      <w:r>
        <w:rPr>
          <w:noProof/>
        </w:rPr>
        <w:fldChar w:fldCharType="separate"/>
      </w:r>
      <w:r>
        <w:rPr>
          <w:noProof/>
        </w:rPr>
        <w:t>636</w:t>
      </w:r>
      <w:r>
        <w:rPr>
          <w:noProof/>
        </w:rPr>
        <w:fldChar w:fldCharType="end"/>
      </w:r>
    </w:p>
    <w:p w14:paraId="64518BAC" w14:textId="4F761F4C"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I (normative): MCData session control specific concepts for the support of mission critical services over 5GS</w:t>
      </w:r>
      <w:r>
        <w:rPr>
          <w:noProof/>
        </w:rPr>
        <w:tab/>
      </w:r>
      <w:r>
        <w:rPr>
          <w:noProof/>
        </w:rPr>
        <w:fldChar w:fldCharType="begin"/>
      </w:r>
      <w:r>
        <w:rPr>
          <w:noProof/>
        </w:rPr>
        <w:instrText xml:space="preserve"> PAGEREF _Toc218718395 \h </w:instrText>
      </w:r>
      <w:r>
        <w:rPr>
          <w:noProof/>
        </w:rPr>
      </w:r>
      <w:r>
        <w:rPr>
          <w:noProof/>
        </w:rPr>
        <w:fldChar w:fldCharType="separate"/>
      </w:r>
      <w:r>
        <w:rPr>
          <w:noProof/>
        </w:rPr>
        <w:t>637</w:t>
      </w:r>
      <w:r>
        <w:rPr>
          <w:noProof/>
        </w:rPr>
        <w:fldChar w:fldCharType="end"/>
      </w:r>
    </w:p>
    <w:p w14:paraId="27682EAF" w14:textId="1B149528"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I.1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_Toc218718396 \h </w:instrText>
      </w:r>
      <w:r>
        <w:rPr>
          <w:noProof/>
        </w:rPr>
      </w:r>
      <w:r>
        <w:rPr>
          <w:noProof/>
        </w:rPr>
        <w:fldChar w:fldCharType="separate"/>
      </w:r>
      <w:r>
        <w:rPr>
          <w:noProof/>
        </w:rPr>
        <w:t>637</w:t>
      </w:r>
      <w:r>
        <w:rPr>
          <w:noProof/>
        </w:rPr>
        <w:fldChar w:fldCharType="end"/>
      </w:r>
    </w:p>
    <w:p w14:paraId="62D3CA50" w14:textId="6A4D42A8"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I.3</w:t>
      </w:r>
      <w:r>
        <w:rPr>
          <w:rFonts w:asciiTheme="minorHAnsi" w:eastAsiaTheme="minorEastAsia" w:hAnsiTheme="minorHAnsi" w:cstheme="minorBidi"/>
          <w:noProof/>
          <w:kern w:val="2"/>
          <w:sz w:val="24"/>
          <w:szCs w:val="24"/>
          <w:lang w:eastAsia="en-GB"/>
          <w14:ligatures w14:val="standardContextual"/>
        </w:rPr>
        <w:tab/>
      </w:r>
      <w:r>
        <w:rPr>
          <w:noProof/>
        </w:rPr>
        <w:t>Mapping of EPS-specific terms to 5GS</w:t>
      </w:r>
      <w:r>
        <w:rPr>
          <w:noProof/>
        </w:rPr>
        <w:tab/>
      </w:r>
      <w:r>
        <w:rPr>
          <w:noProof/>
        </w:rPr>
        <w:fldChar w:fldCharType="begin"/>
      </w:r>
      <w:r>
        <w:rPr>
          <w:noProof/>
        </w:rPr>
        <w:instrText xml:space="preserve"> PAGEREF _Toc218718397 \h </w:instrText>
      </w:r>
      <w:r>
        <w:rPr>
          <w:noProof/>
        </w:rPr>
      </w:r>
      <w:r>
        <w:rPr>
          <w:noProof/>
        </w:rPr>
        <w:fldChar w:fldCharType="separate"/>
      </w:r>
      <w:r>
        <w:rPr>
          <w:noProof/>
        </w:rPr>
        <w:t>637</w:t>
      </w:r>
      <w:r>
        <w:rPr>
          <w:noProof/>
        </w:rPr>
        <w:fldChar w:fldCharType="end"/>
      </w:r>
    </w:p>
    <w:p w14:paraId="720537A0" w14:textId="2758CD75"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I.3.1</w:t>
      </w:r>
      <w:r>
        <w:rPr>
          <w:rFonts w:asciiTheme="minorHAnsi" w:eastAsiaTheme="minorEastAsia" w:hAnsiTheme="minorHAnsi" w:cstheme="minorBidi"/>
          <w:noProof/>
          <w:kern w:val="2"/>
          <w:sz w:val="24"/>
          <w:szCs w:val="24"/>
          <w:lang w:eastAsia="en-GB"/>
          <w14:ligatures w14:val="standardContextual"/>
        </w:rPr>
        <w:tab/>
      </w:r>
      <w:r>
        <w:rPr>
          <w:noProof/>
        </w:rPr>
        <w:t>Session aspects</w:t>
      </w:r>
      <w:r>
        <w:rPr>
          <w:noProof/>
        </w:rPr>
        <w:tab/>
      </w:r>
      <w:r>
        <w:rPr>
          <w:noProof/>
        </w:rPr>
        <w:fldChar w:fldCharType="begin"/>
      </w:r>
      <w:r>
        <w:rPr>
          <w:noProof/>
        </w:rPr>
        <w:instrText xml:space="preserve"> PAGEREF _Toc218718398 \h </w:instrText>
      </w:r>
      <w:r>
        <w:rPr>
          <w:noProof/>
        </w:rPr>
      </w:r>
      <w:r>
        <w:rPr>
          <w:noProof/>
        </w:rPr>
        <w:fldChar w:fldCharType="separate"/>
      </w:r>
      <w:r>
        <w:rPr>
          <w:noProof/>
        </w:rPr>
        <w:t>637</w:t>
      </w:r>
      <w:r>
        <w:rPr>
          <w:noProof/>
        </w:rPr>
        <w:fldChar w:fldCharType="end"/>
      </w:r>
    </w:p>
    <w:p w14:paraId="4D33E9CA" w14:textId="763BB856"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I.3.2</w:t>
      </w:r>
      <w:r>
        <w:rPr>
          <w:rFonts w:asciiTheme="minorHAnsi" w:eastAsiaTheme="minorEastAsia" w:hAnsiTheme="minorHAnsi" w:cstheme="minorBidi"/>
          <w:noProof/>
          <w:kern w:val="2"/>
          <w:sz w:val="24"/>
          <w:szCs w:val="24"/>
          <w:lang w:eastAsia="en-GB"/>
          <w14:ligatures w14:val="standardContextual"/>
        </w:rPr>
        <w:tab/>
      </w:r>
      <w:r>
        <w:rPr>
          <w:noProof/>
        </w:rPr>
        <w:t>Bearer aspects</w:t>
      </w:r>
      <w:r>
        <w:rPr>
          <w:noProof/>
        </w:rPr>
        <w:tab/>
      </w:r>
      <w:r>
        <w:rPr>
          <w:noProof/>
        </w:rPr>
        <w:fldChar w:fldCharType="begin"/>
      </w:r>
      <w:r>
        <w:rPr>
          <w:noProof/>
        </w:rPr>
        <w:instrText xml:space="preserve"> PAGEREF _Toc218718399 \h </w:instrText>
      </w:r>
      <w:r>
        <w:rPr>
          <w:noProof/>
        </w:rPr>
      </w:r>
      <w:r>
        <w:rPr>
          <w:noProof/>
        </w:rPr>
        <w:fldChar w:fldCharType="separate"/>
      </w:r>
      <w:r>
        <w:rPr>
          <w:noProof/>
        </w:rPr>
        <w:t>637</w:t>
      </w:r>
      <w:r>
        <w:rPr>
          <w:noProof/>
        </w:rPr>
        <w:fldChar w:fldCharType="end"/>
      </w:r>
    </w:p>
    <w:p w14:paraId="5B9CBD2D" w14:textId="0E367748"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I.3.3</w:t>
      </w:r>
      <w:r>
        <w:rPr>
          <w:rFonts w:asciiTheme="minorHAnsi" w:eastAsiaTheme="minorEastAsia" w:hAnsiTheme="minorHAnsi" w:cstheme="minorBidi"/>
          <w:noProof/>
          <w:kern w:val="2"/>
          <w:sz w:val="24"/>
          <w:szCs w:val="24"/>
          <w:lang w:eastAsia="en-GB"/>
          <w14:ligatures w14:val="standardContextual"/>
        </w:rPr>
        <w:tab/>
      </w:r>
      <w:r>
        <w:rPr>
          <w:noProof/>
        </w:rPr>
        <w:t>Resource sharing</w:t>
      </w:r>
      <w:r>
        <w:rPr>
          <w:noProof/>
        </w:rPr>
        <w:tab/>
      </w:r>
      <w:r>
        <w:rPr>
          <w:noProof/>
        </w:rPr>
        <w:fldChar w:fldCharType="begin"/>
      </w:r>
      <w:r>
        <w:rPr>
          <w:noProof/>
        </w:rPr>
        <w:instrText xml:space="preserve"> PAGEREF _Toc218718400 \h </w:instrText>
      </w:r>
      <w:r>
        <w:rPr>
          <w:noProof/>
        </w:rPr>
      </w:r>
      <w:r>
        <w:rPr>
          <w:noProof/>
        </w:rPr>
        <w:fldChar w:fldCharType="separate"/>
      </w:r>
      <w:r>
        <w:rPr>
          <w:noProof/>
        </w:rPr>
        <w:t>637</w:t>
      </w:r>
      <w:r>
        <w:rPr>
          <w:noProof/>
        </w:rPr>
        <w:fldChar w:fldCharType="end"/>
      </w:r>
    </w:p>
    <w:p w14:paraId="27125C8A" w14:textId="02A255E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rPr>
        <w:t>I.3.4</w:t>
      </w:r>
      <w:r>
        <w:rPr>
          <w:rFonts w:asciiTheme="minorHAnsi" w:eastAsiaTheme="minorEastAsia" w:hAnsiTheme="minorHAnsi" w:cstheme="minorBidi"/>
          <w:noProof/>
          <w:kern w:val="2"/>
          <w:sz w:val="24"/>
          <w:szCs w:val="24"/>
          <w:lang w:eastAsia="en-GB"/>
          <w14:ligatures w14:val="standardContextual"/>
        </w:rPr>
        <w:tab/>
      </w:r>
      <w:r>
        <w:rPr>
          <w:noProof/>
        </w:rPr>
        <w:t>Mapping of MBMS terms to MBS</w:t>
      </w:r>
      <w:r>
        <w:rPr>
          <w:noProof/>
        </w:rPr>
        <w:tab/>
      </w:r>
      <w:r>
        <w:rPr>
          <w:noProof/>
        </w:rPr>
        <w:fldChar w:fldCharType="begin"/>
      </w:r>
      <w:r>
        <w:rPr>
          <w:noProof/>
        </w:rPr>
        <w:instrText xml:space="preserve"> PAGEREF _Toc218718401 \h </w:instrText>
      </w:r>
      <w:r>
        <w:rPr>
          <w:noProof/>
        </w:rPr>
      </w:r>
      <w:r>
        <w:rPr>
          <w:noProof/>
        </w:rPr>
        <w:fldChar w:fldCharType="separate"/>
      </w:r>
      <w:r>
        <w:rPr>
          <w:noProof/>
        </w:rPr>
        <w:t>637</w:t>
      </w:r>
      <w:r>
        <w:rPr>
          <w:noProof/>
        </w:rPr>
        <w:fldChar w:fldCharType="end"/>
      </w:r>
    </w:p>
    <w:p w14:paraId="0674D0E9" w14:textId="0A9AA024" w:rsidR="00F97F40" w:rsidRDefault="00F97F40">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I</w:t>
      </w:r>
      <w:r>
        <w:rPr>
          <w:noProof/>
        </w:rPr>
        <w:t>.</w:t>
      </w:r>
      <w:r>
        <w:rPr>
          <w:noProof/>
          <w:lang w:eastAsia="zh-CN"/>
        </w:rPr>
        <w:t>3</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Mapping of ProSe terms to 5G ProSe</w:t>
      </w:r>
      <w:r>
        <w:rPr>
          <w:noProof/>
        </w:rPr>
        <w:tab/>
      </w:r>
      <w:r>
        <w:rPr>
          <w:noProof/>
        </w:rPr>
        <w:fldChar w:fldCharType="begin"/>
      </w:r>
      <w:r>
        <w:rPr>
          <w:noProof/>
        </w:rPr>
        <w:instrText xml:space="preserve"> PAGEREF _Toc218718402 \h </w:instrText>
      </w:r>
      <w:r>
        <w:rPr>
          <w:noProof/>
        </w:rPr>
      </w:r>
      <w:r>
        <w:rPr>
          <w:noProof/>
        </w:rPr>
        <w:fldChar w:fldCharType="separate"/>
      </w:r>
      <w:r>
        <w:rPr>
          <w:noProof/>
        </w:rPr>
        <w:t>638</w:t>
      </w:r>
      <w:r>
        <w:rPr>
          <w:noProof/>
        </w:rPr>
        <w:fldChar w:fldCharType="end"/>
      </w:r>
    </w:p>
    <w:p w14:paraId="4A7F25A7" w14:textId="439C9AA3" w:rsidR="00F97F40" w:rsidRDefault="00F97F40">
      <w:pPr>
        <w:pStyle w:val="TOC1"/>
        <w:rPr>
          <w:rFonts w:asciiTheme="minorHAnsi" w:eastAsiaTheme="minorEastAsia" w:hAnsiTheme="minorHAnsi" w:cstheme="minorBidi"/>
          <w:noProof/>
          <w:kern w:val="2"/>
          <w:sz w:val="24"/>
          <w:szCs w:val="24"/>
          <w:lang w:eastAsia="en-GB"/>
          <w14:ligatures w14:val="standardContextual"/>
        </w:rPr>
      </w:pPr>
      <w:r>
        <w:rPr>
          <w:noProof/>
        </w:rPr>
        <w:t>I.2</w:t>
      </w:r>
      <w:r>
        <w:rPr>
          <w:rFonts w:asciiTheme="minorHAnsi" w:eastAsiaTheme="minorEastAsia" w:hAnsiTheme="minorHAnsi" w:cstheme="minorBidi"/>
          <w:noProof/>
          <w:kern w:val="2"/>
          <w:sz w:val="24"/>
          <w:szCs w:val="24"/>
          <w:lang w:eastAsia="en-GB"/>
          <w14:ligatures w14:val="standardContextual"/>
        </w:rPr>
        <w:tab/>
      </w:r>
      <w:r>
        <w:rPr>
          <w:noProof/>
        </w:rPr>
        <w:t>Aspects not applicable to 5GS</w:t>
      </w:r>
      <w:r>
        <w:rPr>
          <w:noProof/>
        </w:rPr>
        <w:tab/>
      </w:r>
      <w:r>
        <w:rPr>
          <w:noProof/>
        </w:rPr>
        <w:fldChar w:fldCharType="begin"/>
      </w:r>
      <w:r>
        <w:rPr>
          <w:noProof/>
        </w:rPr>
        <w:instrText xml:space="preserve"> PAGEREF _Toc218718403 \h </w:instrText>
      </w:r>
      <w:r>
        <w:rPr>
          <w:noProof/>
        </w:rPr>
      </w:r>
      <w:r>
        <w:rPr>
          <w:noProof/>
        </w:rPr>
        <w:fldChar w:fldCharType="separate"/>
      </w:r>
      <w:r>
        <w:rPr>
          <w:noProof/>
        </w:rPr>
        <w:t>638</w:t>
      </w:r>
      <w:r>
        <w:rPr>
          <w:noProof/>
        </w:rPr>
        <w:fldChar w:fldCharType="end"/>
      </w:r>
    </w:p>
    <w:p w14:paraId="0AD45B8D" w14:textId="48DCAEEB" w:rsidR="00F97F40" w:rsidRDefault="00F97F40">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 Change history</w:t>
      </w:r>
      <w:r>
        <w:rPr>
          <w:noProof/>
        </w:rPr>
        <w:tab/>
      </w:r>
      <w:r>
        <w:rPr>
          <w:noProof/>
        </w:rPr>
        <w:fldChar w:fldCharType="begin"/>
      </w:r>
      <w:r>
        <w:rPr>
          <w:noProof/>
        </w:rPr>
        <w:instrText xml:space="preserve"> PAGEREF _Toc218718404 \h </w:instrText>
      </w:r>
      <w:r>
        <w:rPr>
          <w:noProof/>
        </w:rPr>
      </w:r>
      <w:r>
        <w:rPr>
          <w:noProof/>
        </w:rPr>
        <w:fldChar w:fldCharType="separate"/>
      </w:r>
      <w:r>
        <w:rPr>
          <w:noProof/>
        </w:rPr>
        <w:t>639</w:t>
      </w:r>
      <w:r>
        <w:rPr>
          <w:noProof/>
        </w:rPr>
        <w:fldChar w:fldCharType="end"/>
      </w:r>
    </w:p>
    <w:p w14:paraId="0B9E3498" w14:textId="0FC8E892"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18717154"/>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08E13D12" w:rsidR="005C310B" w:rsidRPr="00B02A0B" w:rsidRDefault="000465D6"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End w:id="13"/>
      <w:bookmarkEnd w:id="14"/>
      <w:r w:rsidRPr="00B02A0B">
        <w:br w:type="page"/>
      </w:r>
      <w:bookmarkStart w:id="24" w:name="_Toc218717155"/>
      <w:r w:rsidR="005C310B" w:rsidRPr="00B02A0B">
        <w:lastRenderedPageBreak/>
        <w:t>1</w:t>
      </w:r>
      <w:r w:rsidR="005C310B"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18717156"/>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77777777" w:rsidR="005C310B" w:rsidRPr="00B02A0B" w:rsidRDefault="005C310B" w:rsidP="005C310B">
      <w:pPr>
        <w:pStyle w:val="EX"/>
      </w:pPr>
      <w:r w:rsidRPr="00B02A0B">
        <w:t>[14]</w:t>
      </w:r>
      <w:r w:rsidRPr="00B02A0B">
        <w:tab/>
        <w:t>IETF RFC 4122 (July 2005): "A Universally Unique IDentifier (UUID) URN Namespace".</w:t>
      </w:r>
    </w:p>
    <w:p w14:paraId="1F81AA59" w14:textId="77777777" w:rsidR="005C310B" w:rsidRPr="00B02A0B" w:rsidRDefault="005C310B" w:rsidP="005C310B">
      <w:pPr>
        <w:pStyle w:val="EX"/>
      </w:pPr>
      <w:r w:rsidRPr="00B02A0B">
        <w:lastRenderedPageBreak/>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11300412" w14:textId="77777777" w:rsidR="005C310B" w:rsidRPr="00B02A0B" w:rsidRDefault="005C310B" w:rsidP="005C310B">
      <w:pPr>
        <w:pStyle w:val="EX"/>
      </w:pPr>
      <w:r w:rsidRPr="00B02A0B">
        <w:t>[22]</w:t>
      </w:r>
      <w:r w:rsidRPr="00B02A0B">
        <w:tab/>
        <w:t>IETF RFC 7230: "Hypertext Transfer Protocol (HTTP/1.1): Message Syntax and Routing".</w:t>
      </w:r>
    </w:p>
    <w:p w14:paraId="7A18DD29" w14:textId="77777777" w:rsidR="005C310B" w:rsidRPr="00B02A0B" w:rsidRDefault="005C310B" w:rsidP="005C310B">
      <w:pPr>
        <w:pStyle w:val="EX"/>
      </w:pPr>
      <w:r w:rsidRPr="00B02A0B">
        <w:t>[23]</w:t>
      </w:r>
      <w:r w:rsidRPr="00B02A0B">
        <w:tab/>
        <w:t>IETF RFC 7231: "Hypertext Transfer Protocol (HTTP/1.1): Semantics and Content".</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lastRenderedPageBreak/>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lastRenderedPageBreak/>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038DEA60" w:rsidR="00FD5A10" w:rsidRPr="00B02A0B" w:rsidRDefault="00FD5A10" w:rsidP="004B77C8">
      <w:pPr>
        <w:pStyle w:val="EX"/>
      </w:pPr>
      <w:r w:rsidRPr="00705E55">
        <w:t>[</w:t>
      </w:r>
      <w:r w:rsidR="00404CD6">
        <w:t>91</w:t>
      </w:r>
      <w:r w:rsidRPr="00705E55">
        <w:t>]</w:t>
      </w:r>
      <w:r w:rsidRPr="00705E55">
        <w:tab/>
        <w:t>IANA: Character Sets, https://www.iana.org/assignments/character-sets/character-sets.xhtml.</w:t>
      </w:r>
    </w:p>
    <w:p w14:paraId="29945483" w14:textId="77777777" w:rsidR="005C310B" w:rsidRPr="00B02A0B" w:rsidRDefault="005C310B" w:rsidP="007D34FE">
      <w:pPr>
        <w:pStyle w:val="Heading1"/>
      </w:pPr>
      <w:bookmarkStart w:id="46" w:name="_CR3"/>
      <w:bookmarkStart w:id="47" w:name="_Toc218717157"/>
      <w:bookmarkEnd w:id="46"/>
      <w:r w:rsidRPr="00B02A0B">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18717158"/>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lastRenderedPageBreak/>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77777777"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4122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lastRenderedPageBreak/>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DB5503">
      <w:pPr>
        <w:pStyle w:val="EX"/>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18717159"/>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lastRenderedPageBreak/>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18717160"/>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18717161"/>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lastRenderedPageBreak/>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18717162"/>
      <w:bookmarkEnd w:id="92"/>
      <w:r w:rsidRPr="00B02A0B">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18717163"/>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18717164"/>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lastRenderedPageBreak/>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18717165"/>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18717166"/>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18717167"/>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18717168"/>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18717169"/>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lastRenderedPageBreak/>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lastRenderedPageBreak/>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205A78" w:rsidRDefault="005C310B" w:rsidP="005C310B">
      <w:pPr>
        <w:pStyle w:val="PL"/>
        <w:rPr>
          <w:lang w:val="sv-SE"/>
        </w:rPr>
      </w:pPr>
      <w:r w:rsidRPr="00B02A0B">
        <w:t xml:space="preserve">       </w:t>
      </w:r>
      <w:r w:rsidRPr="00205A78">
        <w:rPr>
          <w:lang w:val="sv-SE"/>
        </w:rPr>
        <w:t>&lt;mcdata-request-uri type="Normal"&gt;</w:t>
      </w:r>
    </w:p>
    <w:p w14:paraId="7BA17FCA" w14:textId="77777777" w:rsidR="005C310B" w:rsidRPr="00205A78" w:rsidRDefault="005C310B" w:rsidP="005C310B">
      <w:pPr>
        <w:rPr>
          <w:noProof/>
          <w:lang w:val="sv-SE"/>
        </w:rPr>
      </w:pPr>
      <w:r w:rsidRPr="00205A78">
        <w:rPr>
          <w:noProof/>
          <w:lang w:val="sv-SE"/>
        </w:rPr>
        <w:t xml:space="preserve">         &lt;mcdataURI&gt;sip:group123@mcdataoperator1.com&gt;&lt;/mcdataURI&gt;</w:t>
      </w:r>
    </w:p>
    <w:p w14:paraId="7DB062D0" w14:textId="77777777" w:rsidR="005C310B" w:rsidRPr="00205A78" w:rsidRDefault="005C310B" w:rsidP="005C310B">
      <w:pPr>
        <w:rPr>
          <w:noProof/>
          <w:lang w:val="sv-SE"/>
        </w:rPr>
      </w:pPr>
      <w:r w:rsidRPr="00205A78">
        <w:rPr>
          <w:noProof/>
          <w:lang w:val="sv-SE"/>
        </w:rPr>
        <w:t xml:space="preserve">       &lt;/mcdata-request-uri&gt;</w:t>
      </w:r>
    </w:p>
    <w:p w14:paraId="72CBBE45" w14:textId="77777777" w:rsidR="005C310B" w:rsidRPr="00205A78" w:rsidRDefault="005C310B" w:rsidP="005C310B">
      <w:pPr>
        <w:pStyle w:val="PL"/>
        <w:rPr>
          <w:lang w:val="sv-SE"/>
        </w:rPr>
      </w:pPr>
      <w:r w:rsidRPr="00205A78">
        <w:rPr>
          <w:lang w:val="sv-SE"/>
        </w:rPr>
        <w:t xml:space="preserve">     &lt;/mcdata-Params&gt;</w:t>
      </w:r>
    </w:p>
    <w:p w14:paraId="0D4F4EE3" w14:textId="77777777" w:rsidR="005C310B" w:rsidRPr="00205A78" w:rsidRDefault="005C310B" w:rsidP="005C310B">
      <w:pPr>
        <w:pStyle w:val="PL"/>
        <w:rPr>
          <w:lang w:val="sv-SE"/>
        </w:rPr>
      </w:pPr>
      <w:r w:rsidRPr="00205A78">
        <w:rPr>
          <w:lang w:val="sv-SE"/>
        </w:rPr>
        <w:t xml:space="preserve">   &lt;/mcdata-info&gt;</w:t>
      </w:r>
    </w:p>
    <w:p w14:paraId="36920AA5" w14:textId="77777777" w:rsidR="005C310B" w:rsidRPr="00205A78"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3"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205A78" w:rsidRDefault="005C310B" w:rsidP="005C310B">
      <w:pPr>
        <w:pStyle w:val="PL"/>
        <w:rPr>
          <w:lang w:val="sv-SE"/>
        </w:rPr>
      </w:pPr>
      <w:r w:rsidRPr="00B02A0B">
        <w:t xml:space="preserve">            </w:t>
      </w:r>
      <w:r w:rsidRPr="00205A78">
        <w:rPr>
          <w:lang w:val="sv-SE"/>
        </w:rPr>
        <w:t>&lt;/CipherData&gt;</w:t>
      </w:r>
    </w:p>
    <w:p w14:paraId="74F767B1" w14:textId="77777777" w:rsidR="005C310B" w:rsidRPr="00205A78" w:rsidRDefault="005C310B" w:rsidP="005C310B">
      <w:pPr>
        <w:pStyle w:val="PL"/>
        <w:rPr>
          <w:lang w:val="sv-SE"/>
        </w:rPr>
      </w:pPr>
      <w:r w:rsidRPr="00205A78">
        <w:rPr>
          <w:lang w:val="sv-SE"/>
        </w:rPr>
        <w:t xml:space="preserve">         &lt;/EncryptedData&gt;</w:t>
      </w:r>
    </w:p>
    <w:p w14:paraId="5251EEBB" w14:textId="77777777" w:rsidR="005C310B" w:rsidRPr="00205A78" w:rsidRDefault="005C310B" w:rsidP="005C310B">
      <w:pPr>
        <w:pStyle w:val="PL"/>
        <w:rPr>
          <w:lang w:val="sv-SE"/>
        </w:rPr>
      </w:pPr>
      <w:r w:rsidRPr="00205A78">
        <w:rPr>
          <w:lang w:val="sv-SE"/>
        </w:rPr>
        <w:t xml:space="preserve">       &lt;/mcdata-request-uri&gt;</w:t>
      </w:r>
    </w:p>
    <w:p w14:paraId="2C405879" w14:textId="77777777" w:rsidR="005C310B" w:rsidRPr="00B02A0B" w:rsidRDefault="005C310B" w:rsidP="005C310B">
      <w:pPr>
        <w:pStyle w:val="PL"/>
      </w:pPr>
      <w:r w:rsidRPr="00205A78">
        <w:rPr>
          <w:lang w:val="sv-SE"/>
        </w:rPr>
        <w:t xml:space="preserve">     </w:t>
      </w:r>
      <w:r w:rsidRPr="00B02A0B">
        <w:t>&lt;/mcdata-Params&gt;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lastRenderedPageBreak/>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18717170"/>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18717171"/>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The protection of MBMS subchannel control messages on the general purpose MBMS subchannels can be done with MSCCKs (each identified by a corresponding MSCCK-ID), distributed during MBMS bearer announcement (see 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 xml:space="preserve">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w:t>
      </w:r>
      <w:r w:rsidRPr="00B02A0B">
        <w:lastRenderedPageBreak/>
        <w:t>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18717172"/>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1D25B400" w:rsidR="005C310B" w:rsidRPr="00B02A0B" w:rsidRDefault="005C310B" w:rsidP="005C310B">
      <w:r w:rsidRPr="00B02A0B">
        <w:t>The MCData client assigns the MCData client ID when the MCData client is used for the first time. The MCData client generates the MCData client ID as specified in clause 4.2 of IETF RFC 4122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18717173"/>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18717174"/>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18717175"/>
      <w:bookmarkEnd w:id="236"/>
      <w:r w:rsidRPr="00B02A0B">
        <w:lastRenderedPageBreak/>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205A78" w:rsidRDefault="005C310B" w:rsidP="005C310B">
      <w:pPr>
        <w:pStyle w:val="PL"/>
        <w:pBdr>
          <w:top w:val="single" w:sz="4" w:space="1" w:color="auto"/>
          <w:left w:val="single" w:sz="4" w:space="4" w:color="auto"/>
          <w:bottom w:val="single" w:sz="4" w:space="1" w:color="auto"/>
          <w:right w:val="single" w:sz="4" w:space="4" w:color="auto"/>
        </w:pBdr>
        <w:rPr>
          <w:lang w:val="sv-SE"/>
        </w:rPr>
      </w:pPr>
      <w:r w:rsidRPr="00205A78">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37"/>
        <w:gridCol w:w="4992"/>
        <w:gridCol w:w="11"/>
        <w:gridCol w:w="3782"/>
        <w:gridCol w:w="30"/>
        <w:gridCol w:w="17"/>
        <w:gridCol w:w="50"/>
      </w:tblGrid>
      <w:tr w:rsidR="00D07FA8" w:rsidRPr="00B02A0B" w14:paraId="5F7DE851" w14:textId="77777777" w:rsidTr="00E85D58">
        <w:trPr>
          <w:gridAfter w:val="2"/>
          <w:wAfter w:w="67" w:type="dxa"/>
          <w:jc w:val="center"/>
        </w:trPr>
        <w:tc>
          <w:tcPr>
            <w:tcW w:w="752" w:type="dxa"/>
            <w:gridSpan w:val="2"/>
          </w:tcPr>
          <w:p w14:paraId="4D119B90" w14:textId="77777777" w:rsidR="00D07FA8" w:rsidRPr="00B02A0B" w:rsidRDefault="00D07FA8" w:rsidP="00610474">
            <w:pPr>
              <w:pStyle w:val="TAH"/>
            </w:pPr>
            <w:r w:rsidRPr="00B02A0B">
              <w:lastRenderedPageBreak/>
              <w:t>Code</w:t>
            </w:r>
          </w:p>
        </w:tc>
        <w:tc>
          <w:tcPr>
            <w:tcW w:w="5003" w:type="dxa"/>
            <w:gridSpan w:val="2"/>
          </w:tcPr>
          <w:p w14:paraId="3789B5BC" w14:textId="77777777" w:rsidR="00D07FA8" w:rsidRPr="00B02A0B" w:rsidRDefault="00D07FA8" w:rsidP="00610474">
            <w:pPr>
              <w:pStyle w:val="TAH"/>
            </w:pPr>
            <w:r w:rsidRPr="00B02A0B">
              <w:t>Explanatory text</w:t>
            </w:r>
          </w:p>
        </w:tc>
        <w:tc>
          <w:tcPr>
            <w:tcW w:w="3812" w:type="dxa"/>
            <w:gridSpan w:val="2"/>
          </w:tcPr>
          <w:p w14:paraId="390DBFA5" w14:textId="77777777" w:rsidR="00D07FA8" w:rsidRPr="00B02A0B" w:rsidRDefault="00D07FA8" w:rsidP="00610474">
            <w:pPr>
              <w:pStyle w:val="TAH"/>
            </w:pPr>
            <w:r w:rsidRPr="00B02A0B">
              <w:t>Description</w:t>
            </w:r>
          </w:p>
        </w:tc>
      </w:tr>
      <w:tr w:rsidR="00D07FA8" w:rsidRPr="00B02A0B" w14:paraId="4232E1C3" w14:textId="77777777" w:rsidTr="00E85D58">
        <w:trPr>
          <w:gridAfter w:val="2"/>
          <w:wAfter w:w="67" w:type="dxa"/>
          <w:jc w:val="center"/>
        </w:trPr>
        <w:tc>
          <w:tcPr>
            <w:tcW w:w="752" w:type="dxa"/>
            <w:gridSpan w:val="2"/>
          </w:tcPr>
          <w:p w14:paraId="7C466149" w14:textId="77777777" w:rsidR="00D07FA8" w:rsidRPr="00B02A0B" w:rsidRDefault="00D07FA8" w:rsidP="00610474">
            <w:pPr>
              <w:pStyle w:val="TAC"/>
            </w:pPr>
            <w:r w:rsidRPr="00B02A0B">
              <w:t>101</w:t>
            </w:r>
          </w:p>
        </w:tc>
        <w:tc>
          <w:tcPr>
            <w:tcW w:w="5003" w:type="dxa"/>
            <w:gridSpan w:val="2"/>
          </w:tcPr>
          <w:p w14:paraId="330F2302" w14:textId="77777777" w:rsidR="00D07FA8" w:rsidRPr="00B02A0B" w:rsidRDefault="00D07FA8" w:rsidP="00610474">
            <w:pPr>
              <w:pStyle w:val="TAL"/>
            </w:pPr>
            <w:r w:rsidRPr="00B02A0B">
              <w:t>service authorisation failed</w:t>
            </w:r>
          </w:p>
        </w:tc>
        <w:tc>
          <w:tcPr>
            <w:tcW w:w="3812" w:type="dxa"/>
            <w:gridSpan w:val="2"/>
          </w:tcPr>
          <w:p w14:paraId="66BED65F" w14:textId="77777777" w:rsidR="00D07FA8" w:rsidRPr="00B02A0B" w:rsidRDefault="00D07FA8" w:rsidP="00610474">
            <w:pPr>
              <w:pStyle w:val="TAL"/>
            </w:pPr>
            <w:r w:rsidRPr="00B02A0B">
              <w:t>The service authorisation of the MCData ID against the IMPU failed at the MCData server.</w:t>
            </w:r>
          </w:p>
        </w:tc>
      </w:tr>
      <w:tr w:rsidR="00D07FA8" w:rsidRPr="00B02A0B" w14:paraId="69FA7939" w14:textId="77777777" w:rsidTr="00E85D58">
        <w:trPr>
          <w:gridAfter w:val="2"/>
          <w:wAfter w:w="67" w:type="dxa"/>
          <w:jc w:val="center"/>
        </w:trPr>
        <w:tc>
          <w:tcPr>
            <w:tcW w:w="752" w:type="dxa"/>
            <w:gridSpan w:val="2"/>
          </w:tcPr>
          <w:p w14:paraId="350BDB38" w14:textId="77777777" w:rsidR="00D07FA8" w:rsidRPr="00B02A0B" w:rsidRDefault="00D07FA8" w:rsidP="00610474">
            <w:pPr>
              <w:pStyle w:val="TAC"/>
            </w:pPr>
            <w:r w:rsidRPr="00B02A0B">
              <w:t>102</w:t>
            </w:r>
          </w:p>
        </w:tc>
        <w:tc>
          <w:tcPr>
            <w:tcW w:w="5003" w:type="dxa"/>
            <w:gridSpan w:val="2"/>
          </w:tcPr>
          <w:p w14:paraId="22E5C3F8" w14:textId="77777777" w:rsidR="00D07FA8" w:rsidRPr="00B02A0B" w:rsidRDefault="00D07FA8" w:rsidP="00610474">
            <w:pPr>
              <w:pStyle w:val="TAL"/>
              <w:rPr>
                <w:b/>
              </w:rPr>
            </w:pPr>
            <w:r w:rsidRPr="00B02A0B">
              <w:rPr>
                <w:noProof/>
              </w:rPr>
              <w:t>too many simultaneous affiliations</w:t>
            </w:r>
          </w:p>
        </w:tc>
        <w:tc>
          <w:tcPr>
            <w:tcW w:w="3812" w:type="dxa"/>
            <w:gridSpan w:val="2"/>
          </w:tcPr>
          <w:p w14:paraId="639BC5A7" w14:textId="77777777" w:rsidR="00D07FA8" w:rsidRPr="00B02A0B" w:rsidRDefault="00D07FA8" w:rsidP="00610474">
            <w:pPr>
              <w:pStyle w:val="TAL"/>
              <w:rPr>
                <w:b/>
              </w:rPr>
            </w:pPr>
            <w:r w:rsidRPr="00B02A0B">
              <w:t>The MCData user already has N2 maximum number of simultaneous affiliations.</w:t>
            </w:r>
          </w:p>
        </w:tc>
      </w:tr>
      <w:tr w:rsidR="00D07FA8" w:rsidRPr="00B02A0B" w14:paraId="356CEED7" w14:textId="77777777" w:rsidTr="00E85D58">
        <w:trPr>
          <w:gridAfter w:val="2"/>
          <w:wAfter w:w="67" w:type="dxa"/>
          <w:jc w:val="center"/>
        </w:trPr>
        <w:tc>
          <w:tcPr>
            <w:tcW w:w="752" w:type="dxa"/>
            <w:gridSpan w:val="2"/>
          </w:tcPr>
          <w:p w14:paraId="49096C94" w14:textId="77777777" w:rsidR="00D07FA8" w:rsidRPr="00B02A0B" w:rsidRDefault="00D07FA8" w:rsidP="00610474">
            <w:pPr>
              <w:pStyle w:val="TAC"/>
            </w:pPr>
            <w:r w:rsidRPr="00B02A0B">
              <w:t>104</w:t>
            </w:r>
          </w:p>
        </w:tc>
        <w:tc>
          <w:tcPr>
            <w:tcW w:w="5003" w:type="dxa"/>
            <w:gridSpan w:val="2"/>
          </w:tcPr>
          <w:p w14:paraId="099740B0" w14:textId="77777777" w:rsidR="00D07FA8" w:rsidRPr="00B02A0B" w:rsidRDefault="00D07FA8" w:rsidP="00610474">
            <w:pPr>
              <w:pStyle w:val="TAL"/>
            </w:pPr>
            <w:r w:rsidRPr="00B02A0B">
              <w:t>isfocus not assigned</w:t>
            </w:r>
          </w:p>
        </w:tc>
        <w:tc>
          <w:tcPr>
            <w:tcW w:w="3812" w:type="dxa"/>
            <w:gridSpan w:val="2"/>
          </w:tcPr>
          <w:p w14:paraId="0A994807" w14:textId="77777777" w:rsidR="00D07FA8" w:rsidRPr="00B02A0B" w:rsidRDefault="00D07FA8" w:rsidP="00610474">
            <w:pPr>
              <w:pStyle w:val="TAL"/>
              <w:rPr>
                <w:b/>
              </w:rPr>
            </w:pPr>
            <w:r w:rsidRPr="00B02A0B">
              <w:t>A controlling MCData function has not been assigned to the MCData session.</w:t>
            </w:r>
          </w:p>
        </w:tc>
      </w:tr>
      <w:tr w:rsidR="00D07FA8" w:rsidRPr="00B02A0B" w14:paraId="65E44C5B" w14:textId="77777777" w:rsidTr="00E85D58">
        <w:trPr>
          <w:gridAfter w:val="2"/>
          <w:wAfter w:w="67" w:type="dxa"/>
          <w:jc w:val="center"/>
        </w:trPr>
        <w:tc>
          <w:tcPr>
            <w:tcW w:w="752" w:type="dxa"/>
            <w:gridSpan w:val="2"/>
          </w:tcPr>
          <w:p w14:paraId="2F136DB9" w14:textId="77777777" w:rsidR="00D07FA8" w:rsidRPr="00B02A0B" w:rsidRDefault="00D07FA8" w:rsidP="00610474">
            <w:pPr>
              <w:pStyle w:val="TAC"/>
            </w:pPr>
            <w:r w:rsidRPr="00B02A0B">
              <w:t>110</w:t>
            </w:r>
          </w:p>
        </w:tc>
        <w:tc>
          <w:tcPr>
            <w:tcW w:w="5003" w:type="dxa"/>
            <w:gridSpan w:val="2"/>
          </w:tcPr>
          <w:p w14:paraId="17650DDA" w14:textId="77777777" w:rsidR="00D07FA8" w:rsidRPr="00B02A0B" w:rsidRDefault="00D07FA8" w:rsidP="00610474">
            <w:pPr>
              <w:pStyle w:val="TAL"/>
            </w:pPr>
            <w:r w:rsidRPr="00B02A0B">
              <w:t>user declined the call invitation</w:t>
            </w:r>
          </w:p>
        </w:tc>
        <w:tc>
          <w:tcPr>
            <w:tcW w:w="3812" w:type="dxa"/>
            <w:gridSpan w:val="2"/>
          </w:tcPr>
          <w:p w14:paraId="1AD12E27" w14:textId="37ED0A3A" w:rsidR="00D07FA8" w:rsidRPr="00B02A0B" w:rsidRDefault="00D07FA8" w:rsidP="00610474">
            <w:pPr>
              <w:pStyle w:val="TAL"/>
            </w:pPr>
            <w:r w:rsidRPr="00B02A0B">
              <w:t>The MCData user declined to accept the call for the file distribution.</w:t>
            </w:r>
          </w:p>
        </w:tc>
      </w:tr>
      <w:tr w:rsidR="00D07FA8" w:rsidRPr="00B02A0B" w14:paraId="590FAE2C" w14:textId="77777777" w:rsidTr="00E85D58">
        <w:trPr>
          <w:gridAfter w:val="2"/>
          <w:wAfter w:w="67" w:type="dxa"/>
          <w:jc w:val="center"/>
        </w:trPr>
        <w:tc>
          <w:tcPr>
            <w:tcW w:w="752" w:type="dxa"/>
            <w:gridSpan w:val="2"/>
          </w:tcPr>
          <w:p w14:paraId="02523620" w14:textId="77777777" w:rsidR="00D07FA8" w:rsidRPr="00B02A0B" w:rsidRDefault="00D07FA8" w:rsidP="00610474">
            <w:pPr>
              <w:pStyle w:val="TAC"/>
            </w:pPr>
            <w:r w:rsidRPr="00B02A0B">
              <w:t>113</w:t>
            </w:r>
          </w:p>
        </w:tc>
        <w:tc>
          <w:tcPr>
            <w:tcW w:w="5003" w:type="dxa"/>
            <w:gridSpan w:val="2"/>
          </w:tcPr>
          <w:p w14:paraId="26F30ECB" w14:textId="77777777" w:rsidR="00D07FA8" w:rsidRPr="00B02A0B" w:rsidRDefault="00D07FA8" w:rsidP="00610474">
            <w:pPr>
              <w:pStyle w:val="TAL"/>
            </w:pPr>
            <w:r w:rsidRPr="00B02A0B">
              <w:t>group document does not exist</w:t>
            </w:r>
          </w:p>
        </w:tc>
        <w:tc>
          <w:tcPr>
            <w:tcW w:w="3812" w:type="dxa"/>
            <w:gridSpan w:val="2"/>
          </w:tcPr>
          <w:p w14:paraId="558B38D2" w14:textId="77777777" w:rsidR="00D07FA8" w:rsidRPr="00B02A0B" w:rsidRDefault="00D07FA8" w:rsidP="00610474">
            <w:pPr>
              <w:pStyle w:val="TAL"/>
            </w:pPr>
            <w:r w:rsidRPr="00B02A0B">
              <w:t>The group document requested from the group management server does not exist.</w:t>
            </w:r>
          </w:p>
        </w:tc>
      </w:tr>
      <w:tr w:rsidR="00D07FA8" w:rsidRPr="00B02A0B" w14:paraId="761EE890" w14:textId="77777777" w:rsidTr="00E85D58">
        <w:trPr>
          <w:gridAfter w:val="2"/>
          <w:wAfter w:w="67" w:type="dxa"/>
          <w:jc w:val="center"/>
        </w:trPr>
        <w:tc>
          <w:tcPr>
            <w:tcW w:w="752" w:type="dxa"/>
            <w:gridSpan w:val="2"/>
          </w:tcPr>
          <w:p w14:paraId="4999BEAD" w14:textId="77777777" w:rsidR="00D07FA8" w:rsidRPr="00B02A0B" w:rsidRDefault="00D07FA8" w:rsidP="00610474">
            <w:pPr>
              <w:pStyle w:val="TAC"/>
            </w:pPr>
            <w:r w:rsidRPr="00B02A0B">
              <w:t>114</w:t>
            </w:r>
          </w:p>
        </w:tc>
        <w:tc>
          <w:tcPr>
            <w:tcW w:w="5003" w:type="dxa"/>
            <w:gridSpan w:val="2"/>
          </w:tcPr>
          <w:p w14:paraId="2A34D3E2" w14:textId="77777777" w:rsidR="00D07FA8" w:rsidRPr="00B02A0B" w:rsidRDefault="00D07FA8" w:rsidP="00610474">
            <w:pPr>
              <w:pStyle w:val="TAL"/>
            </w:pPr>
            <w:r w:rsidRPr="00B02A0B">
              <w:t>unable to retrieve group document</w:t>
            </w:r>
          </w:p>
        </w:tc>
        <w:tc>
          <w:tcPr>
            <w:tcW w:w="3812" w:type="dxa"/>
            <w:gridSpan w:val="2"/>
          </w:tcPr>
          <w:p w14:paraId="47B14132" w14:textId="77777777" w:rsidR="00D07FA8" w:rsidRPr="00B02A0B" w:rsidRDefault="00D07FA8" w:rsidP="00610474">
            <w:pPr>
              <w:pStyle w:val="TAL"/>
            </w:pPr>
            <w:r w:rsidRPr="00B02A0B">
              <w:t>The group document exists on the group management server but the MCData server was unable to retrieve it.</w:t>
            </w:r>
          </w:p>
        </w:tc>
      </w:tr>
      <w:tr w:rsidR="00D07FA8" w:rsidRPr="00B02A0B" w14:paraId="70821442" w14:textId="77777777" w:rsidTr="00E85D58">
        <w:trPr>
          <w:gridAfter w:val="2"/>
          <w:wAfter w:w="67" w:type="dxa"/>
          <w:jc w:val="center"/>
        </w:trPr>
        <w:tc>
          <w:tcPr>
            <w:tcW w:w="752" w:type="dxa"/>
            <w:gridSpan w:val="2"/>
          </w:tcPr>
          <w:p w14:paraId="1ACCCE81" w14:textId="77777777" w:rsidR="00D07FA8" w:rsidRPr="00B02A0B" w:rsidRDefault="00D07FA8" w:rsidP="00610474">
            <w:pPr>
              <w:pStyle w:val="TAC"/>
            </w:pPr>
            <w:r w:rsidRPr="00B02A0B">
              <w:t>115</w:t>
            </w:r>
          </w:p>
        </w:tc>
        <w:tc>
          <w:tcPr>
            <w:tcW w:w="5003" w:type="dxa"/>
            <w:gridSpan w:val="2"/>
          </w:tcPr>
          <w:p w14:paraId="3E1AFDCF" w14:textId="77777777" w:rsidR="00D07FA8" w:rsidRPr="00B02A0B" w:rsidRDefault="00D07FA8" w:rsidP="00610474">
            <w:pPr>
              <w:pStyle w:val="TAL"/>
            </w:pPr>
            <w:r w:rsidRPr="00B02A0B">
              <w:t>group is disabled</w:t>
            </w:r>
          </w:p>
        </w:tc>
        <w:tc>
          <w:tcPr>
            <w:tcW w:w="3812" w:type="dxa"/>
            <w:gridSpan w:val="2"/>
          </w:tcPr>
          <w:p w14:paraId="2C87CAF6" w14:textId="77777777" w:rsidR="00D07FA8" w:rsidRPr="00B02A0B" w:rsidRDefault="00D07FA8" w:rsidP="00610474">
            <w:pPr>
              <w:pStyle w:val="TAL"/>
            </w:pPr>
            <w:r w:rsidRPr="00B02A0B">
              <w:t>The group has the &lt;disabled&gt; element set to "true" in the group management server.</w:t>
            </w:r>
          </w:p>
        </w:tc>
      </w:tr>
      <w:tr w:rsidR="00D07FA8" w:rsidRPr="00B02A0B" w14:paraId="5657AF9D" w14:textId="77777777" w:rsidTr="00E85D58">
        <w:trPr>
          <w:gridAfter w:val="2"/>
          <w:wAfter w:w="67" w:type="dxa"/>
          <w:jc w:val="center"/>
        </w:trPr>
        <w:tc>
          <w:tcPr>
            <w:tcW w:w="752" w:type="dxa"/>
            <w:gridSpan w:val="2"/>
          </w:tcPr>
          <w:p w14:paraId="49502076" w14:textId="77777777" w:rsidR="00D07FA8" w:rsidRPr="00B02A0B" w:rsidRDefault="00D07FA8" w:rsidP="00610474">
            <w:pPr>
              <w:pStyle w:val="TAC"/>
            </w:pPr>
            <w:r w:rsidRPr="00B02A0B">
              <w:t>116</w:t>
            </w:r>
          </w:p>
        </w:tc>
        <w:tc>
          <w:tcPr>
            <w:tcW w:w="5003" w:type="dxa"/>
            <w:gridSpan w:val="2"/>
          </w:tcPr>
          <w:p w14:paraId="21FA2BB5" w14:textId="77777777" w:rsidR="00D07FA8" w:rsidRPr="00B02A0B" w:rsidRDefault="00D07FA8" w:rsidP="00610474">
            <w:pPr>
              <w:pStyle w:val="TAL"/>
            </w:pPr>
            <w:r w:rsidRPr="00B02A0B">
              <w:t>user is not part of the MCData group</w:t>
            </w:r>
          </w:p>
        </w:tc>
        <w:tc>
          <w:tcPr>
            <w:tcW w:w="3812" w:type="dxa"/>
            <w:gridSpan w:val="2"/>
          </w:tcPr>
          <w:p w14:paraId="156B7441" w14:textId="77777777" w:rsidR="00D07FA8" w:rsidRPr="00B02A0B" w:rsidRDefault="00D07FA8" w:rsidP="00610474">
            <w:pPr>
              <w:pStyle w:val="TAL"/>
            </w:pPr>
            <w:r w:rsidRPr="00B02A0B">
              <w:t>The group exists on the group management server, but the requesting user is not part of this group.</w:t>
            </w:r>
          </w:p>
        </w:tc>
      </w:tr>
      <w:tr w:rsidR="00D07FA8" w:rsidRPr="00B02A0B" w14:paraId="5B9DF80B" w14:textId="77777777" w:rsidTr="00E85D58">
        <w:trPr>
          <w:gridAfter w:val="2"/>
          <w:wAfter w:w="67" w:type="dxa"/>
          <w:jc w:val="center"/>
        </w:trPr>
        <w:tc>
          <w:tcPr>
            <w:tcW w:w="752" w:type="dxa"/>
            <w:gridSpan w:val="2"/>
          </w:tcPr>
          <w:p w14:paraId="7CF8F73E" w14:textId="77777777" w:rsidR="00D07FA8" w:rsidRPr="00B02A0B" w:rsidRDefault="00D07FA8" w:rsidP="00610474">
            <w:pPr>
              <w:pStyle w:val="TAC"/>
            </w:pPr>
            <w:r w:rsidRPr="00B02A0B">
              <w:t>120</w:t>
            </w:r>
          </w:p>
        </w:tc>
        <w:tc>
          <w:tcPr>
            <w:tcW w:w="5003" w:type="dxa"/>
            <w:gridSpan w:val="2"/>
          </w:tcPr>
          <w:p w14:paraId="76320439" w14:textId="77777777" w:rsidR="00D07FA8" w:rsidRPr="00B02A0B" w:rsidRDefault="00D07FA8" w:rsidP="00610474">
            <w:pPr>
              <w:pStyle w:val="TAL"/>
            </w:pPr>
            <w:r w:rsidRPr="00B02A0B">
              <w:t>user is not affiliated to this group</w:t>
            </w:r>
          </w:p>
        </w:tc>
        <w:tc>
          <w:tcPr>
            <w:tcW w:w="3812" w:type="dxa"/>
            <w:gridSpan w:val="2"/>
          </w:tcPr>
          <w:p w14:paraId="77D904E7" w14:textId="77777777" w:rsidR="00D07FA8" w:rsidRPr="00B02A0B" w:rsidRDefault="00D07FA8" w:rsidP="00610474">
            <w:pPr>
              <w:pStyle w:val="TAL"/>
            </w:pPr>
            <w:r w:rsidRPr="00B02A0B">
              <w:t>The MCData user is not affiliated to the group.</w:t>
            </w:r>
          </w:p>
        </w:tc>
      </w:tr>
      <w:tr w:rsidR="00D07FA8" w:rsidRPr="00B02A0B" w14:paraId="41B31ECD" w14:textId="77777777" w:rsidTr="00E85D58">
        <w:trPr>
          <w:gridAfter w:val="2"/>
          <w:wAfter w:w="67" w:type="dxa"/>
          <w:jc w:val="center"/>
        </w:trPr>
        <w:tc>
          <w:tcPr>
            <w:tcW w:w="752" w:type="dxa"/>
            <w:gridSpan w:val="2"/>
          </w:tcPr>
          <w:p w14:paraId="5641AE03" w14:textId="77777777" w:rsidR="00D07FA8" w:rsidRPr="00B02A0B" w:rsidRDefault="00D07FA8" w:rsidP="00610474">
            <w:pPr>
              <w:pStyle w:val="TAC"/>
            </w:pPr>
            <w:r w:rsidRPr="00B02A0B">
              <w:t xml:space="preserve">136 </w:t>
            </w:r>
          </w:p>
        </w:tc>
        <w:tc>
          <w:tcPr>
            <w:tcW w:w="5003" w:type="dxa"/>
            <w:gridSpan w:val="2"/>
          </w:tcPr>
          <w:p w14:paraId="30BD9823" w14:textId="77777777" w:rsidR="00D07FA8" w:rsidRPr="00B02A0B" w:rsidRDefault="00D07FA8" w:rsidP="00610474">
            <w:pPr>
              <w:pStyle w:val="TAL"/>
            </w:pPr>
            <w:r w:rsidRPr="00B02A0B">
              <w:t>authentication of the MIKEY-SAKKE I_MESSAGE failed</w:t>
            </w:r>
          </w:p>
        </w:tc>
        <w:tc>
          <w:tcPr>
            <w:tcW w:w="3812" w:type="dxa"/>
            <w:gridSpan w:val="2"/>
          </w:tcPr>
          <w:p w14:paraId="74823188" w14:textId="77777777" w:rsidR="00D07FA8" w:rsidRPr="00B02A0B" w:rsidRDefault="00D07FA8" w:rsidP="00610474">
            <w:pPr>
              <w:pStyle w:val="TAL"/>
            </w:pPr>
            <w:r w:rsidRPr="00B02A0B">
              <w:t>Security context establishment failed.</w:t>
            </w:r>
          </w:p>
        </w:tc>
      </w:tr>
      <w:tr w:rsidR="0045302D" w:rsidRPr="00B02A0B" w14:paraId="60209CD5" w14:textId="77777777" w:rsidTr="00E85D58">
        <w:trPr>
          <w:gridAfter w:val="2"/>
          <w:wAfter w:w="67" w:type="dxa"/>
          <w:jc w:val="center"/>
        </w:trPr>
        <w:tc>
          <w:tcPr>
            <w:tcW w:w="752" w:type="dxa"/>
            <w:gridSpan w:val="2"/>
          </w:tcPr>
          <w:p w14:paraId="596A3660" w14:textId="77777777" w:rsidR="0045302D" w:rsidRPr="00B02A0B" w:rsidRDefault="0045302D" w:rsidP="00D87A7A">
            <w:pPr>
              <w:pStyle w:val="TAC"/>
            </w:pPr>
            <w:r>
              <w:t>137</w:t>
            </w:r>
          </w:p>
        </w:tc>
        <w:tc>
          <w:tcPr>
            <w:tcW w:w="5003" w:type="dxa"/>
            <w:gridSpan w:val="2"/>
          </w:tcPr>
          <w:p w14:paraId="5AB4EFC4" w14:textId="77777777" w:rsidR="0045302D" w:rsidRPr="00B02A0B" w:rsidRDefault="0045302D" w:rsidP="00D87A7A">
            <w:pPr>
              <w:pStyle w:val="TAL"/>
            </w:pPr>
            <w:r>
              <w:rPr>
                <w:lang w:eastAsia="ko-KR"/>
              </w:rPr>
              <w:t xml:space="preserve">the indicated group </w:t>
            </w:r>
            <w:r w:rsidRPr="00B02A0B">
              <w:t>communication</w:t>
            </w:r>
            <w:r>
              <w:t xml:space="preserve"> </w:t>
            </w:r>
            <w:r>
              <w:rPr>
                <w:lang w:eastAsia="ko-KR"/>
              </w:rPr>
              <w:t>does not exist</w:t>
            </w:r>
          </w:p>
        </w:tc>
        <w:tc>
          <w:tcPr>
            <w:tcW w:w="3812" w:type="dxa"/>
            <w:gridSpan w:val="2"/>
          </w:tcPr>
          <w:p w14:paraId="6A5F2BCF" w14:textId="77777777" w:rsidR="0045302D" w:rsidRPr="00B02A0B" w:rsidRDefault="0045302D" w:rsidP="00D87A7A">
            <w:pPr>
              <w:pStyle w:val="TAL"/>
            </w:pPr>
            <w:r>
              <w:t>The participating MCData function cannot find an ongoing group session associated with the received MCData session identity.</w:t>
            </w:r>
          </w:p>
        </w:tc>
      </w:tr>
      <w:tr w:rsidR="0045302D" w:rsidRPr="00B02A0B" w14:paraId="080AFF86" w14:textId="77777777" w:rsidTr="00E85D58">
        <w:trPr>
          <w:gridAfter w:val="2"/>
          <w:wAfter w:w="67" w:type="dxa"/>
          <w:jc w:val="center"/>
        </w:trPr>
        <w:tc>
          <w:tcPr>
            <w:tcW w:w="752" w:type="dxa"/>
            <w:gridSpan w:val="2"/>
          </w:tcPr>
          <w:p w14:paraId="5E2D8226" w14:textId="77777777" w:rsidR="0045302D" w:rsidRPr="00B02A0B" w:rsidRDefault="0045302D" w:rsidP="00D87A7A">
            <w:pPr>
              <w:pStyle w:val="TAC"/>
            </w:pPr>
            <w:r>
              <w:t>138</w:t>
            </w:r>
          </w:p>
        </w:tc>
        <w:tc>
          <w:tcPr>
            <w:tcW w:w="5003" w:type="dxa"/>
            <w:gridSpan w:val="2"/>
          </w:tcPr>
          <w:p w14:paraId="12E6E5CB" w14:textId="77777777" w:rsidR="0045302D" w:rsidRPr="00B02A0B" w:rsidRDefault="0045302D" w:rsidP="00D87A7A">
            <w:pPr>
              <w:pStyle w:val="TAL"/>
            </w:pPr>
            <w:r>
              <w:rPr>
                <w:lang w:eastAsia="ko-KR"/>
              </w:rPr>
              <w:t>subscription of conference events not allowed</w:t>
            </w:r>
          </w:p>
        </w:tc>
        <w:tc>
          <w:tcPr>
            <w:tcW w:w="3812" w:type="dxa"/>
            <w:gridSpan w:val="2"/>
          </w:tcPr>
          <w:p w14:paraId="3F0A4522" w14:textId="77777777" w:rsidR="0045302D" w:rsidRPr="00B02A0B" w:rsidRDefault="0045302D" w:rsidP="00D87A7A">
            <w:pPr>
              <w:pStyle w:val="TAL"/>
            </w:pPr>
            <w:r>
              <w:t>The controlling MCData function could not allow the MCData user to subscribe to the conference event package.</w:t>
            </w:r>
          </w:p>
        </w:tc>
      </w:tr>
      <w:tr w:rsidR="00D07FA8" w:rsidRPr="00B02A0B" w14:paraId="264C9D33" w14:textId="77777777" w:rsidTr="00E85D58">
        <w:trPr>
          <w:gridAfter w:val="2"/>
          <w:wAfter w:w="67" w:type="dxa"/>
          <w:jc w:val="center"/>
        </w:trPr>
        <w:tc>
          <w:tcPr>
            <w:tcW w:w="752" w:type="dxa"/>
            <w:gridSpan w:val="2"/>
          </w:tcPr>
          <w:p w14:paraId="0FB163A2" w14:textId="77777777" w:rsidR="00D07FA8" w:rsidRPr="00B02A0B" w:rsidRDefault="00D07FA8" w:rsidP="00610474">
            <w:pPr>
              <w:pStyle w:val="TAC"/>
            </w:pPr>
            <w:r w:rsidRPr="00B02A0B">
              <w:t>139</w:t>
            </w:r>
          </w:p>
        </w:tc>
        <w:tc>
          <w:tcPr>
            <w:tcW w:w="5003" w:type="dxa"/>
            <w:gridSpan w:val="2"/>
          </w:tcPr>
          <w:p w14:paraId="23480A6E" w14:textId="77777777" w:rsidR="00D07FA8" w:rsidRPr="00B02A0B" w:rsidRDefault="00D07FA8" w:rsidP="00610474">
            <w:pPr>
              <w:pStyle w:val="TAL"/>
              <w:rPr>
                <w:lang w:eastAsia="ko-KR"/>
              </w:rPr>
            </w:pPr>
            <w:r w:rsidRPr="00B02A0B">
              <w:t>integrity protection check failed</w:t>
            </w:r>
          </w:p>
        </w:tc>
        <w:tc>
          <w:tcPr>
            <w:tcW w:w="3812" w:type="dxa"/>
            <w:gridSpan w:val="2"/>
          </w:tcPr>
          <w:p w14:paraId="1DC4E9DE" w14:textId="77777777" w:rsidR="00D07FA8" w:rsidRPr="00B02A0B" w:rsidRDefault="00D07FA8" w:rsidP="00610474">
            <w:pPr>
              <w:pStyle w:val="TAL"/>
            </w:pPr>
            <w:r w:rsidRPr="00B02A0B">
              <w:t>The integrity protection of an XML MIME body failed.</w:t>
            </w:r>
          </w:p>
        </w:tc>
      </w:tr>
      <w:tr w:rsidR="00D07FA8" w:rsidRPr="00B02A0B" w14:paraId="72B94D30" w14:textId="77777777" w:rsidTr="00E85D58">
        <w:trPr>
          <w:gridAfter w:val="2"/>
          <w:wAfter w:w="67" w:type="dxa"/>
          <w:jc w:val="center"/>
        </w:trPr>
        <w:tc>
          <w:tcPr>
            <w:tcW w:w="752" w:type="dxa"/>
            <w:gridSpan w:val="2"/>
          </w:tcPr>
          <w:p w14:paraId="6437862A" w14:textId="77777777" w:rsidR="00D07FA8" w:rsidRPr="00B02A0B" w:rsidRDefault="00D07FA8" w:rsidP="00610474">
            <w:pPr>
              <w:pStyle w:val="TAC"/>
            </w:pPr>
            <w:r w:rsidRPr="00B02A0B">
              <w:t>140</w:t>
            </w:r>
          </w:p>
        </w:tc>
        <w:tc>
          <w:tcPr>
            <w:tcW w:w="5003" w:type="dxa"/>
            <w:gridSpan w:val="2"/>
          </w:tcPr>
          <w:p w14:paraId="4122F4E4" w14:textId="77777777" w:rsidR="00D07FA8" w:rsidRPr="00B02A0B" w:rsidRDefault="00D07FA8" w:rsidP="00610474">
            <w:pPr>
              <w:pStyle w:val="TAL"/>
              <w:rPr>
                <w:lang w:eastAsia="ko-KR"/>
              </w:rPr>
            </w:pPr>
            <w:r w:rsidRPr="00B02A0B">
              <w:t>unable to decrypt XML content</w:t>
            </w:r>
          </w:p>
        </w:tc>
        <w:tc>
          <w:tcPr>
            <w:tcW w:w="3812" w:type="dxa"/>
            <w:gridSpan w:val="2"/>
          </w:tcPr>
          <w:p w14:paraId="75199D6D" w14:textId="77777777" w:rsidR="00D07FA8" w:rsidRPr="00B02A0B" w:rsidRDefault="00D07FA8" w:rsidP="00610474">
            <w:pPr>
              <w:pStyle w:val="TAL"/>
            </w:pPr>
            <w:r w:rsidRPr="00B02A0B">
              <w:t>The XML content cannot be decrypted.</w:t>
            </w:r>
          </w:p>
        </w:tc>
      </w:tr>
      <w:tr w:rsidR="00D07FA8" w:rsidRPr="00B02A0B" w14:paraId="2F8FE53D" w14:textId="77777777" w:rsidTr="00E85D58">
        <w:trPr>
          <w:gridAfter w:val="2"/>
          <w:wAfter w:w="67" w:type="dxa"/>
          <w:jc w:val="center"/>
        </w:trPr>
        <w:tc>
          <w:tcPr>
            <w:tcW w:w="752" w:type="dxa"/>
            <w:gridSpan w:val="2"/>
          </w:tcPr>
          <w:p w14:paraId="49D32E89" w14:textId="77777777" w:rsidR="00D07FA8" w:rsidRPr="00B02A0B" w:rsidRDefault="00D07FA8" w:rsidP="00610474">
            <w:pPr>
              <w:pStyle w:val="TAC"/>
            </w:pPr>
            <w:r w:rsidRPr="00B02A0B">
              <w:t>141</w:t>
            </w:r>
          </w:p>
        </w:tc>
        <w:tc>
          <w:tcPr>
            <w:tcW w:w="5003" w:type="dxa"/>
            <w:gridSpan w:val="2"/>
          </w:tcPr>
          <w:p w14:paraId="45AD209A" w14:textId="77777777" w:rsidR="00D07FA8" w:rsidRPr="00B02A0B" w:rsidRDefault="00D07FA8" w:rsidP="00610474">
            <w:pPr>
              <w:pStyle w:val="TAL"/>
            </w:pPr>
            <w:r w:rsidRPr="00B02A0B">
              <w:t>user unknown to the participating function</w:t>
            </w:r>
          </w:p>
        </w:tc>
        <w:tc>
          <w:tcPr>
            <w:tcW w:w="3812" w:type="dxa"/>
            <w:gridSpan w:val="2"/>
          </w:tcPr>
          <w:p w14:paraId="1DC87DD4" w14:textId="77777777" w:rsidR="00D07FA8" w:rsidRPr="00B02A0B" w:rsidRDefault="00D07FA8" w:rsidP="00610474">
            <w:pPr>
              <w:pStyle w:val="TAL"/>
            </w:pPr>
            <w:r w:rsidRPr="00B02A0B">
              <w:t>The participating function is unable to associate the public user identity with an MCData ID.</w:t>
            </w:r>
          </w:p>
        </w:tc>
      </w:tr>
      <w:tr w:rsidR="00D07FA8" w:rsidRPr="00B02A0B" w14:paraId="62AF2903" w14:textId="77777777" w:rsidTr="00E85D58">
        <w:trPr>
          <w:gridAfter w:val="2"/>
          <w:wAfter w:w="67" w:type="dxa"/>
          <w:jc w:val="center"/>
        </w:trPr>
        <w:tc>
          <w:tcPr>
            <w:tcW w:w="752" w:type="dxa"/>
            <w:gridSpan w:val="2"/>
          </w:tcPr>
          <w:p w14:paraId="3E5A29FB" w14:textId="77777777" w:rsidR="00D07FA8" w:rsidRPr="00B02A0B" w:rsidRDefault="00D07FA8" w:rsidP="00610474">
            <w:pPr>
              <w:pStyle w:val="TAC"/>
            </w:pPr>
            <w:r w:rsidRPr="00B02A0B">
              <w:t>142</w:t>
            </w:r>
          </w:p>
        </w:tc>
        <w:tc>
          <w:tcPr>
            <w:tcW w:w="5003" w:type="dxa"/>
            <w:gridSpan w:val="2"/>
          </w:tcPr>
          <w:p w14:paraId="24094D57" w14:textId="77777777" w:rsidR="00D07FA8" w:rsidRPr="00B02A0B" w:rsidRDefault="00D07FA8" w:rsidP="00610474">
            <w:pPr>
              <w:pStyle w:val="TAL"/>
            </w:pPr>
            <w:r w:rsidRPr="00B02A0B">
              <w:t>unable to determine the controlling function</w:t>
            </w:r>
          </w:p>
        </w:tc>
        <w:tc>
          <w:tcPr>
            <w:tcW w:w="3812" w:type="dxa"/>
            <w:gridSpan w:val="2"/>
          </w:tcPr>
          <w:p w14:paraId="13E8BD34" w14:textId="77777777" w:rsidR="00D07FA8" w:rsidRPr="00B02A0B" w:rsidRDefault="00D07FA8" w:rsidP="00610474">
            <w:pPr>
              <w:pStyle w:val="TAL"/>
            </w:pPr>
            <w:r w:rsidRPr="00B02A0B">
              <w:t>The participating function is unable to determine the controlling function for the group call or private call.</w:t>
            </w:r>
          </w:p>
        </w:tc>
      </w:tr>
      <w:tr w:rsidR="00D07FA8" w:rsidRPr="00B02A0B" w14:paraId="26BFA66E" w14:textId="77777777" w:rsidTr="00E85D58">
        <w:trPr>
          <w:gridAfter w:val="2"/>
          <w:wAfter w:w="67" w:type="dxa"/>
          <w:jc w:val="center"/>
        </w:trPr>
        <w:tc>
          <w:tcPr>
            <w:tcW w:w="752" w:type="dxa"/>
            <w:gridSpan w:val="2"/>
          </w:tcPr>
          <w:p w14:paraId="74C54FF9" w14:textId="77777777" w:rsidR="00D07FA8" w:rsidRPr="00B02A0B" w:rsidRDefault="00D07FA8" w:rsidP="00610474">
            <w:pPr>
              <w:pStyle w:val="TAC"/>
            </w:pPr>
            <w:r w:rsidRPr="00B02A0B">
              <w:t>145</w:t>
            </w:r>
          </w:p>
        </w:tc>
        <w:tc>
          <w:tcPr>
            <w:tcW w:w="5003" w:type="dxa"/>
            <w:gridSpan w:val="2"/>
          </w:tcPr>
          <w:p w14:paraId="5099F546" w14:textId="77777777" w:rsidR="00D07FA8" w:rsidRPr="00B02A0B" w:rsidRDefault="00D07FA8" w:rsidP="00610474">
            <w:pPr>
              <w:pStyle w:val="TAL"/>
            </w:pPr>
            <w:r w:rsidRPr="00B02A0B">
              <w:t>unable to determine called party</w:t>
            </w:r>
          </w:p>
        </w:tc>
        <w:tc>
          <w:tcPr>
            <w:tcW w:w="3812" w:type="dxa"/>
            <w:gridSpan w:val="2"/>
          </w:tcPr>
          <w:p w14:paraId="3D6354F9" w14:textId="77777777" w:rsidR="00D07FA8" w:rsidRPr="00B02A0B" w:rsidRDefault="00D07FA8" w:rsidP="00610474">
            <w:pPr>
              <w:pStyle w:val="TAL"/>
            </w:pPr>
            <w:r w:rsidRPr="00B02A0B">
              <w:t>The participating function was unable to determine the called party from the information received in the SIP request.</w:t>
            </w:r>
          </w:p>
        </w:tc>
      </w:tr>
      <w:tr w:rsidR="00D07FA8" w:rsidRPr="00B02A0B" w14:paraId="3979D900" w14:textId="77777777" w:rsidTr="00E85D58">
        <w:trPr>
          <w:gridAfter w:val="2"/>
          <w:wAfter w:w="67" w:type="dxa"/>
          <w:jc w:val="center"/>
        </w:trPr>
        <w:tc>
          <w:tcPr>
            <w:tcW w:w="715" w:type="dxa"/>
          </w:tcPr>
          <w:p w14:paraId="216098DD" w14:textId="77777777" w:rsidR="00D07FA8" w:rsidRPr="00B02A0B" w:rsidRDefault="00D07FA8" w:rsidP="00610474">
            <w:pPr>
              <w:pStyle w:val="TAC"/>
            </w:pPr>
            <w:r w:rsidRPr="00B02A0B">
              <w:t>148</w:t>
            </w:r>
          </w:p>
        </w:tc>
        <w:tc>
          <w:tcPr>
            <w:tcW w:w="5040" w:type="dxa"/>
            <w:gridSpan w:val="3"/>
          </w:tcPr>
          <w:p w14:paraId="11D51407" w14:textId="77777777" w:rsidR="00D07FA8" w:rsidRPr="00B02A0B" w:rsidRDefault="00D07FA8" w:rsidP="00610474">
            <w:pPr>
              <w:pStyle w:val="TAL"/>
            </w:pPr>
            <w:r w:rsidRPr="00B02A0B">
              <w:t>group is regrouped</w:t>
            </w:r>
          </w:p>
        </w:tc>
        <w:tc>
          <w:tcPr>
            <w:tcW w:w="3812" w:type="dxa"/>
            <w:gridSpan w:val="2"/>
          </w:tcPr>
          <w:p w14:paraId="366E1DCC" w14:textId="77777777" w:rsidR="00D07FA8" w:rsidRPr="00B02A0B" w:rsidRDefault="00D07FA8" w:rsidP="00610474">
            <w:pPr>
              <w:pStyle w:val="TAL"/>
            </w:pPr>
            <w:r w:rsidRPr="00B02A0B">
              <w:t>The group hosted by a non-controlling function is part of a temporary group session as the result of the group regroup function.</w:t>
            </w:r>
          </w:p>
        </w:tc>
      </w:tr>
      <w:tr w:rsidR="00D07FA8" w:rsidRPr="00B02A0B" w14:paraId="55F94173" w14:textId="77777777" w:rsidTr="00E85D58">
        <w:trPr>
          <w:gridAfter w:val="2"/>
          <w:wAfter w:w="67" w:type="dxa"/>
          <w:jc w:val="center"/>
        </w:trPr>
        <w:tc>
          <w:tcPr>
            <w:tcW w:w="715" w:type="dxa"/>
          </w:tcPr>
          <w:p w14:paraId="1286B031" w14:textId="77777777" w:rsidR="00D07FA8" w:rsidRPr="00B02A0B" w:rsidRDefault="00D07FA8" w:rsidP="00610474">
            <w:pPr>
              <w:pStyle w:val="TAC"/>
            </w:pPr>
            <w:r w:rsidRPr="00B02A0B">
              <w:t>149</w:t>
            </w:r>
          </w:p>
        </w:tc>
        <w:tc>
          <w:tcPr>
            <w:tcW w:w="5040" w:type="dxa"/>
            <w:gridSpan w:val="3"/>
          </w:tcPr>
          <w:p w14:paraId="5421FD73" w14:textId="77777777" w:rsidR="00D07FA8" w:rsidRPr="00B02A0B" w:rsidRDefault="00D07FA8" w:rsidP="00610474">
            <w:pPr>
              <w:pStyle w:val="TAL"/>
              <w:rPr>
                <w:lang w:val="fr-FR"/>
              </w:rPr>
            </w:pPr>
            <w:r w:rsidRPr="00B02A0B">
              <w:t>SIP-INFO request pending</w:t>
            </w:r>
          </w:p>
        </w:tc>
        <w:tc>
          <w:tcPr>
            <w:tcW w:w="3812" w:type="dxa"/>
            <w:gridSpan w:val="2"/>
          </w:tcPr>
          <w:p w14:paraId="370500B7" w14:textId="77777777" w:rsidR="00D07FA8" w:rsidRPr="00B02A0B" w:rsidRDefault="00D07FA8" w:rsidP="00610474">
            <w:pPr>
              <w:pStyle w:val="TAL"/>
            </w:pPr>
            <w:r w:rsidRPr="00B02A0B">
              <w:t>The MCData client needs to wait for a SIP-INFO request with specific content, before taking further action.</w:t>
            </w:r>
          </w:p>
        </w:tc>
      </w:tr>
      <w:tr w:rsidR="00D07FA8" w:rsidRPr="00B02A0B" w14:paraId="108B06BD" w14:textId="77777777" w:rsidTr="00E85D58">
        <w:trPr>
          <w:gridAfter w:val="2"/>
          <w:wAfter w:w="67" w:type="dxa"/>
          <w:jc w:val="center"/>
        </w:trPr>
        <w:tc>
          <w:tcPr>
            <w:tcW w:w="715" w:type="dxa"/>
          </w:tcPr>
          <w:p w14:paraId="5650B1DE" w14:textId="77777777" w:rsidR="00D07FA8" w:rsidRPr="00B02A0B" w:rsidRDefault="00D07FA8" w:rsidP="00610474">
            <w:pPr>
              <w:pStyle w:val="TAC"/>
            </w:pPr>
            <w:r w:rsidRPr="00B02A0B">
              <w:t>150</w:t>
            </w:r>
          </w:p>
        </w:tc>
        <w:tc>
          <w:tcPr>
            <w:tcW w:w="5040" w:type="dxa"/>
            <w:gridSpan w:val="3"/>
          </w:tcPr>
          <w:p w14:paraId="70C46A5C" w14:textId="77777777" w:rsidR="00D07FA8" w:rsidRPr="00B02A0B" w:rsidRDefault="00D07FA8" w:rsidP="00610474">
            <w:pPr>
              <w:pStyle w:val="TAL"/>
            </w:pPr>
            <w:r w:rsidRPr="00B02A0B">
              <w:t>invalid combinations of data received in MIME body</w:t>
            </w:r>
          </w:p>
        </w:tc>
        <w:tc>
          <w:tcPr>
            <w:tcW w:w="3812" w:type="dxa"/>
            <w:gridSpan w:val="2"/>
          </w:tcPr>
          <w:p w14:paraId="3A314E06" w14:textId="77777777" w:rsidR="00D07FA8" w:rsidRPr="00B02A0B" w:rsidRDefault="00D07FA8" w:rsidP="00610474">
            <w:pPr>
              <w:pStyle w:val="TAL"/>
            </w:pPr>
            <w:r w:rsidRPr="00B02A0B">
              <w:t>The MCData client included invalid combinations of data in the SIP request.</w:t>
            </w:r>
          </w:p>
        </w:tc>
      </w:tr>
      <w:tr w:rsidR="00D07FA8" w:rsidRPr="00B02A0B" w14:paraId="0AB1AC82"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0474">
            <w:pPr>
              <w:pStyle w:val="TAC"/>
            </w:pPr>
            <w:r w:rsidRPr="00B02A0B">
              <w:t>160</w:t>
            </w:r>
          </w:p>
        </w:tc>
        <w:tc>
          <w:tcPr>
            <w:tcW w:w="5040"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0474">
            <w:pPr>
              <w:pStyle w:val="TAL"/>
            </w:pPr>
            <w:r w:rsidRPr="00B02A0B">
              <w:t>user not authorised to request creation of a regroup</w:t>
            </w:r>
          </w:p>
        </w:tc>
        <w:tc>
          <w:tcPr>
            <w:tcW w:w="3812"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0474">
            <w:pPr>
              <w:pStyle w:val="TAL"/>
            </w:pPr>
            <w:r w:rsidRPr="00B02A0B">
              <w:t>The user is not authorised to request creation of a regroup.</w:t>
            </w:r>
          </w:p>
        </w:tc>
      </w:tr>
      <w:tr w:rsidR="00D07FA8" w:rsidRPr="00B02A0B" w14:paraId="08CDB6D1"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0474">
            <w:pPr>
              <w:pStyle w:val="TAC"/>
            </w:pPr>
            <w:r w:rsidRPr="00B02A0B">
              <w:t>161</w:t>
            </w:r>
          </w:p>
        </w:tc>
        <w:tc>
          <w:tcPr>
            <w:tcW w:w="5040"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0474">
            <w:pPr>
              <w:pStyle w:val="TAL"/>
            </w:pPr>
            <w:r w:rsidRPr="00B02A0B">
              <w:t>user not authorised to request removal of a regroup</w:t>
            </w:r>
          </w:p>
        </w:tc>
        <w:tc>
          <w:tcPr>
            <w:tcW w:w="3812"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0474">
            <w:pPr>
              <w:pStyle w:val="TAL"/>
            </w:pPr>
            <w:r w:rsidRPr="00B02A0B">
              <w:t>The user is not authorised to request removal of a regroup.</w:t>
            </w:r>
          </w:p>
        </w:tc>
      </w:tr>
      <w:tr w:rsidR="00D07FA8" w:rsidRPr="00B02A0B" w14:paraId="7E6800F1"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0474">
            <w:pPr>
              <w:pStyle w:val="TAC"/>
            </w:pPr>
            <w:r w:rsidRPr="00B02A0B">
              <w:t>162</w:t>
            </w:r>
          </w:p>
        </w:tc>
        <w:tc>
          <w:tcPr>
            <w:tcW w:w="5040"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0474">
            <w:pPr>
              <w:pStyle w:val="TAL"/>
            </w:pPr>
            <w:r w:rsidRPr="00B02A0B">
              <w:t>group call abandoned due to required group members not affiliated</w:t>
            </w:r>
          </w:p>
        </w:tc>
        <w:tc>
          <w:tcPr>
            <w:tcW w:w="3812"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0474">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0474">
            <w:pPr>
              <w:pStyle w:val="TAC"/>
            </w:pPr>
            <w:r w:rsidRPr="00B02A0B">
              <w:t>163</w:t>
            </w:r>
          </w:p>
        </w:tc>
        <w:tc>
          <w:tcPr>
            <w:tcW w:w="5040"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0474">
            <w:pPr>
              <w:pStyle w:val="TAL"/>
            </w:pPr>
            <w:r w:rsidRPr="00B02A0B">
              <w:t>the group identity indicated in the request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0474">
            <w:pPr>
              <w:pStyle w:val="TAL"/>
            </w:pPr>
            <w:r w:rsidRPr="00B02A0B">
              <w:t>The server determines that the group identity indicates a user or group regroup based on a preconfigured group that does not exist.</w:t>
            </w:r>
          </w:p>
        </w:tc>
      </w:tr>
      <w:tr w:rsidR="00D07FA8" w:rsidRPr="00B02A0B" w14:paraId="071AD9AE"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0474">
            <w:pPr>
              <w:pStyle w:val="TAC"/>
            </w:pPr>
            <w:r w:rsidRPr="00B02A0B">
              <w:t>165</w:t>
            </w:r>
          </w:p>
        </w:tc>
        <w:tc>
          <w:tcPr>
            <w:tcW w:w="5040"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0474">
            <w:pPr>
              <w:pStyle w:val="TAL"/>
            </w:pPr>
            <w:r w:rsidRPr="00B02A0B">
              <w:t>group ID for regroup already in use</w:t>
            </w:r>
          </w:p>
        </w:tc>
        <w:tc>
          <w:tcPr>
            <w:tcW w:w="3812"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0474">
            <w:pPr>
              <w:pStyle w:val="TAL"/>
            </w:pPr>
            <w:r w:rsidRPr="00B02A0B">
              <w:t>The group ID proposed by the client for the user/group regroup based on a preconfigured group is already in use.</w:t>
            </w:r>
          </w:p>
        </w:tc>
      </w:tr>
      <w:tr w:rsidR="00D07FA8" w:rsidRPr="00B02A0B" w14:paraId="2C2A598B"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0474">
            <w:pPr>
              <w:pStyle w:val="TAC"/>
            </w:pPr>
            <w:r w:rsidRPr="00B02A0B">
              <w:t>167</w:t>
            </w:r>
          </w:p>
        </w:tc>
        <w:tc>
          <w:tcPr>
            <w:tcW w:w="5040"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0474">
            <w:pPr>
              <w:pStyle w:val="TAL"/>
            </w:pPr>
            <w:r w:rsidRPr="00B02A0B">
              <w:t>call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0474">
            <w:pPr>
              <w:pStyle w:val="TAL"/>
            </w:pPr>
            <w:r w:rsidRPr="00B02A0B">
              <w:t>Calls are not allowed on this group that is administratively designated for preconfigured group use only.</w:t>
            </w:r>
          </w:p>
        </w:tc>
      </w:tr>
      <w:tr w:rsidR="00D07FA8" w:rsidRPr="00B02A0B" w14:paraId="1CF6D550"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0474">
            <w:pPr>
              <w:pStyle w:val="TAC"/>
            </w:pPr>
            <w:r w:rsidRPr="00B02A0B">
              <w:lastRenderedPageBreak/>
              <w:t>168</w:t>
            </w:r>
          </w:p>
        </w:tc>
        <w:tc>
          <w:tcPr>
            <w:tcW w:w="5040"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0474">
            <w:pPr>
              <w:pStyle w:val="TAL"/>
            </w:pPr>
            <w:r w:rsidRPr="00B02A0B">
              <w:t>alert is not allowed on the preconfigured group</w:t>
            </w:r>
          </w:p>
        </w:tc>
        <w:tc>
          <w:tcPr>
            <w:tcW w:w="3812"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0474">
            <w:pPr>
              <w:pStyle w:val="TAL"/>
            </w:pPr>
            <w:r w:rsidRPr="00B02A0B">
              <w:t>Alerts are not allowed on this group that is administratively designated for preconfigured group use only.</w:t>
            </w:r>
          </w:p>
        </w:tc>
      </w:tr>
      <w:tr w:rsidR="00D07FA8" w:rsidRPr="00B02A0B" w14:paraId="68BB4045"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0474">
            <w:pPr>
              <w:pStyle w:val="TAC"/>
            </w:pPr>
            <w:r w:rsidRPr="00B02A0B">
              <w:t>176</w:t>
            </w:r>
          </w:p>
        </w:tc>
        <w:tc>
          <w:tcPr>
            <w:tcW w:w="5029"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44357" w:rsidRDefault="00D07FA8" w:rsidP="00B44357">
            <w:pPr>
              <w:pStyle w:val="TAL"/>
            </w:pPr>
            <w:r w:rsidRPr="00B44357">
              <w:t>user not authorized to request for binding/unbinding of a functional alias with the MCData group(s) for the MCData user</w:t>
            </w:r>
          </w:p>
        </w:tc>
        <w:tc>
          <w:tcPr>
            <w:tcW w:w="3840"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0474">
            <w:pPr>
              <w:pStyle w:val="TAL"/>
              <w:rPr>
                <w:lang w:eastAsia="fr-FR"/>
              </w:rPr>
            </w:pPr>
            <w:r w:rsidRPr="00B02A0B">
              <w:rPr>
                <w:lang w:eastAsia="fr-FR"/>
              </w:rPr>
              <w:t>The function is not allowed to this user.</w:t>
            </w:r>
          </w:p>
          <w:p w14:paraId="3CCB9260" w14:textId="77777777" w:rsidR="00D07FA8" w:rsidRPr="00B02A0B" w:rsidRDefault="00D07FA8" w:rsidP="00610474">
            <w:pPr>
              <w:pStyle w:val="TAL"/>
            </w:pPr>
          </w:p>
        </w:tc>
      </w:tr>
      <w:tr w:rsidR="00D07FA8" w:rsidRPr="00B02A0B" w14:paraId="1B07313D"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0474">
            <w:pPr>
              <w:pStyle w:val="TAC"/>
            </w:pPr>
            <w:r w:rsidRPr="00B02A0B">
              <w:t>177</w:t>
            </w:r>
          </w:p>
        </w:tc>
        <w:tc>
          <w:tcPr>
            <w:tcW w:w="5029"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0474">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40"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44357" w:rsidRDefault="00D07FA8" w:rsidP="00B44357">
            <w:pPr>
              <w:pStyle w:val="TAL"/>
            </w:pPr>
            <w:r w:rsidRPr="00B44357">
              <w:t>The MCData server is unable to determine the targeted functional alias or group for creating/removing a binding information for the MCData user.</w:t>
            </w:r>
          </w:p>
        </w:tc>
      </w:tr>
      <w:tr w:rsidR="00D07FA8" w:rsidRPr="00B02A0B" w14:paraId="2DEB15F5"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0474">
            <w:pPr>
              <w:pStyle w:val="TAC"/>
            </w:pPr>
            <w:r w:rsidRPr="00B02A0B">
              <w:t>178</w:t>
            </w:r>
          </w:p>
        </w:tc>
        <w:tc>
          <w:tcPr>
            <w:tcW w:w="5029"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44357" w:rsidRDefault="00D07FA8" w:rsidP="00B44357">
            <w:pPr>
              <w:pStyle w:val="TAL"/>
            </w:pPr>
            <w:r w:rsidRPr="00B44357">
              <w:t>MCData group binding already exists with other functional alias for the MCData user</w:t>
            </w:r>
          </w:p>
        </w:tc>
        <w:tc>
          <w:tcPr>
            <w:tcW w:w="3840"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44357" w:rsidRDefault="00D07FA8" w:rsidP="00B44357">
            <w:pPr>
              <w:pStyle w:val="TAL"/>
            </w:pPr>
            <w:r w:rsidRPr="00B44357">
              <w:t>The requested functional alias binding with MCData group already exist with other functional alias for the MCData user.</w:t>
            </w:r>
          </w:p>
        </w:tc>
      </w:tr>
      <w:tr w:rsidR="00D07FA8" w:rsidRPr="00B02A0B" w14:paraId="7A37C8FB"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0474">
            <w:pPr>
              <w:pStyle w:val="TAC"/>
            </w:pPr>
            <w:r>
              <w:rPr>
                <w:lang w:val="fr-FR"/>
              </w:rPr>
              <w:t>179</w:t>
            </w:r>
          </w:p>
        </w:tc>
        <w:tc>
          <w:tcPr>
            <w:tcW w:w="5029"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0474">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0474">
            <w:pPr>
              <w:pStyle w:val="TAC"/>
            </w:pPr>
            <w:r>
              <w:rPr>
                <w:lang w:val="fr-FR"/>
              </w:rPr>
              <w:t>180</w:t>
            </w:r>
          </w:p>
        </w:tc>
        <w:tc>
          <w:tcPr>
            <w:tcW w:w="5029"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0474">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40"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0474">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E85D58">
        <w:trPr>
          <w:gridAfter w:val="2"/>
          <w:wAfter w:w="67" w:type="dxa"/>
          <w:jc w:val="center"/>
        </w:trPr>
        <w:tc>
          <w:tcPr>
            <w:tcW w:w="752" w:type="dxa"/>
            <w:gridSpan w:val="2"/>
          </w:tcPr>
          <w:p w14:paraId="705AF528" w14:textId="77777777" w:rsidR="00D07FA8" w:rsidRPr="00B02A0B" w:rsidRDefault="00D07FA8" w:rsidP="00610474">
            <w:pPr>
              <w:pStyle w:val="TAC"/>
            </w:pPr>
            <w:r w:rsidRPr="00B02A0B">
              <w:t>198</w:t>
            </w:r>
          </w:p>
        </w:tc>
        <w:tc>
          <w:tcPr>
            <w:tcW w:w="5003" w:type="dxa"/>
            <w:gridSpan w:val="2"/>
          </w:tcPr>
          <w:p w14:paraId="6C7BE894" w14:textId="77777777" w:rsidR="00D07FA8" w:rsidRPr="00B02A0B" w:rsidRDefault="00D07FA8" w:rsidP="00610474">
            <w:pPr>
              <w:pStyle w:val="TAL"/>
            </w:pPr>
            <w:r w:rsidRPr="00B02A0B">
              <w:t>no users are affiliated to this group</w:t>
            </w:r>
          </w:p>
        </w:tc>
        <w:tc>
          <w:tcPr>
            <w:tcW w:w="3812" w:type="dxa"/>
            <w:gridSpan w:val="2"/>
          </w:tcPr>
          <w:p w14:paraId="68966914" w14:textId="77777777" w:rsidR="00D07FA8" w:rsidRPr="00B02A0B" w:rsidRDefault="00D07FA8" w:rsidP="00610474">
            <w:pPr>
              <w:pStyle w:val="TAL"/>
            </w:pPr>
            <w:r w:rsidRPr="00B02A0B">
              <w:t>No users in the group are affiliated.</w:t>
            </w:r>
          </w:p>
        </w:tc>
      </w:tr>
      <w:tr w:rsidR="00D07FA8" w:rsidRPr="00B02A0B" w14:paraId="145202FE" w14:textId="77777777" w:rsidTr="00E85D58">
        <w:trPr>
          <w:gridAfter w:val="2"/>
          <w:wAfter w:w="67" w:type="dxa"/>
          <w:jc w:val="center"/>
        </w:trPr>
        <w:tc>
          <w:tcPr>
            <w:tcW w:w="752" w:type="dxa"/>
            <w:gridSpan w:val="2"/>
          </w:tcPr>
          <w:p w14:paraId="4DCAFF45" w14:textId="77777777" w:rsidR="00D07FA8" w:rsidRPr="00B02A0B" w:rsidRDefault="00D07FA8" w:rsidP="00610474">
            <w:pPr>
              <w:pStyle w:val="TAC"/>
            </w:pPr>
            <w:r w:rsidRPr="00B02A0B">
              <w:t>199</w:t>
            </w:r>
          </w:p>
        </w:tc>
        <w:tc>
          <w:tcPr>
            <w:tcW w:w="5003" w:type="dxa"/>
            <w:gridSpan w:val="2"/>
          </w:tcPr>
          <w:p w14:paraId="7FAFD09B" w14:textId="77777777" w:rsidR="00D07FA8" w:rsidRPr="00B02A0B" w:rsidRDefault="00D07FA8" w:rsidP="00610474">
            <w:pPr>
              <w:pStyle w:val="TAL"/>
            </w:pPr>
            <w:r w:rsidRPr="00B02A0B">
              <w:t>expected MIME bodies not in the request"</w:t>
            </w:r>
          </w:p>
        </w:tc>
        <w:tc>
          <w:tcPr>
            <w:tcW w:w="3812" w:type="dxa"/>
            <w:gridSpan w:val="2"/>
          </w:tcPr>
          <w:p w14:paraId="16E2C2A5" w14:textId="77777777" w:rsidR="00D07FA8" w:rsidRPr="00B02A0B" w:rsidRDefault="00D07FA8" w:rsidP="00610474">
            <w:pPr>
              <w:pStyle w:val="TAL"/>
            </w:pPr>
            <w:r w:rsidRPr="00B02A0B">
              <w:t>The expected MIME bodies were not received in the SIP request.</w:t>
            </w:r>
          </w:p>
        </w:tc>
      </w:tr>
      <w:tr w:rsidR="00D07FA8" w:rsidRPr="00B02A0B" w14:paraId="5D63E1D8"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0474">
            <w:pPr>
              <w:pStyle w:val="TAC"/>
            </w:pPr>
            <w:r w:rsidRPr="00B02A0B">
              <w:t>200</w:t>
            </w:r>
          </w:p>
        </w:tc>
        <w:tc>
          <w:tcPr>
            <w:tcW w:w="5003"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0474">
            <w:pPr>
              <w:pStyle w:val="TAL"/>
            </w:pPr>
            <w:r w:rsidRPr="00B02A0B">
              <w:t>user not authorised to transmit data</w:t>
            </w:r>
          </w:p>
        </w:tc>
        <w:tc>
          <w:tcPr>
            <w:tcW w:w="3812"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0474">
            <w:pPr>
              <w:pStyle w:val="TAL"/>
            </w:pPr>
            <w:r w:rsidRPr="00B02A0B">
              <w:t>The MCData user is not authorised to transmit data.</w:t>
            </w:r>
          </w:p>
        </w:tc>
      </w:tr>
      <w:tr w:rsidR="00D07FA8" w:rsidRPr="00B02A0B" w14:paraId="3F8CEC52"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0474">
            <w:pPr>
              <w:pStyle w:val="TAC"/>
            </w:pPr>
            <w:r w:rsidRPr="00B02A0B">
              <w:t>201</w:t>
            </w:r>
          </w:p>
        </w:tc>
        <w:tc>
          <w:tcPr>
            <w:tcW w:w="5003"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0474">
            <w:pPr>
              <w:pStyle w:val="TAL"/>
            </w:pPr>
            <w:r w:rsidRPr="00B02A0B">
              <w:t>user not authorised to transmit data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0474">
            <w:pPr>
              <w:pStyle w:val="TAL"/>
            </w:pPr>
            <w:r w:rsidRPr="00B02A0B">
              <w:t>The MCData user is not authorised to transmit data on the group identity included in the request.</w:t>
            </w:r>
          </w:p>
        </w:tc>
      </w:tr>
      <w:tr w:rsidR="00D07FA8" w:rsidRPr="00B02A0B" w14:paraId="6EA19993"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0474">
            <w:pPr>
              <w:pStyle w:val="TAC"/>
            </w:pPr>
            <w:r w:rsidRPr="00B02A0B">
              <w:t>202</w:t>
            </w:r>
          </w:p>
        </w:tc>
        <w:tc>
          <w:tcPr>
            <w:tcW w:w="5003"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0474">
            <w:pPr>
              <w:pStyle w:val="TAL"/>
            </w:pPr>
            <w:r w:rsidRPr="00B02A0B">
              <w:t>user not authorised for one-to-one MCData communications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0474">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0474">
            <w:pPr>
              <w:pStyle w:val="TAC"/>
            </w:pPr>
            <w:r w:rsidRPr="00B02A0B">
              <w:t>203</w:t>
            </w:r>
          </w:p>
        </w:tc>
        <w:tc>
          <w:tcPr>
            <w:tcW w:w="5003"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0474">
            <w:pPr>
              <w:pStyle w:val="TAL"/>
            </w:pPr>
            <w:r w:rsidRPr="00B02A0B">
              <w:t>message too large to send over signalling control plane</w:t>
            </w:r>
          </w:p>
        </w:tc>
        <w:tc>
          <w:tcPr>
            <w:tcW w:w="3812"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0474">
            <w:pPr>
              <w:pStyle w:val="TAL"/>
            </w:pPr>
            <w:r w:rsidRPr="00B02A0B">
              <w:t>The MCData client sent data that is greater than the size that can be handled by the signalling control plane.</w:t>
            </w:r>
          </w:p>
        </w:tc>
      </w:tr>
      <w:tr w:rsidR="00D07FA8" w:rsidRPr="00B02A0B" w14:paraId="2AE665BC"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0474">
            <w:pPr>
              <w:pStyle w:val="TAC"/>
            </w:pPr>
            <w:r w:rsidRPr="00B02A0B">
              <w:t>204</w:t>
            </w:r>
          </w:p>
        </w:tc>
        <w:tc>
          <w:tcPr>
            <w:tcW w:w="5003"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0474">
            <w:pPr>
              <w:pStyle w:val="TAL"/>
            </w:pPr>
            <w:r w:rsidRPr="00B02A0B">
              <w:t>unable to determine targeted user for one-to-one SDS</w:t>
            </w:r>
          </w:p>
        </w:tc>
        <w:tc>
          <w:tcPr>
            <w:tcW w:w="3812"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0474">
            <w:pPr>
              <w:pStyle w:val="TAL"/>
            </w:pPr>
            <w:r w:rsidRPr="00B02A0B">
              <w:t>The MCData server is unable to determine the targeted user for one-to-one SDS.</w:t>
            </w:r>
          </w:p>
        </w:tc>
      </w:tr>
      <w:tr w:rsidR="00D07FA8" w:rsidRPr="00B02A0B" w14:paraId="07CE6189"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0474">
            <w:pPr>
              <w:pStyle w:val="TAC"/>
            </w:pPr>
            <w:r w:rsidRPr="00B02A0B">
              <w:t>205</w:t>
            </w:r>
          </w:p>
        </w:tc>
        <w:tc>
          <w:tcPr>
            <w:tcW w:w="5003"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0474">
            <w:pPr>
              <w:pStyle w:val="TAL"/>
            </w:pPr>
            <w:r w:rsidRPr="00B02A0B">
              <w:t>unable to determine targeted user for one-to-one FD</w:t>
            </w:r>
          </w:p>
        </w:tc>
        <w:tc>
          <w:tcPr>
            <w:tcW w:w="3812"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0474">
            <w:pPr>
              <w:pStyle w:val="TAL"/>
            </w:pPr>
            <w:r w:rsidRPr="00B02A0B">
              <w:t>The MCData server is unable to determine the targeted user for one-to-one FD.</w:t>
            </w:r>
          </w:p>
        </w:tc>
      </w:tr>
      <w:tr w:rsidR="00D07FA8" w:rsidRPr="00B02A0B" w14:paraId="09BFA2BC"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0474">
            <w:pPr>
              <w:pStyle w:val="TAC"/>
            </w:pPr>
            <w:r w:rsidRPr="00B02A0B">
              <w:t>206</w:t>
            </w:r>
          </w:p>
        </w:tc>
        <w:tc>
          <w:tcPr>
            <w:tcW w:w="5003"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0474">
            <w:pPr>
              <w:pStyle w:val="TAL"/>
            </w:pPr>
            <w:r w:rsidRPr="00B02A0B">
              <w:t>short data service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0474">
            <w:pPr>
              <w:pStyle w:val="TAL"/>
            </w:pPr>
            <w:r w:rsidRPr="00B02A0B">
              <w:t>SDS is not allowed on the group indicated in the SDS request.</w:t>
            </w:r>
          </w:p>
        </w:tc>
      </w:tr>
      <w:tr w:rsidR="00D07FA8" w:rsidRPr="00B02A0B" w14:paraId="79B26F44"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0474">
            <w:pPr>
              <w:pStyle w:val="TAC"/>
            </w:pPr>
            <w:r w:rsidRPr="00B02A0B">
              <w:t>207</w:t>
            </w:r>
          </w:p>
        </w:tc>
        <w:tc>
          <w:tcPr>
            <w:tcW w:w="5003"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0474">
            <w:pPr>
              <w:pStyle w:val="TAL"/>
            </w:pPr>
            <w:r w:rsidRPr="00B02A0B">
              <w:t>SDS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0474">
            <w:pPr>
              <w:pStyle w:val="TAL"/>
            </w:pPr>
            <w:r w:rsidRPr="00B02A0B">
              <w:t>SDS services not supported for this group</w:t>
            </w:r>
            <w:r>
              <w:t>.</w:t>
            </w:r>
          </w:p>
        </w:tc>
      </w:tr>
      <w:tr w:rsidR="00D07FA8" w:rsidRPr="00B02A0B" w14:paraId="2402A9C4"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0474">
            <w:pPr>
              <w:pStyle w:val="TAC"/>
            </w:pPr>
            <w:r w:rsidRPr="00B02A0B">
              <w:t>208</w:t>
            </w:r>
          </w:p>
        </w:tc>
        <w:tc>
          <w:tcPr>
            <w:tcW w:w="5003"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0474">
            <w:pPr>
              <w:pStyle w:val="TAL"/>
            </w:pPr>
            <w:r w:rsidRPr="00B02A0B">
              <w:t>user not authorised for MCData communications on this group identity due to exceeding the maximum amount of data that can be sent in a single request</w:t>
            </w:r>
          </w:p>
        </w:tc>
        <w:tc>
          <w:tcPr>
            <w:tcW w:w="3812"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0474">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0474">
            <w:pPr>
              <w:pStyle w:val="TAC"/>
            </w:pPr>
            <w:r w:rsidRPr="00B02A0B">
              <w:t>209</w:t>
            </w:r>
          </w:p>
        </w:tc>
        <w:tc>
          <w:tcPr>
            <w:tcW w:w="5003"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0474">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12"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0474">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0474">
            <w:pPr>
              <w:pStyle w:val="TAC"/>
            </w:pPr>
            <w:r w:rsidRPr="00B02A0B">
              <w:t>210</w:t>
            </w:r>
          </w:p>
        </w:tc>
        <w:tc>
          <w:tcPr>
            <w:tcW w:w="5003"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0474">
            <w:pPr>
              <w:pStyle w:val="TAL"/>
            </w:pPr>
            <w:r w:rsidRPr="00B02A0B">
              <w:t>Only one File URL must be present in the FD request</w:t>
            </w:r>
          </w:p>
        </w:tc>
        <w:tc>
          <w:tcPr>
            <w:tcW w:w="3812"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0474">
            <w:pPr>
              <w:pStyle w:val="TAL"/>
            </w:pPr>
            <w:r w:rsidRPr="00B02A0B">
              <w:t>Only one File URL must be present in the FD request.</w:t>
            </w:r>
          </w:p>
        </w:tc>
      </w:tr>
      <w:tr w:rsidR="00D07FA8" w:rsidRPr="00B02A0B" w14:paraId="7E180DA4"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0474">
            <w:pPr>
              <w:pStyle w:val="TAC"/>
            </w:pPr>
            <w:r w:rsidRPr="00B02A0B">
              <w:t>211</w:t>
            </w:r>
          </w:p>
        </w:tc>
        <w:tc>
          <w:tcPr>
            <w:tcW w:w="5003"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0474">
            <w:pPr>
              <w:pStyle w:val="TAL"/>
            </w:pPr>
            <w:r w:rsidRPr="00B02A0B">
              <w:t>payload for an FD request is not FILEURL</w:t>
            </w:r>
          </w:p>
        </w:tc>
        <w:tc>
          <w:tcPr>
            <w:tcW w:w="3812"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0474">
            <w:pPr>
              <w:pStyle w:val="TAL"/>
            </w:pPr>
            <w:r w:rsidRPr="00B02A0B">
              <w:t>The payload in the FD request did not contain a FILEURL</w:t>
            </w:r>
            <w:r>
              <w:t>.</w:t>
            </w:r>
          </w:p>
        </w:tc>
      </w:tr>
      <w:tr w:rsidR="00D07FA8" w:rsidRPr="00B02A0B" w14:paraId="1B248922"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0474">
            <w:pPr>
              <w:pStyle w:val="TAC"/>
            </w:pPr>
            <w:r w:rsidRPr="00B02A0B">
              <w:t>212</w:t>
            </w:r>
          </w:p>
        </w:tc>
        <w:tc>
          <w:tcPr>
            <w:tcW w:w="5003"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0474">
            <w:pPr>
              <w:pStyle w:val="TAL"/>
            </w:pPr>
            <w:r w:rsidRPr="00B02A0B">
              <w:t>file referenced by file URL does not exist</w:t>
            </w:r>
          </w:p>
        </w:tc>
        <w:tc>
          <w:tcPr>
            <w:tcW w:w="3812"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0474">
            <w:pPr>
              <w:pStyle w:val="TAL"/>
            </w:pPr>
            <w:r w:rsidRPr="00B02A0B">
              <w:t>The MCData server was unable to locate the file referenced by the file URL.</w:t>
            </w:r>
          </w:p>
        </w:tc>
      </w:tr>
      <w:tr w:rsidR="00D07FA8" w:rsidRPr="00B02A0B" w14:paraId="053C2BC8"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0474">
            <w:pPr>
              <w:pStyle w:val="TAC"/>
            </w:pPr>
            <w:r w:rsidRPr="00B02A0B">
              <w:t>213</w:t>
            </w:r>
          </w:p>
        </w:tc>
        <w:tc>
          <w:tcPr>
            <w:tcW w:w="5003"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0474">
            <w:pPr>
              <w:pStyle w:val="TAL"/>
            </w:pPr>
            <w:r w:rsidRPr="00B02A0B">
              <w:t>file distribution not allowed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0474">
            <w:pPr>
              <w:pStyle w:val="TAL"/>
            </w:pPr>
            <w:r w:rsidRPr="00B02A0B">
              <w:t>FD is not allowed on the group indicated in the FD request.</w:t>
            </w:r>
          </w:p>
        </w:tc>
      </w:tr>
      <w:tr w:rsidR="00D07FA8" w:rsidRPr="00B02A0B" w14:paraId="6C26D8FA"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0474">
            <w:pPr>
              <w:pStyle w:val="TAC"/>
            </w:pPr>
            <w:r w:rsidRPr="00B02A0B">
              <w:t>214</w:t>
            </w:r>
          </w:p>
        </w:tc>
        <w:tc>
          <w:tcPr>
            <w:tcW w:w="5003"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0474">
            <w:pPr>
              <w:pStyle w:val="TAL"/>
            </w:pPr>
            <w:r w:rsidRPr="00B02A0B">
              <w:t>FD services not supported for this group</w:t>
            </w:r>
          </w:p>
        </w:tc>
        <w:tc>
          <w:tcPr>
            <w:tcW w:w="3812"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0474">
            <w:pPr>
              <w:pStyle w:val="TAL"/>
            </w:pPr>
            <w:r w:rsidRPr="00B02A0B">
              <w:t>FD services not supported for this group</w:t>
            </w:r>
            <w:r>
              <w:t>.</w:t>
            </w:r>
          </w:p>
        </w:tc>
      </w:tr>
      <w:tr w:rsidR="00D07FA8" w:rsidRPr="00B02A0B" w14:paraId="6344F9DA"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0474">
            <w:pPr>
              <w:pStyle w:val="TAC"/>
            </w:pPr>
            <w:r w:rsidRPr="00B02A0B">
              <w:t>215</w:t>
            </w:r>
          </w:p>
        </w:tc>
        <w:tc>
          <w:tcPr>
            <w:tcW w:w="5003"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0474">
            <w:pPr>
              <w:pStyle w:val="TAL"/>
            </w:pPr>
            <w:r w:rsidRPr="00B02A0B">
              <w:t>request to transmit is queued by the server</w:t>
            </w:r>
          </w:p>
        </w:tc>
        <w:tc>
          <w:tcPr>
            <w:tcW w:w="3812"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0474">
            <w:pPr>
              <w:pStyle w:val="TAL"/>
            </w:pPr>
            <w:r w:rsidRPr="00B02A0B">
              <w:t>The MCData request was queued by the server for later transmission.</w:t>
            </w:r>
          </w:p>
        </w:tc>
      </w:tr>
      <w:tr w:rsidR="00D07FA8" w:rsidRPr="00B02A0B" w14:paraId="2CDFABDC"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0474">
            <w:pPr>
              <w:pStyle w:val="TAC"/>
            </w:pPr>
            <w:r w:rsidRPr="00B02A0B">
              <w:t>216</w:t>
            </w:r>
          </w:p>
        </w:tc>
        <w:tc>
          <w:tcPr>
            <w:tcW w:w="5003"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0474">
            <w:pPr>
              <w:pStyle w:val="TAL"/>
            </w:pPr>
            <w:r w:rsidRPr="00B02A0B">
              <w:t>unable to correlate the disposition notification</w:t>
            </w:r>
          </w:p>
        </w:tc>
        <w:tc>
          <w:tcPr>
            <w:tcW w:w="3812"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0474">
            <w:pPr>
              <w:pStyle w:val="TAL"/>
            </w:pPr>
            <w:r w:rsidRPr="00B02A0B">
              <w:t>The MCData server was unable to correlate the disposition notification to a MCData message.</w:t>
            </w:r>
          </w:p>
        </w:tc>
      </w:tr>
      <w:tr w:rsidR="00D07FA8" w:rsidRPr="00B02A0B" w14:paraId="2A3A3730"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0474">
            <w:pPr>
              <w:pStyle w:val="TAC"/>
            </w:pPr>
            <w:r w:rsidRPr="00B02A0B">
              <w:t>217</w:t>
            </w:r>
          </w:p>
        </w:tc>
        <w:tc>
          <w:tcPr>
            <w:tcW w:w="5003"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0474">
            <w:pPr>
              <w:pStyle w:val="TAL"/>
            </w:pPr>
            <w:r w:rsidRPr="00B02A0B">
              <w:t>user not authorised for SDS communications on this group identity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0474">
            <w:pPr>
              <w:pStyle w:val="TAL"/>
            </w:pPr>
            <w:r w:rsidRPr="00B02A0B">
              <w:t>The size of the message exceeded the maximum data allowed for SDS communications on this group identity</w:t>
            </w:r>
            <w:r>
              <w:t>.</w:t>
            </w:r>
          </w:p>
        </w:tc>
      </w:tr>
      <w:tr w:rsidR="00D07FA8" w:rsidRPr="00B02A0B" w14:paraId="43FA108E"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0474">
            <w:pPr>
              <w:pStyle w:val="TAC"/>
            </w:pPr>
            <w:r w:rsidRPr="00B02A0B">
              <w:lastRenderedPageBreak/>
              <w:t>218</w:t>
            </w:r>
          </w:p>
        </w:tc>
        <w:tc>
          <w:tcPr>
            <w:tcW w:w="5003"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0474">
            <w:pPr>
              <w:pStyle w:val="TAL"/>
            </w:pPr>
            <w:r w:rsidRPr="00B02A0B">
              <w:t>user not authorised for one-to-one SDS communications due to message size</w:t>
            </w:r>
          </w:p>
        </w:tc>
        <w:tc>
          <w:tcPr>
            <w:tcW w:w="3812"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0474">
            <w:pPr>
              <w:pStyle w:val="TAL"/>
            </w:pPr>
            <w:r w:rsidRPr="00B02A0B">
              <w:t>The size of the message exceeded the maximum data allowed for one-to-one SDS communications.</w:t>
            </w:r>
          </w:p>
        </w:tc>
      </w:tr>
      <w:tr w:rsidR="00D07FA8" w:rsidRPr="00B02A0B" w14:paraId="0BDE3EF9"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0474">
            <w:pPr>
              <w:pStyle w:val="TAC"/>
            </w:pPr>
            <w:r w:rsidRPr="00B02A0B">
              <w:t>219</w:t>
            </w:r>
          </w:p>
        </w:tc>
        <w:tc>
          <w:tcPr>
            <w:tcW w:w="5003"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0474">
            <w:pPr>
              <w:pStyle w:val="TAL"/>
            </w:pPr>
            <w:r w:rsidRPr="00B02A0B">
              <w:t>user not authorised for FD communications on this group identity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0474">
            <w:pPr>
              <w:pStyle w:val="TAL"/>
            </w:pPr>
            <w:r w:rsidRPr="00B02A0B">
              <w:t>The size of the file exceeded the maximum data allowed for FD communications on this group identity</w:t>
            </w:r>
            <w:r>
              <w:t>.</w:t>
            </w:r>
          </w:p>
        </w:tc>
      </w:tr>
      <w:tr w:rsidR="00D07FA8" w:rsidRPr="00B02A0B" w14:paraId="4C6B1DFD"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0474">
            <w:pPr>
              <w:pStyle w:val="TAC"/>
            </w:pPr>
            <w:r w:rsidRPr="00B02A0B">
              <w:t>220</w:t>
            </w:r>
          </w:p>
        </w:tc>
        <w:tc>
          <w:tcPr>
            <w:tcW w:w="5003"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0474">
            <w:pPr>
              <w:pStyle w:val="TAL"/>
            </w:pPr>
            <w:r w:rsidRPr="00B02A0B">
              <w:t>user not authorised for FD communications due to file size</w:t>
            </w:r>
          </w:p>
        </w:tc>
        <w:tc>
          <w:tcPr>
            <w:tcW w:w="3812"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0474">
            <w:pPr>
              <w:pStyle w:val="TAL"/>
            </w:pPr>
            <w:r w:rsidRPr="00B02A0B">
              <w:t>The size of the file exceeded the maximum data allowed for one-to-one FD communications.</w:t>
            </w:r>
          </w:p>
        </w:tc>
      </w:tr>
      <w:tr w:rsidR="00D07FA8" w:rsidRPr="00B02A0B" w14:paraId="67784AB4"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0474">
            <w:pPr>
              <w:pStyle w:val="TAC"/>
            </w:pPr>
            <w:r w:rsidRPr="00B02A0B">
              <w:t>221</w:t>
            </w:r>
          </w:p>
        </w:tc>
        <w:tc>
          <w:tcPr>
            <w:tcW w:w="5003"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0474">
            <w:pPr>
              <w:pStyle w:val="TAL"/>
            </w:pPr>
            <w:r w:rsidRPr="00B02A0B">
              <w:t>user not authorised to initiate one-to-one SDS session</w:t>
            </w:r>
          </w:p>
        </w:tc>
        <w:tc>
          <w:tcPr>
            <w:tcW w:w="3812"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0474">
            <w:pPr>
              <w:pStyle w:val="TAL"/>
            </w:pPr>
            <w:r w:rsidRPr="00B02A0B">
              <w:t>The MCData user is not authorised to initiate a one-to-one SDS session.</w:t>
            </w:r>
          </w:p>
        </w:tc>
      </w:tr>
      <w:tr w:rsidR="00D07FA8" w:rsidRPr="00B02A0B" w14:paraId="2F7BF88A"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0474">
            <w:pPr>
              <w:pStyle w:val="TAC"/>
            </w:pPr>
            <w:r w:rsidRPr="00B02A0B">
              <w:t>222</w:t>
            </w:r>
          </w:p>
        </w:tc>
        <w:tc>
          <w:tcPr>
            <w:tcW w:w="5003"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0474">
            <w:pPr>
              <w:pStyle w:val="TAL"/>
            </w:pPr>
            <w:r w:rsidRPr="00B02A0B">
              <w:t>user not authorised to initiate group SDS session on this group identity</w:t>
            </w:r>
          </w:p>
        </w:tc>
        <w:tc>
          <w:tcPr>
            <w:tcW w:w="3812"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0474">
            <w:pPr>
              <w:pStyle w:val="TAL"/>
            </w:pPr>
            <w:r w:rsidRPr="00B02A0B">
              <w:t>The MCData user is not authorised to initiate a SDS session on the group identity included in the request.</w:t>
            </w:r>
          </w:p>
        </w:tc>
      </w:tr>
      <w:tr w:rsidR="00D07FA8" w:rsidRPr="00B02A0B" w14:paraId="17E5C706"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0474">
            <w:pPr>
              <w:pStyle w:val="TAC"/>
            </w:pPr>
            <w:r w:rsidRPr="00B02A0B">
              <w:t>223</w:t>
            </w:r>
          </w:p>
        </w:tc>
        <w:tc>
          <w:tcPr>
            <w:tcW w:w="5003"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0474">
            <w:pPr>
              <w:pStyle w:val="TAL"/>
            </w:pPr>
            <w:r w:rsidRPr="00B02A0B">
              <w:t>No Conversation ID or Message ID present</w:t>
            </w:r>
          </w:p>
        </w:tc>
        <w:tc>
          <w:tcPr>
            <w:tcW w:w="3812"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0474">
            <w:pPr>
              <w:pStyle w:val="TAL"/>
            </w:pPr>
            <w:r w:rsidRPr="00B02A0B">
              <w:t>Conversation ID and Message ID required to identify transmission</w:t>
            </w:r>
            <w:r>
              <w:t>.</w:t>
            </w:r>
          </w:p>
        </w:tc>
      </w:tr>
      <w:tr w:rsidR="00D07FA8" w:rsidRPr="00B02A0B" w14:paraId="7193CC06" w14:textId="77777777" w:rsidTr="00E85D58">
        <w:tblPrEx>
          <w:tblLook w:val="04A0" w:firstRow="1" w:lastRow="0" w:firstColumn="1" w:lastColumn="0" w:noHBand="0" w:noVBand="1"/>
        </w:tblPrEx>
        <w:trPr>
          <w:gridAfter w:val="2"/>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0474">
            <w:pPr>
              <w:pStyle w:val="TAC"/>
            </w:pPr>
            <w:r w:rsidRPr="00B02A0B">
              <w:t>224</w:t>
            </w:r>
          </w:p>
        </w:tc>
        <w:tc>
          <w:tcPr>
            <w:tcW w:w="5003"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0474">
            <w:pPr>
              <w:pStyle w:val="TAL"/>
            </w:pPr>
            <w:r w:rsidRPr="00B02A0B">
              <w:t>No Transmission available</w:t>
            </w:r>
          </w:p>
        </w:tc>
        <w:tc>
          <w:tcPr>
            <w:tcW w:w="3812"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0474">
            <w:pPr>
              <w:pStyle w:val="TAL"/>
            </w:pPr>
            <w:r w:rsidRPr="00B02A0B">
              <w:t>No transmission identified with given Conversation ID, Message Id and file URL</w:t>
            </w:r>
            <w:r>
              <w:t>.</w:t>
            </w:r>
          </w:p>
        </w:tc>
      </w:tr>
      <w:tr w:rsidR="00D07FA8" w:rsidRPr="00B02A0B" w14:paraId="60C0F3B1"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0474">
            <w:pPr>
              <w:pStyle w:val="TAC"/>
            </w:pPr>
            <w:r w:rsidRPr="00B02A0B">
              <w:t>225</w:t>
            </w:r>
          </w:p>
        </w:tc>
        <w:tc>
          <w:tcPr>
            <w:tcW w:w="5040"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0474">
            <w:pPr>
              <w:pStyle w:val="TAL"/>
            </w:pPr>
            <w:r w:rsidRPr="00B02A0B">
              <w:t>User not authorized to initiate pre-established</w:t>
            </w:r>
            <w:r w:rsidRPr="00B02A0B" w:rsidDel="002B591D">
              <w:t xml:space="preserve"> </w:t>
            </w:r>
            <w:r w:rsidRPr="00B02A0B">
              <w:t>session</w:t>
            </w:r>
          </w:p>
        </w:tc>
        <w:tc>
          <w:tcPr>
            <w:tcW w:w="3812"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0474">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0474">
            <w:pPr>
              <w:pStyle w:val="TAC"/>
            </w:pPr>
            <w:r w:rsidRPr="00B02A0B">
              <w:t>226</w:t>
            </w:r>
          </w:p>
        </w:tc>
        <w:tc>
          <w:tcPr>
            <w:tcW w:w="5040"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0474">
            <w:pPr>
              <w:pStyle w:val="TAL"/>
            </w:pPr>
            <w:r w:rsidRPr="00B02A0B">
              <w:t>function not allowed due to pre-established session not supported</w:t>
            </w:r>
          </w:p>
        </w:tc>
        <w:tc>
          <w:tcPr>
            <w:tcW w:w="3812"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0474">
            <w:pPr>
              <w:pStyle w:val="TAL"/>
            </w:pPr>
            <w:r w:rsidRPr="00B02A0B">
              <w:t>Pre-established session is not supported by MCData participating function</w:t>
            </w:r>
            <w:r>
              <w:t>.</w:t>
            </w:r>
          </w:p>
        </w:tc>
      </w:tr>
      <w:tr w:rsidR="00D07FA8" w:rsidRPr="00B02A0B" w14:paraId="03578561"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0474">
            <w:pPr>
              <w:pStyle w:val="TAC"/>
            </w:pPr>
            <w:r w:rsidRPr="00B02A0B">
              <w:t>227</w:t>
            </w:r>
          </w:p>
        </w:tc>
        <w:tc>
          <w:tcPr>
            <w:tcW w:w="5040"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0474">
            <w:pPr>
              <w:pStyle w:val="TAL"/>
            </w:pPr>
            <w:r w:rsidRPr="00B02A0B">
              <w:t>unable to determine targeted user for one-to-one IP Connectivity</w:t>
            </w:r>
          </w:p>
        </w:tc>
        <w:tc>
          <w:tcPr>
            <w:tcW w:w="3812"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0474">
            <w:pPr>
              <w:pStyle w:val="TAL"/>
            </w:pPr>
            <w:r w:rsidRPr="00B02A0B">
              <w:t>The MCData server is unable to determine the targeted user for one-to-one IP Connectivity.</w:t>
            </w:r>
          </w:p>
        </w:tc>
      </w:tr>
      <w:tr w:rsidR="00D07FA8" w:rsidRPr="00B02A0B" w14:paraId="57C74935"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0474">
            <w:pPr>
              <w:pStyle w:val="TAC"/>
            </w:pPr>
            <w:r w:rsidRPr="00B02A0B">
              <w:t>228</w:t>
            </w:r>
          </w:p>
        </w:tc>
        <w:tc>
          <w:tcPr>
            <w:tcW w:w="5040"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0474">
            <w:pPr>
              <w:pStyle w:val="TAL"/>
            </w:pPr>
            <w:r w:rsidRPr="00B02A0B">
              <w:t>maximum number of service authorizations reached</w:t>
            </w:r>
          </w:p>
        </w:tc>
        <w:tc>
          <w:tcPr>
            <w:tcW w:w="3812"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0474">
            <w:pPr>
              <w:pStyle w:val="TAL"/>
            </w:pPr>
            <w:r w:rsidRPr="00B02A0B">
              <w:t>The number of maximum simultaneous service authorizations for the MCData user has been reached.</w:t>
            </w:r>
          </w:p>
        </w:tc>
      </w:tr>
      <w:tr w:rsidR="00D07FA8" w:rsidRPr="00B02A0B" w14:paraId="551767A0"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0474">
            <w:pPr>
              <w:pStyle w:val="TAC"/>
            </w:pPr>
            <w:r w:rsidRPr="00B02A0B">
              <w:t>229</w:t>
            </w:r>
          </w:p>
        </w:tc>
        <w:tc>
          <w:tcPr>
            <w:tcW w:w="5040"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0474">
            <w:pPr>
              <w:pStyle w:val="TAL"/>
            </w:pPr>
            <w:r w:rsidRPr="00B02A0B">
              <w:t xml:space="preserve">one-to-one MCData communication not authorised </w:t>
            </w:r>
            <w:r w:rsidRPr="00B02A0B">
              <w:rPr>
                <w:lang w:val="en-US"/>
              </w:rPr>
              <w:t>to</w:t>
            </w:r>
            <w:r w:rsidRPr="00B02A0B">
              <w:t xml:space="preserve"> the targeted user</w:t>
            </w:r>
          </w:p>
        </w:tc>
        <w:tc>
          <w:tcPr>
            <w:tcW w:w="3812"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0474">
            <w:pPr>
              <w:pStyle w:val="TAL"/>
            </w:pPr>
            <w:r w:rsidRPr="00B02A0B">
              <w:t>The user is not authorised to initiate one-to-one MCData communication to this targeted user.</w:t>
            </w:r>
          </w:p>
        </w:tc>
      </w:tr>
      <w:tr w:rsidR="00D07FA8" w:rsidRPr="00B02A0B" w14:paraId="52BE87DD"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0474">
            <w:pPr>
              <w:pStyle w:val="TAC"/>
            </w:pPr>
            <w:r w:rsidRPr="00B02A0B">
              <w:t>230</w:t>
            </w:r>
          </w:p>
        </w:tc>
        <w:tc>
          <w:tcPr>
            <w:tcW w:w="5040"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0474">
            <w:pPr>
              <w:pStyle w:val="TAL"/>
            </w:pPr>
            <w:r w:rsidRPr="00B02A0B">
              <w:t xml:space="preserve">one-to-one MCData communication not authorised </w:t>
            </w:r>
            <w:r w:rsidRPr="00B02A0B">
              <w:rPr>
                <w:lang w:val="en-US"/>
              </w:rPr>
              <w:t>from</w:t>
            </w:r>
            <w:r w:rsidRPr="00B02A0B">
              <w:t xml:space="preserve"> this originating user</w:t>
            </w:r>
          </w:p>
        </w:tc>
        <w:tc>
          <w:tcPr>
            <w:tcW w:w="3812"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0474">
            <w:pPr>
              <w:pStyle w:val="TAL"/>
            </w:pPr>
            <w:r w:rsidRPr="00B02A0B">
              <w:t>The user is not authorised to receive one-to-one MCData communication from this originating user.</w:t>
            </w:r>
          </w:p>
        </w:tc>
      </w:tr>
      <w:tr w:rsidR="00D07FA8" w:rsidRPr="00B02A0B" w14:paraId="7810ACF4"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0474">
            <w:pPr>
              <w:pStyle w:val="TAC"/>
            </w:pPr>
            <w:r w:rsidRPr="00B02A0B">
              <w:t>231</w:t>
            </w:r>
          </w:p>
        </w:tc>
        <w:tc>
          <w:tcPr>
            <w:tcW w:w="5040"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0474">
            <w:pPr>
              <w:pStyle w:val="TAL"/>
            </w:pPr>
            <w:r w:rsidRPr="00B02A0B">
              <w:t>user deferred the call invitation</w:t>
            </w:r>
          </w:p>
        </w:tc>
        <w:tc>
          <w:tcPr>
            <w:tcW w:w="3812"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0474">
            <w:pPr>
              <w:pStyle w:val="TAL"/>
            </w:pPr>
            <w:r w:rsidRPr="00B02A0B">
              <w:t>The MCData user deferred the call invitation for the file distribution.</w:t>
            </w:r>
          </w:p>
        </w:tc>
      </w:tr>
      <w:tr w:rsidR="00D07FA8" w:rsidRPr="00B02A0B" w14:paraId="4905461D" w14:textId="77777777" w:rsidTr="00E85D58">
        <w:tblPrEx>
          <w:tblLook w:val="04A0" w:firstRow="1" w:lastRow="0" w:firstColumn="1" w:lastColumn="0" w:noHBand="0" w:noVBand="1"/>
        </w:tblPrEx>
        <w:trPr>
          <w:gridAfter w:val="2"/>
          <w:wAfter w:w="67" w:type="dxa"/>
          <w:jc w:val="center"/>
        </w:trPr>
        <w:tc>
          <w:tcPr>
            <w:tcW w:w="715"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0474">
            <w:pPr>
              <w:pStyle w:val="TAC"/>
            </w:pPr>
            <w:r w:rsidRPr="00B02A0B">
              <w:t>232</w:t>
            </w:r>
          </w:p>
        </w:tc>
        <w:tc>
          <w:tcPr>
            <w:tcW w:w="5040"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0474">
            <w:pPr>
              <w:pStyle w:val="TAL"/>
            </w:pPr>
            <w:r w:rsidRPr="00B02A0B">
              <w:t>communication is stored for later delivery</w:t>
            </w:r>
          </w:p>
        </w:tc>
        <w:tc>
          <w:tcPr>
            <w:tcW w:w="3812"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0474">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E85D58">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0474">
            <w:pPr>
              <w:pStyle w:val="TAC"/>
            </w:pPr>
            <w:r w:rsidRPr="00B02A0B">
              <w:t>233</w:t>
            </w:r>
          </w:p>
        </w:tc>
        <w:tc>
          <w:tcPr>
            <w:tcW w:w="5040"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0474">
            <w:pPr>
              <w:pStyle w:val="TAL"/>
            </w:pPr>
            <w:r w:rsidRPr="00B02A0B">
              <w:t>user not authorised to initiate emergency communication</w:t>
            </w:r>
          </w:p>
        </w:tc>
        <w:tc>
          <w:tcPr>
            <w:tcW w:w="3782"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0474">
            <w:pPr>
              <w:pStyle w:val="TAL"/>
            </w:pPr>
            <w:r w:rsidRPr="00B02A0B">
              <w:t>The user is not authorised to initiate emergency MCData communication.</w:t>
            </w:r>
          </w:p>
        </w:tc>
      </w:tr>
      <w:tr w:rsidR="00D07FA8" w:rsidRPr="00B02A0B" w14:paraId="4226934A" w14:textId="77777777" w:rsidTr="00E85D58">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0474">
            <w:pPr>
              <w:pStyle w:val="TAC"/>
            </w:pPr>
            <w:r w:rsidRPr="00B02A0B">
              <w:t>234</w:t>
            </w:r>
          </w:p>
        </w:tc>
        <w:tc>
          <w:tcPr>
            <w:tcW w:w="5040"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0474">
            <w:pPr>
              <w:pStyle w:val="TAL"/>
              <w:rPr>
                <w:lang w:val="en-IN"/>
              </w:rPr>
            </w:pPr>
            <w:r w:rsidRPr="00B02A0B">
              <w:t>user not authorized to enable or disable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0474">
            <w:pPr>
              <w:pStyle w:val="TAL"/>
            </w:pPr>
            <w:r w:rsidRPr="00B02A0B">
              <w:t>The function is not allowed to this user.</w:t>
            </w:r>
          </w:p>
          <w:p w14:paraId="0DA9B237" w14:textId="77777777" w:rsidR="00D07FA8" w:rsidRPr="00B02A0B" w:rsidRDefault="00D07FA8" w:rsidP="00610474">
            <w:pPr>
              <w:pStyle w:val="TAL"/>
            </w:pPr>
          </w:p>
        </w:tc>
      </w:tr>
      <w:tr w:rsidR="00D07FA8" w:rsidRPr="00B02A0B" w14:paraId="790998FE" w14:textId="77777777" w:rsidTr="00E85D58">
        <w:tblPrEx>
          <w:tblLook w:val="04A0" w:firstRow="1" w:lastRow="0" w:firstColumn="1" w:lastColumn="0" w:noHBand="0" w:noVBand="1"/>
        </w:tblPrEx>
        <w:trPr>
          <w:gridAfter w:val="3"/>
          <w:wAfter w:w="97" w:type="dxa"/>
          <w:jc w:val="center"/>
        </w:trPr>
        <w:tc>
          <w:tcPr>
            <w:tcW w:w="715"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0474">
            <w:pPr>
              <w:pStyle w:val="TAC"/>
            </w:pPr>
            <w:r w:rsidRPr="00B02A0B">
              <w:t>235</w:t>
            </w:r>
          </w:p>
        </w:tc>
        <w:tc>
          <w:tcPr>
            <w:tcW w:w="5040"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0474">
            <w:pPr>
              <w:pStyle w:val="TAL"/>
              <w:rPr>
                <w:lang w:val="en-IN"/>
              </w:rPr>
            </w:pPr>
            <w:r w:rsidRPr="00B02A0B">
              <w:t>unable to determine target user or group for enabling or disabling the storage of MCData communications into the MCData message store</w:t>
            </w:r>
          </w:p>
        </w:tc>
        <w:tc>
          <w:tcPr>
            <w:tcW w:w="3782"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0474">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0474">
            <w:pPr>
              <w:pStyle w:val="TAC"/>
            </w:pPr>
            <w:r>
              <w:t>236</w:t>
            </w:r>
          </w:p>
        </w:tc>
        <w:tc>
          <w:tcPr>
            <w:tcW w:w="5040"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0474">
            <w:pPr>
              <w:pStyle w:val="TAL"/>
            </w:pPr>
            <w:r w:rsidRPr="00B02A0B">
              <w:t xml:space="preserve">user not authorised to initiate </w:t>
            </w:r>
            <w:r>
              <w:t>imminent peril</w:t>
            </w:r>
            <w:r w:rsidRPr="00B02A0B">
              <w:t xml:space="preserve">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0474">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C67A62">
            <w:pPr>
              <w:pStyle w:val="TAC"/>
            </w:pPr>
            <w:r>
              <w:t>237</w:t>
            </w:r>
          </w:p>
        </w:tc>
        <w:tc>
          <w:tcPr>
            <w:tcW w:w="5040"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C67A62">
            <w:pPr>
              <w:pStyle w:val="TAL"/>
            </w:pPr>
            <w:r w:rsidRPr="0073469F">
              <w:t xml:space="preserve">user not authorised to make </w:t>
            </w:r>
            <w:r>
              <w:t>adhoc</w:t>
            </w:r>
            <w:r w:rsidRPr="0073469F">
              <w:t xml:space="preserve"> group </w:t>
            </w:r>
            <w:r>
              <w:t>data communications</w:t>
            </w:r>
          </w:p>
        </w:tc>
        <w:tc>
          <w:tcPr>
            <w:tcW w:w="3829"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C67A62">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C67A62">
            <w:pPr>
              <w:pStyle w:val="TAC"/>
            </w:pPr>
            <w:r>
              <w:t>238</w:t>
            </w:r>
          </w:p>
        </w:tc>
        <w:tc>
          <w:tcPr>
            <w:tcW w:w="5040"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C67A62">
            <w:pPr>
              <w:pStyle w:val="TAL"/>
            </w:pPr>
            <w:r w:rsidRPr="0073469F">
              <w:t xml:space="preserve">user not authorised to initiate the </w:t>
            </w:r>
            <w:r>
              <w:t>adhoc</w:t>
            </w:r>
            <w:r w:rsidRPr="0073469F">
              <w:t xml:space="preserve"> 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C67A62">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C67A62">
            <w:pPr>
              <w:pStyle w:val="TAC"/>
            </w:pPr>
            <w:r>
              <w:t>239</w:t>
            </w:r>
          </w:p>
        </w:tc>
        <w:tc>
          <w:tcPr>
            <w:tcW w:w="5040"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C67A62">
            <w:pPr>
              <w:pStyle w:val="TAL"/>
            </w:pPr>
            <w:r>
              <w:t xml:space="preserve">the MCData system do not support adhoc </w:t>
            </w:r>
            <w:r w:rsidRPr="0073469F">
              <w:t xml:space="preserve">group </w:t>
            </w:r>
            <w:r>
              <w:t>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C67A62">
            <w:pPr>
              <w:pStyle w:val="TAL"/>
            </w:pPr>
            <w:r>
              <w:t>The MCData system doesn’t support the adhoc group data communication or support of adhoc group data communication is turned off</w:t>
            </w:r>
          </w:p>
        </w:tc>
      </w:tr>
      <w:tr w:rsidR="00E40F4F" w14:paraId="14F9968E"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C67A62">
            <w:pPr>
              <w:pStyle w:val="TAC"/>
            </w:pPr>
            <w:r>
              <w:t>240</w:t>
            </w:r>
          </w:p>
        </w:tc>
        <w:tc>
          <w:tcPr>
            <w:tcW w:w="5040"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C67A62">
            <w:pPr>
              <w:pStyle w:val="TAL"/>
            </w:pPr>
            <w:r>
              <w:t>Can’t determine the</w:t>
            </w:r>
            <w:r w:rsidRPr="0011524A">
              <w:t xml:space="preserve"> </w:t>
            </w:r>
            <w:r>
              <w:t>adhoc group participants</w:t>
            </w:r>
          </w:p>
        </w:tc>
        <w:tc>
          <w:tcPr>
            <w:tcW w:w="3829"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C67A62">
            <w:pPr>
              <w:pStyle w:val="TAL"/>
            </w:pPr>
            <w:r>
              <w:t>The MCData server can not determine the</w:t>
            </w:r>
            <w:r w:rsidRPr="0011524A">
              <w:t xml:space="preserve"> </w:t>
            </w:r>
            <w:r>
              <w:t>adhoc group participants based on the input parameters.</w:t>
            </w:r>
          </w:p>
        </w:tc>
      </w:tr>
      <w:tr w:rsidR="00E40F4F" w14:paraId="4AA0EBCA"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C67A62">
            <w:pPr>
              <w:pStyle w:val="TAC"/>
            </w:pPr>
            <w:r>
              <w:lastRenderedPageBreak/>
              <w:t>241</w:t>
            </w:r>
          </w:p>
        </w:tc>
        <w:tc>
          <w:tcPr>
            <w:tcW w:w="5040"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C67A62">
            <w:pPr>
              <w:pStyle w:val="TAL"/>
            </w:pPr>
            <w:r w:rsidRPr="0073469F">
              <w:t xml:space="preserve">user is not </w:t>
            </w:r>
            <w:r>
              <w:t>allowed to participate in adhoc group data communication</w:t>
            </w:r>
          </w:p>
        </w:tc>
        <w:tc>
          <w:tcPr>
            <w:tcW w:w="3829"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C67A62">
            <w:pPr>
              <w:pStyle w:val="TAL"/>
            </w:pPr>
            <w:r>
              <w:t>The MCData user is not allowed to participate in adhoc group data communication e.g. user no longer meets the criteria.</w:t>
            </w:r>
          </w:p>
        </w:tc>
      </w:tr>
      <w:tr w:rsidR="00E40F4F" w14:paraId="0DA1D3CE" w14:textId="77777777" w:rsidTr="00E85D58">
        <w:tblPrEx>
          <w:tblLook w:val="04A0" w:firstRow="1" w:lastRow="0" w:firstColumn="1" w:lastColumn="0" w:noHBand="0" w:noVBand="1"/>
        </w:tblPrEx>
        <w:trPr>
          <w:gridAfter w:val="1"/>
          <w:wAfter w:w="50" w:type="dxa"/>
          <w:jc w:val="center"/>
        </w:trPr>
        <w:tc>
          <w:tcPr>
            <w:tcW w:w="715"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C67A62">
            <w:pPr>
              <w:pStyle w:val="TAC"/>
            </w:pPr>
            <w:r>
              <w:t>242</w:t>
            </w:r>
          </w:p>
        </w:tc>
        <w:tc>
          <w:tcPr>
            <w:tcW w:w="5040"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C67A62">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9"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C67A62">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C67A62">
            <w:pPr>
              <w:pStyle w:val="TAC"/>
            </w:pPr>
            <w:r>
              <w:t>243</w:t>
            </w:r>
          </w:p>
        </w:tc>
        <w:tc>
          <w:tcPr>
            <w:tcW w:w="5040"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C67A62">
            <w:pPr>
              <w:pStyle w:val="TAL"/>
            </w:pPr>
            <w:r w:rsidRPr="0073469F">
              <w:t xml:space="preserve">user is not authorised to initiate </w:t>
            </w:r>
            <w:r>
              <w:t xml:space="preserve">modify adhoc </w:t>
            </w:r>
            <w:r w:rsidRPr="0073469F">
              <w:t xml:space="preserve">group </w:t>
            </w:r>
            <w:r>
              <w:t>data communication participants</w:t>
            </w:r>
          </w:p>
        </w:tc>
        <w:tc>
          <w:tcPr>
            <w:tcW w:w="3879"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C67A62">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D87A7A">
            <w:pPr>
              <w:pStyle w:val="TAC"/>
            </w:pPr>
            <w:r w:rsidRPr="004122FE">
              <w:rPr>
                <w:lang w:val="fr-FR"/>
              </w:rPr>
              <w:t>244</w:t>
            </w:r>
          </w:p>
        </w:tc>
        <w:tc>
          <w:tcPr>
            <w:tcW w:w="5040"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D87A7A">
            <w:pPr>
              <w:pStyle w:val="TAL"/>
            </w:pPr>
            <w:r>
              <w:t>Invalid location request target client list</w:t>
            </w:r>
          </w:p>
        </w:tc>
        <w:tc>
          <w:tcPr>
            <w:tcW w:w="3879"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D87A7A">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D87A7A">
            <w:pPr>
              <w:pStyle w:val="TAC"/>
            </w:pPr>
            <w:r w:rsidRPr="004122FE">
              <w:rPr>
                <w:lang w:val="fr-FR"/>
              </w:rPr>
              <w:t>245</w:t>
            </w:r>
          </w:p>
        </w:tc>
        <w:tc>
          <w:tcPr>
            <w:tcW w:w="5040"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D87A7A">
            <w:pPr>
              <w:pStyle w:val="TAL"/>
            </w:pPr>
            <w:r>
              <w:t>user not authorized to request location information</w:t>
            </w:r>
          </w:p>
        </w:tc>
        <w:tc>
          <w:tcPr>
            <w:tcW w:w="3879"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D87A7A">
            <w:pPr>
              <w:pStyle w:val="TAL"/>
            </w:pPr>
            <w:r>
              <w:rPr>
                <w:lang w:val="en-US"/>
              </w:rPr>
              <w:t>The MCData user is not allowed to request location information of other MCData clients.</w:t>
            </w:r>
          </w:p>
        </w:tc>
      </w:tr>
      <w:tr w:rsidR="00864A23" w14:paraId="3E80DE2D"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44E13FA6" w14:textId="2986838A" w:rsidR="00864A23" w:rsidRPr="00E85D58" w:rsidRDefault="00E85D58" w:rsidP="00864A23">
            <w:pPr>
              <w:pStyle w:val="TAC"/>
              <w:rPr>
                <w:lang w:val="fr-FR"/>
              </w:rPr>
            </w:pPr>
            <w:r>
              <w:rPr>
                <w:rFonts w:cs="Arial"/>
                <w:lang w:val="fr-FR" w:eastAsia="fr-FR"/>
              </w:rPr>
              <w:t>246</w:t>
            </w:r>
          </w:p>
        </w:tc>
        <w:tc>
          <w:tcPr>
            <w:tcW w:w="5040"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9"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B90B73" w14:paraId="44389ED5"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6B0F6017" w14:textId="287107E5" w:rsidR="00B90B73" w:rsidRPr="00E85D58" w:rsidDel="00B90B73" w:rsidRDefault="00E85D58" w:rsidP="00B90B73">
            <w:pPr>
              <w:pStyle w:val="TAC"/>
              <w:rPr>
                <w:lang w:val="fr-FR"/>
              </w:rPr>
            </w:pPr>
            <w:r>
              <w:rPr>
                <w:rFonts w:cs="Arial"/>
                <w:lang w:val="fr-FR" w:eastAsia="fr-FR"/>
              </w:rPr>
              <w:t>247</w:t>
            </w:r>
          </w:p>
        </w:tc>
        <w:tc>
          <w:tcPr>
            <w:tcW w:w="5040" w:type="dxa"/>
            <w:gridSpan w:val="3"/>
            <w:tcBorders>
              <w:top w:val="single" w:sz="4" w:space="0" w:color="auto"/>
              <w:left w:val="single" w:sz="4" w:space="0" w:color="auto"/>
              <w:bottom w:val="single" w:sz="4" w:space="0" w:color="auto"/>
              <w:right w:val="single" w:sz="4" w:space="0" w:color="auto"/>
            </w:tcBorders>
          </w:tcPr>
          <w:p w14:paraId="47E64F43" w14:textId="27C65778" w:rsidR="00B90B73" w:rsidRPr="00661BAA" w:rsidRDefault="00B90B73" w:rsidP="00B90B73">
            <w:pPr>
              <w:pStyle w:val="TAL"/>
            </w:pPr>
            <w:r>
              <w:t>can't determine the adhoc group</w:t>
            </w:r>
          </w:p>
        </w:tc>
        <w:tc>
          <w:tcPr>
            <w:tcW w:w="3879" w:type="dxa"/>
            <w:gridSpan w:val="4"/>
            <w:tcBorders>
              <w:top w:val="single" w:sz="4" w:space="0" w:color="auto"/>
              <w:left w:val="single" w:sz="4" w:space="0" w:color="auto"/>
              <w:bottom w:val="single" w:sz="4" w:space="0" w:color="auto"/>
              <w:right w:val="single" w:sz="4" w:space="0" w:color="auto"/>
            </w:tcBorders>
          </w:tcPr>
          <w:p w14:paraId="697B8F62" w14:textId="1348AFF7" w:rsidR="00B90B73" w:rsidRPr="00661BAA" w:rsidRDefault="00B90B73" w:rsidP="00B90B73">
            <w:pPr>
              <w:pStyle w:val="TAL"/>
              <w:rPr>
                <w:lang w:val="en-US"/>
              </w:rPr>
            </w:pPr>
            <w:r w:rsidRPr="00FC02F0">
              <w:rPr>
                <w:lang w:val="en-US"/>
              </w:rPr>
              <w:t xml:space="preserve">The </w:t>
            </w:r>
            <w:r>
              <w:rPr>
                <w:lang w:val="en-US"/>
              </w:rPr>
              <w:t xml:space="preserve">MCData </w:t>
            </w:r>
            <w:r w:rsidRPr="00FC02F0">
              <w:rPr>
                <w:lang w:val="en-US"/>
              </w:rPr>
              <w:t xml:space="preserve">server cannot determine </w:t>
            </w:r>
            <w:r w:rsidR="00E85D58">
              <w:rPr>
                <w:rFonts w:cs="Arial"/>
                <w:lang w:val="en-US" w:eastAsia="fr-FR"/>
              </w:rPr>
              <w:t>the</w:t>
            </w:r>
            <w:r w:rsidRPr="00FC02F0">
              <w:rPr>
                <w:lang w:val="en-US"/>
              </w:rPr>
              <w:t xml:space="preserve"> target adhoc group.</w:t>
            </w:r>
          </w:p>
        </w:tc>
      </w:tr>
      <w:tr w:rsidR="00E85D58" w14:paraId="2C54FEBC"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7E5EC5E4" w14:textId="68925E21" w:rsidR="00E85D58" w:rsidRPr="00661BAA" w:rsidRDefault="00E85D58" w:rsidP="00E85D58">
            <w:pPr>
              <w:pStyle w:val="TAC"/>
              <w:rPr>
                <w:highlight w:val="yellow"/>
                <w:lang w:val="fr-FR"/>
              </w:rPr>
            </w:pPr>
            <w:r w:rsidRPr="00B838D8">
              <w:rPr>
                <w:lang w:val="fr-FR"/>
              </w:rPr>
              <w:t>249</w:t>
            </w:r>
          </w:p>
        </w:tc>
        <w:tc>
          <w:tcPr>
            <w:tcW w:w="5040" w:type="dxa"/>
            <w:gridSpan w:val="3"/>
            <w:tcBorders>
              <w:top w:val="single" w:sz="4" w:space="0" w:color="auto"/>
              <w:left w:val="single" w:sz="4" w:space="0" w:color="auto"/>
              <w:bottom w:val="single" w:sz="4" w:space="0" w:color="auto"/>
              <w:right w:val="single" w:sz="4" w:space="0" w:color="auto"/>
            </w:tcBorders>
          </w:tcPr>
          <w:p w14:paraId="14DAB836" w14:textId="52320169" w:rsidR="00E85D58" w:rsidRPr="00661BAA" w:rsidRDefault="00E85D58" w:rsidP="00E85D58">
            <w:pPr>
              <w:pStyle w:val="TAL"/>
            </w:pPr>
            <w:r w:rsidRPr="00F14003">
              <w:t>User not authorised for one-to-one message due to message size</w:t>
            </w:r>
          </w:p>
        </w:tc>
        <w:tc>
          <w:tcPr>
            <w:tcW w:w="3879" w:type="dxa"/>
            <w:gridSpan w:val="4"/>
            <w:tcBorders>
              <w:top w:val="single" w:sz="4" w:space="0" w:color="auto"/>
              <w:left w:val="single" w:sz="4" w:space="0" w:color="auto"/>
              <w:bottom w:val="single" w:sz="4" w:space="0" w:color="auto"/>
              <w:right w:val="single" w:sz="4" w:space="0" w:color="auto"/>
            </w:tcBorders>
          </w:tcPr>
          <w:p w14:paraId="25D9B72D" w14:textId="636D08C9" w:rsidR="00E85D58" w:rsidRPr="00661BAA" w:rsidRDefault="00E85D58" w:rsidP="00E85D58">
            <w:pPr>
              <w:pStyle w:val="TAL"/>
              <w:rPr>
                <w:lang w:val="en-US"/>
              </w:rPr>
            </w:pPr>
            <w:r w:rsidRPr="00C744F8">
              <w:t>The MCData user is not authorised to send a one-to-one message of this size as the message size exceeds the maximum allowed for one-to-one messaging.</w:t>
            </w:r>
          </w:p>
        </w:tc>
      </w:tr>
      <w:tr w:rsidR="00E85D58" w14:paraId="489A48DC" w14:textId="77777777" w:rsidTr="00E85D58">
        <w:tblPrEx>
          <w:tblLook w:val="04A0" w:firstRow="1" w:lastRow="0" w:firstColumn="1" w:lastColumn="0" w:noHBand="0" w:noVBand="1"/>
        </w:tblPrEx>
        <w:trPr>
          <w:jc w:val="center"/>
        </w:trPr>
        <w:tc>
          <w:tcPr>
            <w:tcW w:w="715" w:type="dxa"/>
            <w:tcBorders>
              <w:top w:val="single" w:sz="4" w:space="0" w:color="auto"/>
              <w:left w:val="single" w:sz="4" w:space="0" w:color="auto"/>
              <w:bottom w:val="single" w:sz="4" w:space="0" w:color="auto"/>
              <w:right w:val="single" w:sz="4" w:space="0" w:color="auto"/>
            </w:tcBorders>
          </w:tcPr>
          <w:p w14:paraId="779791AF" w14:textId="68F6F995" w:rsidR="00E85D58" w:rsidRPr="00661BAA" w:rsidRDefault="00E85D58" w:rsidP="00E85D58">
            <w:pPr>
              <w:pStyle w:val="TAC"/>
              <w:rPr>
                <w:highlight w:val="yellow"/>
                <w:lang w:val="fr-FR"/>
              </w:rPr>
            </w:pPr>
            <w:r w:rsidRPr="00B838D8">
              <w:rPr>
                <w:rFonts w:cs="Arial"/>
                <w:lang w:val="fr-FR" w:eastAsia="fr-FR"/>
              </w:rPr>
              <w:t>250</w:t>
            </w:r>
          </w:p>
        </w:tc>
        <w:tc>
          <w:tcPr>
            <w:tcW w:w="5040" w:type="dxa"/>
            <w:gridSpan w:val="3"/>
            <w:tcBorders>
              <w:top w:val="single" w:sz="4" w:space="0" w:color="auto"/>
              <w:left w:val="single" w:sz="4" w:space="0" w:color="auto"/>
              <w:bottom w:val="single" w:sz="4" w:space="0" w:color="auto"/>
              <w:right w:val="single" w:sz="4" w:space="0" w:color="auto"/>
            </w:tcBorders>
          </w:tcPr>
          <w:p w14:paraId="0CBCDC97" w14:textId="65D1BEEA" w:rsidR="00E85D58" w:rsidRPr="00661BAA" w:rsidRDefault="00E85D58" w:rsidP="00E85D58">
            <w:pPr>
              <w:pStyle w:val="TAL"/>
            </w:pPr>
            <w:r w:rsidRPr="00F5447C">
              <w:t>Unable to determine targeted user for one-to-one message</w:t>
            </w:r>
          </w:p>
        </w:tc>
        <w:tc>
          <w:tcPr>
            <w:tcW w:w="3879" w:type="dxa"/>
            <w:gridSpan w:val="4"/>
            <w:tcBorders>
              <w:top w:val="single" w:sz="4" w:space="0" w:color="auto"/>
              <w:left w:val="single" w:sz="4" w:space="0" w:color="auto"/>
              <w:bottom w:val="single" w:sz="4" w:space="0" w:color="auto"/>
              <w:right w:val="single" w:sz="4" w:space="0" w:color="auto"/>
            </w:tcBorders>
          </w:tcPr>
          <w:p w14:paraId="446743A1" w14:textId="3A960587" w:rsidR="00E85D58" w:rsidRPr="00661BAA" w:rsidRDefault="00E85D58" w:rsidP="00E85D58">
            <w:pPr>
              <w:pStyle w:val="TAL"/>
              <w:rPr>
                <w:lang w:val="en-US"/>
              </w:rPr>
            </w:pPr>
            <w:r w:rsidRPr="00540B66">
              <w:t>The MCData server is unable to determine the targeted user for one-to-one message.</w:t>
            </w:r>
          </w:p>
        </w:tc>
      </w:tr>
    </w:tbl>
    <w:p w14:paraId="10DDA9CA" w14:textId="77777777" w:rsidR="003F0A57" w:rsidRPr="00B90B73" w:rsidRDefault="003F0A57" w:rsidP="003F0A57">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24B28918" w:rsidR="005C310B" w:rsidRPr="00B02A0B" w:rsidRDefault="005C310B" w:rsidP="007D34FE">
      <w:pPr>
        <w:pStyle w:val="Heading2"/>
      </w:pPr>
      <w:bookmarkStart w:id="261" w:name="_Toc218717176"/>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18717177"/>
      <w:bookmarkEnd w:id="262"/>
      <w:r w:rsidRPr="00B02A0B">
        <w:lastRenderedPageBreak/>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18717178"/>
      <w:bookmarkEnd w:id="270"/>
      <w:r w:rsidRPr="00B02A0B">
        <w:lastRenderedPageBreak/>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3A2FCD">
      <w:pPr>
        <w:pStyle w:val="Heading3"/>
      </w:pPr>
      <w:bookmarkStart w:id="273" w:name="_CR4_13"/>
      <w:bookmarkStart w:id="274" w:name="_Toc218717179"/>
      <w:bookmarkEnd w:id="273"/>
      <w:r>
        <w:lastRenderedPageBreak/>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0EE5E781"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p>
    <w:p w14:paraId="359C6CB4" w14:textId="7515CF38" w:rsidR="003A2FCD" w:rsidRPr="00B02A0B" w:rsidRDefault="003A2FCD" w:rsidP="003A2FCD">
      <w:pPr>
        <w:pStyle w:val="NO"/>
        <w:rPr>
          <w:noProof/>
        </w:rPr>
      </w:pPr>
      <w:r w:rsidRPr="003A2FCD">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688277E" w14:textId="77777777" w:rsidR="005C310B" w:rsidRPr="00B02A0B" w:rsidRDefault="005C310B" w:rsidP="007D34FE">
      <w:pPr>
        <w:pStyle w:val="Heading1"/>
      </w:pPr>
      <w:bookmarkStart w:id="275" w:name="_CR5"/>
      <w:bookmarkStart w:id="276" w:name="_Toc92224436"/>
      <w:bookmarkStart w:id="277" w:name="_Toc218717180"/>
      <w:bookmarkEnd w:id="275"/>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7"/>
    </w:p>
    <w:p w14:paraId="405FFBE4" w14:textId="77777777" w:rsidR="005C310B" w:rsidRPr="00B02A0B" w:rsidRDefault="005C310B" w:rsidP="007D34FE">
      <w:pPr>
        <w:pStyle w:val="Heading2"/>
      </w:pPr>
      <w:bookmarkStart w:id="278" w:name="_CR5_1"/>
      <w:bookmarkStart w:id="279" w:name="_Toc20215440"/>
      <w:bookmarkStart w:id="280" w:name="_Toc27495906"/>
      <w:bookmarkStart w:id="281" w:name="_Toc36107645"/>
      <w:bookmarkStart w:id="282" w:name="_Toc44598384"/>
      <w:bookmarkStart w:id="283" w:name="_Toc44602239"/>
      <w:bookmarkStart w:id="284" w:name="_Toc45197416"/>
      <w:bookmarkStart w:id="285" w:name="_Toc45695449"/>
      <w:bookmarkStart w:id="286" w:name="_Toc51850905"/>
      <w:bookmarkStart w:id="287" w:name="_Toc92224437"/>
      <w:bookmarkStart w:id="288" w:name="_Toc218717181"/>
      <w:bookmarkEnd w:id="278"/>
      <w:r w:rsidRPr="00B02A0B">
        <w:t>5.1</w:t>
      </w:r>
      <w:r w:rsidRPr="00B02A0B">
        <w:tab/>
        <w:t>Introduction</w:t>
      </w:r>
      <w:bookmarkEnd w:id="279"/>
      <w:bookmarkEnd w:id="280"/>
      <w:bookmarkEnd w:id="281"/>
      <w:bookmarkEnd w:id="282"/>
      <w:bookmarkEnd w:id="283"/>
      <w:bookmarkEnd w:id="284"/>
      <w:bookmarkEnd w:id="285"/>
      <w:bookmarkEnd w:id="286"/>
      <w:bookmarkEnd w:id="287"/>
      <w:bookmarkEnd w:id="288"/>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89" w:name="_CR5_2"/>
      <w:bookmarkStart w:id="290" w:name="_Toc20215441"/>
      <w:bookmarkStart w:id="291" w:name="_Toc27495907"/>
      <w:bookmarkStart w:id="292" w:name="_Toc36107646"/>
      <w:bookmarkStart w:id="293" w:name="_Toc44598385"/>
      <w:bookmarkStart w:id="294" w:name="_Toc44602240"/>
      <w:bookmarkStart w:id="295" w:name="_Toc45197417"/>
      <w:bookmarkStart w:id="296" w:name="_Toc45695450"/>
      <w:bookmarkStart w:id="297" w:name="_Toc51850906"/>
      <w:bookmarkStart w:id="298" w:name="_Toc92224438"/>
      <w:bookmarkStart w:id="299" w:name="_Toc218717182"/>
      <w:bookmarkEnd w:id="289"/>
      <w:r w:rsidRPr="00B02A0B">
        <w:t>5.2</w:t>
      </w:r>
      <w:r w:rsidRPr="00B02A0B">
        <w:tab/>
        <w:t>MCData client</w:t>
      </w:r>
      <w:bookmarkEnd w:id="290"/>
      <w:bookmarkEnd w:id="291"/>
      <w:bookmarkEnd w:id="292"/>
      <w:bookmarkEnd w:id="293"/>
      <w:bookmarkEnd w:id="294"/>
      <w:bookmarkEnd w:id="295"/>
      <w:bookmarkEnd w:id="296"/>
      <w:bookmarkEnd w:id="297"/>
      <w:bookmarkEnd w:id="298"/>
      <w:bookmarkEnd w:id="299"/>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lastRenderedPageBreak/>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0" w:name="_CR5_3"/>
      <w:bookmarkStart w:id="301" w:name="_Toc20215442"/>
      <w:bookmarkStart w:id="302" w:name="_Toc27495908"/>
      <w:bookmarkStart w:id="303" w:name="_Toc36107647"/>
      <w:bookmarkStart w:id="304" w:name="_Toc44598386"/>
      <w:bookmarkStart w:id="305" w:name="_Toc44602241"/>
      <w:bookmarkStart w:id="306" w:name="_Toc45197418"/>
      <w:bookmarkStart w:id="307" w:name="_Toc45695451"/>
      <w:bookmarkStart w:id="308" w:name="_Toc51850907"/>
      <w:bookmarkStart w:id="309" w:name="_Toc92224439"/>
      <w:bookmarkStart w:id="310" w:name="_Toc218717183"/>
      <w:bookmarkEnd w:id="300"/>
      <w:r w:rsidRPr="00B02A0B">
        <w:t>5.3</w:t>
      </w:r>
      <w:r w:rsidRPr="00B02A0B">
        <w:tab/>
        <w:t>MCData server</w:t>
      </w:r>
      <w:bookmarkEnd w:id="301"/>
      <w:bookmarkEnd w:id="302"/>
      <w:bookmarkEnd w:id="303"/>
      <w:bookmarkEnd w:id="304"/>
      <w:bookmarkEnd w:id="305"/>
      <w:bookmarkEnd w:id="306"/>
      <w:bookmarkEnd w:id="307"/>
      <w:bookmarkEnd w:id="308"/>
      <w:bookmarkEnd w:id="309"/>
      <w:bookmarkEnd w:id="310"/>
    </w:p>
    <w:p w14:paraId="73C871A1" w14:textId="77777777" w:rsidR="005C310B" w:rsidRPr="00B02A0B" w:rsidRDefault="005C310B" w:rsidP="007D34FE">
      <w:pPr>
        <w:pStyle w:val="Heading3"/>
      </w:pPr>
      <w:bookmarkStart w:id="311" w:name="_CR5_3_0"/>
      <w:bookmarkStart w:id="312" w:name="_Toc20215443"/>
      <w:bookmarkStart w:id="313" w:name="_Toc27495909"/>
      <w:bookmarkStart w:id="314" w:name="_Toc36107648"/>
      <w:bookmarkStart w:id="315" w:name="_Toc44598387"/>
      <w:bookmarkStart w:id="316" w:name="_Toc44602242"/>
      <w:bookmarkStart w:id="317" w:name="_Toc45197419"/>
      <w:bookmarkStart w:id="318" w:name="_Toc45695452"/>
      <w:bookmarkStart w:id="319" w:name="_Toc51850908"/>
      <w:bookmarkStart w:id="320" w:name="_Toc92224440"/>
      <w:bookmarkStart w:id="321" w:name="_Toc218717184"/>
      <w:bookmarkEnd w:id="311"/>
      <w:r w:rsidRPr="00B02A0B">
        <w:t>5.3.0</w:t>
      </w:r>
      <w:r w:rsidRPr="00B02A0B">
        <w:tab/>
        <w:t>General</w:t>
      </w:r>
      <w:bookmarkEnd w:id="312"/>
      <w:bookmarkEnd w:id="313"/>
      <w:bookmarkEnd w:id="314"/>
      <w:bookmarkEnd w:id="315"/>
      <w:bookmarkEnd w:id="316"/>
      <w:bookmarkEnd w:id="317"/>
      <w:bookmarkEnd w:id="318"/>
      <w:bookmarkEnd w:id="319"/>
      <w:bookmarkEnd w:id="320"/>
      <w:bookmarkEnd w:id="321"/>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lastRenderedPageBreak/>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2" w:name="_CR5_3_1"/>
      <w:bookmarkStart w:id="323" w:name="_Toc20215444"/>
      <w:bookmarkStart w:id="324" w:name="_Toc27495910"/>
      <w:bookmarkStart w:id="325" w:name="_Toc36107649"/>
      <w:bookmarkStart w:id="326" w:name="_Toc44598388"/>
      <w:bookmarkStart w:id="327" w:name="_Toc44602243"/>
      <w:bookmarkStart w:id="328" w:name="_Toc45197420"/>
      <w:bookmarkStart w:id="329" w:name="_Toc45695453"/>
      <w:bookmarkStart w:id="330" w:name="_Toc51850909"/>
      <w:bookmarkStart w:id="331" w:name="_Toc92224441"/>
      <w:bookmarkStart w:id="332" w:name="_Toc218717185"/>
      <w:bookmarkEnd w:id="322"/>
      <w:r w:rsidRPr="00B02A0B">
        <w:t>5.3.1</w:t>
      </w:r>
      <w:r w:rsidRPr="00B02A0B">
        <w:tab/>
        <w:t>SIP failure case</w:t>
      </w:r>
      <w:bookmarkEnd w:id="323"/>
      <w:bookmarkEnd w:id="324"/>
      <w:bookmarkEnd w:id="325"/>
      <w:bookmarkEnd w:id="326"/>
      <w:bookmarkEnd w:id="327"/>
      <w:bookmarkEnd w:id="328"/>
      <w:bookmarkEnd w:id="329"/>
      <w:bookmarkEnd w:id="330"/>
      <w:bookmarkEnd w:id="331"/>
      <w:bookmarkEnd w:id="332"/>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3" w:name="_CR5_3_1A"/>
      <w:bookmarkStart w:id="334" w:name="_Toc92224442"/>
      <w:bookmarkStart w:id="335" w:name="_Toc11410284"/>
      <w:bookmarkStart w:id="336" w:name="_Toc27495911"/>
      <w:bookmarkStart w:id="337" w:name="_Toc36107650"/>
      <w:bookmarkStart w:id="338" w:name="_Toc44598389"/>
      <w:bookmarkStart w:id="339" w:name="_Toc44602244"/>
      <w:bookmarkStart w:id="340" w:name="_Toc45197421"/>
      <w:bookmarkStart w:id="341" w:name="_Toc45695454"/>
      <w:bookmarkStart w:id="342" w:name="_Toc51850910"/>
      <w:bookmarkStart w:id="343" w:name="_Toc20215445"/>
      <w:bookmarkStart w:id="344" w:name="_Toc218717186"/>
      <w:bookmarkEnd w:id="333"/>
      <w:r w:rsidRPr="00B02A0B">
        <w:lastRenderedPageBreak/>
        <w:t>5.3.1A</w:t>
      </w:r>
      <w:r w:rsidRPr="00B02A0B">
        <w:tab/>
        <w:t>SIP provisional response</w:t>
      </w:r>
      <w:bookmarkEnd w:id="334"/>
      <w:bookmarkEnd w:id="344"/>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44357" w:rsidRDefault="005C310B" w:rsidP="00B44357">
      <w:pPr>
        <w:pStyle w:val="B2"/>
      </w:pPr>
      <w:r w:rsidRPr="00B44357">
        <w:t>a)</w:t>
      </w:r>
      <w:r w:rsidRPr="00B44357">
        <w:tab/>
        <w:t>the g.3gpp.mcdata media feature tag;</w:t>
      </w:r>
    </w:p>
    <w:p w14:paraId="14242D87" w14:textId="77777777" w:rsidR="005C310B" w:rsidRPr="00B44357" w:rsidRDefault="005C310B" w:rsidP="00B44357">
      <w:pPr>
        <w:pStyle w:val="B2"/>
      </w:pPr>
      <w:r w:rsidRPr="00B44357">
        <w:t>b)</w:t>
      </w:r>
      <w:r w:rsidRPr="00B44357">
        <w:tab/>
        <w:t>the g.3gpp.icsi-ref media feature tag containing the value of "urn:urn-7:3gpp-service.ims.icsi.mcdata"; and</w:t>
      </w:r>
    </w:p>
    <w:p w14:paraId="4AF36351" w14:textId="77777777" w:rsidR="005C310B" w:rsidRPr="00B44357" w:rsidRDefault="005C310B" w:rsidP="00B44357">
      <w:pPr>
        <w:pStyle w:val="B2"/>
      </w:pPr>
      <w:r w:rsidRPr="00B44357">
        <w:t>c)</w:t>
      </w:r>
      <w:r w:rsidRPr="00B44357">
        <w:tab/>
        <w:t>the isfocus media feature tag.</w:t>
      </w:r>
    </w:p>
    <w:p w14:paraId="7635FB01" w14:textId="77777777" w:rsidR="005C310B" w:rsidRPr="00B02A0B" w:rsidRDefault="005C310B" w:rsidP="007D34FE">
      <w:pPr>
        <w:pStyle w:val="Heading3"/>
      </w:pPr>
      <w:bookmarkStart w:id="345" w:name="_CR5_3_2"/>
      <w:bookmarkStart w:id="346" w:name="_Toc92224443"/>
      <w:bookmarkStart w:id="347" w:name="_Toc218717187"/>
      <w:bookmarkEnd w:id="345"/>
      <w:r w:rsidRPr="00B02A0B">
        <w:t>5.3.2</w:t>
      </w:r>
      <w:r w:rsidRPr="00B02A0B">
        <w:tab/>
        <w:t>Management of MBMS bearers</w:t>
      </w:r>
      <w:bookmarkEnd w:id="335"/>
      <w:bookmarkEnd w:id="336"/>
      <w:bookmarkEnd w:id="337"/>
      <w:bookmarkEnd w:id="338"/>
      <w:bookmarkEnd w:id="339"/>
      <w:bookmarkEnd w:id="340"/>
      <w:bookmarkEnd w:id="341"/>
      <w:bookmarkEnd w:id="342"/>
      <w:bookmarkEnd w:id="346"/>
      <w:bookmarkEnd w:id="347"/>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8" w:name="_CR5_3_3"/>
      <w:bookmarkStart w:id="349" w:name="_Toc218717188"/>
      <w:bookmarkEnd w:id="348"/>
      <w:r>
        <w:t>5.3.3</w:t>
      </w:r>
      <w:r>
        <w:tab/>
        <w:t>Management of MBS sessions</w:t>
      </w:r>
      <w:bookmarkEnd w:id="349"/>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0" w:name="_CR5_4"/>
      <w:bookmarkStart w:id="351" w:name="_Toc92204037"/>
      <w:bookmarkStart w:id="352" w:name="_Toc83391885"/>
      <w:bookmarkStart w:id="353" w:name="_Toc218717189"/>
      <w:bookmarkEnd w:id="350"/>
      <w:r>
        <w:t>5.</w:t>
      </w:r>
      <w:r>
        <w:rPr>
          <w:lang w:val="hr-HR"/>
        </w:rPr>
        <w:t>4</w:t>
      </w:r>
      <w:r w:rsidRPr="0073469F">
        <w:tab/>
      </w:r>
      <w:r>
        <w:t>MCData</w:t>
      </w:r>
      <w:r w:rsidRPr="0073469F">
        <w:t xml:space="preserve"> </w:t>
      </w:r>
      <w:r>
        <w:t xml:space="preserve">gateway </w:t>
      </w:r>
      <w:r w:rsidRPr="0073469F">
        <w:t>server</w:t>
      </w:r>
      <w:bookmarkEnd w:id="351"/>
      <w:bookmarkEnd w:id="353"/>
    </w:p>
    <w:p w14:paraId="093FA878" w14:textId="77777777" w:rsidR="006A6F37" w:rsidRPr="00436CF9" w:rsidRDefault="006A6F37" w:rsidP="006A6F37">
      <w:pPr>
        <w:pStyle w:val="Heading3"/>
      </w:pPr>
      <w:bookmarkStart w:id="354" w:name="_CR5_4_1"/>
      <w:bookmarkStart w:id="355" w:name="_Toc218717190"/>
      <w:bookmarkEnd w:id="354"/>
      <w:r>
        <w:t>5.</w:t>
      </w:r>
      <w:r>
        <w:rPr>
          <w:lang w:val="hr-HR"/>
        </w:rPr>
        <w:t>4</w:t>
      </w:r>
      <w:r>
        <w:t>.1</w:t>
      </w:r>
      <w:r>
        <w:tab/>
        <w:t>General</w:t>
      </w:r>
      <w:bookmarkEnd w:id="352"/>
      <w:bookmarkEnd w:id="355"/>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lastRenderedPageBreak/>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6" w:name="_CR5_5"/>
      <w:bookmarkStart w:id="357" w:name="_Toc218717191"/>
      <w:bookmarkEnd w:id="356"/>
      <w:r>
        <w:t>5.</w:t>
      </w:r>
      <w:r>
        <w:rPr>
          <w:lang w:val="hr-HR"/>
        </w:rPr>
        <w:t>5</w:t>
      </w:r>
      <w:r w:rsidRPr="0073469F">
        <w:tab/>
        <w:t>MC</w:t>
      </w:r>
      <w:r>
        <w:t>Data</w:t>
      </w:r>
      <w:r w:rsidRPr="0073469F">
        <w:t xml:space="preserve"> </w:t>
      </w:r>
      <w:r>
        <w:t>gateway UE</w:t>
      </w:r>
      <w:bookmarkEnd w:id="357"/>
    </w:p>
    <w:p w14:paraId="0BD72B4D" w14:textId="49E1D909" w:rsidR="00256D29" w:rsidRPr="00436CF9" w:rsidRDefault="00256D29" w:rsidP="00256D29">
      <w:pPr>
        <w:pStyle w:val="Heading3"/>
      </w:pPr>
      <w:bookmarkStart w:id="358" w:name="_CR5_5_1"/>
      <w:bookmarkStart w:id="359" w:name="_Toc218717192"/>
      <w:bookmarkEnd w:id="358"/>
      <w:r>
        <w:t>5.</w:t>
      </w:r>
      <w:r>
        <w:rPr>
          <w:lang w:val="hr-HR"/>
        </w:rPr>
        <w:t>5</w:t>
      </w:r>
      <w:r>
        <w:t>.1</w:t>
      </w:r>
      <w:r>
        <w:tab/>
        <w:t>General</w:t>
      </w:r>
      <w:bookmarkEnd w:id="359"/>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0" w:name="_CR5_5_2"/>
      <w:bookmarkStart w:id="361" w:name="_Toc218717193"/>
      <w:bookmarkEnd w:id="360"/>
      <w:r w:rsidRPr="00C15E4D">
        <w:t>5.</w:t>
      </w:r>
      <w:r>
        <w:t>5</w:t>
      </w:r>
      <w:r w:rsidRPr="00C15E4D">
        <w:t>.2</w:t>
      </w:r>
      <w:r w:rsidRPr="00C15E4D">
        <w:tab/>
        <w:t>Functional connectivity models</w:t>
      </w:r>
      <w:bookmarkEnd w:id="361"/>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62"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62"/>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lastRenderedPageBreak/>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5pt;height:129.85pt" o:ole="">
            <v:imagedata r:id="rId14" o:title=""/>
          </v:shape>
          <o:OLEObject Type="Embed" ProgID="Visio.Drawing.15" ShapeID="_x0000_i1025" DrawAspect="Content" ObjectID="_1829330007" r:id="rId15"/>
        </w:object>
      </w:r>
    </w:p>
    <w:p w14:paraId="22CC8300" w14:textId="2AFA2249" w:rsidR="00256D29" w:rsidRPr="008642BE" w:rsidRDefault="00256D29" w:rsidP="00256D29">
      <w:pPr>
        <w:pStyle w:val="TF"/>
      </w:pPr>
      <w:bookmarkStart w:id="363" w:name="_CRFigure5_5_21"/>
      <w:r w:rsidRPr="008642BE">
        <w:t>Figure </w:t>
      </w:r>
      <w:bookmarkEnd w:id="363"/>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35pt;height:129.85pt" o:ole="">
            <v:imagedata r:id="rId16" o:title=""/>
          </v:shape>
          <o:OLEObject Type="Embed" ProgID="Visio.Drawing.15" ShapeID="_x0000_i1026" DrawAspect="Content" ObjectID="_1829330008" r:id="rId17"/>
        </w:object>
      </w:r>
    </w:p>
    <w:p w14:paraId="45805C55" w14:textId="52DB4DCC" w:rsidR="00256D29" w:rsidRPr="0073469F" w:rsidRDefault="00256D29" w:rsidP="00256D29">
      <w:pPr>
        <w:pStyle w:val="TF"/>
      </w:pPr>
      <w:bookmarkStart w:id="364" w:name="_CRFigure5_5_22"/>
      <w:r w:rsidRPr="008642BE">
        <w:t>Figure </w:t>
      </w:r>
      <w:bookmarkEnd w:id="364"/>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5" w:name="_CR5_5_3"/>
      <w:bookmarkStart w:id="366" w:name="_Toc218717194"/>
      <w:bookmarkEnd w:id="365"/>
      <w:r>
        <w:t>5.</w:t>
      </w:r>
      <w:r>
        <w:rPr>
          <w:lang w:val="hr-HR"/>
        </w:rPr>
        <w:t>5</w:t>
      </w:r>
      <w:r>
        <w:t>.3</w:t>
      </w:r>
      <w:r>
        <w:tab/>
        <w:t>QoS for MCData gateway UE</w:t>
      </w:r>
      <w:bookmarkEnd w:id="366"/>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t xml:space="preserve">In the case that MCData clients are hosted in non 3GPP devices the following applies. </w:t>
      </w:r>
      <w:bookmarkStart w:id="367"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7"/>
      <w:r w:rsidR="00256D29">
        <w:rPr>
          <w:lang w:val="en-IN"/>
        </w:rPr>
        <w:t xml:space="preserve">. </w:t>
      </w:r>
      <w:bookmarkStart w:id="368"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8"/>
      <w:r w:rsidR="00256D29">
        <w:rPr>
          <w:lang w:val="en-IN"/>
        </w:rPr>
        <w:t>the MCData client shall</w:t>
      </w:r>
      <w:bookmarkStart w:id="369" w:name="_Hlk158798264"/>
      <w:r w:rsidR="00256D29">
        <w:rPr>
          <w:lang w:val="en-IN"/>
        </w:rPr>
        <w:t xml:space="preserve"> additionally </w:t>
      </w:r>
      <w:bookmarkEnd w:id="369"/>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70"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70"/>
    </w:p>
    <w:p w14:paraId="6A3190A8" w14:textId="77777777" w:rsidR="005C310B" w:rsidRPr="00B02A0B" w:rsidRDefault="005C310B" w:rsidP="007D34FE">
      <w:pPr>
        <w:pStyle w:val="Heading1"/>
      </w:pPr>
      <w:bookmarkStart w:id="371" w:name="_CR6"/>
      <w:bookmarkStart w:id="372" w:name="_Toc27495912"/>
      <w:bookmarkStart w:id="373" w:name="_Toc36107651"/>
      <w:bookmarkStart w:id="374" w:name="_Toc44598390"/>
      <w:bookmarkStart w:id="375" w:name="_Toc44602245"/>
      <w:bookmarkStart w:id="376" w:name="_Toc45197422"/>
      <w:bookmarkStart w:id="377" w:name="_Toc45695455"/>
      <w:bookmarkStart w:id="378" w:name="_Toc51850911"/>
      <w:bookmarkStart w:id="379" w:name="_Toc92224444"/>
      <w:bookmarkStart w:id="380" w:name="_Toc218717195"/>
      <w:bookmarkEnd w:id="371"/>
      <w:r w:rsidRPr="00B02A0B">
        <w:lastRenderedPageBreak/>
        <w:t>6</w:t>
      </w:r>
      <w:r w:rsidRPr="00B02A0B">
        <w:tab/>
        <w:t>Common procedures</w:t>
      </w:r>
      <w:bookmarkEnd w:id="343"/>
      <w:bookmarkEnd w:id="372"/>
      <w:bookmarkEnd w:id="373"/>
      <w:bookmarkEnd w:id="374"/>
      <w:bookmarkEnd w:id="375"/>
      <w:bookmarkEnd w:id="376"/>
      <w:bookmarkEnd w:id="377"/>
      <w:bookmarkEnd w:id="378"/>
      <w:bookmarkEnd w:id="379"/>
      <w:bookmarkEnd w:id="380"/>
    </w:p>
    <w:p w14:paraId="0A8767F5" w14:textId="77777777" w:rsidR="005C310B" w:rsidRPr="00B02A0B" w:rsidRDefault="005C310B" w:rsidP="007D34FE">
      <w:pPr>
        <w:pStyle w:val="Heading2"/>
      </w:pPr>
      <w:bookmarkStart w:id="381" w:name="_CR6_1"/>
      <w:bookmarkStart w:id="382" w:name="_Toc20215446"/>
      <w:bookmarkStart w:id="383" w:name="_Toc27495913"/>
      <w:bookmarkStart w:id="384" w:name="_Toc36107652"/>
      <w:bookmarkStart w:id="385" w:name="_Toc44598391"/>
      <w:bookmarkStart w:id="386" w:name="_Toc44602246"/>
      <w:bookmarkStart w:id="387" w:name="_Toc45197423"/>
      <w:bookmarkStart w:id="388" w:name="_Toc45695456"/>
      <w:bookmarkStart w:id="389" w:name="_Toc51850912"/>
      <w:bookmarkStart w:id="390" w:name="_Toc92224445"/>
      <w:bookmarkStart w:id="391" w:name="_Toc218717196"/>
      <w:bookmarkEnd w:id="381"/>
      <w:r w:rsidRPr="00B02A0B">
        <w:t>6.1</w:t>
      </w:r>
      <w:r w:rsidRPr="00B02A0B">
        <w:tab/>
        <w:t>Introduction</w:t>
      </w:r>
      <w:bookmarkEnd w:id="382"/>
      <w:bookmarkEnd w:id="383"/>
      <w:bookmarkEnd w:id="384"/>
      <w:bookmarkEnd w:id="385"/>
      <w:bookmarkEnd w:id="386"/>
      <w:bookmarkEnd w:id="387"/>
      <w:bookmarkEnd w:id="388"/>
      <w:bookmarkEnd w:id="389"/>
      <w:bookmarkEnd w:id="390"/>
      <w:bookmarkEnd w:id="391"/>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2" w:name="_CR6_2"/>
      <w:bookmarkStart w:id="393" w:name="_Toc20215447"/>
      <w:bookmarkStart w:id="394" w:name="_Toc27495914"/>
      <w:bookmarkStart w:id="395" w:name="_Toc36107653"/>
      <w:bookmarkStart w:id="396" w:name="_Toc44598392"/>
      <w:bookmarkStart w:id="397" w:name="_Toc44602247"/>
      <w:bookmarkStart w:id="398" w:name="_Toc45197424"/>
      <w:bookmarkStart w:id="399" w:name="_Toc45695457"/>
      <w:bookmarkStart w:id="400" w:name="_Toc51850913"/>
      <w:bookmarkStart w:id="401" w:name="_Toc92224446"/>
      <w:bookmarkStart w:id="402" w:name="_Toc218717197"/>
      <w:bookmarkEnd w:id="392"/>
      <w:r w:rsidRPr="00B02A0B">
        <w:rPr>
          <w:noProof/>
        </w:rPr>
        <w:t>6.2</w:t>
      </w:r>
      <w:r w:rsidRPr="00B02A0B">
        <w:rPr>
          <w:noProof/>
        </w:rPr>
        <w:tab/>
        <w:t>MCData client procedures</w:t>
      </w:r>
      <w:bookmarkEnd w:id="393"/>
      <w:bookmarkEnd w:id="394"/>
      <w:bookmarkEnd w:id="395"/>
      <w:bookmarkEnd w:id="396"/>
      <w:bookmarkEnd w:id="397"/>
      <w:bookmarkEnd w:id="398"/>
      <w:bookmarkEnd w:id="399"/>
      <w:bookmarkEnd w:id="400"/>
      <w:bookmarkEnd w:id="401"/>
      <w:bookmarkEnd w:id="402"/>
    </w:p>
    <w:p w14:paraId="44749430" w14:textId="77777777" w:rsidR="005C310B" w:rsidRPr="00B02A0B" w:rsidRDefault="005C310B" w:rsidP="007D34FE">
      <w:pPr>
        <w:pStyle w:val="Heading3"/>
      </w:pPr>
      <w:bookmarkStart w:id="403" w:name="_CR6_2_1"/>
      <w:bookmarkStart w:id="404" w:name="_Toc20215448"/>
      <w:bookmarkStart w:id="405" w:name="_Toc27495915"/>
      <w:bookmarkStart w:id="406" w:name="_Toc36107654"/>
      <w:bookmarkStart w:id="407" w:name="_Toc44598393"/>
      <w:bookmarkStart w:id="408" w:name="_Toc44602248"/>
      <w:bookmarkStart w:id="409" w:name="_Toc45197425"/>
      <w:bookmarkStart w:id="410" w:name="_Toc45695458"/>
      <w:bookmarkStart w:id="411" w:name="_Toc51850914"/>
      <w:bookmarkStart w:id="412" w:name="_Toc92224447"/>
      <w:bookmarkStart w:id="413" w:name="_Toc218717198"/>
      <w:bookmarkEnd w:id="403"/>
      <w:r w:rsidRPr="00B02A0B">
        <w:t>6.2.1</w:t>
      </w:r>
      <w:r w:rsidRPr="00B02A0B">
        <w:tab/>
        <w:t>Distinction of requests at the MCData client</w:t>
      </w:r>
      <w:bookmarkEnd w:id="404"/>
      <w:bookmarkEnd w:id="405"/>
      <w:bookmarkEnd w:id="406"/>
      <w:bookmarkEnd w:id="407"/>
      <w:bookmarkEnd w:id="408"/>
      <w:bookmarkEnd w:id="409"/>
      <w:bookmarkEnd w:id="410"/>
      <w:bookmarkEnd w:id="411"/>
      <w:bookmarkEnd w:id="412"/>
      <w:bookmarkEnd w:id="413"/>
    </w:p>
    <w:p w14:paraId="4765C3E3" w14:textId="77777777" w:rsidR="005C310B" w:rsidRPr="00B02A0B" w:rsidRDefault="005C310B" w:rsidP="007D34FE">
      <w:pPr>
        <w:pStyle w:val="Heading4"/>
        <w:rPr>
          <w:noProof/>
        </w:rPr>
      </w:pPr>
      <w:bookmarkStart w:id="414" w:name="_CR6_2_1_1"/>
      <w:bookmarkStart w:id="415" w:name="_Toc20215449"/>
      <w:bookmarkStart w:id="416" w:name="_Toc27495916"/>
      <w:bookmarkStart w:id="417" w:name="_Toc36107655"/>
      <w:bookmarkStart w:id="418" w:name="_Toc44598394"/>
      <w:bookmarkStart w:id="419" w:name="_Toc44602249"/>
      <w:bookmarkStart w:id="420" w:name="_Toc45197426"/>
      <w:bookmarkStart w:id="421" w:name="_Toc45695459"/>
      <w:bookmarkStart w:id="422" w:name="_Toc51850915"/>
      <w:bookmarkStart w:id="423" w:name="_Toc92224448"/>
      <w:bookmarkStart w:id="424" w:name="_Toc218717199"/>
      <w:bookmarkEnd w:id="414"/>
      <w:r w:rsidRPr="00B02A0B">
        <w:rPr>
          <w:noProof/>
        </w:rPr>
        <w:t>6.2.1.1</w:t>
      </w:r>
      <w:r w:rsidRPr="00B02A0B">
        <w:rPr>
          <w:noProof/>
        </w:rPr>
        <w:tab/>
        <w:t>SIP MESSAGE request</w:t>
      </w:r>
      <w:bookmarkEnd w:id="415"/>
      <w:bookmarkEnd w:id="416"/>
      <w:bookmarkEnd w:id="417"/>
      <w:bookmarkEnd w:id="418"/>
      <w:bookmarkEnd w:id="419"/>
      <w:bookmarkEnd w:id="420"/>
      <w:bookmarkEnd w:id="421"/>
      <w:bookmarkEnd w:id="422"/>
      <w:bookmarkEnd w:id="423"/>
      <w:bookmarkEnd w:id="424"/>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lastRenderedPageBreak/>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1A4DFDE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p>
    <w:p w14:paraId="2955A782" w14:textId="3D124DF3" w:rsidR="005C310B" w:rsidRPr="00B02A0B" w:rsidRDefault="005C310B" w:rsidP="005C310B">
      <w:pPr>
        <w:pStyle w:val="B1"/>
      </w:pPr>
      <w:bookmarkStart w:id="425" w:name="_Toc44598395"/>
      <w:bookmarkStart w:id="426" w:name="_Toc44602250"/>
      <w:bookmarkStart w:id="427" w:name="_Toc45197427"/>
      <w:bookmarkStart w:id="428" w:name="_Toc45695460"/>
      <w:bookmarkStart w:id="429" w:name="_Toc51850916"/>
      <w:bookmarkStart w:id="430" w:name="_Toc20215450"/>
      <w:bookmarkStart w:id="431" w:name="_Toc27495917"/>
      <w:bookmarkStart w:id="432"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 and</w:t>
      </w:r>
    </w:p>
    <w:p w14:paraId="5607F3C7" w14:textId="0245449D" w:rsidR="005C310B" w:rsidRPr="00B02A0B" w:rsidRDefault="005C310B" w:rsidP="005C310B">
      <w:pPr>
        <w:pStyle w:val="B1"/>
        <w:rPr>
          <w:lang w:val="en-US"/>
        </w:rPr>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p>
    <w:p w14:paraId="0A1FF310" w14:textId="77777777" w:rsidR="005C310B" w:rsidRPr="00B02A0B" w:rsidRDefault="005C310B" w:rsidP="007D34FE">
      <w:pPr>
        <w:pStyle w:val="Heading4"/>
        <w:rPr>
          <w:noProof/>
        </w:rPr>
      </w:pPr>
      <w:bookmarkStart w:id="433" w:name="_CR6_2_1_2"/>
      <w:bookmarkStart w:id="434" w:name="_Toc92224449"/>
      <w:bookmarkStart w:id="435" w:name="_Toc218717200"/>
      <w:bookmarkEnd w:id="433"/>
      <w:r w:rsidRPr="00B02A0B">
        <w:rPr>
          <w:noProof/>
        </w:rPr>
        <w:t>6.2.1.2</w:t>
      </w:r>
      <w:r w:rsidRPr="00B02A0B">
        <w:rPr>
          <w:noProof/>
        </w:rPr>
        <w:tab/>
        <w:t>SIP INVITE request</w:t>
      </w:r>
      <w:bookmarkEnd w:id="425"/>
      <w:bookmarkEnd w:id="426"/>
      <w:bookmarkEnd w:id="427"/>
      <w:bookmarkEnd w:id="428"/>
      <w:bookmarkEnd w:id="429"/>
      <w:bookmarkEnd w:id="434"/>
      <w:bookmarkEnd w:id="435"/>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6" w:name="_CR6_2_2"/>
      <w:bookmarkStart w:id="437" w:name="_Toc44598396"/>
      <w:bookmarkStart w:id="438" w:name="_Toc44602251"/>
      <w:bookmarkStart w:id="439" w:name="_Toc45197428"/>
      <w:bookmarkStart w:id="440" w:name="_Toc45695461"/>
      <w:bookmarkStart w:id="441" w:name="_Toc51850917"/>
      <w:bookmarkStart w:id="442" w:name="_Toc92224450"/>
      <w:bookmarkStart w:id="443" w:name="_Toc218717201"/>
      <w:bookmarkEnd w:id="436"/>
      <w:r w:rsidRPr="00B02A0B">
        <w:lastRenderedPageBreak/>
        <w:t>6.2.2</w:t>
      </w:r>
      <w:r w:rsidRPr="00B02A0B">
        <w:tab/>
        <w:t>MCData conversation items</w:t>
      </w:r>
      <w:bookmarkEnd w:id="430"/>
      <w:bookmarkEnd w:id="431"/>
      <w:bookmarkEnd w:id="432"/>
      <w:bookmarkEnd w:id="437"/>
      <w:bookmarkEnd w:id="438"/>
      <w:bookmarkEnd w:id="439"/>
      <w:bookmarkEnd w:id="440"/>
      <w:bookmarkEnd w:id="441"/>
      <w:bookmarkEnd w:id="442"/>
      <w:bookmarkEnd w:id="443"/>
    </w:p>
    <w:p w14:paraId="18E2A370" w14:textId="77777777" w:rsidR="005C310B" w:rsidRPr="00B02A0B" w:rsidRDefault="005C310B" w:rsidP="007D34FE">
      <w:pPr>
        <w:pStyle w:val="Heading4"/>
      </w:pPr>
      <w:bookmarkStart w:id="444" w:name="_CR6_2_2_1"/>
      <w:bookmarkStart w:id="445" w:name="_Toc20215451"/>
      <w:bookmarkStart w:id="446" w:name="_Toc27495918"/>
      <w:bookmarkStart w:id="447" w:name="_Toc36107657"/>
      <w:bookmarkStart w:id="448" w:name="_Toc44598397"/>
      <w:bookmarkStart w:id="449" w:name="_Toc44602252"/>
      <w:bookmarkStart w:id="450" w:name="_Toc45197429"/>
      <w:bookmarkStart w:id="451" w:name="_Toc45695462"/>
      <w:bookmarkStart w:id="452" w:name="_Toc51850918"/>
      <w:bookmarkStart w:id="453" w:name="_Toc92224451"/>
      <w:bookmarkStart w:id="454" w:name="_Toc218717202"/>
      <w:bookmarkEnd w:id="444"/>
      <w:r w:rsidRPr="00B02A0B">
        <w:t>6.2.2.1</w:t>
      </w:r>
      <w:r w:rsidRPr="00B02A0B">
        <w:tab/>
        <w:t>Generating an SDS Message</w:t>
      </w:r>
      <w:bookmarkEnd w:id="445"/>
      <w:bookmarkEnd w:id="446"/>
      <w:bookmarkEnd w:id="447"/>
      <w:bookmarkEnd w:id="448"/>
      <w:bookmarkEnd w:id="449"/>
      <w:bookmarkEnd w:id="450"/>
      <w:bookmarkEnd w:id="451"/>
      <w:bookmarkEnd w:id="452"/>
      <w:bookmarkEnd w:id="453"/>
      <w:bookmarkEnd w:id="454"/>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lastRenderedPageBreak/>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7777777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[x]</w:t>
      </w:r>
      <w:r>
        <w:rPr>
          <w:noProof/>
          <w:lang w:eastAsia="en-US"/>
        </w:rPr>
        <w:t>;</w:t>
      </w:r>
    </w:p>
    <w:p w14:paraId="7EB1D18D" w14:textId="45D1FBBE"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[x]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5" w:name="_CR6_2_2_2"/>
      <w:bookmarkStart w:id="456" w:name="_Toc20215452"/>
      <w:bookmarkStart w:id="457" w:name="_Toc27495919"/>
      <w:bookmarkStart w:id="458" w:name="_Toc36107658"/>
      <w:bookmarkStart w:id="459" w:name="_Toc44598398"/>
      <w:bookmarkStart w:id="460" w:name="_Toc44602253"/>
      <w:bookmarkStart w:id="461" w:name="_Toc45197430"/>
      <w:bookmarkStart w:id="462" w:name="_Toc45695463"/>
      <w:bookmarkStart w:id="463" w:name="_Toc51850919"/>
      <w:bookmarkStart w:id="464" w:name="_Toc92224452"/>
      <w:bookmarkStart w:id="465" w:name="_Toc218717203"/>
      <w:bookmarkEnd w:id="455"/>
      <w:r w:rsidRPr="00B02A0B">
        <w:t>6.2.2.2</w:t>
      </w:r>
      <w:r w:rsidRPr="00B02A0B">
        <w:tab/>
        <w:t>Generating an FD Message for FD using HTTP</w:t>
      </w:r>
      <w:bookmarkEnd w:id="456"/>
      <w:bookmarkEnd w:id="457"/>
      <w:bookmarkEnd w:id="458"/>
      <w:bookmarkEnd w:id="459"/>
      <w:bookmarkEnd w:id="460"/>
      <w:bookmarkEnd w:id="461"/>
      <w:bookmarkEnd w:id="462"/>
      <w:bookmarkEnd w:id="463"/>
      <w:bookmarkEnd w:id="464"/>
      <w:bookmarkEnd w:id="465"/>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lastRenderedPageBreak/>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6" w:name="_Toc20215453"/>
      <w:bookmarkStart w:id="467" w:name="_Toc27495920"/>
      <w:bookmarkStart w:id="468" w:name="_Toc36107659"/>
      <w:bookmarkStart w:id="469" w:name="_Toc44598399"/>
      <w:bookmarkStart w:id="470" w:name="_Toc44602254"/>
      <w:bookmarkStart w:id="471" w:name="_Toc45197431"/>
      <w:bookmarkStart w:id="472" w:name="_Toc45695464"/>
      <w:bookmarkStart w:id="473"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4" w:name="_CR6_2_2_3"/>
      <w:bookmarkStart w:id="475" w:name="_Toc92224453"/>
      <w:bookmarkStart w:id="476" w:name="_Toc218717204"/>
      <w:bookmarkEnd w:id="474"/>
      <w:r w:rsidRPr="00B02A0B">
        <w:t>6.2.2.3</w:t>
      </w:r>
      <w:r w:rsidRPr="00B02A0B">
        <w:tab/>
        <w:t>Generating an FD Message for FD using media plane</w:t>
      </w:r>
      <w:bookmarkEnd w:id="466"/>
      <w:bookmarkEnd w:id="467"/>
      <w:bookmarkEnd w:id="468"/>
      <w:bookmarkEnd w:id="469"/>
      <w:bookmarkEnd w:id="470"/>
      <w:bookmarkEnd w:id="471"/>
      <w:bookmarkEnd w:id="472"/>
      <w:bookmarkEnd w:id="473"/>
      <w:bookmarkEnd w:id="475"/>
      <w:bookmarkEnd w:id="476"/>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7" w:name="_Toc20215454"/>
      <w:bookmarkStart w:id="478" w:name="_Toc27495921"/>
      <w:bookmarkStart w:id="479" w:name="_Toc36107660"/>
      <w:bookmarkStart w:id="480" w:name="_Toc44598400"/>
      <w:bookmarkStart w:id="481" w:name="_Toc44602255"/>
      <w:bookmarkStart w:id="482" w:name="_Toc45197432"/>
      <w:bookmarkStart w:id="483" w:name="_Toc45695465"/>
      <w:bookmarkStart w:id="484"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5" w:name="_CR6_2_2_4"/>
      <w:bookmarkStart w:id="486" w:name="_Toc92224454"/>
      <w:bookmarkStart w:id="487" w:name="_Toc218717205"/>
      <w:bookmarkEnd w:id="485"/>
      <w:r w:rsidRPr="00B02A0B">
        <w:t>6.2.2.4</w:t>
      </w:r>
      <w:r w:rsidRPr="00B02A0B">
        <w:tab/>
      </w:r>
      <w:r w:rsidRPr="00B02A0B">
        <w:rPr>
          <w:lang w:val="en-US"/>
        </w:rPr>
        <w:t xml:space="preserve">Client </w:t>
      </w:r>
      <w:r w:rsidRPr="00B02A0B">
        <w:t>generating message to terminate FD over HTTP</w:t>
      </w:r>
      <w:bookmarkEnd w:id="477"/>
      <w:bookmarkEnd w:id="478"/>
      <w:bookmarkEnd w:id="479"/>
      <w:bookmarkEnd w:id="480"/>
      <w:bookmarkEnd w:id="481"/>
      <w:bookmarkEnd w:id="482"/>
      <w:bookmarkEnd w:id="483"/>
      <w:bookmarkEnd w:id="484"/>
      <w:bookmarkEnd w:id="486"/>
      <w:bookmarkEnd w:id="487"/>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lastRenderedPageBreak/>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8" w:name="_CR6_2_3"/>
      <w:bookmarkStart w:id="489" w:name="_Toc20215455"/>
      <w:bookmarkStart w:id="490" w:name="_Toc27495922"/>
      <w:bookmarkStart w:id="491" w:name="_Toc36107661"/>
      <w:bookmarkStart w:id="492" w:name="_Toc44598401"/>
      <w:bookmarkStart w:id="493" w:name="_Toc44602256"/>
      <w:bookmarkStart w:id="494" w:name="_Toc45197433"/>
      <w:bookmarkStart w:id="495" w:name="_Toc45695466"/>
      <w:bookmarkStart w:id="496" w:name="_Toc51850922"/>
      <w:bookmarkStart w:id="497" w:name="_Toc92224455"/>
      <w:bookmarkStart w:id="498" w:name="_Toc218717206"/>
      <w:bookmarkEnd w:id="488"/>
      <w:r w:rsidRPr="00B02A0B">
        <w:t>6.2.3</w:t>
      </w:r>
      <w:r w:rsidRPr="00B02A0B">
        <w:tab/>
        <w:t>Disposition Notifications</w:t>
      </w:r>
      <w:bookmarkEnd w:id="489"/>
      <w:bookmarkEnd w:id="490"/>
      <w:bookmarkEnd w:id="491"/>
      <w:bookmarkEnd w:id="492"/>
      <w:bookmarkEnd w:id="493"/>
      <w:bookmarkEnd w:id="494"/>
      <w:bookmarkEnd w:id="495"/>
      <w:bookmarkEnd w:id="496"/>
      <w:bookmarkEnd w:id="497"/>
      <w:bookmarkEnd w:id="498"/>
    </w:p>
    <w:p w14:paraId="42D1D5EA" w14:textId="77777777" w:rsidR="005C310B" w:rsidRPr="00B02A0B" w:rsidRDefault="005C310B" w:rsidP="007D34FE">
      <w:pPr>
        <w:pStyle w:val="Heading4"/>
      </w:pPr>
      <w:bookmarkStart w:id="499" w:name="_CR6_2_3_1"/>
      <w:bookmarkStart w:id="500" w:name="_Toc20215456"/>
      <w:bookmarkStart w:id="501" w:name="_Toc27495923"/>
      <w:bookmarkStart w:id="502" w:name="_Toc36107662"/>
      <w:bookmarkStart w:id="503" w:name="_Toc44598402"/>
      <w:bookmarkStart w:id="504" w:name="_Toc44602257"/>
      <w:bookmarkStart w:id="505" w:name="_Toc45197434"/>
      <w:bookmarkStart w:id="506" w:name="_Toc45695467"/>
      <w:bookmarkStart w:id="507" w:name="_Toc51850923"/>
      <w:bookmarkStart w:id="508" w:name="_Toc92224456"/>
      <w:bookmarkStart w:id="509" w:name="_Toc218717207"/>
      <w:bookmarkEnd w:id="499"/>
      <w:r w:rsidRPr="00B02A0B">
        <w:t>6.2.3.1</w:t>
      </w:r>
      <w:r w:rsidRPr="00B02A0B">
        <w:tab/>
        <w:t>Generating an SDS Notification</w:t>
      </w:r>
      <w:bookmarkEnd w:id="500"/>
      <w:bookmarkEnd w:id="501"/>
      <w:bookmarkEnd w:id="502"/>
      <w:bookmarkEnd w:id="503"/>
      <w:bookmarkEnd w:id="504"/>
      <w:bookmarkEnd w:id="505"/>
      <w:bookmarkEnd w:id="506"/>
      <w:bookmarkEnd w:id="507"/>
      <w:bookmarkEnd w:id="508"/>
      <w:bookmarkEnd w:id="509"/>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lastRenderedPageBreak/>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10" w:name="_CR6_2_3_2"/>
      <w:bookmarkStart w:id="511" w:name="_Toc20215457"/>
      <w:bookmarkStart w:id="512" w:name="_Toc27495924"/>
      <w:bookmarkStart w:id="513" w:name="_Toc36107663"/>
      <w:bookmarkStart w:id="514" w:name="_Toc44598403"/>
      <w:bookmarkStart w:id="515" w:name="_Toc44602258"/>
      <w:bookmarkStart w:id="516" w:name="_Toc45197435"/>
      <w:bookmarkStart w:id="517" w:name="_Toc45695468"/>
      <w:bookmarkStart w:id="518" w:name="_Toc51850924"/>
      <w:bookmarkStart w:id="519" w:name="_Toc92224457"/>
      <w:bookmarkStart w:id="520" w:name="_Toc218717208"/>
      <w:bookmarkEnd w:id="510"/>
      <w:r w:rsidRPr="00B02A0B">
        <w:t>6.2.3.2</w:t>
      </w:r>
      <w:r w:rsidRPr="00B02A0B">
        <w:tab/>
        <w:t>Generating an FD Notification</w:t>
      </w:r>
      <w:bookmarkEnd w:id="511"/>
      <w:bookmarkEnd w:id="512"/>
      <w:bookmarkEnd w:id="513"/>
      <w:bookmarkEnd w:id="514"/>
      <w:bookmarkEnd w:id="515"/>
      <w:bookmarkEnd w:id="516"/>
      <w:bookmarkEnd w:id="517"/>
      <w:bookmarkEnd w:id="518"/>
      <w:bookmarkEnd w:id="519"/>
      <w:bookmarkEnd w:id="520"/>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21" w:name="_CR6_2_4"/>
      <w:bookmarkStart w:id="522" w:name="_Toc20215458"/>
      <w:bookmarkStart w:id="523" w:name="_Toc27495925"/>
      <w:bookmarkStart w:id="524" w:name="_Toc36107664"/>
      <w:bookmarkStart w:id="525" w:name="_Toc44598404"/>
      <w:bookmarkStart w:id="526" w:name="_Toc44602259"/>
      <w:bookmarkStart w:id="527" w:name="_Toc45197436"/>
      <w:bookmarkStart w:id="528" w:name="_Toc45695469"/>
      <w:bookmarkStart w:id="529" w:name="_Toc51850925"/>
      <w:bookmarkStart w:id="530" w:name="_Toc92224458"/>
      <w:bookmarkStart w:id="531" w:name="_Toc218717209"/>
      <w:bookmarkEnd w:id="521"/>
      <w:r w:rsidRPr="00B02A0B">
        <w:rPr>
          <w:noProof/>
          <w:lang w:val="en-US"/>
        </w:rPr>
        <w:t>6.2.4</w:t>
      </w:r>
      <w:r w:rsidRPr="00B02A0B">
        <w:rPr>
          <w:noProof/>
          <w:lang w:val="en-US"/>
        </w:rPr>
        <w:tab/>
        <w:t>Sending SIP requests and receiving SIP responses</w:t>
      </w:r>
      <w:bookmarkStart w:id="532" w:name="_Toc20215459"/>
      <w:bookmarkStart w:id="533" w:name="_Toc27495926"/>
      <w:bookmarkStart w:id="534" w:name="_Toc36107665"/>
      <w:bookmarkStart w:id="535" w:name="_Toc44598405"/>
      <w:bookmarkStart w:id="536" w:name="_Toc44602260"/>
      <w:bookmarkStart w:id="537" w:name="_Toc45197437"/>
      <w:bookmarkStart w:id="538" w:name="_Toc45695470"/>
      <w:bookmarkStart w:id="539" w:name="_Toc51850926"/>
      <w:bookmarkStart w:id="540" w:name="_Toc92224459"/>
      <w:bookmarkEnd w:id="522"/>
      <w:bookmarkEnd w:id="523"/>
      <w:bookmarkEnd w:id="524"/>
      <w:bookmarkEnd w:id="525"/>
      <w:bookmarkEnd w:id="526"/>
      <w:bookmarkEnd w:id="527"/>
      <w:bookmarkEnd w:id="528"/>
      <w:bookmarkEnd w:id="529"/>
      <w:bookmarkEnd w:id="530"/>
      <w:bookmarkEnd w:id="531"/>
    </w:p>
    <w:p w14:paraId="0CEF50E0" w14:textId="18BE544C" w:rsidR="005C310B" w:rsidRPr="00B02A0B" w:rsidRDefault="005C310B" w:rsidP="007D34FE">
      <w:pPr>
        <w:pStyle w:val="Heading4"/>
        <w:rPr>
          <w:noProof/>
          <w:lang w:val="en-US"/>
        </w:rPr>
      </w:pPr>
      <w:bookmarkStart w:id="541" w:name="_CR6_2_4_1"/>
      <w:bookmarkStart w:id="542" w:name="_Toc218717210"/>
      <w:bookmarkEnd w:id="541"/>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32"/>
      <w:bookmarkEnd w:id="533"/>
      <w:bookmarkEnd w:id="534"/>
      <w:bookmarkEnd w:id="535"/>
      <w:bookmarkEnd w:id="536"/>
      <w:bookmarkEnd w:id="537"/>
      <w:bookmarkEnd w:id="538"/>
      <w:bookmarkEnd w:id="539"/>
      <w:bookmarkEnd w:id="540"/>
      <w:bookmarkEnd w:id="542"/>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43" w:name="_CR6_2_5"/>
      <w:bookmarkStart w:id="544" w:name="_Toc20215460"/>
      <w:bookmarkStart w:id="545" w:name="_Toc27495927"/>
      <w:bookmarkStart w:id="546" w:name="_Toc36107666"/>
      <w:bookmarkStart w:id="547" w:name="_Toc44598406"/>
      <w:bookmarkStart w:id="548" w:name="_Toc44602261"/>
      <w:bookmarkStart w:id="549" w:name="_Toc45197438"/>
      <w:bookmarkStart w:id="550" w:name="_Toc45695471"/>
      <w:bookmarkStart w:id="551" w:name="_Toc51850927"/>
      <w:bookmarkStart w:id="552" w:name="_Toc92224460"/>
      <w:bookmarkStart w:id="553" w:name="_Toc218717211"/>
      <w:bookmarkEnd w:id="543"/>
      <w:r w:rsidRPr="00B02A0B">
        <w:t>6.2.5</w:t>
      </w:r>
      <w:r w:rsidRPr="00B02A0B">
        <w:tab/>
        <w:t>Location information</w:t>
      </w:r>
      <w:bookmarkEnd w:id="544"/>
      <w:bookmarkEnd w:id="545"/>
      <w:bookmarkEnd w:id="546"/>
      <w:bookmarkEnd w:id="547"/>
      <w:bookmarkEnd w:id="548"/>
      <w:bookmarkEnd w:id="549"/>
      <w:bookmarkEnd w:id="550"/>
      <w:bookmarkEnd w:id="551"/>
      <w:bookmarkEnd w:id="552"/>
      <w:bookmarkEnd w:id="553"/>
    </w:p>
    <w:p w14:paraId="03730136" w14:textId="77777777" w:rsidR="005C310B" w:rsidRPr="00B02A0B" w:rsidRDefault="005C310B" w:rsidP="007D34FE">
      <w:pPr>
        <w:pStyle w:val="Heading4"/>
      </w:pPr>
      <w:bookmarkStart w:id="554" w:name="_CR6_2_5_1"/>
      <w:bookmarkStart w:id="555" w:name="_Toc20215461"/>
      <w:bookmarkStart w:id="556" w:name="_Toc27495928"/>
      <w:bookmarkStart w:id="557" w:name="_Toc36107667"/>
      <w:bookmarkStart w:id="558" w:name="_Toc44598407"/>
      <w:bookmarkStart w:id="559" w:name="_Toc44602262"/>
      <w:bookmarkStart w:id="560" w:name="_Toc45197439"/>
      <w:bookmarkStart w:id="561" w:name="_Toc45695472"/>
      <w:bookmarkStart w:id="562" w:name="_Toc51850928"/>
      <w:bookmarkStart w:id="563" w:name="_Toc92224461"/>
      <w:bookmarkStart w:id="564" w:name="_Toc218717212"/>
      <w:bookmarkEnd w:id="554"/>
      <w:r w:rsidRPr="00B02A0B">
        <w:t>6.2.5.1</w:t>
      </w:r>
      <w:r w:rsidRPr="00B02A0B">
        <w:tab/>
        <w:t>Location information for location reporting</w:t>
      </w:r>
      <w:bookmarkEnd w:id="555"/>
      <w:bookmarkEnd w:id="556"/>
      <w:bookmarkEnd w:id="557"/>
      <w:bookmarkEnd w:id="558"/>
      <w:bookmarkEnd w:id="559"/>
      <w:bookmarkEnd w:id="560"/>
      <w:bookmarkEnd w:id="561"/>
      <w:bookmarkEnd w:id="562"/>
      <w:bookmarkEnd w:id="563"/>
      <w:bookmarkEnd w:id="564"/>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lastRenderedPageBreak/>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5" w:name="_CR6_2_6"/>
      <w:bookmarkStart w:id="566" w:name="_Toc20155536"/>
      <w:bookmarkStart w:id="567" w:name="_Toc27500691"/>
      <w:bookmarkStart w:id="568" w:name="_Toc36048816"/>
      <w:bookmarkStart w:id="569" w:name="_Toc45209579"/>
      <w:bookmarkStart w:id="570" w:name="_Toc51860404"/>
      <w:bookmarkStart w:id="571" w:name="_Toc59211728"/>
      <w:bookmarkStart w:id="572" w:name="_Toc92224462"/>
      <w:bookmarkStart w:id="573" w:name="_Toc20215462"/>
      <w:bookmarkStart w:id="574" w:name="_Toc27495929"/>
      <w:bookmarkStart w:id="575" w:name="_Toc36107668"/>
      <w:bookmarkStart w:id="576" w:name="_Toc44598408"/>
      <w:bookmarkStart w:id="577" w:name="_Toc44602263"/>
      <w:bookmarkStart w:id="578" w:name="_Toc45197440"/>
      <w:bookmarkStart w:id="579" w:name="_Toc45695473"/>
      <w:bookmarkStart w:id="580" w:name="_Toc51850929"/>
      <w:bookmarkStart w:id="581" w:name="_Toc218717213"/>
      <w:bookmarkEnd w:id="565"/>
      <w:r w:rsidRPr="00B02A0B">
        <w:t>6.2.6</w:t>
      </w:r>
      <w:r w:rsidRPr="00B02A0B">
        <w:tab/>
      </w:r>
      <w:bookmarkEnd w:id="566"/>
      <w:bookmarkEnd w:id="567"/>
      <w:bookmarkEnd w:id="568"/>
      <w:bookmarkEnd w:id="569"/>
      <w:bookmarkEnd w:id="570"/>
      <w:bookmarkEnd w:id="571"/>
      <w:r w:rsidRPr="00B02A0B">
        <w:rPr>
          <w:lang w:eastAsia="ko-KR"/>
        </w:rPr>
        <w:t>Void</w:t>
      </w:r>
      <w:bookmarkEnd w:id="572"/>
      <w:bookmarkEnd w:id="581"/>
    </w:p>
    <w:p w14:paraId="6BBEE2E6" w14:textId="77777777" w:rsidR="005C310B" w:rsidRPr="00B02A0B" w:rsidRDefault="005C310B" w:rsidP="007D34FE">
      <w:pPr>
        <w:pStyle w:val="Heading3"/>
        <w:rPr>
          <w:lang w:eastAsia="ko-KR"/>
        </w:rPr>
      </w:pPr>
      <w:bookmarkStart w:id="582" w:name="_CR6_2_7"/>
      <w:bookmarkStart w:id="583" w:name="_Toc20155537"/>
      <w:bookmarkStart w:id="584" w:name="_Toc27500692"/>
      <w:bookmarkStart w:id="585" w:name="_Toc36048817"/>
      <w:bookmarkStart w:id="586" w:name="_Toc45209580"/>
      <w:bookmarkStart w:id="587" w:name="_Toc51860405"/>
      <w:bookmarkStart w:id="588" w:name="_Toc59211729"/>
      <w:bookmarkStart w:id="589" w:name="_Toc92224463"/>
      <w:bookmarkStart w:id="590" w:name="_Toc218717214"/>
      <w:bookmarkEnd w:id="582"/>
      <w:r w:rsidRPr="00B02A0B">
        <w:rPr>
          <w:lang w:eastAsia="ko-KR"/>
        </w:rPr>
        <w:t>6.2.7</w:t>
      </w:r>
      <w:r w:rsidRPr="00B02A0B">
        <w:rPr>
          <w:lang w:eastAsia="ko-KR"/>
        </w:rPr>
        <w:tab/>
      </w:r>
      <w:bookmarkEnd w:id="583"/>
      <w:bookmarkEnd w:id="584"/>
      <w:bookmarkEnd w:id="585"/>
      <w:bookmarkEnd w:id="586"/>
      <w:bookmarkEnd w:id="587"/>
      <w:bookmarkEnd w:id="588"/>
      <w:r w:rsidRPr="00B02A0B">
        <w:t>Handling of in-progress emergency and imminent peril conditions</w:t>
      </w:r>
      <w:bookmarkEnd w:id="589"/>
      <w:bookmarkEnd w:id="590"/>
    </w:p>
    <w:p w14:paraId="15138120" w14:textId="77777777" w:rsidR="005C310B" w:rsidRPr="00B02A0B" w:rsidRDefault="005C310B" w:rsidP="007D34FE">
      <w:pPr>
        <w:pStyle w:val="Heading4"/>
      </w:pPr>
      <w:bookmarkStart w:id="591" w:name="_CR6_2_7_1"/>
      <w:bookmarkStart w:id="592" w:name="_Toc20155867"/>
      <w:bookmarkStart w:id="593" w:name="_Toc27501024"/>
      <w:bookmarkStart w:id="594" w:name="_Toc36049150"/>
      <w:bookmarkStart w:id="595" w:name="_Toc45209916"/>
      <w:bookmarkStart w:id="596" w:name="_Toc51860741"/>
      <w:bookmarkStart w:id="597" w:name="_Toc59212065"/>
      <w:bookmarkStart w:id="598" w:name="_Toc92224464"/>
      <w:bookmarkStart w:id="599" w:name="_Toc20155538"/>
      <w:bookmarkStart w:id="600" w:name="_Toc27500693"/>
      <w:bookmarkStart w:id="601" w:name="_Toc36048818"/>
      <w:bookmarkStart w:id="602" w:name="_Toc45209581"/>
      <w:bookmarkStart w:id="603" w:name="_Toc51860406"/>
      <w:bookmarkStart w:id="604" w:name="_Toc59211730"/>
      <w:bookmarkStart w:id="605" w:name="_Toc218717215"/>
      <w:bookmarkEnd w:id="591"/>
      <w:r w:rsidRPr="00B02A0B">
        <w:t>6.2.7.1</w:t>
      </w:r>
      <w:r w:rsidRPr="00B02A0B">
        <w:tab/>
        <w:t>MCData upgrade to in-progress emergency or in-progress imminent peril</w:t>
      </w:r>
      <w:bookmarkEnd w:id="592"/>
      <w:bookmarkEnd w:id="593"/>
      <w:bookmarkEnd w:id="594"/>
      <w:bookmarkEnd w:id="595"/>
      <w:bookmarkEnd w:id="596"/>
      <w:bookmarkEnd w:id="597"/>
      <w:bookmarkEnd w:id="598"/>
      <w:bookmarkEnd w:id="605"/>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lastRenderedPageBreak/>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6" w:name="_CR6_2_7_2"/>
      <w:bookmarkStart w:id="607" w:name="_Toc20155868"/>
      <w:bookmarkStart w:id="608" w:name="_Toc27501025"/>
      <w:bookmarkStart w:id="609" w:name="_Toc36049151"/>
      <w:bookmarkStart w:id="610" w:name="_Toc45209917"/>
      <w:bookmarkStart w:id="611" w:name="_Toc51860742"/>
      <w:bookmarkStart w:id="612" w:name="_Toc59212066"/>
      <w:bookmarkStart w:id="613" w:name="_Toc92224465"/>
      <w:bookmarkStart w:id="614" w:name="_Toc218717216"/>
      <w:bookmarkEnd w:id="606"/>
      <w:r w:rsidRPr="00B02A0B">
        <w:t>6.2.7.2</w:t>
      </w:r>
      <w:r w:rsidRPr="00B02A0B">
        <w:tab/>
        <w:t>MCData in-progress emergency cancel</w:t>
      </w:r>
      <w:bookmarkEnd w:id="607"/>
      <w:bookmarkEnd w:id="608"/>
      <w:bookmarkEnd w:id="609"/>
      <w:bookmarkEnd w:id="610"/>
      <w:bookmarkEnd w:id="611"/>
      <w:bookmarkEnd w:id="612"/>
      <w:bookmarkEnd w:id="613"/>
      <w:bookmarkEnd w:id="614"/>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lastRenderedPageBreak/>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5" w:name="_CR6_2_7_3"/>
      <w:bookmarkStart w:id="616" w:name="_Toc20155869"/>
      <w:bookmarkStart w:id="617" w:name="_Toc27501026"/>
      <w:bookmarkStart w:id="618" w:name="_Toc36049152"/>
      <w:bookmarkStart w:id="619" w:name="_Toc45209918"/>
      <w:bookmarkStart w:id="620" w:name="_Toc51860743"/>
      <w:bookmarkStart w:id="621" w:name="_Toc59212067"/>
      <w:bookmarkStart w:id="622" w:name="_Toc92224466"/>
      <w:bookmarkStart w:id="623" w:name="_Toc218717217"/>
      <w:bookmarkEnd w:id="615"/>
      <w:r w:rsidRPr="00B02A0B">
        <w:t>6.2.7.3</w:t>
      </w:r>
      <w:r w:rsidRPr="00B02A0B">
        <w:tab/>
        <w:t>MCData in-progress imminent peril cancel</w:t>
      </w:r>
      <w:bookmarkEnd w:id="616"/>
      <w:bookmarkEnd w:id="617"/>
      <w:bookmarkEnd w:id="618"/>
      <w:bookmarkEnd w:id="619"/>
      <w:bookmarkEnd w:id="620"/>
      <w:bookmarkEnd w:id="621"/>
      <w:bookmarkEnd w:id="622"/>
      <w:bookmarkEnd w:id="623"/>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lastRenderedPageBreak/>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lastRenderedPageBreak/>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4" w:name="_CR6_2_7_4"/>
      <w:bookmarkStart w:id="625" w:name="_Toc20155870"/>
      <w:bookmarkStart w:id="626" w:name="_Toc27501027"/>
      <w:bookmarkStart w:id="627" w:name="_Toc36049153"/>
      <w:bookmarkStart w:id="628" w:name="_Toc45209919"/>
      <w:bookmarkStart w:id="629" w:name="_Toc51860744"/>
      <w:bookmarkStart w:id="630" w:name="_Toc59212068"/>
      <w:bookmarkStart w:id="631" w:name="_Toc92224467"/>
      <w:bookmarkStart w:id="632" w:name="_Toc218717218"/>
      <w:bookmarkEnd w:id="624"/>
      <w:r w:rsidRPr="00B02A0B">
        <w:t>6.2.7.4</w:t>
      </w:r>
      <w:r w:rsidRPr="00B02A0B">
        <w:tab/>
        <w:t>MCData client receives SIP re-INVITE request</w:t>
      </w:r>
      <w:bookmarkEnd w:id="625"/>
      <w:bookmarkEnd w:id="626"/>
      <w:bookmarkEnd w:id="627"/>
      <w:bookmarkEnd w:id="628"/>
      <w:bookmarkEnd w:id="629"/>
      <w:bookmarkEnd w:id="630"/>
      <w:bookmarkEnd w:id="631"/>
      <w:bookmarkEnd w:id="632"/>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33" w:name="_CR6_2_7_5"/>
      <w:bookmarkStart w:id="634" w:name="_Toc51861208"/>
      <w:bookmarkStart w:id="635" w:name="_Toc59212532"/>
      <w:bookmarkStart w:id="636" w:name="_Toc92224468"/>
      <w:bookmarkStart w:id="637" w:name="_Toc218717219"/>
      <w:bookmarkEnd w:id="633"/>
      <w:r w:rsidRPr="00B02A0B">
        <w:rPr>
          <w:rFonts w:eastAsia="Malgun Gothic"/>
        </w:rPr>
        <w:t>6.2.7.5</w:t>
      </w:r>
      <w:r w:rsidRPr="00B02A0B">
        <w:rPr>
          <w:rFonts w:eastAsia="Malgun Gothic"/>
        </w:rPr>
        <w:tab/>
      </w:r>
      <w:r w:rsidRPr="00B02A0B">
        <w:t>MCData group in-progress emergency group state cancel</w:t>
      </w:r>
      <w:bookmarkEnd w:id="634"/>
      <w:bookmarkEnd w:id="635"/>
      <w:bookmarkEnd w:id="636"/>
      <w:bookmarkEnd w:id="637"/>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lastRenderedPageBreak/>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8" w:name="_CR6_2_8"/>
      <w:bookmarkStart w:id="639" w:name="_Toc92224469"/>
      <w:bookmarkStart w:id="640" w:name="_Toc218717220"/>
      <w:bookmarkEnd w:id="638"/>
      <w:r w:rsidRPr="00B02A0B">
        <w:lastRenderedPageBreak/>
        <w:t>6.2.8</w:t>
      </w:r>
      <w:r w:rsidRPr="00B02A0B">
        <w:tab/>
      </w:r>
      <w:r w:rsidRPr="00B02A0B">
        <w:rPr>
          <w:lang w:eastAsia="ko-KR"/>
        </w:rPr>
        <w:t>Priority communication conditions</w:t>
      </w:r>
      <w:bookmarkEnd w:id="599"/>
      <w:bookmarkEnd w:id="600"/>
      <w:bookmarkEnd w:id="601"/>
      <w:bookmarkEnd w:id="602"/>
      <w:bookmarkEnd w:id="603"/>
      <w:bookmarkEnd w:id="604"/>
      <w:bookmarkEnd w:id="639"/>
      <w:bookmarkEnd w:id="640"/>
    </w:p>
    <w:p w14:paraId="635469C3" w14:textId="77777777" w:rsidR="005C310B" w:rsidRPr="00B02A0B" w:rsidRDefault="005C310B" w:rsidP="007D34FE">
      <w:pPr>
        <w:pStyle w:val="Heading4"/>
      </w:pPr>
      <w:bookmarkStart w:id="641" w:name="_CR6_2_8_1"/>
      <w:bookmarkStart w:id="642" w:name="_Toc20155540"/>
      <w:bookmarkStart w:id="643" w:name="_Toc27500695"/>
      <w:bookmarkStart w:id="644" w:name="_Toc36048820"/>
      <w:bookmarkStart w:id="645" w:name="_Toc45209583"/>
      <w:bookmarkStart w:id="646" w:name="_Toc51860408"/>
      <w:bookmarkStart w:id="647" w:name="_Toc59211732"/>
      <w:bookmarkStart w:id="648" w:name="_Toc92224470"/>
      <w:bookmarkStart w:id="649" w:name="_Toc218717221"/>
      <w:bookmarkEnd w:id="641"/>
      <w:r w:rsidRPr="00B02A0B">
        <w:t>6.2.8.1</w:t>
      </w:r>
      <w:r w:rsidRPr="00B02A0B">
        <w:tab/>
        <w:t>MCData emergency group communication and imminent peril communication conditions</w:t>
      </w:r>
      <w:bookmarkEnd w:id="642"/>
      <w:bookmarkEnd w:id="643"/>
      <w:bookmarkEnd w:id="644"/>
      <w:bookmarkEnd w:id="645"/>
      <w:bookmarkEnd w:id="646"/>
      <w:bookmarkEnd w:id="647"/>
      <w:bookmarkEnd w:id="648"/>
      <w:bookmarkEnd w:id="649"/>
    </w:p>
    <w:p w14:paraId="386A5893" w14:textId="77777777" w:rsidR="005C310B" w:rsidRPr="00B02A0B" w:rsidRDefault="005C310B" w:rsidP="007D34FE">
      <w:pPr>
        <w:pStyle w:val="Heading5"/>
      </w:pPr>
      <w:bookmarkStart w:id="650" w:name="_CR6_2_8_1_1"/>
      <w:bookmarkStart w:id="651" w:name="_Toc92224471"/>
      <w:bookmarkStart w:id="652" w:name="_Toc218717222"/>
      <w:bookmarkEnd w:id="650"/>
      <w:r w:rsidRPr="00B02A0B">
        <w:t>6.2.8.1.1</w:t>
      </w:r>
      <w:r w:rsidRPr="00B02A0B">
        <w:tab/>
        <w:t>SIP INVITE request or SIP REFER request for originating MCData emergency group communications</w:t>
      </w:r>
      <w:bookmarkEnd w:id="651"/>
      <w:bookmarkEnd w:id="652"/>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lastRenderedPageBreak/>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53" w:name="_CR6_2_8_1_2"/>
      <w:bookmarkStart w:id="654" w:name="_Toc92224472"/>
      <w:bookmarkStart w:id="655" w:name="_Toc218717223"/>
      <w:bookmarkEnd w:id="653"/>
      <w:r w:rsidRPr="00B02A0B">
        <w:rPr>
          <w:noProof/>
        </w:rPr>
        <w:t>6.2.8.1.2</w:t>
      </w:r>
      <w:r w:rsidRPr="00B02A0B">
        <w:rPr>
          <w:noProof/>
        </w:rPr>
        <w:tab/>
        <w:t>Resource-Priority header field for MCData emergency group communications</w:t>
      </w:r>
      <w:bookmarkEnd w:id="654"/>
      <w:bookmarkEnd w:id="655"/>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6" w:name="_CR6_2_8_1_3"/>
      <w:bookmarkStart w:id="657" w:name="_Toc92224473"/>
      <w:bookmarkStart w:id="658" w:name="_Toc218717224"/>
      <w:bookmarkEnd w:id="656"/>
      <w:r w:rsidRPr="00B02A0B">
        <w:t>6.2.8.1.3</w:t>
      </w:r>
      <w:r w:rsidRPr="00B02A0B">
        <w:tab/>
        <w:t>SIP re-INVITE request for cancelling MCData in-progress emergency group state</w:t>
      </w:r>
      <w:bookmarkEnd w:id="657"/>
      <w:bookmarkEnd w:id="658"/>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lastRenderedPageBreak/>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59" w:name="_CR6_2_8_1_4"/>
      <w:bookmarkStart w:id="660" w:name="_Toc92224474"/>
      <w:bookmarkStart w:id="661" w:name="_Toc218717225"/>
      <w:bookmarkEnd w:id="659"/>
      <w:r w:rsidRPr="00B02A0B">
        <w:t>6.2.8.1.4</w:t>
      </w:r>
      <w:r w:rsidRPr="00B02A0B">
        <w:tab/>
        <w:t>Receiving a SIP 2xx response to a SIP request for a priority communication</w:t>
      </w:r>
      <w:bookmarkEnd w:id="660"/>
      <w:bookmarkEnd w:id="661"/>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62" w:name="_CR6_2_8_1_5"/>
      <w:bookmarkStart w:id="663" w:name="_Toc92224475"/>
      <w:bookmarkStart w:id="664" w:name="_Toc218717226"/>
      <w:bookmarkEnd w:id="662"/>
      <w:r w:rsidRPr="00B02A0B">
        <w:lastRenderedPageBreak/>
        <w:t>6.2.8.1.5</w:t>
      </w:r>
      <w:r w:rsidRPr="00B02A0B">
        <w:tab/>
        <w:t>Receiving a SIP 4xx response, SIP 5xx response or SIP 6xx response to a SIP request for a priority group communication</w:t>
      </w:r>
      <w:bookmarkEnd w:id="663"/>
      <w:bookmarkEnd w:id="664"/>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5" w:name="_CR6_2_8_1_6"/>
      <w:bookmarkStart w:id="666" w:name="_Toc92224476"/>
      <w:bookmarkStart w:id="667" w:name="_Toc218717227"/>
      <w:bookmarkEnd w:id="665"/>
      <w:r w:rsidRPr="00B02A0B">
        <w:t>6.2.8.1.6</w:t>
      </w:r>
      <w:r w:rsidRPr="00B02A0B">
        <w:tab/>
        <w:t>Determining authorisation for initiating or cancelling an MCData emergency alert</w:t>
      </w:r>
      <w:bookmarkEnd w:id="666"/>
      <w:bookmarkEnd w:id="667"/>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8" w:name="_CR6_2_8_1_7"/>
      <w:bookmarkStart w:id="669" w:name="_Toc92224477"/>
      <w:bookmarkStart w:id="670" w:name="_Toc218717228"/>
      <w:bookmarkEnd w:id="668"/>
      <w:r w:rsidRPr="00B02A0B">
        <w:lastRenderedPageBreak/>
        <w:t>6.2.8.1.7</w:t>
      </w:r>
      <w:r w:rsidRPr="00B02A0B">
        <w:tab/>
        <w:t>Determining authorisation for cancelling the in-progress emergency state of an MCData group</w:t>
      </w:r>
      <w:bookmarkEnd w:id="669"/>
      <w:bookmarkEnd w:id="670"/>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71" w:name="_CR6_2_8_1_8"/>
      <w:bookmarkStart w:id="672" w:name="_Toc92224478"/>
      <w:bookmarkStart w:id="673" w:name="_Toc218717229"/>
      <w:bookmarkEnd w:id="671"/>
      <w:r w:rsidRPr="00B02A0B">
        <w:rPr>
          <w:noProof/>
        </w:rPr>
        <w:t>6.2.8.1.8</w:t>
      </w:r>
      <w:r w:rsidRPr="00B02A0B">
        <w:rPr>
          <w:noProof/>
        </w:rPr>
        <w:tab/>
        <w:t>Determining authorisation for originating a priority group communication</w:t>
      </w:r>
      <w:bookmarkEnd w:id="672"/>
      <w:bookmarkEnd w:id="673"/>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4" w:name="_CR6_2_8_1_9"/>
      <w:bookmarkStart w:id="675" w:name="_Toc92224479"/>
      <w:bookmarkStart w:id="676" w:name="_Toc218717230"/>
      <w:bookmarkEnd w:id="674"/>
      <w:r w:rsidRPr="00B02A0B">
        <w:rPr>
          <w:noProof/>
        </w:rPr>
        <w:lastRenderedPageBreak/>
        <w:t>6</w:t>
      </w:r>
      <w:r w:rsidRPr="00B02A0B">
        <w:t>.2.8.1.9</w:t>
      </w:r>
      <w:r w:rsidRPr="00B02A0B">
        <w:tab/>
        <w:t>SIP request for originating MCData imminent peril group communications</w:t>
      </w:r>
      <w:bookmarkEnd w:id="675"/>
      <w:bookmarkEnd w:id="676"/>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7" w:name="_CR6_2_8_1_10"/>
      <w:bookmarkStart w:id="678" w:name="_Toc92224480"/>
      <w:bookmarkStart w:id="679" w:name="_Toc218717231"/>
      <w:bookmarkEnd w:id="677"/>
      <w:r w:rsidRPr="00B02A0B">
        <w:rPr>
          <w:noProof/>
        </w:rPr>
        <w:t>6.2.8.1.10</w:t>
      </w:r>
      <w:r w:rsidRPr="00B02A0B">
        <w:rPr>
          <w:noProof/>
        </w:rPr>
        <w:tab/>
        <w:t>Determining authorisation for cancelling an imminent peril group communication</w:t>
      </w:r>
      <w:bookmarkEnd w:id="678"/>
      <w:bookmarkEnd w:id="679"/>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80" w:name="_CR6_2_8_1_11"/>
      <w:bookmarkStart w:id="681" w:name="_Toc92224481"/>
      <w:bookmarkStart w:id="682" w:name="_Toc218717232"/>
      <w:bookmarkEnd w:id="680"/>
      <w:r w:rsidRPr="00B02A0B">
        <w:t>6.2.8.1.11</w:t>
      </w:r>
      <w:r w:rsidRPr="00B02A0B">
        <w:tab/>
        <w:t>SIP re-INVITE request for cancelling MCData in-progress imminent peril group state</w:t>
      </w:r>
      <w:bookmarkEnd w:id="681"/>
      <w:bookmarkEnd w:id="682"/>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lastRenderedPageBreak/>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83" w:name="_CR6_2_8_1_12"/>
      <w:bookmarkStart w:id="684" w:name="_Toc92224482"/>
      <w:bookmarkStart w:id="685" w:name="_Toc218717233"/>
      <w:bookmarkEnd w:id="683"/>
      <w:r w:rsidRPr="00B02A0B">
        <w:rPr>
          <w:noProof/>
        </w:rPr>
        <w:t>6.2.8.1.12</w:t>
      </w:r>
      <w:r w:rsidRPr="00B02A0B">
        <w:rPr>
          <w:noProof/>
        </w:rPr>
        <w:tab/>
        <w:t>Resource-Priority header field for MCData imminent peril group communications</w:t>
      </w:r>
      <w:bookmarkEnd w:id="684"/>
      <w:bookmarkEnd w:id="685"/>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6" w:name="_CR6_2_8_1_13"/>
      <w:bookmarkStart w:id="687" w:name="_Toc92224483"/>
      <w:bookmarkStart w:id="688" w:name="_Toc218717234"/>
      <w:bookmarkEnd w:id="686"/>
      <w:r w:rsidRPr="00B02A0B">
        <w:t>6.2.8.1.13</w:t>
      </w:r>
      <w:r w:rsidRPr="00B02A0B">
        <w:tab/>
        <w:t>Receiving a SIP INFO request in the dialog of a SIP request for a priority group communication</w:t>
      </w:r>
      <w:bookmarkEnd w:id="687"/>
      <w:bookmarkEnd w:id="688"/>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lastRenderedPageBreak/>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89" w:name="_CR6_2_8_1_14"/>
      <w:bookmarkStart w:id="690" w:name="_Toc92224484"/>
      <w:bookmarkStart w:id="691" w:name="_Toc218717235"/>
      <w:bookmarkEnd w:id="689"/>
      <w:r w:rsidRPr="00B02A0B">
        <w:t>6.2.8.1.14</w:t>
      </w:r>
      <w:r w:rsidRPr="00B02A0B">
        <w:tab/>
        <w:t>SIP re-INVITE request for cancelling the in-progress emergency group state of a group by a third-party</w:t>
      </w:r>
      <w:bookmarkEnd w:id="690"/>
      <w:bookmarkEnd w:id="691"/>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92" w:name="_CR6_2_8_1_15"/>
      <w:bookmarkStart w:id="693" w:name="_Toc92224485"/>
      <w:bookmarkStart w:id="694" w:name="_Toc218717236"/>
      <w:bookmarkEnd w:id="692"/>
      <w:r w:rsidRPr="00B02A0B">
        <w:rPr>
          <w:lang w:eastAsia="ko-KR"/>
        </w:rPr>
        <w:t>6.2.8.1.15</w:t>
      </w:r>
      <w:r w:rsidRPr="00B02A0B">
        <w:rPr>
          <w:lang w:eastAsia="ko-KR"/>
        </w:rPr>
        <w:tab/>
        <w:t>Retrieving Resource-Priority header field values</w:t>
      </w:r>
      <w:bookmarkEnd w:id="693"/>
      <w:bookmarkEnd w:id="694"/>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lastRenderedPageBreak/>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5" w:name="_CR6_2_8_1_16"/>
      <w:bookmarkStart w:id="696" w:name="_Toc92224486"/>
      <w:bookmarkStart w:id="697" w:name="_Toc218717237"/>
      <w:bookmarkEnd w:id="695"/>
      <w:r w:rsidRPr="00B02A0B">
        <w:rPr>
          <w:lang w:eastAsia="ko-KR"/>
        </w:rPr>
        <w:t>6.2.8.1.16</w:t>
      </w:r>
      <w:r w:rsidRPr="00B02A0B">
        <w:rPr>
          <w:lang w:eastAsia="ko-KR"/>
        </w:rPr>
        <w:tab/>
        <w:t>Handling receipt of a SIP re-INVITE request for priority group communication origination status within a pre-established session</w:t>
      </w:r>
      <w:bookmarkEnd w:id="696"/>
      <w:bookmarkEnd w:id="697"/>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lastRenderedPageBreak/>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8" w:name="_CR6_2_8_1_17"/>
      <w:bookmarkStart w:id="699" w:name="_Toc92224487"/>
      <w:bookmarkStart w:id="700" w:name="_Toc218717238"/>
      <w:bookmarkEnd w:id="698"/>
      <w:r w:rsidRPr="00B02A0B">
        <w:rPr>
          <w:lang w:eastAsia="ko-KR"/>
        </w:rPr>
        <w:t>6.2.8.1.17</w:t>
      </w:r>
      <w:r w:rsidRPr="00B02A0B">
        <w:rPr>
          <w:lang w:eastAsia="ko-KR"/>
        </w:rPr>
        <w:tab/>
        <w:t>Priority group communication conditions upon receiving communication release</w:t>
      </w:r>
      <w:bookmarkEnd w:id="699"/>
      <w:bookmarkEnd w:id="700"/>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701" w:name="_CR6_2_8_1_18"/>
      <w:bookmarkStart w:id="702" w:name="_Toc92224488"/>
      <w:bookmarkStart w:id="703" w:name="_Toc218717239"/>
      <w:bookmarkEnd w:id="701"/>
      <w:r w:rsidRPr="00B02A0B">
        <w:rPr>
          <w:lang w:eastAsia="ko-KR"/>
        </w:rPr>
        <w:t>6.2.8.1.18</w:t>
      </w:r>
      <w:r w:rsidRPr="00B02A0B">
        <w:rPr>
          <w:lang w:eastAsia="ko-KR"/>
        </w:rPr>
        <w:tab/>
        <w:t>Emergency private (one-to-one) communication conditions upon receiving communication release</w:t>
      </w:r>
      <w:bookmarkEnd w:id="702"/>
      <w:bookmarkEnd w:id="703"/>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4" w:name="_CR6_2_8_1_19"/>
      <w:bookmarkStart w:id="705" w:name="_Toc218717240"/>
      <w:bookmarkEnd w:id="704"/>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5"/>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lastRenderedPageBreak/>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6" w:name="_CR6_2_8_2"/>
      <w:bookmarkStart w:id="707" w:name="_Toc20155559"/>
      <w:bookmarkStart w:id="708" w:name="_Toc27500714"/>
      <w:bookmarkStart w:id="709" w:name="_Toc36048839"/>
      <w:bookmarkStart w:id="710" w:name="_Toc45209602"/>
      <w:bookmarkStart w:id="711" w:name="_Toc51860427"/>
      <w:bookmarkStart w:id="712" w:name="_Toc75450785"/>
      <w:bookmarkStart w:id="713" w:name="_Toc92224489"/>
      <w:bookmarkStart w:id="714" w:name="_Toc218717241"/>
      <w:bookmarkEnd w:id="706"/>
      <w:r w:rsidRPr="00B02A0B">
        <w:rPr>
          <w:rFonts w:eastAsia="Malgun Gothic"/>
        </w:rPr>
        <w:t>6.2.8.2</w:t>
      </w:r>
      <w:r w:rsidRPr="00B02A0B">
        <w:rPr>
          <w:rFonts w:eastAsia="Malgun Gothic"/>
        </w:rPr>
        <w:tab/>
      </w:r>
      <w:bookmarkEnd w:id="707"/>
      <w:bookmarkEnd w:id="708"/>
      <w:bookmarkEnd w:id="709"/>
      <w:bookmarkEnd w:id="710"/>
      <w:bookmarkEnd w:id="711"/>
      <w:bookmarkEnd w:id="712"/>
      <w:r w:rsidRPr="00B02A0B">
        <w:rPr>
          <w:rFonts w:eastAsia="Malgun Gothic"/>
        </w:rPr>
        <w:t>Void</w:t>
      </w:r>
      <w:bookmarkEnd w:id="713"/>
      <w:bookmarkEnd w:id="714"/>
    </w:p>
    <w:p w14:paraId="03498927" w14:textId="77777777" w:rsidR="005C310B" w:rsidRPr="00B02A0B" w:rsidRDefault="005C310B" w:rsidP="007D34FE">
      <w:pPr>
        <w:pStyle w:val="Heading4"/>
      </w:pPr>
      <w:bookmarkStart w:id="715" w:name="_CR6_2_8_3"/>
      <w:bookmarkStart w:id="716" w:name="_Toc20155560"/>
      <w:bookmarkStart w:id="717" w:name="_Toc27500715"/>
      <w:bookmarkStart w:id="718" w:name="_Toc36048840"/>
      <w:bookmarkStart w:id="719" w:name="_Toc45209603"/>
      <w:bookmarkStart w:id="720" w:name="_Toc51860428"/>
      <w:bookmarkStart w:id="721" w:name="_Toc75450786"/>
      <w:bookmarkStart w:id="722" w:name="_Toc92224490"/>
      <w:bookmarkStart w:id="723" w:name="_Toc218717242"/>
      <w:bookmarkEnd w:id="715"/>
      <w:r w:rsidRPr="00B02A0B">
        <w:t>6.2.8.3</w:t>
      </w:r>
      <w:r w:rsidRPr="00B02A0B">
        <w:tab/>
        <w:t>MCData emergency private (one-to-one) communication conditions</w:t>
      </w:r>
      <w:bookmarkEnd w:id="716"/>
      <w:bookmarkEnd w:id="717"/>
      <w:bookmarkEnd w:id="718"/>
      <w:bookmarkEnd w:id="719"/>
      <w:bookmarkEnd w:id="720"/>
      <w:bookmarkEnd w:id="721"/>
      <w:bookmarkEnd w:id="722"/>
      <w:bookmarkEnd w:id="723"/>
    </w:p>
    <w:p w14:paraId="371F3CFA" w14:textId="77777777" w:rsidR="005C310B" w:rsidRPr="00B02A0B" w:rsidRDefault="005C310B" w:rsidP="007D34FE">
      <w:pPr>
        <w:pStyle w:val="Heading5"/>
      </w:pPr>
      <w:bookmarkStart w:id="724" w:name="_CR6_2_8_3_1"/>
      <w:bookmarkStart w:id="725" w:name="_Toc20155561"/>
      <w:bookmarkStart w:id="726" w:name="_Toc27500716"/>
      <w:bookmarkStart w:id="727" w:name="_Toc36048841"/>
      <w:bookmarkStart w:id="728" w:name="_Toc45209604"/>
      <w:bookmarkStart w:id="729" w:name="_Toc51860429"/>
      <w:bookmarkStart w:id="730" w:name="_Toc75450787"/>
      <w:bookmarkStart w:id="731" w:name="_Toc92224491"/>
      <w:bookmarkStart w:id="732" w:name="_Toc218717243"/>
      <w:bookmarkEnd w:id="724"/>
      <w:r w:rsidRPr="00B02A0B">
        <w:t>6.2.8.3.1</w:t>
      </w:r>
      <w:r w:rsidRPr="00B02A0B">
        <w:tab/>
        <w:t>Authorisations</w:t>
      </w:r>
      <w:bookmarkEnd w:id="725"/>
      <w:bookmarkEnd w:id="726"/>
      <w:bookmarkEnd w:id="727"/>
      <w:bookmarkEnd w:id="728"/>
      <w:bookmarkEnd w:id="729"/>
      <w:bookmarkEnd w:id="730"/>
      <w:bookmarkEnd w:id="731"/>
      <w:bookmarkEnd w:id="732"/>
    </w:p>
    <w:p w14:paraId="44730D90" w14:textId="77777777" w:rsidR="005C310B" w:rsidRPr="00B02A0B" w:rsidRDefault="005C310B" w:rsidP="007D34FE">
      <w:pPr>
        <w:pStyle w:val="Heading6"/>
        <w:numPr>
          <w:ilvl w:val="5"/>
          <w:numId w:val="0"/>
        </w:numPr>
        <w:ind w:left="1152" w:hanging="432"/>
      </w:pPr>
      <w:bookmarkStart w:id="733" w:name="_CR6_2_8_3_1_1"/>
      <w:bookmarkStart w:id="734" w:name="_Toc20155562"/>
      <w:bookmarkStart w:id="735" w:name="_Toc27500717"/>
      <w:bookmarkStart w:id="736" w:name="_Toc36048842"/>
      <w:bookmarkStart w:id="737" w:name="_Toc45209605"/>
      <w:bookmarkStart w:id="738" w:name="_Toc51860430"/>
      <w:bookmarkStart w:id="739" w:name="_Toc75450788"/>
      <w:bookmarkStart w:id="740" w:name="_Toc92224492"/>
      <w:bookmarkStart w:id="741" w:name="_Toc218717244"/>
      <w:bookmarkEnd w:id="733"/>
      <w:r w:rsidRPr="00B02A0B">
        <w:t>6.2.8.3.1.1</w:t>
      </w:r>
      <w:r w:rsidRPr="00B02A0B">
        <w:tab/>
        <w:t xml:space="preserve">Determining authorisation for initiating an MCData emergency private </w:t>
      </w:r>
      <w:bookmarkEnd w:id="734"/>
      <w:bookmarkEnd w:id="735"/>
      <w:bookmarkEnd w:id="736"/>
      <w:bookmarkEnd w:id="737"/>
      <w:bookmarkEnd w:id="738"/>
      <w:bookmarkEnd w:id="739"/>
      <w:r w:rsidRPr="00B02A0B">
        <w:t>communication</w:t>
      </w:r>
      <w:bookmarkEnd w:id="740"/>
      <w:bookmarkEnd w:id="741"/>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7D34FE">
      <w:pPr>
        <w:pStyle w:val="Heading6"/>
        <w:numPr>
          <w:ilvl w:val="5"/>
          <w:numId w:val="0"/>
        </w:numPr>
        <w:ind w:left="1152" w:hanging="432"/>
      </w:pPr>
      <w:bookmarkStart w:id="742" w:name="_CR6_2_8_3_1_2"/>
      <w:bookmarkStart w:id="743" w:name="_Toc20155563"/>
      <w:bookmarkStart w:id="744" w:name="_Toc27500718"/>
      <w:bookmarkStart w:id="745" w:name="_Toc36048843"/>
      <w:bookmarkStart w:id="746" w:name="_Toc45209606"/>
      <w:bookmarkStart w:id="747" w:name="_Toc51860431"/>
      <w:bookmarkStart w:id="748" w:name="_Toc75450789"/>
      <w:bookmarkStart w:id="749" w:name="_Toc92224493"/>
      <w:bookmarkStart w:id="750" w:name="_Toc218717245"/>
      <w:bookmarkEnd w:id="742"/>
      <w:r w:rsidRPr="00B02A0B">
        <w:t>6.2.8.3.1.2</w:t>
      </w:r>
      <w:r w:rsidRPr="00B02A0B">
        <w:tab/>
        <w:t xml:space="preserve">Determining authorisation for cancelling an MCData emergency private </w:t>
      </w:r>
      <w:bookmarkEnd w:id="743"/>
      <w:bookmarkEnd w:id="744"/>
      <w:bookmarkEnd w:id="745"/>
      <w:bookmarkEnd w:id="746"/>
      <w:bookmarkEnd w:id="747"/>
      <w:bookmarkEnd w:id="748"/>
      <w:r w:rsidRPr="00B02A0B">
        <w:t>communication</w:t>
      </w:r>
      <w:bookmarkEnd w:id="749"/>
      <w:bookmarkEnd w:id="750"/>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7D34FE">
      <w:pPr>
        <w:pStyle w:val="Heading6"/>
        <w:numPr>
          <w:ilvl w:val="5"/>
          <w:numId w:val="0"/>
        </w:numPr>
        <w:ind w:left="1152" w:hanging="432"/>
        <w:rPr>
          <w:lang w:val="en-US"/>
        </w:rPr>
      </w:pPr>
      <w:bookmarkStart w:id="751" w:name="_CR6_2_8_3_1_3"/>
      <w:bookmarkStart w:id="752" w:name="_Toc20155564"/>
      <w:bookmarkStart w:id="753" w:name="_Toc27500719"/>
      <w:bookmarkStart w:id="754" w:name="_Toc36048844"/>
      <w:bookmarkStart w:id="755" w:name="_Toc45209607"/>
      <w:bookmarkStart w:id="756" w:name="_Toc51860432"/>
      <w:bookmarkStart w:id="757" w:name="_Toc75450790"/>
      <w:bookmarkStart w:id="758" w:name="_Toc92224494"/>
      <w:bookmarkStart w:id="759" w:name="_Toc218717246"/>
      <w:bookmarkEnd w:id="751"/>
      <w:r w:rsidRPr="00B02A0B">
        <w:lastRenderedPageBreak/>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52"/>
      <w:bookmarkEnd w:id="753"/>
      <w:bookmarkEnd w:id="754"/>
      <w:bookmarkEnd w:id="755"/>
      <w:bookmarkEnd w:id="756"/>
      <w:bookmarkEnd w:id="757"/>
      <w:bookmarkEnd w:id="758"/>
      <w:bookmarkEnd w:id="759"/>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60" w:name="_CR6_2_8_3_2"/>
      <w:bookmarkStart w:id="761" w:name="_Toc20155565"/>
      <w:bookmarkStart w:id="762" w:name="_Toc27500720"/>
      <w:bookmarkStart w:id="763" w:name="_Toc36048845"/>
      <w:bookmarkStart w:id="764" w:name="_Toc45209608"/>
      <w:bookmarkStart w:id="765" w:name="_Toc51860433"/>
      <w:bookmarkStart w:id="766" w:name="_Toc75450791"/>
      <w:bookmarkStart w:id="767" w:name="_Toc92224495"/>
      <w:bookmarkStart w:id="768" w:name="_Toc218717247"/>
      <w:bookmarkEnd w:id="760"/>
      <w:r w:rsidRPr="00B02A0B">
        <w:t>6.2.8.3.2</w:t>
      </w:r>
      <w:r w:rsidRPr="00B02A0B">
        <w:tab/>
        <w:t>SIP request for originating MCData emergency private communications</w:t>
      </w:r>
      <w:bookmarkEnd w:id="761"/>
      <w:bookmarkEnd w:id="762"/>
      <w:bookmarkEnd w:id="763"/>
      <w:bookmarkEnd w:id="764"/>
      <w:bookmarkEnd w:id="765"/>
      <w:bookmarkEnd w:id="766"/>
      <w:bookmarkEnd w:id="767"/>
      <w:bookmarkEnd w:id="768"/>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69" w:name="_CR6_2_8_3_3"/>
      <w:bookmarkStart w:id="770" w:name="_Toc20155566"/>
      <w:bookmarkStart w:id="771" w:name="_Toc27500721"/>
      <w:bookmarkStart w:id="772" w:name="_Toc36048846"/>
      <w:bookmarkStart w:id="773" w:name="_Toc45209609"/>
      <w:bookmarkStart w:id="774" w:name="_Toc51860434"/>
      <w:bookmarkStart w:id="775" w:name="_Toc75450792"/>
      <w:bookmarkStart w:id="776" w:name="_Toc92224496"/>
      <w:bookmarkStart w:id="777" w:name="_Toc218717248"/>
      <w:bookmarkEnd w:id="769"/>
      <w:r w:rsidRPr="00B02A0B">
        <w:rPr>
          <w:noProof/>
        </w:rPr>
        <w:t>6.2.8.3.3</w:t>
      </w:r>
      <w:r w:rsidRPr="00B02A0B">
        <w:rPr>
          <w:noProof/>
        </w:rPr>
        <w:tab/>
        <w:t>Resource-Priority header field for MCData emergency private communications</w:t>
      </w:r>
      <w:bookmarkEnd w:id="770"/>
      <w:bookmarkEnd w:id="771"/>
      <w:bookmarkEnd w:id="772"/>
      <w:bookmarkEnd w:id="773"/>
      <w:bookmarkEnd w:id="774"/>
      <w:bookmarkEnd w:id="775"/>
      <w:bookmarkEnd w:id="776"/>
      <w:bookmarkEnd w:id="777"/>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lastRenderedPageBreak/>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8" w:name="_CR6_2_8_3_4"/>
      <w:bookmarkStart w:id="779" w:name="_Toc20155567"/>
      <w:bookmarkStart w:id="780" w:name="_Toc27500722"/>
      <w:bookmarkStart w:id="781" w:name="_Toc36048847"/>
      <w:bookmarkStart w:id="782" w:name="_Toc45209610"/>
      <w:bookmarkStart w:id="783" w:name="_Toc51860435"/>
      <w:bookmarkStart w:id="784" w:name="_Toc75450793"/>
      <w:bookmarkStart w:id="785" w:name="_Toc92224497"/>
      <w:bookmarkStart w:id="786" w:name="_Toc218717249"/>
      <w:bookmarkEnd w:id="778"/>
      <w:r w:rsidRPr="00B02A0B">
        <w:rPr>
          <w:noProof/>
        </w:rPr>
        <w:t>6.2.8.3.4</w:t>
      </w:r>
      <w:r w:rsidRPr="00B02A0B">
        <w:rPr>
          <w:noProof/>
        </w:rPr>
        <w:tab/>
        <w:t xml:space="preserve">Receiving a SIP 2xx response to a SIP request for an MCData emergency private </w:t>
      </w:r>
      <w:bookmarkEnd w:id="779"/>
      <w:bookmarkEnd w:id="780"/>
      <w:bookmarkEnd w:id="781"/>
      <w:bookmarkEnd w:id="782"/>
      <w:bookmarkEnd w:id="783"/>
      <w:bookmarkEnd w:id="784"/>
      <w:r w:rsidRPr="00B02A0B">
        <w:rPr>
          <w:noProof/>
        </w:rPr>
        <w:t>communication</w:t>
      </w:r>
      <w:bookmarkEnd w:id="785"/>
      <w:bookmarkEnd w:id="786"/>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7" w:name="_CR6_2_8_3_5"/>
      <w:bookmarkStart w:id="788" w:name="_Toc20155568"/>
      <w:bookmarkStart w:id="789" w:name="_Toc27500723"/>
      <w:bookmarkStart w:id="790" w:name="_Toc36048848"/>
      <w:bookmarkStart w:id="791" w:name="_Toc45209611"/>
      <w:bookmarkStart w:id="792" w:name="_Toc51860436"/>
      <w:bookmarkStart w:id="793" w:name="_Toc75450794"/>
      <w:bookmarkStart w:id="794" w:name="_Toc92224498"/>
      <w:bookmarkStart w:id="795" w:name="_Toc218717250"/>
      <w:bookmarkEnd w:id="787"/>
      <w:r w:rsidRPr="00B02A0B">
        <w:rPr>
          <w:noProof/>
        </w:rPr>
        <w:t>6.2.8.3.5</w:t>
      </w:r>
      <w:r w:rsidRPr="00B02A0B">
        <w:rPr>
          <w:noProof/>
        </w:rPr>
        <w:tab/>
        <w:t xml:space="preserve">Receiving a SIP 4xx response, SIP 5xx response or SIP 6xx response to a SIP request for an MCData emergency private </w:t>
      </w:r>
      <w:bookmarkEnd w:id="788"/>
      <w:bookmarkEnd w:id="789"/>
      <w:bookmarkEnd w:id="790"/>
      <w:bookmarkEnd w:id="791"/>
      <w:bookmarkEnd w:id="792"/>
      <w:bookmarkEnd w:id="793"/>
      <w:r w:rsidRPr="00B02A0B">
        <w:rPr>
          <w:noProof/>
        </w:rPr>
        <w:t>communication</w:t>
      </w:r>
      <w:bookmarkEnd w:id="794"/>
      <w:bookmarkEnd w:id="795"/>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96" w:name="_CR6_2_8_3_6"/>
      <w:bookmarkStart w:id="797" w:name="_Toc20155569"/>
      <w:bookmarkStart w:id="798" w:name="_Toc27500724"/>
      <w:bookmarkStart w:id="799" w:name="_Toc36048849"/>
      <w:bookmarkStart w:id="800" w:name="_Toc45209612"/>
      <w:bookmarkStart w:id="801" w:name="_Toc51860437"/>
      <w:bookmarkStart w:id="802" w:name="_Toc75450795"/>
      <w:bookmarkStart w:id="803" w:name="_Toc92224499"/>
      <w:bookmarkStart w:id="804" w:name="_Toc218717251"/>
      <w:bookmarkEnd w:id="796"/>
      <w:r w:rsidRPr="00B02A0B">
        <w:rPr>
          <w:noProof/>
        </w:rPr>
        <w:t>6.2.8.3.6</w:t>
      </w:r>
      <w:r w:rsidRPr="00B02A0B">
        <w:rPr>
          <w:noProof/>
        </w:rPr>
        <w:tab/>
        <w:t>SIP re-INVITE request for cancelling MCData emergency private communication state</w:t>
      </w:r>
      <w:bookmarkEnd w:id="797"/>
      <w:bookmarkEnd w:id="798"/>
      <w:bookmarkEnd w:id="799"/>
      <w:bookmarkEnd w:id="800"/>
      <w:bookmarkEnd w:id="801"/>
      <w:bookmarkEnd w:id="802"/>
      <w:bookmarkEnd w:id="803"/>
      <w:bookmarkEnd w:id="804"/>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lastRenderedPageBreak/>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805" w:name="_CR6_2_8_3_7"/>
      <w:bookmarkStart w:id="806" w:name="_Toc20155570"/>
      <w:bookmarkStart w:id="807" w:name="_Toc27500725"/>
      <w:bookmarkStart w:id="808" w:name="_Toc36048850"/>
      <w:bookmarkStart w:id="809" w:name="_Toc45209613"/>
      <w:bookmarkStart w:id="810" w:name="_Toc51860438"/>
      <w:bookmarkStart w:id="811" w:name="_Toc75450796"/>
      <w:bookmarkStart w:id="812" w:name="_Toc92224500"/>
      <w:bookmarkStart w:id="813" w:name="_Toc218717252"/>
      <w:bookmarkEnd w:id="805"/>
      <w:r w:rsidRPr="00B02A0B">
        <w:t>6.2.8.3.7</w:t>
      </w:r>
      <w:r w:rsidRPr="00B02A0B">
        <w:tab/>
        <w:t xml:space="preserve">Receiving a SIP INFO request in the dialog of a SIP request for a priority private </w:t>
      </w:r>
      <w:bookmarkEnd w:id="806"/>
      <w:bookmarkEnd w:id="807"/>
      <w:bookmarkEnd w:id="808"/>
      <w:bookmarkEnd w:id="809"/>
      <w:bookmarkEnd w:id="810"/>
      <w:bookmarkEnd w:id="811"/>
      <w:r w:rsidRPr="00B02A0B">
        <w:t>communication</w:t>
      </w:r>
      <w:bookmarkEnd w:id="812"/>
      <w:bookmarkEnd w:id="813"/>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lastRenderedPageBreak/>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14" w:name="_CR6_2_8_3_8"/>
      <w:bookmarkStart w:id="815" w:name="_Toc20155571"/>
      <w:bookmarkStart w:id="816" w:name="_Toc27500726"/>
      <w:bookmarkStart w:id="817" w:name="_Toc36048851"/>
      <w:bookmarkStart w:id="818" w:name="_Toc45209614"/>
      <w:bookmarkStart w:id="819" w:name="_Toc51860439"/>
      <w:bookmarkStart w:id="820" w:name="_Toc75450797"/>
      <w:bookmarkStart w:id="821" w:name="_Toc92224501"/>
      <w:bookmarkStart w:id="822" w:name="_Toc218717253"/>
      <w:bookmarkEnd w:id="814"/>
      <w:r w:rsidRPr="00B02A0B">
        <w:t>6.2.8.3.8</w:t>
      </w:r>
      <w:r w:rsidRPr="00B02A0B">
        <w:tab/>
        <w:t>SIP re-INVITE request for cancelling the MCData emergency private communication state by a third-party</w:t>
      </w:r>
      <w:bookmarkEnd w:id="815"/>
      <w:bookmarkEnd w:id="816"/>
      <w:bookmarkEnd w:id="817"/>
      <w:bookmarkEnd w:id="818"/>
      <w:bookmarkEnd w:id="819"/>
      <w:bookmarkEnd w:id="820"/>
      <w:bookmarkEnd w:id="821"/>
      <w:bookmarkEnd w:id="822"/>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23" w:name="_CR6_2_8_3_9"/>
      <w:bookmarkStart w:id="824" w:name="_Toc20155572"/>
      <w:bookmarkStart w:id="825" w:name="_Toc27500727"/>
      <w:bookmarkStart w:id="826" w:name="_Toc36048852"/>
      <w:bookmarkStart w:id="827" w:name="_Toc45209615"/>
      <w:bookmarkStart w:id="828" w:name="_Toc51860440"/>
      <w:bookmarkStart w:id="829" w:name="_Toc75450798"/>
      <w:bookmarkStart w:id="830" w:name="_Toc92224502"/>
      <w:bookmarkStart w:id="831" w:name="_Toc218717254"/>
      <w:bookmarkEnd w:id="823"/>
      <w:r w:rsidRPr="00B02A0B">
        <w:rPr>
          <w:lang w:eastAsia="ko-KR"/>
        </w:rPr>
        <w:t>6.2.8.3.9</w:t>
      </w:r>
      <w:r w:rsidRPr="00B02A0B">
        <w:rPr>
          <w:lang w:eastAsia="ko-KR"/>
        </w:rPr>
        <w:tab/>
        <w:t>Retrieving a KMS URI associated with an MCData ID</w:t>
      </w:r>
      <w:bookmarkEnd w:id="824"/>
      <w:bookmarkEnd w:id="825"/>
      <w:bookmarkEnd w:id="826"/>
      <w:bookmarkEnd w:id="827"/>
      <w:bookmarkEnd w:id="828"/>
      <w:bookmarkEnd w:id="829"/>
      <w:bookmarkEnd w:id="830"/>
      <w:bookmarkEnd w:id="831"/>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lastRenderedPageBreak/>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32" w:name="_CR6_2_8_4"/>
      <w:bookmarkStart w:id="833" w:name="_Toc92224503"/>
      <w:bookmarkStart w:id="834" w:name="_Toc218717255"/>
      <w:bookmarkEnd w:id="832"/>
      <w:r w:rsidRPr="00B02A0B">
        <w:rPr>
          <w:lang w:eastAsia="ko-KR"/>
        </w:rPr>
        <w:t>6.2.8.4</w:t>
      </w:r>
      <w:r w:rsidRPr="00B02A0B">
        <w:rPr>
          <w:lang w:eastAsia="ko-KR"/>
        </w:rPr>
        <w:tab/>
        <w:t>Procedures for modifying ongoing communications</w:t>
      </w:r>
      <w:bookmarkEnd w:id="833"/>
      <w:bookmarkEnd w:id="834"/>
    </w:p>
    <w:p w14:paraId="7CD393D7" w14:textId="77777777" w:rsidR="005C310B" w:rsidRPr="00B02A0B" w:rsidRDefault="005C310B" w:rsidP="007D34FE">
      <w:pPr>
        <w:pStyle w:val="Heading5"/>
        <w:rPr>
          <w:lang w:eastAsia="ko-KR"/>
        </w:rPr>
      </w:pPr>
      <w:bookmarkStart w:id="835" w:name="_CR6_2_8_4_1"/>
      <w:bookmarkStart w:id="836" w:name="_Toc20156134"/>
      <w:bookmarkStart w:id="837" w:name="_Toc27501291"/>
      <w:bookmarkStart w:id="838" w:name="_Toc36049417"/>
      <w:bookmarkStart w:id="839" w:name="_Toc45210183"/>
      <w:bookmarkStart w:id="840" w:name="_Toc51861008"/>
      <w:bookmarkStart w:id="841" w:name="_Toc75451372"/>
      <w:bookmarkStart w:id="842" w:name="_Toc92224504"/>
      <w:bookmarkStart w:id="843" w:name="_Toc218717256"/>
      <w:bookmarkEnd w:id="835"/>
      <w:r w:rsidRPr="00B02A0B">
        <w:rPr>
          <w:sz w:val="24"/>
          <w:lang w:eastAsia="ko-KR"/>
        </w:rPr>
        <w:t>6.2.8.4.1</w:t>
      </w:r>
      <w:r w:rsidRPr="00B02A0B">
        <w:rPr>
          <w:lang w:eastAsia="ko-KR"/>
        </w:rPr>
        <w:tab/>
        <w:t>Cancelling or ending ongoing client terminating procedures</w:t>
      </w:r>
      <w:bookmarkEnd w:id="836"/>
      <w:bookmarkEnd w:id="837"/>
      <w:bookmarkEnd w:id="838"/>
      <w:bookmarkEnd w:id="839"/>
      <w:bookmarkEnd w:id="840"/>
      <w:bookmarkEnd w:id="841"/>
      <w:bookmarkEnd w:id="842"/>
      <w:bookmarkEnd w:id="843"/>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44" w:name="_CR6_2_8_4_2"/>
      <w:bookmarkStart w:id="845" w:name="_Toc20156135"/>
      <w:bookmarkStart w:id="846" w:name="_Toc27501292"/>
      <w:bookmarkStart w:id="847" w:name="_Toc36049418"/>
      <w:bookmarkStart w:id="848" w:name="_Toc45210184"/>
      <w:bookmarkStart w:id="849" w:name="_Toc51861009"/>
      <w:bookmarkStart w:id="850" w:name="_Toc75451373"/>
      <w:bookmarkStart w:id="851" w:name="_Toc92224505"/>
      <w:bookmarkStart w:id="852" w:name="_Toc218717257"/>
      <w:bookmarkEnd w:id="844"/>
      <w:r w:rsidRPr="00B02A0B">
        <w:rPr>
          <w:lang w:eastAsia="ko-KR"/>
        </w:rPr>
        <w:lastRenderedPageBreak/>
        <w:t>6.2.8.4.2</w:t>
      </w:r>
      <w:r w:rsidRPr="00B02A0B">
        <w:rPr>
          <w:lang w:eastAsia="ko-KR"/>
        </w:rPr>
        <w:tab/>
        <w:t xml:space="preserve">Client terminating procedures </w:t>
      </w:r>
      <w:bookmarkEnd w:id="845"/>
      <w:bookmarkEnd w:id="846"/>
      <w:bookmarkEnd w:id="847"/>
      <w:bookmarkEnd w:id="848"/>
      <w:bookmarkEnd w:id="849"/>
      <w:bookmarkEnd w:id="850"/>
      <w:r w:rsidRPr="00B02A0B">
        <w:rPr>
          <w:lang w:eastAsia="ko-KR"/>
        </w:rPr>
        <w:t>for handling SIP re-INVITE for an existing one-to-one communication session</w:t>
      </w:r>
      <w:bookmarkEnd w:id="851"/>
      <w:bookmarkEnd w:id="852"/>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lastRenderedPageBreak/>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53" w:name="_CR6_2_8_4_3"/>
      <w:bookmarkStart w:id="854" w:name="_Toc20156136"/>
      <w:bookmarkStart w:id="855" w:name="_Toc27501293"/>
      <w:bookmarkStart w:id="856" w:name="_Toc36049419"/>
      <w:bookmarkStart w:id="857" w:name="_Toc45210185"/>
      <w:bookmarkStart w:id="858" w:name="_Toc51861010"/>
      <w:bookmarkStart w:id="859" w:name="_Toc75451374"/>
      <w:bookmarkStart w:id="860" w:name="_Toc92224506"/>
      <w:bookmarkStart w:id="861" w:name="_Toc218717258"/>
      <w:bookmarkEnd w:id="853"/>
      <w:r w:rsidRPr="00B02A0B">
        <w:rPr>
          <w:lang w:eastAsia="ko-KR"/>
        </w:rPr>
        <w:t>6.2.8.4.3</w:t>
      </w:r>
      <w:r w:rsidRPr="00B02A0B">
        <w:tab/>
        <w:t>MCData in-progress emergency one-to-one communication cancel</w:t>
      </w:r>
      <w:bookmarkEnd w:id="854"/>
      <w:bookmarkEnd w:id="855"/>
      <w:bookmarkEnd w:id="856"/>
      <w:bookmarkEnd w:id="857"/>
      <w:bookmarkEnd w:id="858"/>
      <w:bookmarkEnd w:id="859"/>
      <w:r w:rsidRPr="00B02A0B">
        <w:t>lation</w:t>
      </w:r>
      <w:bookmarkEnd w:id="860"/>
      <w:bookmarkEnd w:id="861"/>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 xml:space="preserve">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w:t>
      </w:r>
      <w:r w:rsidRPr="00B02A0B">
        <w:lastRenderedPageBreak/>
        <w:t>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62" w:name="_CR6_2_8_4_4"/>
      <w:bookmarkStart w:id="863" w:name="_Toc20156137"/>
      <w:bookmarkStart w:id="864" w:name="_Toc27501294"/>
      <w:bookmarkStart w:id="865" w:name="_Toc36049420"/>
      <w:bookmarkStart w:id="866" w:name="_Toc45210186"/>
      <w:bookmarkStart w:id="867" w:name="_Toc51861011"/>
      <w:bookmarkStart w:id="868" w:name="_Toc75451375"/>
      <w:bookmarkStart w:id="869" w:name="_Toc92224507"/>
      <w:bookmarkStart w:id="870" w:name="_Toc218717259"/>
      <w:bookmarkEnd w:id="862"/>
      <w:r w:rsidRPr="00B02A0B">
        <w:rPr>
          <w:lang w:eastAsia="ko-KR"/>
        </w:rPr>
        <w:t>6.2.8.4.4</w:t>
      </w:r>
      <w:r w:rsidRPr="00B02A0B">
        <w:rPr>
          <w:lang w:eastAsia="ko-KR"/>
        </w:rPr>
        <w:tab/>
        <w:t xml:space="preserve">Upgrade to MCData emergency </w:t>
      </w:r>
      <w:bookmarkEnd w:id="863"/>
      <w:bookmarkEnd w:id="864"/>
      <w:bookmarkEnd w:id="865"/>
      <w:bookmarkEnd w:id="866"/>
      <w:bookmarkEnd w:id="867"/>
      <w:bookmarkEnd w:id="868"/>
      <w:r w:rsidRPr="00B02A0B">
        <w:rPr>
          <w:lang w:eastAsia="ko-KR"/>
        </w:rPr>
        <w:t>one-to-one communication</w:t>
      </w:r>
      <w:bookmarkEnd w:id="869"/>
      <w:bookmarkEnd w:id="870"/>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B02A0B" w:rsidRDefault="005C310B" w:rsidP="005C310B">
      <w:pPr>
        <w:rPr>
          <w:noProof/>
          <w:sz w:val="28"/>
        </w:rPr>
      </w:pPr>
      <w:r w:rsidRPr="00B02A0B">
        <w:t xml:space="preserve">On receiving a SIP INFO request where </w:t>
      </w:r>
      <w:r w:rsidRPr="00B02A0B">
        <w:rPr>
          <w:lang w:val="en-US"/>
        </w:rPr>
        <w:t xml:space="preserve">the Request-URI contains an MCData session ID identifying an ongoing session, </w:t>
      </w:r>
      <w:r w:rsidRPr="00B02A0B">
        <w:t>the MCData client shall follow the actions specified in clause 6.2.8.3.7</w:t>
      </w:r>
      <w:r w:rsidR="009E16A9">
        <w:t>.</w:t>
      </w:r>
    </w:p>
    <w:p w14:paraId="2B379E19" w14:textId="77777777" w:rsidR="005C310B" w:rsidRPr="00B02A0B" w:rsidRDefault="005C310B" w:rsidP="007D34FE">
      <w:pPr>
        <w:pStyle w:val="Heading2"/>
      </w:pPr>
      <w:bookmarkStart w:id="871" w:name="_CR6_3"/>
      <w:bookmarkStart w:id="872" w:name="_Toc92224508"/>
      <w:bookmarkStart w:id="873" w:name="_Toc218717260"/>
      <w:bookmarkEnd w:id="871"/>
      <w:r w:rsidRPr="00B02A0B">
        <w:lastRenderedPageBreak/>
        <w:t>6.3</w:t>
      </w:r>
      <w:r w:rsidRPr="00B02A0B">
        <w:tab/>
        <w:t>MCData server procedures</w:t>
      </w:r>
      <w:bookmarkEnd w:id="573"/>
      <w:bookmarkEnd w:id="574"/>
      <w:bookmarkEnd w:id="575"/>
      <w:bookmarkEnd w:id="576"/>
      <w:bookmarkEnd w:id="577"/>
      <w:bookmarkEnd w:id="578"/>
      <w:bookmarkEnd w:id="579"/>
      <w:bookmarkEnd w:id="580"/>
      <w:bookmarkEnd w:id="872"/>
      <w:bookmarkEnd w:id="873"/>
    </w:p>
    <w:p w14:paraId="0FB8F1D0" w14:textId="77777777" w:rsidR="005C310B" w:rsidRPr="00B02A0B" w:rsidRDefault="005C310B" w:rsidP="007D34FE">
      <w:pPr>
        <w:pStyle w:val="Heading3"/>
      </w:pPr>
      <w:bookmarkStart w:id="874" w:name="_CR6_3_1"/>
      <w:bookmarkStart w:id="875" w:name="_Toc20215463"/>
      <w:bookmarkStart w:id="876" w:name="_Toc27495930"/>
      <w:bookmarkStart w:id="877" w:name="_Toc36107669"/>
      <w:bookmarkStart w:id="878" w:name="_Toc44598409"/>
      <w:bookmarkStart w:id="879" w:name="_Toc44602264"/>
      <w:bookmarkStart w:id="880" w:name="_Toc45197441"/>
      <w:bookmarkStart w:id="881" w:name="_Toc45695474"/>
      <w:bookmarkStart w:id="882" w:name="_Toc51850930"/>
      <w:bookmarkStart w:id="883" w:name="_Toc92224509"/>
      <w:bookmarkStart w:id="884" w:name="_Toc218717261"/>
      <w:bookmarkEnd w:id="874"/>
      <w:r w:rsidRPr="00B02A0B">
        <w:t>6.3.1</w:t>
      </w:r>
      <w:r w:rsidRPr="00B02A0B">
        <w:tab/>
        <w:t>Distinction of requests at the MCData server</w:t>
      </w:r>
      <w:bookmarkEnd w:id="875"/>
      <w:bookmarkEnd w:id="876"/>
      <w:bookmarkEnd w:id="877"/>
      <w:bookmarkEnd w:id="878"/>
      <w:bookmarkEnd w:id="879"/>
      <w:bookmarkEnd w:id="880"/>
      <w:bookmarkEnd w:id="881"/>
      <w:bookmarkEnd w:id="882"/>
      <w:bookmarkEnd w:id="883"/>
      <w:bookmarkEnd w:id="884"/>
    </w:p>
    <w:p w14:paraId="45216C0A" w14:textId="77777777" w:rsidR="005C310B" w:rsidRPr="00B02A0B" w:rsidRDefault="005C310B" w:rsidP="007D34FE">
      <w:pPr>
        <w:pStyle w:val="Heading4"/>
        <w:rPr>
          <w:noProof/>
        </w:rPr>
      </w:pPr>
      <w:bookmarkStart w:id="885" w:name="_CR6_3_1_1"/>
      <w:bookmarkStart w:id="886" w:name="_Toc20215464"/>
      <w:bookmarkStart w:id="887" w:name="_Toc27495931"/>
      <w:bookmarkStart w:id="888" w:name="_Toc36107670"/>
      <w:bookmarkStart w:id="889" w:name="_Toc44598410"/>
      <w:bookmarkStart w:id="890" w:name="_Toc44602265"/>
      <w:bookmarkStart w:id="891" w:name="_Toc45197442"/>
      <w:bookmarkStart w:id="892" w:name="_Toc45695475"/>
      <w:bookmarkStart w:id="893" w:name="_Toc51850931"/>
      <w:bookmarkStart w:id="894" w:name="_Toc92224510"/>
      <w:bookmarkStart w:id="895" w:name="_Toc218717262"/>
      <w:bookmarkEnd w:id="885"/>
      <w:r w:rsidRPr="00B02A0B">
        <w:rPr>
          <w:noProof/>
        </w:rPr>
        <w:t>6.3.1.1</w:t>
      </w:r>
      <w:r w:rsidRPr="00B02A0B">
        <w:rPr>
          <w:noProof/>
        </w:rPr>
        <w:tab/>
        <w:t>SIP MESSAGE request</w:t>
      </w:r>
      <w:bookmarkEnd w:id="886"/>
      <w:bookmarkEnd w:id="887"/>
      <w:bookmarkEnd w:id="888"/>
      <w:bookmarkEnd w:id="889"/>
      <w:bookmarkEnd w:id="890"/>
      <w:bookmarkEnd w:id="891"/>
      <w:bookmarkEnd w:id="892"/>
      <w:bookmarkEnd w:id="893"/>
      <w:bookmarkEnd w:id="894"/>
      <w:bookmarkEnd w:id="895"/>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B02A0B" w:rsidRDefault="005C310B" w:rsidP="005C310B">
      <w:pPr>
        <w:pStyle w:val="B1"/>
      </w:pPr>
      <w:r w:rsidRPr="00B02A0B">
        <w:t>-</w:t>
      </w:r>
      <w:r w:rsidRPr="00B02A0B">
        <w:tab/>
        <w:t xml:space="preserve">SIP </w:t>
      </w:r>
      <w:r w:rsidRPr="00B02A0B">
        <w:rPr>
          <w:lang w:eastAsia="ko-KR"/>
        </w:rPr>
        <w:t>MESSAGE</w:t>
      </w:r>
      <w:r w:rsidRPr="00B02A0B">
        <w:t xml:space="preserve"> requests routed to the participating MCData function with the Request-URI set to the </w:t>
      </w:r>
      <w:r w:rsidRPr="00B02A0B">
        <w:rPr>
          <w:lang w:eastAsia="ko-KR"/>
        </w:rPr>
        <w:t>MBMS public service identity of the participating MCData function</w:t>
      </w:r>
      <w:r w:rsidRPr="00B02A0B">
        <w:t xml:space="preserve">. Such requests are known as "SIP </w:t>
      </w:r>
      <w:r w:rsidRPr="00B02A0B">
        <w:rPr>
          <w:lang w:eastAsia="ko-KR"/>
        </w:rPr>
        <w:t>MESSAGE</w:t>
      </w:r>
      <w:r w:rsidRPr="00B02A0B">
        <w:t xml:space="preserve"> request for </w:t>
      </w:r>
      <w:r w:rsidRPr="00B02A0B">
        <w:rPr>
          <w:lang w:eastAsia="ko-KR"/>
        </w:rPr>
        <w:t>an</w:t>
      </w:r>
      <w:r w:rsidRPr="00B02A0B">
        <w:t xml:space="preserve"> MBMS listening status update";</w:t>
      </w:r>
    </w:p>
    <w:p w14:paraId="795588DC" w14:textId="77777777" w:rsidR="005C310B" w:rsidRPr="00B02A0B" w:rsidRDefault="005C310B" w:rsidP="005C310B">
      <w:pPr>
        <w:pStyle w:val="B1"/>
      </w:pPr>
      <w:r w:rsidRPr="00B02A0B">
        <w:rPr>
          <w:noProof/>
        </w:rPr>
        <w:t>-</w:t>
      </w:r>
      <w:r w:rsidRPr="00B02A0B">
        <w:rPr>
          <w:noProof/>
        </w:rPr>
        <w:tab/>
        <w:t xml:space="preserve">SIP MESSAGE request routed to the participating MCData function containing a Content-Type header field set to </w:t>
      </w:r>
      <w:r w:rsidRPr="00B02A0B">
        <w:t>"application/vnd.3gpp.mcdata-location-info+xml" and includes an XML body containing a Location root element containing a Report element. Such requests are known as "SIP MESSAGE request for location reporting";</w:t>
      </w:r>
    </w:p>
    <w:p w14:paraId="61705243"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Configuration element. Such requests are known as "SIP MESSAGE request for location report configuration";</w:t>
      </w:r>
    </w:p>
    <w:p w14:paraId="2D10B560"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rFonts w:hint="eastAsia"/>
          <w:lang w:eastAsia="zh-CN"/>
        </w:rPr>
        <w:t>data</w:t>
      </w:r>
      <w:r w:rsidRPr="00B02A0B">
        <w:t>-location-info+xml" and includes an XML body containing a Location root element containing a Request element. Such requests are known as "SIP MESSAGE request for location report request";</w:t>
      </w:r>
    </w:p>
    <w:p w14:paraId="750ADFF7"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5C310B">
      <w:pPr>
        <w:pStyle w:val="B1"/>
        <w:rPr>
          <w:lang w:val="en-IN"/>
        </w:rPr>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w:t>
      </w:r>
      <w:r w:rsidRPr="00B02A0B">
        <w:rPr>
          <w:lang w:val="en-IN"/>
        </w:rPr>
        <w:t xml:space="preserve"> for participating MCData function</w:t>
      </w:r>
      <w:r w:rsidRPr="00B02A0B">
        <w:t>";</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w:t>
      </w:r>
      <w:r w:rsidRPr="00B02A0B">
        <w:lastRenderedPageBreak/>
        <w:t>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lastRenderedPageBreak/>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application/vnd.3gpp.mcdata-regroup+xml MIME body, a &lt;regroup-action&gt; element set to "create", and a non-empty &lt;users-for-regroup&gt; element. Such requests are known as "SIP MESSAGE request to the controlling </w:t>
      </w:r>
      <w:r w:rsidRPr="00B02A0B">
        <w:lastRenderedPageBreak/>
        <w:t>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B44357" w:rsidRDefault="005C310B" w:rsidP="00B44357">
      <w:pPr>
        <w:pStyle w:val="B1"/>
      </w:pPr>
      <w:r w:rsidRPr="00B44357">
        <w:tab/>
        <w:t>SIP MESSAGE requests routed to the originating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MCData group(s) for the MCData user for originating participating MCData function" in the procedures in the present document;</w:t>
      </w:r>
    </w:p>
    <w:p w14:paraId="0E700DA2" w14:textId="59ADDEB3" w:rsidR="005C310B" w:rsidRPr="00B44357" w:rsidRDefault="005C310B" w:rsidP="00B44357">
      <w:pPr>
        <w:pStyle w:val="B1"/>
      </w:pPr>
      <w:r w:rsidRPr="00B44357">
        <w:t>-</w:t>
      </w:r>
      <w:r w:rsidRPr="00B44357">
        <w:tab/>
        <w:t>SIP MESSAGE requests routed to the controlling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MCData group(s) for the MCData user for controlling MCData function" in the procedures in the present document;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96" w:name="_Hlk170461786"/>
      <w:r w:rsidR="00840337">
        <w:rPr>
          <w:rFonts w:hint="eastAsia"/>
          <w:lang w:eastAsia="ko-KR"/>
        </w:rPr>
        <w:t>a &lt;request-type&gt; element set to "migration-service-authorization-request"</w:t>
      </w:r>
      <w:bookmarkEnd w:id="896"/>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7F9EE9B5" w:rsidR="004C756F" w:rsidRDefault="004C756F" w:rsidP="004C756F">
      <w:pPr>
        <w:pStyle w:val="B1"/>
      </w:pPr>
      <w:r>
        <w:lastRenderedPageBreak/>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47D89764"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5B34BCA1"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B44357" w:rsidRDefault="004F08A3" w:rsidP="00B44357">
      <w:pPr>
        <w:pStyle w:val="B1"/>
      </w:pPr>
      <w:bookmarkStart w:id="897" w:name="_Hlk173757918"/>
      <w:r w:rsidRPr="00B44357">
        <w:rPr>
          <w:rFonts w:hint="eastAsia"/>
        </w:rPr>
        <w:t>-</w:t>
      </w:r>
      <w:r w:rsidRPr="00B44357">
        <w:tab/>
        <w:t>SIP MESSAGE requests routed to the originating participating MCData function with the Request-URI set to the public service identity of the participating MCData function and containing a Content-Type header field set to "application/vnd.3gpp.mcvdata-info+xml" and including an XML body containing a &lt;mcdatainfo&gt; root element containing a &lt;mcdata-Params&gt; element containing an &lt;anyExt&gt; element containing an &lt;adhoc-alert-ind&gt; element. Such requests are known as "SIP MESSAGE request for adhoc emergency notification for originating participating MCData function" in the procedures in the present document;</w:t>
      </w:r>
    </w:p>
    <w:p w14:paraId="3DF2A65C" w14:textId="77777777" w:rsidR="004F08A3" w:rsidRPr="00B44357" w:rsidRDefault="004F08A3" w:rsidP="00B44357">
      <w:pPr>
        <w:pStyle w:val="B1"/>
      </w:pPr>
      <w:r w:rsidRPr="00B44357">
        <w:t>-</w:t>
      </w:r>
      <w:r w:rsidRPr="00B44357">
        <w:tab/>
        <w:t xml:space="preserve">SIP MESSAGE requests routed to the terminating participating MCData function with the Request-URI set to the public service identity of the terminating participating MCData function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emergency notification for terminating participating MCData function" in the procedures in the present document; </w:t>
      </w:r>
    </w:p>
    <w:bookmarkEnd w:id="897"/>
    <w:p w14:paraId="20E4FD67" w14:textId="77777777" w:rsidR="004F08A3" w:rsidRPr="00B44357" w:rsidRDefault="004F08A3" w:rsidP="00B44357">
      <w:pPr>
        <w:pStyle w:val="B1"/>
      </w:pPr>
      <w:r w:rsidRPr="00B44357">
        <w:t>-</w:t>
      </w:r>
      <w:r w:rsidRPr="00B44357">
        <w:tab/>
        <w:t>SIP MESSAGE requests routed to the originating participating MCData function with the Request-URI set to the public service identity of the originating participating MCData function and containing a Content-Type header field set to "application/vnd.3gpp.mcdata-info+xml" and including an XML body containing a &lt;mcdatainfo&gt; root element containing a &lt;mcdata-Params&gt; element containing an &lt;anyExt&gt; element containing an &lt;adhoc-alert-ind-rcvd&gt; element. Such requests are known as "SIP MESSAGE request indicating successful delivery of adhoc group emergency notification of originating MCData client" in the procedures in the present document; and</w:t>
      </w:r>
    </w:p>
    <w:p w14:paraId="5ACADB6F" w14:textId="52C13929" w:rsidR="004F08A3" w:rsidRPr="00B44357" w:rsidRDefault="004F08A3" w:rsidP="00B44357">
      <w:pPr>
        <w:pStyle w:val="B1"/>
      </w:pPr>
      <w:r w:rsidRPr="00B44357">
        <w:lastRenderedPageBreak/>
        <w:t>-</w:t>
      </w:r>
      <w:r w:rsidRPr="00B44357">
        <w:tab/>
        <w:t>SIP MESSAGE requests routed to the controlling MCData function with the Request-URI set to the public service identity of the controlling MCData function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emergency notification for controlling MCData function"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8" w:name="_CR6_3_1_2"/>
      <w:bookmarkStart w:id="899" w:name="_Toc20215465"/>
      <w:bookmarkStart w:id="900" w:name="_Toc27495932"/>
      <w:bookmarkStart w:id="901" w:name="_Toc36107671"/>
      <w:bookmarkStart w:id="902" w:name="_Toc44598411"/>
      <w:bookmarkStart w:id="903" w:name="_Toc44602266"/>
      <w:bookmarkStart w:id="904" w:name="_Toc45197443"/>
      <w:bookmarkStart w:id="905" w:name="_Toc45695476"/>
      <w:bookmarkStart w:id="906" w:name="_Toc51850932"/>
      <w:bookmarkStart w:id="907" w:name="_Toc92224511"/>
      <w:bookmarkStart w:id="908" w:name="_Toc218717263"/>
      <w:bookmarkEnd w:id="898"/>
      <w:r w:rsidRPr="00B02A0B">
        <w:rPr>
          <w:noProof/>
        </w:rPr>
        <w:t>6.3.1.2</w:t>
      </w:r>
      <w:r w:rsidRPr="00B02A0B">
        <w:rPr>
          <w:noProof/>
        </w:rPr>
        <w:tab/>
        <w:t>SIP INVITE request</w:t>
      </w:r>
      <w:bookmarkEnd w:id="899"/>
      <w:bookmarkEnd w:id="900"/>
      <w:bookmarkEnd w:id="901"/>
      <w:bookmarkEnd w:id="902"/>
      <w:bookmarkEnd w:id="903"/>
      <w:bookmarkEnd w:id="904"/>
      <w:bookmarkEnd w:id="905"/>
      <w:bookmarkEnd w:id="906"/>
      <w:bookmarkEnd w:id="907"/>
      <w:bookmarkEnd w:id="908"/>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lastRenderedPageBreak/>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09" w:name="_Toc20215466"/>
      <w:bookmarkStart w:id="910" w:name="_Toc27495933"/>
      <w:r w:rsidRPr="00B02A0B">
        <w:t>-</w:t>
      </w:r>
      <w:r w:rsidRPr="00B02A0B">
        <w:tab/>
        <w:t>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11" w:name="_CR6_3_1_3"/>
      <w:bookmarkStart w:id="912" w:name="_Toc155363292"/>
      <w:bookmarkStart w:id="913" w:name="_Toc218717264"/>
      <w:bookmarkEnd w:id="911"/>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12"/>
      <w:bookmarkEnd w:id="913"/>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14" w:name="_CR6_3_2"/>
      <w:bookmarkStart w:id="915" w:name="_Toc36107672"/>
      <w:bookmarkStart w:id="916" w:name="_Toc44598412"/>
      <w:bookmarkStart w:id="917" w:name="_Toc44602267"/>
      <w:bookmarkStart w:id="918" w:name="_Toc45197444"/>
      <w:bookmarkStart w:id="919" w:name="_Toc45695477"/>
      <w:bookmarkStart w:id="920" w:name="_Toc51850933"/>
      <w:bookmarkStart w:id="921" w:name="_Toc92224512"/>
      <w:bookmarkStart w:id="922" w:name="_Toc218717265"/>
      <w:bookmarkEnd w:id="914"/>
      <w:r w:rsidRPr="00B02A0B">
        <w:rPr>
          <w:noProof/>
          <w:lang w:val="en-US"/>
        </w:rPr>
        <w:t>6.3.2</w:t>
      </w:r>
      <w:r w:rsidRPr="00B02A0B">
        <w:rPr>
          <w:noProof/>
          <w:lang w:val="en-US"/>
        </w:rPr>
        <w:tab/>
        <w:t>Sending SIP requests and receiving SIP responses</w:t>
      </w:r>
      <w:bookmarkStart w:id="923" w:name="_Toc20215467"/>
      <w:bookmarkStart w:id="924" w:name="_Toc27495934"/>
      <w:bookmarkStart w:id="925" w:name="_Toc36107673"/>
      <w:bookmarkStart w:id="926" w:name="_Toc44598413"/>
      <w:bookmarkStart w:id="927" w:name="_Toc44602268"/>
      <w:bookmarkStart w:id="928" w:name="_Toc45197445"/>
      <w:bookmarkStart w:id="929" w:name="_Toc45695478"/>
      <w:bookmarkStart w:id="930" w:name="_Toc51850934"/>
      <w:bookmarkStart w:id="931" w:name="_Toc92224513"/>
      <w:bookmarkEnd w:id="909"/>
      <w:bookmarkEnd w:id="910"/>
      <w:bookmarkEnd w:id="915"/>
      <w:bookmarkEnd w:id="916"/>
      <w:bookmarkEnd w:id="917"/>
      <w:bookmarkEnd w:id="918"/>
      <w:bookmarkEnd w:id="919"/>
      <w:bookmarkEnd w:id="920"/>
      <w:bookmarkEnd w:id="921"/>
      <w:bookmarkEnd w:id="922"/>
    </w:p>
    <w:p w14:paraId="5BD19C28" w14:textId="4917C01E" w:rsidR="005C310B" w:rsidRPr="00B02A0B" w:rsidRDefault="005C310B" w:rsidP="007D34FE">
      <w:pPr>
        <w:pStyle w:val="Heading4"/>
      </w:pPr>
      <w:bookmarkStart w:id="932" w:name="_CR6_3_2_1"/>
      <w:bookmarkStart w:id="933" w:name="_Toc218717266"/>
      <w:bookmarkEnd w:id="932"/>
      <w:r w:rsidRPr="00B02A0B">
        <w:rPr>
          <w:rFonts w:eastAsia="Malgun Gothic"/>
        </w:rPr>
        <w:t>6.3.2.1</w:t>
      </w:r>
      <w:r w:rsidRPr="00B02A0B">
        <w:tab/>
        <w:t>Generating a SIP MESSAGE request towards the terminating MCData client</w:t>
      </w:r>
      <w:bookmarkEnd w:id="923"/>
      <w:bookmarkEnd w:id="924"/>
      <w:bookmarkEnd w:id="925"/>
      <w:bookmarkEnd w:id="926"/>
      <w:bookmarkEnd w:id="927"/>
      <w:bookmarkEnd w:id="928"/>
      <w:bookmarkEnd w:id="929"/>
      <w:bookmarkEnd w:id="930"/>
      <w:bookmarkEnd w:id="931"/>
      <w:bookmarkEnd w:id="933"/>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lastRenderedPageBreak/>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34" w:name="_CR6_3_2_2"/>
      <w:bookmarkStart w:id="935" w:name="_Toc92224514"/>
      <w:bookmarkStart w:id="936" w:name="_Toc20215468"/>
      <w:bookmarkStart w:id="937" w:name="_Toc27495935"/>
      <w:bookmarkStart w:id="938" w:name="_Toc36107674"/>
      <w:bookmarkStart w:id="939" w:name="_Toc44598414"/>
      <w:bookmarkStart w:id="940" w:name="_Toc44602269"/>
      <w:bookmarkStart w:id="941" w:name="_Toc45197446"/>
      <w:bookmarkStart w:id="942" w:name="_Toc45695479"/>
      <w:bookmarkStart w:id="943" w:name="_Toc51850935"/>
      <w:bookmarkStart w:id="944" w:name="_Toc218717267"/>
      <w:bookmarkEnd w:id="934"/>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35"/>
      <w:bookmarkEnd w:id="944"/>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45" w:name="_CR6_3_2_3"/>
      <w:bookmarkStart w:id="946" w:name="_Toc27500827"/>
      <w:bookmarkStart w:id="947" w:name="_Toc36048952"/>
      <w:bookmarkStart w:id="948" w:name="_Toc45209715"/>
      <w:bookmarkStart w:id="949" w:name="_Toc51860540"/>
      <w:bookmarkStart w:id="950" w:name="_Toc155363389"/>
      <w:bookmarkStart w:id="951" w:name="_Toc218717268"/>
      <w:bookmarkEnd w:id="945"/>
      <w:r>
        <w:rPr>
          <w:noProof/>
          <w:lang w:val="en-US"/>
        </w:rPr>
        <w:t>6.3.2.3</w:t>
      </w:r>
      <w:r w:rsidRPr="0073469F">
        <w:rPr>
          <w:noProof/>
        </w:rPr>
        <w:tab/>
      </w:r>
      <w:r>
        <w:rPr>
          <w:rFonts w:hint="eastAsia"/>
          <w:noProof/>
          <w:lang w:eastAsia="ko-KR"/>
        </w:rPr>
        <w:t>Generating a SIP NOTIFY request</w:t>
      </w:r>
      <w:bookmarkEnd w:id="946"/>
      <w:bookmarkEnd w:id="947"/>
      <w:bookmarkEnd w:id="948"/>
      <w:bookmarkEnd w:id="949"/>
      <w:bookmarkEnd w:id="950"/>
      <w:bookmarkEnd w:id="951"/>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lastRenderedPageBreak/>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52" w:name="_CR6_3_3"/>
      <w:bookmarkStart w:id="953" w:name="_Toc92224515"/>
      <w:bookmarkStart w:id="954" w:name="_Toc218717269"/>
      <w:bookmarkEnd w:id="952"/>
      <w:r w:rsidRPr="00B02A0B">
        <w:rPr>
          <w:noProof/>
          <w:lang w:val="en-US"/>
        </w:rPr>
        <w:t>6.3.3</w:t>
      </w:r>
      <w:r w:rsidRPr="00B02A0B">
        <w:rPr>
          <w:noProof/>
          <w:lang w:val="en-US"/>
        </w:rPr>
        <w:tab/>
      </w:r>
      <w:r w:rsidRPr="00B02A0B">
        <w:rPr>
          <w:noProof/>
        </w:rPr>
        <w:t>Retrieving a group document</w:t>
      </w:r>
      <w:bookmarkEnd w:id="936"/>
      <w:bookmarkEnd w:id="937"/>
      <w:bookmarkEnd w:id="938"/>
      <w:bookmarkEnd w:id="939"/>
      <w:bookmarkEnd w:id="940"/>
      <w:bookmarkEnd w:id="941"/>
      <w:bookmarkEnd w:id="942"/>
      <w:bookmarkEnd w:id="943"/>
      <w:bookmarkEnd w:id="953"/>
      <w:bookmarkEnd w:id="954"/>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 xml:space="preserve">upon receipt of a SIP 404 (Not Found) response as a result of attempting to subscribe to the "xcap-diff" event-package for the group document of the group identity in the &lt;mcdata-request-uri&gt; element of the </w:t>
      </w:r>
      <w:r w:rsidRPr="00B02A0B">
        <w:lastRenderedPageBreak/>
        <w:t>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55" w:name="_CR6_3_4"/>
      <w:bookmarkStart w:id="956" w:name="_Toc20215469"/>
      <w:bookmarkStart w:id="957" w:name="_Toc27495936"/>
      <w:bookmarkStart w:id="958" w:name="_Toc36107675"/>
      <w:bookmarkStart w:id="959" w:name="_Toc44598415"/>
      <w:bookmarkStart w:id="960" w:name="_Toc44602270"/>
      <w:bookmarkStart w:id="961" w:name="_Toc45197447"/>
      <w:bookmarkStart w:id="962" w:name="_Toc45695480"/>
      <w:bookmarkStart w:id="963" w:name="_Toc51850936"/>
      <w:bookmarkStart w:id="964" w:name="_Toc92224516"/>
      <w:bookmarkStart w:id="965" w:name="_Toc218717270"/>
      <w:bookmarkEnd w:id="955"/>
      <w:r w:rsidRPr="00B02A0B">
        <w:rPr>
          <w:noProof/>
          <w:lang w:val="en-US"/>
        </w:rPr>
        <w:t>6.3.4</w:t>
      </w:r>
      <w:r w:rsidRPr="00B02A0B">
        <w:rPr>
          <w:noProof/>
          <w:lang w:val="en-US"/>
        </w:rPr>
        <w:tab/>
      </w:r>
      <w:r w:rsidRPr="00B02A0B">
        <w:rPr>
          <w:noProof/>
        </w:rPr>
        <w:t>Determining targeted group members for MCData communications</w:t>
      </w:r>
      <w:bookmarkEnd w:id="956"/>
      <w:bookmarkEnd w:id="957"/>
      <w:bookmarkEnd w:id="958"/>
      <w:bookmarkEnd w:id="959"/>
      <w:bookmarkEnd w:id="960"/>
      <w:bookmarkEnd w:id="961"/>
      <w:bookmarkEnd w:id="962"/>
      <w:bookmarkEnd w:id="963"/>
      <w:bookmarkEnd w:id="964"/>
      <w:bookmarkEnd w:id="965"/>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66" w:name="_CR6_3_5"/>
      <w:bookmarkStart w:id="967" w:name="_Toc20215470"/>
      <w:bookmarkStart w:id="968" w:name="_Toc27495937"/>
      <w:bookmarkStart w:id="969" w:name="_Toc36107676"/>
      <w:bookmarkStart w:id="970" w:name="_Toc44598416"/>
      <w:bookmarkStart w:id="971" w:name="_Toc44602271"/>
      <w:bookmarkStart w:id="972" w:name="_Toc45197448"/>
      <w:bookmarkStart w:id="973" w:name="_Toc45695481"/>
      <w:bookmarkStart w:id="974" w:name="_Toc51850937"/>
      <w:bookmarkStart w:id="975" w:name="_Toc92224517"/>
      <w:bookmarkStart w:id="976" w:name="_Toc218717271"/>
      <w:bookmarkEnd w:id="966"/>
      <w:r w:rsidRPr="00B02A0B">
        <w:t>6.3.5</w:t>
      </w:r>
      <w:r w:rsidRPr="00B02A0B">
        <w:tab/>
        <w:t>Affiliation check</w:t>
      </w:r>
      <w:bookmarkEnd w:id="967"/>
      <w:bookmarkEnd w:id="968"/>
      <w:bookmarkEnd w:id="969"/>
      <w:bookmarkEnd w:id="970"/>
      <w:bookmarkEnd w:id="971"/>
      <w:bookmarkEnd w:id="972"/>
      <w:bookmarkEnd w:id="973"/>
      <w:bookmarkEnd w:id="974"/>
      <w:bookmarkEnd w:id="975"/>
      <w:bookmarkEnd w:id="976"/>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77" w:name="_CR6_3_6"/>
      <w:bookmarkStart w:id="978" w:name="_Toc20215471"/>
      <w:bookmarkStart w:id="979" w:name="_Toc27495938"/>
      <w:bookmarkStart w:id="980" w:name="_Toc36107677"/>
      <w:bookmarkStart w:id="981" w:name="_Toc44598417"/>
      <w:bookmarkStart w:id="982" w:name="_Toc44602272"/>
      <w:bookmarkStart w:id="983" w:name="_Toc45197449"/>
      <w:bookmarkStart w:id="984" w:name="_Toc45695482"/>
      <w:bookmarkStart w:id="985" w:name="_Toc51850938"/>
      <w:bookmarkStart w:id="986" w:name="_Toc92224518"/>
      <w:bookmarkStart w:id="987" w:name="_Toc218717272"/>
      <w:bookmarkEnd w:id="977"/>
      <w:r w:rsidRPr="00B02A0B">
        <w:t>6.3.6</w:t>
      </w:r>
      <w:r w:rsidRPr="00B02A0B">
        <w:tab/>
        <w:t>MCData conversation items</w:t>
      </w:r>
      <w:bookmarkEnd w:id="978"/>
      <w:bookmarkEnd w:id="979"/>
      <w:bookmarkEnd w:id="980"/>
      <w:bookmarkEnd w:id="981"/>
      <w:bookmarkEnd w:id="982"/>
      <w:bookmarkEnd w:id="983"/>
      <w:bookmarkEnd w:id="984"/>
      <w:bookmarkEnd w:id="985"/>
      <w:bookmarkEnd w:id="986"/>
      <w:bookmarkEnd w:id="987"/>
    </w:p>
    <w:p w14:paraId="1C735EB9" w14:textId="77777777" w:rsidR="005C310B" w:rsidRPr="00B02A0B" w:rsidRDefault="005C310B" w:rsidP="007D34FE">
      <w:pPr>
        <w:pStyle w:val="Heading4"/>
      </w:pPr>
      <w:bookmarkStart w:id="988" w:name="_CR6_3_6_1"/>
      <w:bookmarkStart w:id="989" w:name="_Toc20215472"/>
      <w:bookmarkStart w:id="990" w:name="_Toc27495939"/>
      <w:bookmarkStart w:id="991" w:name="_Toc36107678"/>
      <w:bookmarkStart w:id="992" w:name="_Toc44598418"/>
      <w:bookmarkStart w:id="993" w:name="_Toc44602273"/>
      <w:bookmarkStart w:id="994" w:name="_Toc45197450"/>
      <w:bookmarkStart w:id="995" w:name="_Toc45695483"/>
      <w:bookmarkStart w:id="996" w:name="_Toc51850939"/>
      <w:bookmarkStart w:id="997" w:name="_Toc92224519"/>
      <w:bookmarkStart w:id="998" w:name="_Toc218717273"/>
      <w:bookmarkEnd w:id="988"/>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89"/>
      <w:bookmarkEnd w:id="990"/>
      <w:bookmarkEnd w:id="991"/>
      <w:bookmarkEnd w:id="992"/>
      <w:bookmarkEnd w:id="993"/>
      <w:bookmarkEnd w:id="994"/>
      <w:bookmarkEnd w:id="995"/>
      <w:bookmarkEnd w:id="996"/>
      <w:bookmarkEnd w:id="997"/>
      <w:bookmarkEnd w:id="998"/>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lastRenderedPageBreak/>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999" w:name="_CR6_3_7"/>
      <w:bookmarkStart w:id="1000" w:name="_Toc44598419"/>
      <w:bookmarkStart w:id="1001" w:name="_Toc44602274"/>
      <w:bookmarkStart w:id="1002" w:name="_Toc45197451"/>
      <w:bookmarkStart w:id="1003" w:name="_Toc45695484"/>
      <w:bookmarkStart w:id="1004" w:name="_Toc51850940"/>
      <w:bookmarkStart w:id="1005" w:name="_Toc92224520"/>
      <w:bookmarkStart w:id="1006" w:name="_Toc20215473"/>
      <w:bookmarkStart w:id="1007" w:name="_Toc27495940"/>
      <w:bookmarkStart w:id="1008" w:name="_Toc36107679"/>
      <w:bookmarkStart w:id="1009" w:name="_Toc218717274"/>
      <w:bookmarkEnd w:id="999"/>
      <w:r w:rsidRPr="00B02A0B">
        <w:t>6.3.</w:t>
      </w:r>
      <w:r w:rsidRPr="00B02A0B">
        <w:rPr>
          <w:lang w:val="en-US"/>
        </w:rPr>
        <w:t>7</w:t>
      </w:r>
      <w:r w:rsidRPr="00B02A0B">
        <w:tab/>
      </w:r>
      <w:r w:rsidRPr="00B02A0B">
        <w:rPr>
          <w:lang w:val="en-US"/>
        </w:rPr>
        <w:t>Procedures referenceable from other procedures</w:t>
      </w:r>
      <w:bookmarkEnd w:id="1000"/>
      <w:bookmarkEnd w:id="1001"/>
      <w:bookmarkEnd w:id="1002"/>
      <w:bookmarkEnd w:id="1003"/>
      <w:bookmarkEnd w:id="1004"/>
      <w:bookmarkEnd w:id="1005"/>
      <w:bookmarkEnd w:id="1009"/>
    </w:p>
    <w:p w14:paraId="75BD85EE" w14:textId="77777777" w:rsidR="00B02A0B" w:rsidRPr="00B02A0B" w:rsidRDefault="005C310B" w:rsidP="007D34FE">
      <w:pPr>
        <w:pStyle w:val="Heading4"/>
        <w:rPr>
          <w:lang w:eastAsia="ko-KR"/>
        </w:rPr>
      </w:pPr>
      <w:bookmarkStart w:id="1010" w:name="_CR6_3_7_1"/>
      <w:bookmarkStart w:id="1011" w:name="_Toc44598420"/>
      <w:bookmarkStart w:id="1012" w:name="_Toc44602275"/>
      <w:bookmarkStart w:id="1013" w:name="_Toc45197452"/>
      <w:bookmarkStart w:id="1014" w:name="_Toc45695485"/>
      <w:bookmarkStart w:id="1015" w:name="_Toc51850941"/>
      <w:bookmarkStart w:id="1016" w:name="_Toc92224521"/>
      <w:bookmarkStart w:id="1017" w:name="_Toc20155640"/>
      <w:bookmarkStart w:id="1018" w:name="_Toc27500795"/>
      <w:bookmarkStart w:id="1019" w:name="_Toc218717275"/>
      <w:bookmarkEnd w:id="1010"/>
      <w:r w:rsidRPr="00B02A0B">
        <w:rPr>
          <w:lang w:eastAsia="ko-KR"/>
        </w:rPr>
        <w:t>6.3.7.</w:t>
      </w:r>
      <w:r w:rsidRPr="00B02A0B">
        <w:t>1</w:t>
      </w:r>
      <w:r w:rsidRPr="00B02A0B">
        <w:tab/>
      </w:r>
      <w:r w:rsidRPr="00B02A0B">
        <w:rPr>
          <w:lang w:val="en-US"/>
        </w:rPr>
        <w:t>Emergency alert and emergency communications procedures</w:t>
      </w:r>
      <w:bookmarkStart w:id="1020" w:name="_Toc44598421"/>
      <w:bookmarkStart w:id="1021" w:name="_Toc44602276"/>
      <w:bookmarkStart w:id="1022" w:name="_Toc45197453"/>
      <w:bookmarkStart w:id="1023" w:name="_Toc45695486"/>
      <w:bookmarkStart w:id="1024" w:name="_Toc51850942"/>
      <w:bookmarkStart w:id="1025" w:name="_Toc92224522"/>
      <w:bookmarkEnd w:id="1011"/>
      <w:bookmarkEnd w:id="1012"/>
      <w:bookmarkEnd w:id="1013"/>
      <w:bookmarkEnd w:id="1014"/>
      <w:bookmarkEnd w:id="1015"/>
      <w:bookmarkEnd w:id="1016"/>
      <w:bookmarkEnd w:id="1019"/>
    </w:p>
    <w:p w14:paraId="6524AFE9" w14:textId="02C7F97F" w:rsidR="005C310B" w:rsidRPr="00B02A0B" w:rsidRDefault="005C310B" w:rsidP="007D34FE">
      <w:pPr>
        <w:pStyle w:val="Heading5"/>
        <w:rPr>
          <w:lang w:eastAsia="ko-KR"/>
        </w:rPr>
      </w:pPr>
      <w:bookmarkStart w:id="1026" w:name="_CR6_3_7_1_1"/>
      <w:bookmarkStart w:id="1027" w:name="_Toc218717276"/>
      <w:bookmarkEnd w:id="1026"/>
      <w:r w:rsidRPr="00B02A0B">
        <w:rPr>
          <w:lang w:eastAsia="ko-KR"/>
        </w:rPr>
        <w:t>6.3.7.1.1</w:t>
      </w:r>
      <w:r w:rsidRPr="00B02A0B">
        <w:rPr>
          <w:lang w:eastAsia="ko-KR"/>
        </w:rPr>
        <w:tab/>
        <w:t xml:space="preserve">Sending a SIP re-INVITE request for MCData emergency alert or emergency group </w:t>
      </w:r>
      <w:bookmarkEnd w:id="1017"/>
      <w:bookmarkEnd w:id="1018"/>
      <w:r w:rsidRPr="00B02A0B">
        <w:rPr>
          <w:lang w:eastAsia="ko-KR"/>
        </w:rPr>
        <w:t>communication</w:t>
      </w:r>
      <w:bookmarkEnd w:id="1020"/>
      <w:bookmarkEnd w:id="1021"/>
      <w:bookmarkEnd w:id="1022"/>
      <w:bookmarkEnd w:id="1023"/>
      <w:bookmarkEnd w:id="1024"/>
      <w:bookmarkEnd w:id="1025"/>
      <w:bookmarkEnd w:id="1027"/>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lastRenderedPageBreak/>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28" w:name="_CR6_3_7_1_2"/>
      <w:bookmarkStart w:id="1029" w:name="_Toc20155645"/>
      <w:bookmarkStart w:id="1030" w:name="_Toc27500800"/>
      <w:bookmarkStart w:id="1031" w:name="_Toc44598422"/>
      <w:bookmarkStart w:id="1032" w:name="_Toc44602277"/>
      <w:bookmarkStart w:id="1033" w:name="_Toc45197454"/>
      <w:bookmarkStart w:id="1034" w:name="_Toc45695487"/>
      <w:bookmarkStart w:id="1035" w:name="_Toc51850943"/>
      <w:bookmarkStart w:id="1036" w:name="_Toc92224523"/>
      <w:bookmarkStart w:id="1037" w:name="_Toc218717277"/>
      <w:bookmarkEnd w:id="1028"/>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29"/>
      <w:bookmarkEnd w:id="1030"/>
      <w:bookmarkEnd w:id="1031"/>
      <w:bookmarkEnd w:id="1032"/>
      <w:bookmarkEnd w:id="1033"/>
      <w:bookmarkEnd w:id="1034"/>
      <w:bookmarkEnd w:id="1035"/>
      <w:bookmarkEnd w:id="1036"/>
      <w:bookmarkEnd w:id="1037"/>
    </w:p>
    <w:p w14:paraId="4C409636" w14:textId="77777777" w:rsidR="005C310B" w:rsidRPr="00B02A0B" w:rsidRDefault="005C310B" w:rsidP="005C310B">
      <w:r w:rsidRPr="00B02A0B">
        <w:t>This clause is referenced from other procedures.</w:t>
      </w:r>
    </w:p>
    <w:p w14:paraId="64CF7FB7" w14:textId="42A91D14"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lastRenderedPageBreak/>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38" w:name="_CR6_3_7_1_3"/>
      <w:bookmarkStart w:id="1039" w:name="_Toc20155646"/>
      <w:bookmarkStart w:id="1040" w:name="_Toc27500801"/>
      <w:bookmarkStart w:id="1041" w:name="_Toc44598423"/>
      <w:bookmarkStart w:id="1042" w:name="_Toc44602278"/>
      <w:bookmarkStart w:id="1043" w:name="_Toc45197455"/>
      <w:bookmarkStart w:id="1044" w:name="_Toc45695488"/>
      <w:bookmarkStart w:id="1045" w:name="_Toc51850944"/>
      <w:bookmarkStart w:id="1046" w:name="_Toc92224524"/>
      <w:bookmarkStart w:id="1047" w:name="_Toc218717278"/>
      <w:bookmarkEnd w:id="1038"/>
      <w:r w:rsidRPr="00B02A0B">
        <w:rPr>
          <w:lang w:val="en-US" w:eastAsia="ko-KR"/>
        </w:rPr>
        <w:t>6.3.7.1.3</w:t>
      </w:r>
      <w:r w:rsidRPr="00B02A0B">
        <w:rPr>
          <w:lang w:val="en-US" w:eastAsia="ko-KR"/>
        </w:rPr>
        <w:tab/>
        <w:t>Populate mcdata-info and location-info MIME bodies for emergency alert</w:t>
      </w:r>
      <w:bookmarkEnd w:id="1039"/>
      <w:bookmarkEnd w:id="1040"/>
      <w:bookmarkEnd w:id="1041"/>
      <w:bookmarkEnd w:id="1042"/>
      <w:bookmarkEnd w:id="1043"/>
      <w:bookmarkEnd w:id="1044"/>
      <w:bookmarkEnd w:id="1045"/>
      <w:bookmarkEnd w:id="1046"/>
      <w:bookmarkEnd w:id="1047"/>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48" w:name="_CR6_3_7_1_4"/>
      <w:bookmarkStart w:id="1049" w:name="_Toc20155660"/>
      <w:bookmarkStart w:id="1050" w:name="_Toc27500815"/>
      <w:bookmarkStart w:id="1051" w:name="_Toc44598424"/>
      <w:bookmarkStart w:id="1052" w:name="_Toc44602279"/>
      <w:bookmarkStart w:id="1053" w:name="_Toc45197456"/>
      <w:bookmarkStart w:id="1054" w:name="_Toc45695489"/>
      <w:bookmarkStart w:id="1055" w:name="_Toc51850945"/>
      <w:bookmarkStart w:id="1056" w:name="_Toc92224525"/>
      <w:bookmarkStart w:id="1057" w:name="_Toc218717279"/>
      <w:bookmarkEnd w:id="1048"/>
      <w:r w:rsidRPr="00B02A0B">
        <w:rPr>
          <w:lang w:eastAsia="ko-KR"/>
        </w:rPr>
        <w:t>6.3.</w:t>
      </w:r>
      <w:r w:rsidRPr="00B02A0B">
        <w:rPr>
          <w:lang w:val="en-US" w:eastAsia="ko-KR"/>
        </w:rPr>
        <w:t>7</w:t>
      </w:r>
      <w:r w:rsidRPr="00B02A0B">
        <w:rPr>
          <w:lang w:eastAsia="ko-KR"/>
        </w:rPr>
        <w:t>.1.4</w:t>
      </w:r>
      <w:r w:rsidRPr="00B02A0B">
        <w:rPr>
          <w:lang w:eastAsia="ko-KR"/>
        </w:rPr>
        <w:tab/>
        <w:t>Retrieving Resource-Priority header field values</w:t>
      </w:r>
      <w:bookmarkEnd w:id="1049"/>
      <w:bookmarkEnd w:id="1050"/>
      <w:r w:rsidRPr="00B02A0B">
        <w:rPr>
          <w:lang w:val="en-US" w:eastAsia="ko-KR"/>
        </w:rPr>
        <w:t xml:space="preserve"> for emergency communications</w:t>
      </w:r>
      <w:bookmarkEnd w:id="1051"/>
      <w:bookmarkEnd w:id="1052"/>
      <w:bookmarkEnd w:id="1053"/>
      <w:bookmarkEnd w:id="1054"/>
      <w:bookmarkEnd w:id="1055"/>
      <w:bookmarkEnd w:id="1056"/>
      <w:bookmarkEnd w:id="1057"/>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lastRenderedPageBreak/>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58" w:name="_CR6_3_7_1_5"/>
      <w:bookmarkStart w:id="1059" w:name="_Toc20155661"/>
      <w:bookmarkStart w:id="1060" w:name="_Toc27500816"/>
      <w:bookmarkStart w:id="1061" w:name="_Toc44598425"/>
      <w:bookmarkStart w:id="1062" w:name="_Toc44602280"/>
      <w:bookmarkStart w:id="1063" w:name="_Toc45197457"/>
      <w:bookmarkStart w:id="1064" w:name="_Toc45695490"/>
      <w:bookmarkStart w:id="1065" w:name="_Toc51850946"/>
      <w:bookmarkStart w:id="1066" w:name="_Toc92224526"/>
      <w:bookmarkStart w:id="1067" w:name="_Toc218717280"/>
      <w:bookmarkEnd w:id="1058"/>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59"/>
      <w:bookmarkEnd w:id="1060"/>
      <w:bookmarkEnd w:id="1061"/>
      <w:bookmarkEnd w:id="1062"/>
      <w:bookmarkEnd w:id="1063"/>
      <w:bookmarkEnd w:id="1064"/>
      <w:bookmarkEnd w:id="1065"/>
      <w:bookmarkEnd w:id="1066"/>
      <w:bookmarkEnd w:id="1067"/>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68" w:name="_CR6_3_7_1_6"/>
      <w:bookmarkStart w:id="1069" w:name="_Toc20155662"/>
      <w:bookmarkStart w:id="1070" w:name="_Toc27500817"/>
      <w:bookmarkStart w:id="1071" w:name="_Toc36048942"/>
      <w:bookmarkStart w:id="1072" w:name="_Toc45209705"/>
      <w:bookmarkStart w:id="1073" w:name="_Toc51860530"/>
      <w:bookmarkStart w:id="1074" w:name="_Toc59211854"/>
      <w:bookmarkStart w:id="1075" w:name="_Toc92224527"/>
      <w:bookmarkStart w:id="1076" w:name="_Toc20155656"/>
      <w:bookmarkStart w:id="1077" w:name="_Toc27500811"/>
      <w:bookmarkStart w:id="1078" w:name="_Toc36048936"/>
      <w:bookmarkStart w:id="1079" w:name="_Toc45209699"/>
      <w:bookmarkStart w:id="1080" w:name="_Toc51860524"/>
      <w:bookmarkStart w:id="1081" w:name="_Toc59211848"/>
      <w:bookmarkStart w:id="1082" w:name="_Toc44598426"/>
      <w:bookmarkStart w:id="1083" w:name="_Toc44602281"/>
      <w:bookmarkStart w:id="1084" w:name="_Toc45197458"/>
      <w:bookmarkStart w:id="1085" w:name="_Toc45695491"/>
      <w:bookmarkStart w:id="1086" w:name="_Toc51850947"/>
      <w:bookmarkStart w:id="1087" w:name="_Toc218717281"/>
      <w:bookmarkEnd w:id="1068"/>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69"/>
      <w:bookmarkEnd w:id="1070"/>
      <w:bookmarkEnd w:id="1071"/>
      <w:bookmarkEnd w:id="1072"/>
      <w:bookmarkEnd w:id="1073"/>
      <w:bookmarkEnd w:id="1074"/>
      <w:bookmarkEnd w:id="1075"/>
      <w:bookmarkEnd w:id="1087"/>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lastRenderedPageBreak/>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88" w:name="_CR6_3_7_1_7"/>
      <w:bookmarkStart w:id="1089" w:name="_Toc92224528"/>
      <w:bookmarkStart w:id="1090" w:name="_Toc218717282"/>
      <w:bookmarkEnd w:id="1088"/>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89"/>
      <w:bookmarkEnd w:id="1090"/>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lastRenderedPageBreak/>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91" w:name="_CR6_3_7_1_8"/>
      <w:bookmarkStart w:id="1092" w:name="_Toc92224529"/>
      <w:bookmarkStart w:id="1093" w:name="_Toc218717283"/>
      <w:bookmarkEnd w:id="1091"/>
      <w:r w:rsidRPr="00B02A0B">
        <w:t>6.3.7.1.8</w:t>
      </w:r>
      <w:r w:rsidRPr="00B02A0B">
        <w:tab/>
        <w:t>Sending a SIP re-INVITE request for MCData imminent peril group c</w:t>
      </w:r>
      <w:bookmarkEnd w:id="1076"/>
      <w:bookmarkEnd w:id="1077"/>
      <w:bookmarkEnd w:id="1078"/>
      <w:bookmarkEnd w:id="1079"/>
      <w:bookmarkEnd w:id="1080"/>
      <w:bookmarkEnd w:id="1081"/>
      <w:r w:rsidRPr="00B02A0B">
        <w:t>ommunication</w:t>
      </w:r>
      <w:bookmarkEnd w:id="1092"/>
      <w:bookmarkEnd w:id="1093"/>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lastRenderedPageBreak/>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94" w:name="_CR6_3_7_1_9"/>
      <w:bookmarkStart w:id="1095" w:name="_Toc92224530"/>
      <w:bookmarkStart w:id="1096" w:name="_Toc218717284"/>
      <w:bookmarkEnd w:id="1094"/>
      <w:r w:rsidRPr="00B02A0B">
        <w:t>6.3.7.1.9</w:t>
      </w:r>
      <w:r w:rsidRPr="00B02A0B">
        <w:tab/>
        <w:t>Validate priority request parameters</w:t>
      </w:r>
      <w:bookmarkEnd w:id="1095"/>
      <w:bookmarkEnd w:id="1096"/>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97" w:name="_CR6_3_7_1_10"/>
      <w:bookmarkStart w:id="1098" w:name="_Toc92224531"/>
      <w:bookmarkStart w:id="1099" w:name="_Toc218717285"/>
      <w:bookmarkEnd w:id="1097"/>
      <w:r w:rsidRPr="00B02A0B">
        <w:t>6.3.7.1.10</w:t>
      </w:r>
      <w:r w:rsidRPr="00B02A0B">
        <w:tab/>
        <w:t>Sending a SIP INFO request in the dialog of a SIP request for a priority communication</w:t>
      </w:r>
      <w:bookmarkEnd w:id="1098"/>
      <w:bookmarkEnd w:id="1099"/>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lastRenderedPageBreak/>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100" w:name="_CR6_3_7_1_11"/>
      <w:bookmarkStart w:id="1101" w:name="_Toc92224532"/>
      <w:bookmarkStart w:id="1102" w:name="_Toc218717286"/>
      <w:bookmarkEnd w:id="1100"/>
      <w:r w:rsidRPr="00B02A0B">
        <w:rPr>
          <w:lang w:val="en-US" w:eastAsia="ko-KR"/>
        </w:rPr>
        <w:t>6.3.7.1.11</w:t>
      </w:r>
      <w:r w:rsidRPr="00B02A0B">
        <w:rPr>
          <w:lang w:val="en-US" w:eastAsia="ko-KR"/>
        </w:rPr>
        <w:tab/>
        <w:t>Sending a SIP INVITE request for MCData emergency group communication</w:t>
      </w:r>
      <w:bookmarkEnd w:id="1101"/>
      <w:bookmarkEnd w:id="1102"/>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lastRenderedPageBreak/>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103" w:name="_CR6_3_7_1_12"/>
      <w:bookmarkStart w:id="1104" w:name="_Toc92224533"/>
      <w:bookmarkStart w:id="1105" w:name="_Toc218717287"/>
      <w:bookmarkEnd w:id="1103"/>
      <w:r w:rsidRPr="00B02A0B">
        <w:rPr>
          <w:lang w:val="en-US" w:eastAsia="ko-KR"/>
        </w:rPr>
        <w:t>6.3.7.1.12</w:t>
      </w:r>
      <w:r w:rsidRPr="00B02A0B">
        <w:rPr>
          <w:lang w:val="en-US" w:eastAsia="ko-KR"/>
        </w:rPr>
        <w:tab/>
        <w:t>Sending a SIP UPDATE request for Resource-Priority header field correction</w:t>
      </w:r>
      <w:bookmarkEnd w:id="1104"/>
      <w:bookmarkEnd w:id="1105"/>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This clause describes the procedures for updating an MCData session associated with an MCData emergency group communication or MCData imminent peril group communication when the received SIP INVITE request did not 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lastRenderedPageBreak/>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106" w:name="_CR6_3_7_1_13"/>
      <w:bookmarkStart w:id="1107" w:name="_Toc92224534"/>
      <w:bookmarkStart w:id="1108" w:name="_Toc218717288"/>
      <w:bookmarkEnd w:id="1106"/>
      <w:r w:rsidRPr="00B02A0B">
        <w:rPr>
          <w:lang w:val="en-US" w:eastAsia="ko-KR"/>
        </w:rPr>
        <w:t>6.3.7.1.13</w:t>
      </w:r>
      <w:r w:rsidRPr="00B02A0B">
        <w:rPr>
          <w:lang w:val="en-US" w:eastAsia="ko-KR"/>
        </w:rPr>
        <w:tab/>
        <w:t>Generating a SIP re-INVITE request</w:t>
      </w:r>
      <w:bookmarkEnd w:id="1107"/>
      <w:bookmarkEnd w:id="1108"/>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09" w:name="_CR6_3_7_1_14"/>
      <w:bookmarkStart w:id="1110" w:name="_Toc92224535"/>
      <w:bookmarkStart w:id="1111" w:name="_Toc218717289"/>
      <w:bookmarkEnd w:id="1109"/>
      <w:r w:rsidRPr="00B02A0B">
        <w:rPr>
          <w:lang w:val="en-US" w:eastAsia="ko-KR"/>
        </w:rPr>
        <w:t>6.3.7.1.14</w:t>
      </w:r>
      <w:r w:rsidRPr="00B02A0B">
        <w:rPr>
          <w:lang w:val="en-US" w:eastAsia="ko-KR"/>
        </w:rPr>
        <w:tab/>
        <w:t>Generating a SIP re-INVITE request to cancel an in-progress emergency</w:t>
      </w:r>
      <w:bookmarkEnd w:id="1110"/>
      <w:bookmarkEnd w:id="1111"/>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12" w:name="_CR6_3_7_1_15"/>
      <w:bookmarkStart w:id="1113" w:name="_Toc92224536"/>
      <w:bookmarkStart w:id="1114" w:name="_Toc218717290"/>
      <w:bookmarkEnd w:id="1112"/>
      <w:r w:rsidRPr="00B02A0B">
        <w:rPr>
          <w:lang w:eastAsia="ko-KR"/>
        </w:rPr>
        <w:t>6.3.7.1.15</w:t>
      </w:r>
      <w:r w:rsidRPr="00B02A0B">
        <w:rPr>
          <w:lang w:eastAsia="ko-KR"/>
        </w:rPr>
        <w:tab/>
        <w:t>Receipt of SIP re-INVITE request by terminating participating function</w:t>
      </w:r>
      <w:bookmarkEnd w:id="1113"/>
      <w:bookmarkEnd w:id="1114"/>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lastRenderedPageBreak/>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15" w:name="_CR6_3_7_1_16"/>
      <w:bookmarkStart w:id="1116" w:name="_Toc92224537"/>
      <w:bookmarkStart w:id="1117" w:name="_Toc218717291"/>
      <w:bookmarkEnd w:id="1115"/>
      <w:r w:rsidRPr="00B02A0B">
        <w:rPr>
          <w:lang w:eastAsia="ko-KR"/>
        </w:rPr>
        <w:t>6.3.7.1.16</w:t>
      </w:r>
      <w:r w:rsidRPr="00B02A0B">
        <w:rPr>
          <w:lang w:eastAsia="ko-KR"/>
        </w:rPr>
        <w:tab/>
        <w:t>Generating a SIP re-INVITE request for emergency private (one-to-one) communication origination within a pre-established session</w:t>
      </w:r>
      <w:bookmarkEnd w:id="1116"/>
      <w:bookmarkEnd w:id="1117"/>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lastRenderedPageBreak/>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18" w:name="_CR6_3_7_1_17"/>
      <w:bookmarkStart w:id="1119" w:name="_Toc20155605"/>
      <w:bookmarkStart w:id="1120" w:name="_Toc27500760"/>
      <w:bookmarkStart w:id="1121" w:name="_Toc36048885"/>
      <w:bookmarkStart w:id="1122" w:name="_Toc45209648"/>
      <w:bookmarkStart w:id="1123" w:name="_Toc51860473"/>
      <w:bookmarkStart w:id="1124" w:name="_Toc83391976"/>
      <w:bookmarkStart w:id="1125" w:name="_Toc92224538"/>
      <w:bookmarkStart w:id="1126" w:name="_Toc218717292"/>
      <w:bookmarkEnd w:id="1118"/>
      <w:r w:rsidRPr="00B02A0B">
        <w:rPr>
          <w:lang w:eastAsia="ko-KR"/>
        </w:rPr>
        <w:t>6.3.7.1.17</w:t>
      </w:r>
      <w:r w:rsidRPr="00B02A0B">
        <w:rPr>
          <w:lang w:eastAsia="ko-KR"/>
        </w:rPr>
        <w:tab/>
        <w:t>Receiving a SIP re-INVITE request by the terminating participating function</w:t>
      </w:r>
      <w:bookmarkEnd w:id="1119"/>
      <w:bookmarkEnd w:id="1120"/>
      <w:bookmarkEnd w:id="1121"/>
      <w:bookmarkEnd w:id="1122"/>
      <w:bookmarkEnd w:id="1123"/>
      <w:bookmarkEnd w:id="1124"/>
      <w:bookmarkEnd w:id="1125"/>
      <w:bookmarkEnd w:id="1126"/>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27" w:name="_CR6_3_7_1_18"/>
      <w:bookmarkStart w:id="1128" w:name="_Toc20156145"/>
      <w:bookmarkStart w:id="1129" w:name="_Toc27501302"/>
      <w:bookmarkStart w:id="1130" w:name="_Toc36049428"/>
      <w:bookmarkStart w:id="1131" w:name="_Toc45210194"/>
      <w:bookmarkStart w:id="1132" w:name="_Toc51861019"/>
      <w:bookmarkStart w:id="1133" w:name="_Toc75451383"/>
      <w:bookmarkStart w:id="1134" w:name="_Toc92224539"/>
      <w:bookmarkStart w:id="1135" w:name="_Toc218717293"/>
      <w:bookmarkEnd w:id="1127"/>
      <w:r w:rsidRPr="00B02A0B">
        <w:rPr>
          <w:lang w:eastAsia="ko-KR"/>
        </w:rPr>
        <w:lastRenderedPageBreak/>
        <w:t>6.3.7.1.18</w:t>
      </w:r>
      <w:r w:rsidRPr="00B02A0B">
        <w:rPr>
          <w:lang w:eastAsia="ko-KR"/>
        </w:rPr>
        <w:tab/>
        <w:t>Receipt of SIP re-INVITE for MCData one-to-one communication from the served user</w:t>
      </w:r>
      <w:bookmarkEnd w:id="1128"/>
      <w:bookmarkEnd w:id="1129"/>
      <w:bookmarkEnd w:id="1130"/>
      <w:bookmarkEnd w:id="1131"/>
      <w:bookmarkEnd w:id="1132"/>
      <w:bookmarkEnd w:id="1133"/>
      <w:bookmarkEnd w:id="1134"/>
      <w:bookmarkEnd w:id="1135"/>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lastRenderedPageBreak/>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36" w:name="_Toc20156151"/>
      <w:bookmarkStart w:id="1137" w:name="_Toc27501308"/>
      <w:bookmarkStart w:id="1138" w:name="_Toc36049434"/>
      <w:bookmarkStart w:id="1139" w:name="_Toc45210200"/>
      <w:bookmarkStart w:id="1140" w:name="_Toc51861025"/>
      <w:bookmarkStart w:id="1141" w:name="_Toc75451389"/>
    </w:p>
    <w:p w14:paraId="4430E64A" w14:textId="77777777" w:rsidR="00B02A0B" w:rsidRPr="00B02A0B" w:rsidRDefault="005C310B" w:rsidP="007D34FE">
      <w:pPr>
        <w:pStyle w:val="Heading5"/>
        <w:rPr>
          <w:lang w:eastAsia="ko-KR"/>
        </w:rPr>
      </w:pPr>
      <w:bookmarkStart w:id="1142" w:name="_CR6_3_7_1_19"/>
      <w:bookmarkStart w:id="1143" w:name="_Toc92224540"/>
      <w:bookmarkStart w:id="1144" w:name="_Toc218717294"/>
      <w:bookmarkEnd w:id="1142"/>
      <w:r w:rsidRPr="00B02A0B">
        <w:rPr>
          <w:lang w:eastAsia="ko-KR"/>
        </w:rPr>
        <w:t>6.3.7.1.19</w:t>
      </w:r>
      <w:r w:rsidRPr="00B02A0B">
        <w:rPr>
          <w:lang w:eastAsia="ko-KR"/>
        </w:rPr>
        <w:tab/>
      </w:r>
      <w:bookmarkEnd w:id="1136"/>
      <w:bookmarkEnd w:id="1137"/>
      <w:bookmarkEnd w:id="1138"/>
      <w:bookmarkEnd w:id="1139"/>
      <w:bookmarkEnd w:id="1140"/>
      <w:bookmarkEnd w:id="1141"/>
      <w:r w:rsidRPr="00B02A0B">
        <w:rPr>
          <w:lang w:eastAsia="ko-KR"/>
        </w:rPr>
        <w:t>Controlling MCData function receiving a SIP re-INVITE for upgrade to emergency one-to-one communication</w:t>
      </w:r>
      <w:bookmarkEnd w:id="1143"/>
      <w:bookmarkEnd w:id="1144"/>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lastRenderedPageBreak/>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5" w:name="_Toc20156152"/>
      <w:bookmarkStart w:id="1146" w:name="_Toc27501309"/>
      <w:bookmarkStart w:id="1147" w:name="_Toc36049435"/>
      <w:bookmarkStart w:id="1148" w:name="_Toc45210201"/>
      <w:bookmarkStart w:id="1149" w:name="_Toc51861026"/>
      <w:bookmarkStart w:id="1150" w:name="_Toc75451390"/>
    </w:p>
    <w:p w14:paraId="5B149F39" w14:textId="77777777" w:rsidR="00B02A0B" w:rsidRPr="00B02A0B" w:rsidRDefault="005C310B" w:rsidP="007D34FE">
      <w:pPr>
        <w:pStyle w:val="Heading5"/>
        <w:rPr>
          <w:lang w:eastAsia="ko-KR"/>
        </w:rPr>
      </w:pPr>
      <w:bookmarkStart w:id="1151" w:name="_CR6_3_7_1_20"/>
      <w:bookmarkStart w:id="1152" w:name="_Toc92224541"/>
      <w:bookmarkStart w:id="1153" w:name="_Toc218717295"/>
      <w:bookmarkEnd w:id="1151"/>
      <w:r w:rsidRPr="00B02A0B">
        <w:rPr>
          <w:lang w:eastAsia="ko-KR"/>
        </w:rPr>
        <w:t>6.3.7.1.20</w:t>
      </w:r>
      <w:r w:rsidRPr="00B02A0B">
        <w:rPr>
          <w:lang w:eastAsia="ko-KR"/>
        </w:rPr>
        <w:tab/>
      </w:r>
      <w:bookmarkEnd w:id="1145"/>
      <w:bookmarkEnd w:id="1146"/>
      <w:bookmarkEnd w:id="1147"/>
      <w:bookmarkEnd w:id="1148"/>
      <w:bookmarkEnd w:id="1149"/>
      <w:bookmarkEnd w:id="1150"/>
      <w:r w:rsidRPr="00B02A0B">
        <w:rPr>
          <w:lang w:eastAsia="ko-KR"/>
        </w:rPr>
        <w:t>Controlling MCData function receiving a SIP re-INVITE for cancellation of emergency one-to-one communication</w:t>
      </w:r>
      <w:bookmarkEnd w:id="1152"/>
      <w:bookmarkEnd w:id="1153"/>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lastRenderedPageBreak/>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54" w:name="_Toc20156153"/>
      <w:bookmarkStart w:id="1155" w:name="_Toc27501310"/>
      <w:bookmarkStart w:id="1156" w:name="_Toc36049436"/>
      <w:bookmarkStart w:id="1157" w:name="_Toc45210202"/>
      <w:bookmarkStart w:id="1158" w:name="_Toc51861027"/>
      <w:bookmarkStart w:id="1159" w:name="_Toc75451391"/>
    </w:p>
    <w:p w14:paraId="52801646" w14:textId="77777777" w:rsidR="005C310B" w:rsidRPr="00B02A0B" w:rsidRDefault="005C310B" w:rsidP="007D34FE">
      <w:pPr>
        <w:pStyle w:val="Heading5"/>
        <w:rPr>
          <w:lang w:eastAsia="ko-KR"/>
        </w:rPr>
      </w:pPr>
      <w:bookmarkStart w:id="1160" w:name="_CR6_3_7_1_21"/>
      <w:bookmarkStart w:id="1161" w:name="_Toc92224542"/>
      <w:bookmarkStart w:id="1162" w:name="_Toc218717296"/>
      <w:bookmarkEnd w:id="1160"/>
      <w:r w:rsidRPr="00B02A0B">
        <w:rPr>
          <w:lang w:eastAsia="ko-KR"/>
        </w:rPr>
        <w:t>6.3.7.1.21</w:t>
      </w:r>
      <w:r w:rsidRPr="00B02A0B">
        <w:rPr>
          <w:lang w:eastAsia="ko-KR"/>
        </w:rPr>
        <w:tab/>
      </w:r>
      <w:bookmarkEnd w:id="1154"/>
      <w:bookmarkEnd w:id="1155"/>
      <w:bookmarkEnd w:id="1156"/>
      <w:bookmarkEnd w:id="1157"/>
      <w:bookmarkEnd w:id="1158"/>
      <w:bookmarkEnd w:id="1159"/>
      <w:r w:rsidRPr="00B02A0B">
        <w:rPr>
          <w:lang w:eastAsia="ko-KR"/>
        </w:rPr>
        <w:t>Controlling MCData function sending a SIP re-INVITE for upgrade to emergency one-to-one communication</w:t>
      </w:r>
      <w:bookmarkEnd w:id="1161"/>
      <w:bookmarkEnd w:id="1162"/>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lastRenderedPageBreak/>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63" w:name="_CR6_3_7_1_22"/>
      <w:bookmarkStart w:id="1164" w:name="_Toc20156154"/>
      <w:bookmarkStart w:id="1165" w:name="_Toc27501311"/>
      <w:bookmarkStart w:id="1166" w:name="_Toc36049437"/>
      <w:bookmarkStart w:id="1167" w:name="_Toc45210203"/>
      <w:bookmarkStart w:id="1168" w:name="_Toc51861028"/>
      <w:bookmarkStart w:id="1169" w:name="_Toc75451392"/>
      <w:bookmarkStart w:id="1170" w:name="_Toc92224543"/>
      <w:bookmarkStart w:id="1171" w:name="_Toc218717297"/>
      <w:bookmarkEnd w:id="1163"/>
      <w:r w:rsidRPr="00B02A0B">
        <w:rPr>
          <w:lang w:eastAsia="ko-KR"/>
        </w:rPr>
        <w:t>6.3.7.1.22</w:t>
      </w:r>
      <w:r w:rsidRPr="00B02A0B">
        <w:rPr>
          <w:lang w:eastAsia="ko-KR"/>
        </w:rPr>
        <w:tab/>
      </w:r>
      <w:bookmarkEnd w:id="1164"/>
      <w:bookmarkEnd w:id="1165"/>
      <w:bookmarkEnd w:id="1166"/>
      <w:bookmarkEnd w:id="1167"/>
      <w:bookmarkEnd w:id="1168"/>
      <w:bookmarkEnd w:id="1169"/>
      <w:r w:rsidRPr="00B02A0B">
        <w:rPr>
          <w:lang w:eastAsia="ko-KR"/>
        </w:rPr>
        <w:t>Controlling MCData function sending a SIP re</w:t>
      </w:r>
      <w:r w:rsidRPr="00B02A0B">
        <w:rPr>
          <w:lang w:eastAsia="ko-KR"/>
        </w:rPr>
        <w:noBreakHyphen/>
        <w:t>INVITE for cancellation of emergency one-to-one communication</w:t>
      </w:r>
      <w:bookmarkEnd w:id="1170"/>
      <w:bookmarkEnd w:id="1171"/>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72" w:name="_CR6_3_7_1_23"/>
      <w:bookmarkStart w:id="1173" w:name="_Toc92224544"/>
      <w:bookmarkStart w:id="1174" w:name="_Toc218717298"/>
      <w:bookmarkEnd w:id="1172"/>
      <w:r>
        <w:rPr>
          <w:lang w:eastAsia="ko-KR"/>
        </w:rPr>
        <w:t>6.3.7.1.23</w:t>
      </w:r>
      <w:r>
        <w:rPr>
          <w:lang w:eastAsia="ko-KR"/>
        </w:rPr>
        <w:tab/>
        <w:t>Controlling MCData function generates a SIP 200 (OK) response</w:t>
      </w:r>
      <w:bookmarkEnd w:id="1174"/>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lastRenderedPageBreak/>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6CCD6B2B"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75" w:name="_CR6_3_7_1_24"/>
      <w:bookmarkStart w:id="1176" w:name="_Toc218717299"/>
      <w:bookmarkEnd w:id="1175"/>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76"/>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lastRenderedPageBreak/>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77" w:name="_CR6_3_7_1_25"/>
      <w:bookmarkStart w:id="1178" w:name="_Toc171603723"/>
      <w:bookmarkStart w:id="1179" w:name="_Toc218717300"/>
      <w:bookmarkEnd w:id="1177"/>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78"/>
      <w:bookmarkEnd w:id="1179"/>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lastRenderedPageBreak/>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77777777" w:rsidR="004F08A3" w:rsidRDefault="004F08A3" w:rsidP="004F08A3">
      <w:pPr>
        <w:pStyle w:val="B3"/>
      </w:pPr>
      <w:r>
        <w:t>i)</w:t>
      </w:r>
      <w:r>
        <w:tab/>
        <w:t xml:space="preserve">the &lt;adhoc-alert-participant-list&gt;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 and</w:t>
      </w:r>
    </w:p>
    <w:p w14:paraId="76EC26C0" w14:textId="77777777" w:rsidR="004F08A3" w:rsidRDefault="004F08A3" w:rsidP="004F08A3">
      <w:pPr>
        <w:pStyle w:val="B3"/>
      </w:pPr>
      <w:r>
        <w:t>ii)</w:t>
      </w:r>
      <w:r>
        <w:tab/>
        <w:t xml:space="preserve">the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80" w:name="_CR6_3_7_2"/>
      <w:bookmarkStart w:id="1181" w:name="_Toc218717301"/>
      <w:bookmarkEnd w:id="1180"/>
      <w:r w:rsidRPr="00B02A0B">
        <w:rPr>
          <w:lang w:eastAsia="ko-KR"/>
        </w:rPr>
        <w:t>6.3.7.</w:t>
      </w:r>
      <w:r w:rsidRPr="00B02A0B">
        <w:rPr>
          <w:lang w:val="en-US"/>
        </w:rPr>
        <w:t>2</w:t>
      </w:r>
      <w:r w:rsidRPr="00B02A0B">
        <w:tab/>
      </w:r>
      <w:r w:rsidRPr="00B02A0B">
        <w:rPr>
          <w:lang w:val="en-US"/>
        </w:rPr>
        <w:t>Authorisations</w:t>
      </w:r>
      <w:bookmarkEnd w:id="1082"/>
      <w:bookmarkEnd w:id="1083"/>
      <w:bookmarkEnd w:id="1084"/>
      <w:bookmarkEnd w:id="1085"/>
      <w:bookmarkEnd w:id="1086"/>
      <w:bookmarkEnd w:id="1173"/>
      <w:bookmarkEnd w:id="1181"/>
    </w:p>
    <w:p w14:paraId="09299E45" w14:textId="77777777" w:rsidR="005C310B" w:rsidRPr="00B02A0B" w:rsidRDefault="005C310B" w:rsidP="007D34FE">
      <w:pPr>
        <w:pStyle w:val="Heading5"/>
      </w:pPr>
      <w:bookmarkStart w:id="1182" w:name="_CR6_3_7_2_1"/>
      <w:bookmarkStart w:id="1183" w:name="_Toc44598427"/>
      <w:bookmarkStart w:id="1184" w:name="_Toc44602282"/>
      <w:bookmarkStart w:id="1185" w:name="_Toc45197459"/>
      <w:bookmarkStart w:id="1186" w:name="_Toc45695492"/>
      <w:bookmarkStart w:id="1187" w:name="_Toc51850948"/>
      <w:bookmarkStart w:id="1188" w:name="_Toc92224545"/>
      <w:bookmarkStart w:id="1189" w:name="_Toc218717302"/>
      <w:bookmarkEnd w:id="1182"/>
      <w:r w:rsidRPr="00B02A0B">
        <w:rPr>
          <w:lang w:eastAsia="ko-KR"/>
        </w:rPr>
        <w:t>6.3.7.2.1</w:t>
      </w:r>
      <w:r w:rsidRPr="00B02A0B">
        <w:rPr>
          <w:lang w:eastAsia="ko-KR"/>
        </w:rPr>
        <w:tab/>
      </w:r>
      <w:bookmarkStart w:id="1190" w:name="_Toc20155648"/>
      <w:bookmarkStart w:id="1191" w:name="_Toc27500803"/>
      <w:r w:rsidRPr="00B02A0B">
        <w:t>Determining authorisation for initiating an MCData emergency alert</w:t>
      </w:r>
      <w:bookmarkEnd w:id="1183"/>
      <w:bookmarkEnd w:id="1184"/>
      <w:bookmarkEnd w:id="1185"/>
      <w:bookmarkEnd w:id="1186"/>
      <w:bookmarkEnd w:id="1187"/>
      <w:bookmarkEnd w:id="1188"/>
      <w:bookmarkEnd w:id="1189"/>
      <w:bookmarkEnd w:id="1190"/>
      <w:bookmarkEnd w:id="1191"/>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lastRenderedPageBreak/>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92" w:name="_CR6_3_7_2_2"/>
      <w:bookmarkStart w:id="1193" w:name="_Toc20155650"/>
      <w:bookmarkStart w:id="1194" w:name="_Toc27500805"/>
      <w:bookmarkStart w:id="1195" w:name="_Toc44598428"/>
      <w:bookmarkStart w:id="1196" w:name="_Toc44602283"/>
      <w:bookmarkStart w:id="1197" w:name="_Toc45197460"/>
      <w:bookmarkStart w:id="1198" w:name="_Toc45695493"/>
      <w:bookmarkStart w:id="1199" w:name="_Toc51850949"/>
      <w:bookmarkStart w:id="1200" w:name="_Toc92224546"/>
      <w:bookmarkStart w:id="1201" w:name="_Toc218717303"/>
      <w:bookmarkEnd w:id="1192"/>
      <w:r w:rsidRPr="00B02A0B">
        <w:rPr>
          <w:lang w:eastAsia="ko-KR"/>
        </w:rPr>
        <w:t>6.3.7.2.2</w:t>
      </w:r>
      <w:r w:rsidRPr="00B02A0B">
        <w:tab/>
        <w:t>Determining authorisation for cancelling an MCData emergency alert</w:t>
      </w:r>
      <w:bookmarkEnd w:id="1193"/>
      <w:bookmarkEnd w:id="1194"/>
      <w:bookmarkEnd w:id="1195"/>
      <w:bookmarkEnd w:id="1196"/>
      <w:bookmarkEnd w:id="1197"/>
      <w:bookmarkEnd w:id="1198"/>
      <w:bookmarkEnd w:id="1199"/>
      <w:bookmarkEnd w:id="1200"/>
      <w:bookmarkEnd w:id="1201"/>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202" w:name="_CR6_3_7_2_3"/>
      <w:bookmarkStart w:id="1203" w:name="_Toc20155651"/>
      <w:bookmarkStart w:id="1204" w:name="_Toc27500806"/>
      <w:bookmarkStart w:id="1205" w:name="_Toc44598429"/>
      <w:bookmarkStart w:id="1206" w:name="_Toc44602284"/>
      <w:bookmarkStart w:id="1207" w:name="_Toc45197461"/>
      <w:bookmarkStart w:id="1208" w:name="_Toc45695494"/>
      <w:bookmarkStart w:id="1209" w:name="_Toc51850950"/>
      <w:bookmarkStart w:id="1210" w:name="_Toc92224547"/>
      <w:bookmarkStart w:id="1211" w:name="_Toc218717304"/>
      <w:bookmarkEnd w:id="1202"/>
      <w:r w:rsidRPr="00B02A0B">
        <w:rPr>
          <w:lang w:eastAsia="ko-KR"/>
        </w:rPr>
        <w:t>6.3.7.2.3</w:t>
      </w:r>
      <w:r w:rsidRPr="00B02A0B">
        <w:tab/>
        <w:t xml:space="preserve">Determining authorisation for cancelling an MCData emergency </w:t>
      </w:r>
      <w:bookmarkEnd w:id="1203"/>
      <w:bookmarkEnd w:id="1204"/>
      <w:r w:rsidRPr="00B02A0B">
        <w:t>communication</w:t>
      </w:r>
      <w:bookmarkEnd w:id="1205"/>
      <w:bookmarkEnd w:id="1206"/>
      <w:bookmarkEnd w:id="1207"/>
      <w:bookmarkEnd w:id="1208"/>
      <w:bookmarkEnd w:id="1209"/>
      <w:bookmarkEnd w:id="1210"/>
      <w:bookmarkEnd w:id="1211"/>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12" w:name="_Toc44598430"/>
      <w:bookmarkStart w:id="1213" w:name="_Toc44602285"/>
      <w:bookmarkStart w:id="1214" w:name="_Toc45197462"/>
      <w:bookmarkStart w:id="1215" w:name="_Toc45695495"/>
      <w:bookmarkStart w:id="1216" w:name="_Toc51850951"/>
      <w:r w:rsidRPr="00B02A0B">
        <w:lastRenderedPageBreak/>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17" w:name="_Toc92224548"/>
    </w:p>
    <w:p w14:paraId="1C073E8E" w14:textId="5177CF70" w:rsidR="005C310B" w:rsidRPr="00B02A0B" w:rsidRDefault="005C310B" w:rsidP="007D34FE">
      <w:pPr>
        <w:pStyle w:val="Heading5"/>
      </w:pPr>
      <w:bookmarkStart w:id="1218" w:name="_CR6_3_7_2_4"/>
      <w:bookmarkStart w:id="1219" w:name="_Toc218717305"/>
      <w:bookmarkEnd w:id="1218"/>
      <w:r w:rsidRPr="00B02A0B">
        <w:t>6.3.7.2.4</w:t>
      </w:r>
      <w:r w:rsidRPr="00B02A0B">
        <w:tab/>
        <w:t>Determining authorisation for initiating an MCData imminent peril communication</w:t>
      </w:r>
      <w:bookmarkEnd w:id="1217"/>
      <w:bookmarkEnd w:id="1219"/>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20" w:name="_CR6_3_7_2_5"/>
      <w:bookmarkStart w:id="1221" w:name="_Toc92224549"/>
      <w:bookmarkStart w:id="1222" w:name="_Toc218717306"/>
      <w:bookmarkEnd w:id="1220"/>
      <w:r w:rsidRPr="00B02A0B">
        <w:t>6.3.7.2.5</w:t>
      </w:r>
      <w:r w:rsidRPr="00B02A0B">
        <w:tab/>
        <w:t>Determining authorisation for cancelling an MCData imminent peril communication</w:t>
      </w:r>
      <w:bookmarkEnd w:id="1221"/>
      <w:bookmarkEnd w:id="1222"/>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23" w:name="_CR6_3_7_2_6"/>
      <w:bookmarkStart w:id="1224" w:name="_Toc20155649"/>
      <w:bookmarkStart w:id="1225" w:name="_Toc27500804"/>
      <w:bookmarkStart w:id="1226" w:name="_Toc36048929"/>
      <w:bookmarkStart w:id="1227" w:name="_Toc45209692"/>
      <w:bookmarkStart w:id="1228" w:name="_Toc51860517"/>
      <w:bookmarkStart w:id="1229" w:name="_Toc59211841"/>
      <w:bookmarkStart w:id="1230" w:name="_Toc92224550"/>
      <w:bookmarkStart w:id="1231" w:name="_Toc218717307"/>
      <w:bookmarkEnd w:id="1223"/>
      <w:r w:rsidRPr="00B02A0B">
        <w:t>6.3.7.2.6</w:t>
      </w:r>
      <w:r w:rsidRPr="00B02A0B">
        <w:tab/>
        <w:t xml:space="preserve">Determining authorisation for initiating an MCData emergency group or private </w:t>
      </w:r>
      <w:bookmarkEnd w:id="1224"/>
      <w:bookmarkEnd w:id="1225"/>
      <w:bookmarkEnd w:id="1226"/>
      <w:bookmarkEnd w:id="1227"/>
      <w:bookmarkEnd w:id="1228"/>
      <w:bookmarkEnd w:id="1229"/>
      <w:r w:rsidRPr="00B02A0B">
        <w:t>communication</w:t>
      </w:r>
      <w:bookmarkEnd w:id="1230"/>
      <w:bookmarkEnd w:id="1231"/>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lastRenderedPageBreak/>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32" w:name="_CR6_3_7_2_7"/>
      <w:bookmarkStart w:id="1233" w:name="_Toc92224551"/>
      <w:bookmarkStart w:id="1234" w:name="_Toc218717308"/>
      <w:bookmarkEnd w:id="1232"/>
      <w:r w:rsidRPr="00B02A0B">
        <w:rPr>
          <w:lang w:eastAsia="ko-KR"/>
        </w:rPr>
        <w:lastRenderedPageBreak/>
        <w:t>6.3.7.2.7</w:t>
      </w:r>
      <w:r w:rsidRPr="00B02A0B">
        <w:rPr>
          <w:lang w:eastAsia="ko-KR"/>
        </w:rPr>
        <w:tab/>
        <w:t>Generating a SIP 403 response for priority communication request rejection</w:t>
      </w:r>
      <w:bookmarkEnd w:id="1233"/>
      <w:bookmarkEnd w:id="1234"/>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354444F5" w:rsidR="005C310B" w:rsidRPr="00B44357" w:rsidRDefault="00B44357" w:rsidP="00B44357">
      <w:pPr>
        <w:pStyle w:val="B1"/>
      </w:pPr>
      <w:r>
        <w:rPr>
          <w:lang w:eastAsia="ko-KR"/>
        </w:rPr>
        <w:t>1</w:t>
      </w:r>
      <w:r w:rsidRPr="00B02A0B">
        <w:rPr>
          <w:lang w:eastAsia="ko-KR"/>
        </w:rPr>
        <w:t>)</w:t>
      </w:r>
      <w:r w:rsidRPr="00B02A0B">
        <w:rPr>
          <w:lang w:eastAsia="ko-KR"/>
        </w:rPr>
        <w:tab/>
      </w:r>
      <w:r w:rsidR="005C310B" w:rsidRPr="00B44357">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35" w:name="_CR6_3_7_2_8"/>
      <w:bookmarkStart w:id="1236" w:name="_Toc218717309"/>
      <w:bookmarkEnd w:id="1235"/>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36"/>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37" w:name="_CR6_3_7_2_9"/>
      <w:bookmarkStart w:id="1238" w:name="_Toc171603708"/>
      <w:bookmarkStart w:id="1239" w:name="_Toc218717310"/>
      <w:bookmarkEnd w:id="1237"/>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38"/>
      <w:bookmarkEnd w:id="1239"/>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40" w:name="_CR6_3_7_2_10"/>
      <w:bookmarkStart w:id="1241" w:name="_Toc171603709"/>
      <w:bookmarkStart w:id="1242" w:name="_Toc218717311"/>
      <w:bookmarkEnd w:id="1240"/>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43" w:name="_Hlk158885985"/>
      <w:r w:rsidRPr="004F08A3">
        <w:rPr>
          <w:lang w:eastAsia="ko-KR"/>
        </w:rPr>
        <w:t xml:space="preserve">MCData </w:t>
      </w:r>
      <w:r>
        <w:rPr>
          <w:lang w:eastAsia="ko-KR"/>
        </w:rPr>
        <w:t>adhoc group emergency alert participant information</w:t>
      </w:r>
      <w:bookmarkEnd w:id="1241"/>
      <w:bookmarkEnd w:id="1242"/>
      <w:bookmarkEnd w:id="1243"/>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44" w:name="_CR6_3_8"/>
      <w:bookmarkStart w:id="1245" w:name="_Toc92224552"/>
      <w:bookmarkStart w:id="1246" w:name="_Toc218717312"/>
      <w:bookmarkEnd w:id="1244"/>
      <w:r w:rsidRPr="00B02A0B">
        <w:lastRenderedPageBreak/>
        <w:t>6.3.</w:t>
      </w:r>
      <w:r w:rsidRPr="00B02A0B">
        <w:rPr>
          <w:lang w:val="en-US"/>
        </w:rPr>
        <w:t>8</w:t>
      </w:r>
      <w:r w:rsidRPr="00B02A0B">
        <w:tab/>
        <w:t>Disposition Notifications</w:t>
      </w:r>
      <w:bookmarkEnd w:id="1245"/>
      <w:bookmarkEnd w:id="1246"/>
    </w:p>
    <w:p w14:paraId="1BD868ED" w14:textId="77777777" w:rsidR="005C310B" w:rsidRPr="00B02A0B" w:rsidRDefault="005C310B" w:rsidP="007D34FE">
      <w:pPr>
        <w:pStyle w:val="Heading4"/>
      </w:pPr>
      <w:bookmarkStart w:id="1247" w:name="_CR6_3_8_1"/>
      <w:bookmarkStart w:id="1248" w:name="_Toc92224553"/>
      <w:bookmarkStart w:id="1249" w:name="_Toc218717313"/>
      <w:bookmarkEnd w:id="1247"/>
      <w:r w:rsidRPr="00B02A0B">
        <w:t>6.3.</w:t>
      </w:r>
      <w:r w:rsidRPr="00B02A0B">
        <w:rPr>
          <w:lang w:val="en-US"/>
        </w:rPr>
        <w:t>8</w:t>
      </w:r>
      <w:r w:rsidRPr="00B02A0B">
        <w:t>.1</w:t>
      </w:r>
      <w:r w:rsidRPr="00B02A0B">
        <w:tab/>
        <w:t>Generating an FD Notification</w:t>
      </w:r>
      <w:bookmarkEnd w:id="1248"/>
      <w:bookmarkEnd w:id="1249"/>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50" w:name="_CR6_4"/>
      <w:bookmarkStart w:id="1251" w:name="_Toc92224554"/>
      <w:bookmarkStart w:id="1252" w:name="_Toc218717314"/>
      <w:bookmarkEnd w:id="1250"/>
      <w:r w:rsidRPr="00B02A0B">
        <w:rPr>
          <w:lang w:val="en-US"/>
        </w:rPr>
        <w:t>6.4</w:t>
      </w:r>
      <w:r w:rsidRPr="00B02A0B">
        <w:rPr>
          <w:lang w:val="en-US"/>
        </w:rPr>
        <w:tab/>
        <w:t>Handling of MIME bodies in a SIP message</w:t>
      </w:r>
      <w:bookmarkEnd w:id="1006"/>
      <w:bookmarkEnd w:id="1007"/>
      <w:bookmarkEnd w:id="1008"/>
      <w:bookmarkEnd w:id="1212"/>
      <w:bookmarkEnd w:id="1213"/>
      <w:bookmarkEnd w:id="1214"/>
      <w:bookmarkEnd w:id="1215"/>
      <w:bookmarkEnd w:id="1216"/>
      <w:bookmarkEnd w:id="1251"/>
      <w:bookmarkEnd w:id="1252"/>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lastRenderedPageBreak/>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53" w:name="_CR6_5"/>
      <w:bookmarkStart w:id="1254" w:name="_Toc20215474"/>
      <w:bookmarkStart w:id="1255" w:name="_Toc27495941"/>
      <w:bookmarkStart w:id="1256" w:name="_Toc36107680"/>
      <w:bookmarkStart w:id="1257" w:name="_Toc44598431"/>
      <w:bookmarkStart w:id="1258" w:name="_Toc44602286"/>
      <w:bookmarkStart w:id="1259" w:name="_Toc45197463"/>
      <w:bookmarkStart w:id="1260" w:name="_Toc45695496"/>
      <w:bookmarkStart w:id="1261" w:name="_Toc51850952"/>
      <w:bookmarkStart w:id="1262" w:name="_Toc92224555"/>
      <w:bookmarkStart w:id="1263" w:name="_Toc218717315"/>
      <w:bookmarkEnd w:id="1253"/>
      <w:r w:rsidRPr="00B02A0B">
        <w:t>6.5</w:t>
      </w:r>
      <w:r w:rsidRPr="00B02A0B">
        <w:tab/>
        <w:t>Confidentiality and Integrity Protection of sensitive XML content</w:t>
      </w:r>
      <w:bookmarkEnd w:id="1254"/>
      <w:bookmarkEnd w:id="1255"/>
      <w:bookmarkEnd w:id="1256"/>
      <w:bookmarkEnd w:id="1257"/>
      <w:bookmarkEnd w:id="1258"/>
      <w:bookmarkEnd w:id="1259"/>
      <w:bookmarkEnd w:id="1260"/>
      <w:bookmarkEnd w:id="1261"/>
      <w:bookmarkEnd w:id="1262"/>
      <w:bookmarkEnd w:id="1263"/>
    </w:p>
    <w:p w14:paraId="503855AF" w14:textId="77777777" w:rsidR="005C310B" w:rsidRPr="00B02A0B" w:rsidRDefault="005C310B" w:rsidP="007D34FE">
      <w:pPr>
        <w:pStyle w:val="Heading3"/>
      </w:pPr>
      <w:bookmarkStart w:id="1264" w:name="_CR6_5_1"/>
      <w:bookmarkStart w:id="1265" w:name="_Toc20215475"/>
      <w:bookmarkStart w:id="1266" w:name="_Toc27495942"/>
      <w:bookmarkStart w:id="1267" w:name="_Toc36107681"/>
      <w:bookmarkStart w:id="1268" w:name="_Toc44598432"/>
      <w:bookmarkStart w:id="1269" w:name="_Toc44602287"/>
      <w:bookmarkStart w:id="1270" w:name="_Toc45197464"/>
      <w:bookmarkStart w:id="1271" w:name="_Toc45695497"/>
      <w:bookmarkStart w:id="1272" w:name="_Toc51850953"/>
      <w:bookmarkStart w:id="1273" w:name="_Toc92224556"/>
      <w:bookmarkStart w:id="1274" w:name="_Toc218717316"/>
      <w:bookmarkEnd w:id="1264"/>
      <w:r w:rsidRPr="00B02A0B">
        <w:t>6.5.1</w:t>
      </w:r>
      <w:r w:rsidRPr="00B02A0B">
        <w:tab/>
        <w:t>General</w:t>
      </w:r>
      <w:bookmarkEnd w:id="1265"/>
      <w:bookmarkEnd w:id="1266"/>
      <w:bookmarkEnd w:id="1267"/>
      <w:bookmarkEnd w:id="1268"/>
      <w:bookmarkEnd w:id="1269"/>
      <w:bookmarkEnd w:id="1270"/>
      <w:bookmarkEnd w:id="1271"/>
      <w:bookmarkEnd w:id="1272"/>
      <w:bookmarkEnd w:id="1273"/>
      <w:bookmarkEnd w:id="1274"/>
    </w:p>
    <w:p w14:paraId="1C3BF637" w14:textId="77777777" w:rsidR="005C310B" w:rsidRPr="00B02A0B" w:rsidRDefault="005C310B" w:rsidP="007D34FE">
      <w:pPr>
        <w:pStyle w:val="Heading4"/>
      </w:pPr>
      <w:bookmarkStart w:id="1275" w:name="_CR6_5_1_1"/>
      <w:bookmarkStart w:id="1276" w:name="_Toc20215476"/>
      <w:bookmarkStart w:id="1277" w:name="_Toc27495943"/>
      <w:bookmarkStart w:id="1278" w:name="_Toc36107682"/>
      <w:bookmarkStart w:id="1279" w:name="_Toc44598433"/>
      <w:bookmarkStart w:id="1280" w:name="_Toc44602288"/>
      <w:bookmarkStart w:id="1281" w:name="_Toc45197465"/>
      <w:bookmarkStart w:id="1282" w:name="_Toc45695498"/>
      <w:bookmarkStart w:id="1283" w:name="_Toc51850954"/>
      <w:bookmarkStart w:id="1284" w:name="_Toc92224557"/>
      <w:bookmarkStart w:id="1285" w:name="_Toc218717317"/>
      <w:bookmarkEnd w:id="1275"/>
      <w:r w:rsidRPr="00B02A0B">
        <w:t>6.5.1.1</w:t>
      </w:r>
      <w:r w:rsidRPr="00B02A0B">
        <w:tab/>
        <w:t>Applicability and exclusions</w:t>
      </w:r>
      <w:bookmarkEnd w:id="1276"/>
      <w:bookmarkEnd w:id="1277"/>
      <w:bookmarkEnd w:id="1278"/>
      <w:bookmarkEnd w:id="1279"/>
      <w:bookmarkEnd w:id="1280"/>
      <w:bookmarkEnd w:id="1281"/>
      <w:bookmarkEnd w:id="1282"/>
      <w:bookmarkEnd w:id="1283"/>
      <w:bookmarkEnd w:id="1284"/>
      <w:bookmarkEnd w:id="1285"/>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86" w:name="_CR6_5_1_2"/>
      <w:bookmarkStart w:id="1287" w:name="_Toc20215477"/>
      <w:bookmarkStart w:id="1288" w:name="_Toc27495944"/>
      <w:bookmarkStart w:id="1289" w:name="_Toc36107683"/>
      <w:bookmarkStart w:id="1290" w:name="_Toc44598434"/>
      <w:bookmarkStart w:id="1291" w:name="_Toc44602289"/>
      <w:bookmarkStart w:id="1292" w:name="_Toc45197466"/>
      <w:bookmarkStart w:id="1293" w:name="_Toc45695499"/>
      <w:bookmarkStart w:id="1294" w:name="_Toc51850955"/>
      <w:bookmarkStart w:id="1295" w:name="_Toc92224558"/>
      <w:bookmarkStart w:id="1296" w:name="_Toc218717318"/>
      <w:bookmarkEnd w:id="1286"/>
      <w:r w:rsidRPr="00B02A0B">
        <w:t>6.5.1.2</w:t>
      </w:r>
      <w:r w:rsidRPr="00B02A0B">
        <w:tab/>
        <w:t>Performing XML content encryption</w:t>
      </w:r>
      <w:bookmarkEnd w:id="1287"/>
      <w:bookmarkEnd w:id="1288"/>
      <w:bookmarkEnd w:id="1289"/>
      <w:bookmarkEnd w:id="1290"/>
      <w:bookmarkEnd w:id="1291"/>
      <w:bookmarkEnd w:id="1292"/>
      <w:bookmarkEnd w:id="1293"/>
      <w:bookmarkEnd w:id="1294"/>
      <w:bookmarkEnd w:id="1295"/>
      <w:bookmarkEnd w:id="1296"/>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97" w:name="_CR6_5_1_3"/>
      <w:bookmarkStart w:id="1298" w:name="_Toc20215478"/>
      <w:bookmarkStart w:id="1299" w:name="_Toc27495945"/>
      <w:bookmarkStart w:id="1300" w:name="_Toc36107684"/>
      <w:bookmarkStart w:id="1301" w:name="_Toc44598435"/>
      <w:bookmarkStart w:id="1302" w:name="_Toc44602290"/>
      <w:bookmarkStart w:id="1303" w:name="_Toc45197467"/>
      <w:bookmarkStart w:id="1304" w:name="_Toc45695500"/>
      <w:bookmarkStart w:id="1305" w:name="_Toc51850956"/>
      <w:bookmarkStart w:id="1306" w:name="_Toc92224559"/>
      <w:bookmarkStart w:id="1307" w:name="_Toc218717319"/>
      <w:bookmarkEnd w:id="1297"/>
      <w:r w:rsidRPr="00B02A0B">
        <w:t>6.5.1.3</w:t>
      </w:r>
      <w:r w:rsidRPr="00B02A0B">
        <w:tab/>
        <w:t>Performing integrity protection on an XML body</w:t>
      </w:r>
      <w:bookmarkEnd w:id="1298"/>
      <w:bookmarkEnd w:id="1299"/>
      <w:bookmarkEnd w:id="1300"/>
      <w:bookmarkEnd w:id="1301"/>
      <w:bookmarkEnd w:id="1302"/>
      <w:bookmarkEnd w:id="1303"/>
      <w:bookmarkEnd w:id="1304"/>
      <w:bookmarkEnd w:id="1305"/>
      <w:bookmarkEnd w:id="1306"/>
      <w:bookmarkEnd w:id="1307"/>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308" w:name="_CR6_5_1_4"/>
      <w:bookmarkStart w:id="1309" w:name="_Toc20215479"/>
      <w:bookmarkStart w:id="1310" w:name="_Toc27495946"/>
      <w:bookmarkStart w:id="1311" w:name="_Toc36107685"/>
      <w:bookmarkStart w:id="1312" w:name="_Toc44598436"/>
      <w:bookmarkStart w:id="1313" w:name="_Toc44602291"/>
      <w:bookmarkStart w:id="1314" w:name="_Toc45197468"/>
      <w:bookmarkStart w:id="1315" w:name="_Toc45695501"/>
      <w:bookmarkStart w:id="1316" w:name="_Toc51850957"/>
      <w:bookmarkStart w:id="1317" w:name="_Toc92224560"/>
      <w:bookmarkStart w:id="1318" w:name="_Toc218717320"/>
      <w:bookmarkEnd w:id="1308"/>
      <w:r w:rsidRPr="00B02A0B">
        <w:t>6.5.1.4</w:t>
      </w:r>
      <w:r w:rsidRPr="00B02A0B">
        <w:tab/>
        <w:t>Verifying integrity of an XML body and decrypting XML elements</w:t>
      </w:r>
      <w:bookmarkEnd w:id="1309"/>
      <w:bookmarkEnd w:id="1310"/>
      <w:bookmarkEnd w:id="1311"/>
      <w:bookmarkEnd w:id="1312"/>
      <w:bookmarkEnd w:id="1313"/>
      <w:bookmarkEnd w:id="1314"/>
      <w:bookmarkEnd w:id="1315"/>
      <w:bookmarkEnd w:id="1316"/>
      <w:bookmarkEnd w:id="1317"/>
      <w:bookmarkEnd w:id="1318"/>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lastRenderedPageBreak/>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19" w:name="_CR6_5_2"/>
      <w:bookmarkStart w:id="1320" w:name="_Toc20215480"/>
      <w:bookmarkStart w:id="1321" w:name="_Toc27495947"/>
      <w:bookmarkStart w:id="1322" w:name="_Toc36107686"/>
      <w:bookmarkStart w:id="1323" w:name="_Toc44598437"/>
      <w:bookmarkStart w:id="1324" w:name="_Toc44602292"/>
      <w:bookmarkStart w:id="1325" w:name="_Toc45197469"/>
      <w:bookmarkStart w:id="1326" w:name="_Toc45695502"/>
      <w:bookmarkStart w:id="1327" w:name="_Toc51850958"/>
      <w:bookmarkStart w:id="1328" w:name="_Toc92224561"/>
      <w:bookmarkStart w:id="1329" w:name="_Toc218717321"/>
      <w:bookmarkEnd w:id="1319"/>
      <w:r w:rsidRPr="00B02A0B">
        <w:t>6.5.2</w:t>
      </w:r>
      <w:r w:rsidRPr="00B02A0B">
        <w:tab/>
        <w:t>Confidentiality Protection</w:t>
      </w:r>
      <w:bookmarkEnd w:id="1320"/>
      <w:bookmarkEnd w:id="1321"/>
      <w:bookmarkEnd w:id="1322"/>
      <w:bookmarkEnd w:id="1323"/>
      <w:bookmarkEnd w:id="1324"/>
      <w:bookmarkEnd w:id="1325"/>
      <w:bookmarkEnd w:id="1326"/>
      <w:bookmarkEnd w:id="1327"/>
      <w:bookmarkEnd w:id="1328"/>
      <w:bookmarkEnd w:id="1329"/>
    </w:p>
    <w:p w14:paraId="693013DC" w14:textId="77777777" w:rsidR="005C310B" w:rsidRPr="00B02A0B" w:rsidRDefault="005C310B" w:rsidP="007D34FE">
      <w:pPr>
        <w:pStyle w:val="Heading4"/>
      </w:pPr>
      <w:bookmarkStart w:id="1330" w:name="_CR6_5_2_1"/>
      <w:bookmarkStart w:id="1331" w:name="_Toc20215481"/>
      <w:bookmarkStart w:id="1332" w:name="_Toc27495948"/>
      <w:bookmarkStart w:id="1333" w:name="_Toc36107687"/>
      <w:bookmarkStart w:id="1334" w:name="_Toc44598438"/>
      <w:bookmarkStart w:id="1335" w:name="_Toc44602293"/>
      <w:bookmarkStart w:id="1336" w:name="_Toc45197470"/>
      <w:bookmarkStart w:id="1337" w:name="_Toc45695503"/>
      <w:bookmarkStart w:id="1338" w:name="_Toc51850959"/>
      <w:bookmarkStart w:id="1339" w:name="_Toc92224562"/>
      <w:bookmarkStart w:id="1340" w:name="_Toc218717322"/>
      <w:bookmarkEnd w:id="1330"/>
      <w:r w:rsidRPr="00B02A0B">
        <w:t>6.5.2.1</w:t>
      </w:r>
      <w:r w:rsidRPr="00B02A0B">
        <w:tab/>
        <w:t>General</w:t>
      </w:r>
      <w:bookmarkEnd w:id="1331"/>
      <w:bookmarkEnd w:id="1332"/>
      <w:bookmarkEnd w:id="1333"/>
      <w:bookmarkEnd w:id="1334"/>
      <w:bookmarkEnd w:id="1335"/>
      <w:bookmarkEnd w:id="1336"/>
      <w:bookmarkEnd w:id="1337"/>
      <w:bookmarkEnd w:id="1338"/>
      <w:bookmarkEnd w:id="1339"/>
      <w:bookmarkEnd w:id="1340"/>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41" w:name="_CR6_5_2_2"/>
      <w:bookmarkStart w:id="1342" w:name="_Toc20215482"/>
      <w:bookmarkStart w:id="1343" w:name="_Toc27495949"/>
      <w:bookmarkStart w:id="1344" w:name="_Toc36107688"/>
      <w:bookmarkStart w:id="1345" w:name="_Toc44598439"/>
      <w:bookmarkStart w:id="1346" w:name="_Toc44602294"/>
      <w:bookmarkStart w:id="1347" w:name="_Toc45197471"/>
      <w:bookmarkStart w:id="1348" w:name="_Toc45695504"/>
      <w:bookmarkStart w:id="1349" w:name="_Toc51850960"/>
      <w:bookmarkStart w:id="1350" w:name="_Toc92224563"/>
      <w:bookmarkStart w:id="1351" w:name="_Toc218717323"/>
      <w:bookmarkEnd w:id="1341"/>
      <w:r w:rsidRPr="00B02A0B">
        <w:t>6.5.2.2</w:t>
      </w:r>
      <w:r w:rsidRPr="00B02A0B">
        <w:tab/>
        <w:t>Keys used in confidentiality protection procedures</w:t>
      </w:r>
      <w:bookmarkEnd w:id="1342"/>
      <w:bookmarkEnd w:id="1343"/>
      <w:bookmarkEnd w:id="1344"/>
      <w:bookmarkEnd w:id="1345"/>
      <w:bookmarkEnd w:id="1346"/>
      <w:bookmarkEnd w:id="1347"/>
      <w:bookmarkEnd w:id="1348"/>
      <w:bookmarkEnd w:id="1349"/>
      <w:bookmarkEnd w:id="1350"/>
      <w:bookmarkEnd w:id="1351"/>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52" w:name="_CR6_5_2_3"/>
      <w:bookmarkStart w:id="1353" w:name="_Toc20215483"/>
      <w:bookmarkStart w:id="1354" w:name="_Toc27495950"/>
      <w:bookmarkStart w:id="1355" w:name="_Toc36107689"/>
      <w:bookmarkStart w:id="1356" w:name="_Toc44598440"/>
      <w:bookmarkStart w:id="1357" w:name="_Toc44602295"/>
      <w:bookmarkStart w:id="1358" w:name="_Toc45197472"/>
      <w:bookmarkStart w:id="1359" w:name="_Toc45695505"/>
      <w:bookmarkStart w:id="1360" w:name="_Toc51850961"/>
      <w:bookmarkStart w:id="1361" w:name="_Toc92224564"/>
      <w:bookmarkStart w:id="1362" w:name="_Toc218717324"/>
      <w:bookmarkEnd w:id="1352"/>
      <w:r w:rsidRPr="00B02A0B">
        <w:t>6.5.2.3</w:t>
      </w:r>
      <w:r w:rsidRPr="00B02A0B">
        <w:tab/>
        <w:t>Procedures for sending confidentiality protected content</w:t>
      </w:r>
      <w:bookmarkEnd w:id="1353"/>
      <w:bookmarkEnd w:id="1354"/>
      <w:bookmarkEnd w:id="1355"/>
      <w:bookmarkEnd w:id="1356"/>
      <w:bookmarkEnd w:id="1357"/>
      <w:bookmarkEnd w:id="1358"/>
      <w:bookmarkEnd w:id="1359"/>
      <w:bookmarkEnd w:id="1360"/>
      <w:bookmarkEnd w:id="1361"/>
      <w:bookmarkEnd w:id="1362"/>
    </w:p>
    <w:p w14:paraId="36160B45" w14:textId="77777777" w:rsidR="005C310B" w:rsidRPr="00B02A0B" w:rsidRDefault="005C310B" w:rsidP="007D34FE">
      <w:pPr>
        <w:pStyle w:val="Heading5"/>
      </w:pPr>
      <w:bookmarkStart w:id="1363" w:name="_CR6_5_2_3_1"/>
      <w:bookmarkStart w:id="1364" w:name="_Toc20215484"/>
      <w:bookmarkStart w:id="1365" w:name="_Toc27495951"/>
      <w:bookmarkStart w:id="1366" w:name="_Toc36107690"/>
      <w:bookmarkStart w:id="1367" w:name="_Toc44598441"/>
      <w:bookmarkStart w:id="1368" w:name="_Toc44602296"/>
      <w:bookmarkStart w:id="1369" w:name="_Toc45197473"/>
      <w:bookmarkStart w:id="1370" w:name="_Toc45695506"/>
      <w:bookmarkStart w:id="1371" w:name="_Toc51850962"/>
      <w:bookmarkStart w:id="1372" w:name="_Toc92224565"/>
      <w:bookmarkStart w:id="1373" w:name="_Toc218717325"/>
      <w:bookmarkEnd w:id="1363"/>
      <w:r w:rsidRPr="00B02A0B">
        <w:t>6.5.2.3.1</w:t>
      </w:r>
      <w:r w:rsidRPr="00B02A0B">
        <w:tab/>
        <w:t>MCData client</w:t>
      </w:r>
      <w:bookmarkEnd w:id="1364"/>
      <w:bookmarkEnd w:id="1365"/>
      <w:bookmarkEnd w:id="1366"/>
      <w:bookmarkEnd w:id="1367"/>
      <w:bookmarkEnd w:id="1368"/>
      <w:bookmarkEnd w:id="1369"/>
      <w:bookmarkEnd w:id="1370"/>
      <w:bookmarkEnd w:id="1371"/>
      <w:bookmarkEnd w:id="1372"/>
      <w:bookmarkEnd w:id="1373"/>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lastRenderedPageBreak/>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74" w:name="_CR6_5_2_3_2"/>
      <w:bookmarkStart w:id="1375" w:name="_Toc20215485"/>
      <w:bookmarkStart w:id="1376" w:name="_Toc27495952"/>
      <w:bookmarkStart w:id="1377" w:name="_Toc36107691"/>
      <w:bookmarkStart w:id="1378" w:name="_Toc44598442"/>
      <w:bookmarkStart w:id="1379" w:name="_Toc44602297"/>
      <w:bookmarkStart w:id="1380" w:name="_Toc45197474"/>
      <w:bookmarkStart w:id="1381" w:name="_Toc45695507"/>
      <w:bookmarkStart w:id="1382" w:name="_Toc51850963"/>
      <w:bookmarkStart w:id="1383" w:name="_Toc92224566"/>
      <w:bookmarkStart w:id="1384" w:name="_Toc218717326"/>
      <w:bookmarkEnd w:id="1374"/>
      <w:r w:rsidRPr="00B02A0B">
        <w:t>6.5.2.3.2</w:t>
      </w:r>
      <w:r w:rsidRPr="00B02A0B">
        <w:tab/>
        <w:t>MCData server</w:t>
      </w:r>
      <w:bookmarkEnd w:id="1375"/>
      <w:bookmarkEnd w:id="1376"/>
      <w:bookmarkEnd w:id="1377"/>
      <w:bookmarkEnd w:id="1378"/>
      <w:bookmarkEnd w:id="1379"/>
      <w:bookmarkEnd w:id="1380"/>
      <w:bookmarkEnd w:id="1381"/>
      <w:bookmarkEnd w:id="1382"/>
      <w:bookmarkEnd w:id="1383"/>
      <w:bookmarkEnd w:id="1384"/>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85" w:name="_CR6_5_2_3_3"/>
      <w:bookmarkStart w:id="1386" w:name="_Toc20215486"/>
      <w:bookmarkStart w:id="1387" w:name="_Toc27495953"/>
      <w:bookmarkStart w:id="1388" w:name="_Toc36107692"/>
      <w:bookmarkStart w:id="1389" w:name="_Toc44598443"/>
      <w:bookmarkStart w:id="1390" w:name="_Toc44602298"/>
      <w:bookmarkStart w:id="1391" w:name="_Toc45197475"/>
      <w:bookmarkStart w:id="1392" w:name="_Toc45695508"/>
      <w:bookmarkStart w:id="1393" w:name="_Toc51850964"/>
      <w:bookmarkStart w:id="1394" w:name="_Toc92224567"/>
      <w:bookmarkStart w:id="1395" w:name="_Toc218717327"/>
      <w:bookmarkEnd w:id="1385"/>
      <w:r w:rsidRPr="00B02A0B">
        <w:t>6.5.2.3.3</w:t>
      </w:r>
      <w:r w:rsidRPr="00B02A0B">
        <w:tab/>
        <w:t>Content Encryption in XML elements</w:t>
      </w:r>
      <w:bookmarkEnd w:id="1386"/>
      <w:bookmarkEnd w:id="1387"/>
      <w:bookmarkEnd w:id="1388"/>
      <w:bookmarkEnd w:id="1389"/>
      <w:bookmarkEnd w:id="1390"/>
      <w:bookmarkEnd w:id="1391"/>
      <w:bookmarkEnd w:id="1392"/>
      <w:bookmarkEnd w:id="1393"/>
      <w:bookmarkEnd w:id="1394"/>
      <w:bookmarkEnd w:id="1395"/>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96" w:name="_CR6_5_2_3_4"/>
      <w:bookmarkStart w:id="1397" w:name="_Toc20215487"/>
      <w:bookmarkStart w:id="1398" w:name="_Toc27495954"/>
      <w:bookmarkStart w:id="1399" w:name="_Toc36107693"/>
      <w:bookmarkStart w:id="1400" w:name="_Toc44598444"/>
      <w:bookmarkStart w:id="1401" w:name="_Toc44602299"/>
      <w:bookmarkStart w:id="1402" w:name="_Toc45197476"/>
      <w:bookmarkStart w:id="1403" w:name="_Toc45695509"/>
      <w:bookmarkStart w:id="1404" w:name="_Toc51850965"/>
      <w:bookmarkStart w:id="1405" w:name="_Toc92224568"/>
      <w:bookmarkStart w:id="1406" w:name="_Toc218717328"/>
      <w:bookmarkEnd w:id="1396"/>
      <w:r w:rsidRPr="00B02A0B">
        <w:t>6.5.2.3.4</w:t>
      </w:r>
      <w:r w:rsidRPr="00B02A0B">
        <w:tab/>
        <w:t>Attribute URI Encryption</w:t>
      </w:r>
      <w:bookmarkEnd w:id="1397"/>
      <w:bookmarkEnd w:id="1398"/>
      <w:bookmarkEnd w:id="1399"/>
      <w:bookmarkEnd w:id="1400"/>
      <w:bookmarkEnd w:id="1401"/>
      <w:bookmarkEnd w:id="1402"/>
      <w:bookmarkEnd w:id="1403"/>
      <w:bookmarkEnd w:id="1404"/>
      <w:bookmarkEnd w:id="1405"/>
      <w:bookmarkEnd w:id="1406"/>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407" w:name="_PERM_MCCTEMPBM_CRPT04560008___5"/>
      <w:r w:rsidRPr="00B02A0B">
        <w:t>a)</w:t>
      </w:r>
      <w:r w:rsidRPr="00B02A0B">
        <w:tab/>
        <w:t xml:space="preserve">the URI schema is </w:t>
      </w:r>
      <w:r w:rsidRPr="00B02A0B">
        <w:rPr>
          <w:lang w:val="en-US" w:eastAsia="fr-FR"/>
        </w:rPr>
        <w:t>"</w:t>
      </w:r>
      <w:hyperlink r:id="rId18" w:history="1">
        <w:r w:rsidRPr="00B02A0B">
          <w:rPr>
            <w:rStyle w:val="Hyperlink"/>
            <w:rFonts w:eastAsia="Malgun Gothic"/>
          </w:rPr>
          <w:t>sip:</w:t>
        </w:r>
      </w:hyperlink>
      <w:r w:rsidRPr="00B02A0B">
        <w:rPr>
          <w:lang w:val="en-US" w:eastAsia="fr-FR"/>
        </w:rPr>
        <w:t>"</w:t>
      </w:r>
      <w:r w:rsidRPr="00B02A0B">
        <w:t>;</w:t>
      </w:r>
    </w:p>
    <w:bookmarkEnd w:id="1407"/>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lastRenderedPageBreak/>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408" w:name="_CR6_5_2_4"/>
      <w:bookmarkStart w:id="1409" w:name="_Toc20215488"/>
      <w:bookmarkStart w:id="1410" w:name="_Toc27495955"/>
      <w:bookmarkStart w:id="1411" w:name="_Toc36107694"/>
      <w:bookmarkStart w:id="1412" w:name="_Toc44598445"/>
      <w:bookmarkStart w:id="1413" w:name="_Toc44602300"/>
      <w:bookmarkStart w:id="1414" w:name="_Toc45197477"/>
      <w:bookmarkStart w:id="1415" w:name="_Toc45695510"/>
      <w:bookmarkStart w:id="1416" w:name="_Toc51850966"/>
      <w:bookmarkStart w:id="1417" w:name="_Toc92224569"/>
      <w:bookmarkStart w:id="1418" w:name="_Toc218717329"/>
      <w:bookmarkEnd w:id="1408"/>
      <w:r w:rsidRPr="00B02A0B">
        <w:t>6.5.2.4</w:t>
      </w:r>
      <w:r w:rsidRPr="00B02A0B">
        <w:tab/>
        <w:t>Procedures for receiving confidentiality protected content</w:t>
      </w:r>
      <w:bookmarkEnd w:id="1409"/>
      <w:bookmarkEnd w:id="1410"/>
      <w:bookmarkEnd w:id="1411"/>
      <w:bookmarkEnd w:id="1412"/>
      <w:bookmarkEnd w:id="1413"/>
      <w:bookmarkEnd w:id="1414"/>
      <w:bookmarkEnd w:id="1415"/>
      <w:bookmarkEnd w:id="1416"/>
      <w:bookmarkEnd w:id="1417"/>
      <w:bookmarkEnd w:id="1418"/>
    </w:p>
    <w:p w14:paraId="570C6F4B" w14:textId="77777777" w:rsidR="005C310B" w:rsidRPr="00B02A0B" w:rsidRDefault="005C310B" w:rsidP="007D34FE">
      <w:pPr>
        <w:pStyle w:val="Heading5"/>
      </w:pPr>
      <w:bookmarkStart w:id="1419" w:name="_CR6_5_2_4_1"/>
      <w:bookmarkStart w:id="1420" w:name="_Toc20215489"/>
      <w:bookmarkStart w:id="1421" w:name="_Toc27495956"/>
      <w:bookmarkStart w:id="1422" w:name="_Toc36107695"/>
      <w:bookmarkStart w:id="1423" w:name="_Toc44598446"/>
      <w:bookmarkStart w:id="1424" w:name="_Toc44602301"/>
      <w:bookmarkStart w:id="1425" w:name="_Toc45197478"/>
      <w:bookmarkStart w:id="1426" w:name="_Toc45695511"/>
      <w:bookmarkStart w:id="1427" w:name="_Toc51850967"/>
      <w:bookmarkStart w:id="1428" w:name="_Toc92224570"/>
      <w:bookmarkStart w:id="1429" w:name="_Toc218717330"/>
      <w:bookmarkEnd w:id="1419"/>
      <w:r w:rsidRPr="00B02A0B">
        <w:t>6.5.2.4.1</w:t>
      </w:r>
      <w:r w:rsidRPr="00B02A0B">
        <w:tab/>
        <w:t>Determination of confidentiality protected content</w:t>
      </w:r>
      <w:bookmarkEnd w:id="1420"/>
      <w:bookmarkEnd w:id="1421"/>
      <w:bookmarkEnd w:id="1422"/>
      <w:bookmarkEnd w:id="1423"/>
      <w:bookmarkEnd w:id="1424"/>
      <w:bookmarkEnd w:id="1425"/>
      <w:bookmarkEnd w:id="1426"/>
      <w:bookmarkEnd w:id="1427"/>
      <w:bookmarkEnd w:id="1428"/>
      <w:bookmarkEnd w:id="1429"/>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30" w:name="_CR6_5_2_4_2"/>
      <w:bookmarkStart w:id="1431" w:name="_Toc20215490"/>
      <w:bookmarkStart w:id="1432" w:name="_Toc27495957"/>
      <w:bookmarkStart w:id="1433" w:name="_Toc36107696"/>
      <w:bookmarkStart w:id="1434" w:name="_Toc44598447"/>
      <w:bookmarkStart w:id="1435" w:name="_Toc44602302"/>
      <w:bookmarkStart w:id="1436" w:name="_Toc45197479"/>
      <w:bookmarkStart w:id="1437" w:name="_Toc45695512"/>
      <w:bookmarkStart w:id="1438" w:name="_Toc51850968"/>
      <w:bookmarkStart w:id="1439" w:name="_Toc92224571"/>
      <w:bookmarkStart w:id="1440" w:name="_Toc218717331"/>
      <w:bookmarkEnd w:id="1430"/>
      <w:r w:rsidRPr="00B02A0B">
        <w:t>6.5.2.4.2</w:t>
      </w:r>
      <w:r w:rsidRPr="00B02A0B">
        <w:tab/>
        <w:t>Decrypting confidentiality protected content in XML elements</w:t>
      </w:r>
      <w:bookmarkEnd w:id="1431"/>
      <w:bookmarkEnd w:id="1432"/>
      <w:bookmarkEnd w:id="1433"/>
      <w:bookmarkEnd w:id="1434"/>
      <w:bookmarkEnd w:id="1435"/>
      <w:bookmarkEnd w:id="1436"/>
      <w:bookmarkEnd w:id="1437"/>
      <w:bookmarkEnd w:id="1438"/>
      <w:bookmarkEnd w:id="1439"/>
      <w:bookmarkEnd w:id="1440"/>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41" w:name="_CR6_5_2_4_3"/>
      <w:bookmarkStart w:id="1442" w:name="_Toc20215491"/>
      <w:bookmarkStart w:id="1443" w:name="_Toc27495958"/>
      <w:bookmarkStart w:id="1444" w:name="_Toc36107697"/>
      <w:bookmarkStart w:id="1445" w:name="_Toc44598448"/>
      <w:bookmarkStart w:id="1446" w:name="_Toc44602303"/>
      <w:bookmarkStart w:id="1447" w:name="_Toc45197480"/>
      <w:bookmarkStart w:id="1448" w:name="_Toc45695513"/>
      <w:bookmarkStart w:id="1449" w:name="_Toc51850969"/>
      <w:bookmarkStart w:id="1450" w:name="_Toc92224572"/>
      <w:bookmarkStart w:id="1451" w:name="_Toc218717332"/>
      <w:bookmarkEnd w:id="1441"/>
      <w:r w:rsidRPr="00B02A0B">
        <w:t>6.5.2.4.3</w:t>
      </w:r>
      <w:r w:rsidRPr="00B02A0B">
        <w:tab/>
        <w:t>Decrypting confidentiality protected URIs in XML attributes</w:t>
      </w:r>
      <w:bookmarkEnd w:id="1442"/>
      <w:bookmarkEnd w:id="1443"/>
      <w:bookmarkEnd w:id="1444"/>
      <w:bookmarkEnd w:id="1445"/>
      <w:bookmarkEnd w:id="1446"/>
      <w:bookmarkEnd w:id="1447"/>
      <w:bookmarkEnd w:id="1448"/>
      <w:bookmarkEnd w:id="1449"/>
      <w:bookmarkEnd w:id="1450"/>
      <w:bookmarkEnd w:id="1451"/>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19"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52" w:name="_CR6_5_2_5"/>
      <w:bookmarkStart w:id="1453" w:name="_Toc20215492"/>
      <w:bookmarkStart w:id="1454" w:name="_Toc27495959"/>
      <w:bookmarkStart w:id="1455" w:name="_Toc36107698"/>
      <w:bookmarkStart w:id="1456" w:name="_Toc44598449"/>
      <w:bookmarkStart w:id="1457" w:name="_Toc44602304"/>
      <w:bookmarkStart w:id="1458" w:name="_Toc45197481"/>
      <w:bookmarkStart w:id="1459" w:name="_Toc45695514"/>
      <w:bookmarkStart w:id="1460" w:name="_Toc51850970"/>
      <w:bookmarkStart w:id="1461" w:name="_Toc92224573"/>
      <w:bookmarkStart w:id="1462" w:name="_Toc218717333"/>
      <w:bookmarkEnd w:id="1452"/>
      <w:r w:rsidRPr="00B02A0B">
        <w:lastRenderedPageBreak/>
        <w:t>6.5.2.5</w:t>
      </w:r>
      <w:r w:rsidRPr="00B02A0B">
        <w:tab/>
        <w:t>MCData server copying received XML content</w:t>
      </w:r>
      <w:bookmarkEnd w:id="1453"/>
      <w:bookmarkEnd w:id="1454"/>
      <w:bookmarkEnd w:id="1455"/>
      <w:bookmarkEnd w:id="1456"/>
      <w:bookmarkEnd w:id="1457"/>
      <w:bookmarkEnd w:id="1458"/>
      <w:bookmarkEnd w:id="1459"/>
      <w:bookmarkEnd w:id="1460"/>
      <w:bookmarkEnd w:id="1461"/>
      <w:bookmarkEnd w:id="1462"/>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63" w:name="_CR6_5_3"/>
      <w:bookmarkStart w:id="1464" w:name="_Toc20215493"/>
      <w:bookmarkStart w:id="1465" w:name="_Toc27495960"/>
      <w:bookmarkStart w:id="1466" w:name="_Toc36107699"/>
      <w:bookmarkStart w:id="1467" w:name="_Toc44598450"/>
      <w:bookmarkStart w:id="1468" w:name="_Toc44602305"/>
      <w:bookmarkStart w:id="1469" w:name="_Toc45197482"/>
      <w:bookmarkStart w:id="1470" w:name="_Toc45695515"/>
      <w:bookmarkStart w:id="1471" w:name="_Toc51850971"/>
      <w:bookmarkStart w:id="1472" w:name="_Toc92224574"/>
      <w:bookmarkStart w:id="1473" w:name="_Toc218717334"/>
      <w:bookmarkEnd w:id="1463"/>
      <w:r w:rsidRPr="00B02A0B">
        <w:t>6.5.3</w:t>
      </w:r>
      <w:r w:rsidRPr="00B02A0B">
        <w:tab/>
        <w:t>Integrity Protection of XML documents</w:t>
      </w:r>
      <w:bookmarkEnd w:id="1464"/>
      <w:bookmarkEnd w:id="1465"/>
      <w:bookmarkEnd w:id="1466"/>
      <w:bookmarkEnd w:id="1467"/>
      <w:bookmarkEnd w:id="1468"/>
      <w:bookmarkEnd w:id="1469"/>
      <w:bookmarkEnd w:id="1470"/>
      <w:bookmarkEnd w:id="1471"/>
      <w:bookmarkEnd w:id="1472"/>
      <w:bookmarkEnd w:id="1473"/>
    </w:p>
    <w:p w14:paraId="0E1D3810" w14:textId="77777777" w:rsidR="005C310B" w:rsidRPr="00B02A0B" w:rsidRDefault="005C310B" w:rsidP="007D34FE">
      <w:pPr>
        <w:pStyle w:val="Heading4"/>
      </w:pPr>
      <w:bookmarkStart w:id="1474" w:name="_CR6_5_3_1"/>
      <w:bookmarkStart w:id="1475" w:name="_Toc20215494"/>
      <w:bookmarkStart w:id="1476" w:name="_Toc27495961"/>
      <w:bookmarkStart w:id="1477" w:name="_Toc36107700"/>
      <w:bookmarkStart w:id="1478" w:name="_Toc44598451"/>
      <w:bookmarkStart w:id="1479" w:name="_Toc44602306"/>
      <w:bookmarkStart w:id="1480" w:name="_Toc45197483"/>
      <w:bookmarkStart w:id="1481" w:name="_Toc45695516"/>
      <w:bookmarkStart w:id="1482" w:name="_Toc51850972"/>
      <w:bookmarkStart w:id="1483" w:name="_Toc92224575"/>
      <w:bookmarkStart w:id="1484" w:name="_Toc218717335"/>
      <w:bookmarkEnd w:id="1474"/>
      <w:r w:rsidRPr="00B02A0B">
        <w:t>6.5.3.1</w:t>
      </w:r>
      <w:r w:rsidRPr="00B02A0B">
        <w:tab/>
        <w:t>General</w:t>
      </w:r>
      <w:bookmarkEnd w:id="1475"/>
      <w:bookmarkEnd w:id="1476"/>
      <w:bookmarkEnd w:id="1477"/>
      <w:bookmarkEnd w:id="1478"/>
      <w:bookmarkEnd w:id="1479"/>
      <w:bookmarkEnd w:id="1480"/>
      <w:bookmarkEnd w:id="1481"/>
      <w:bookmarkEnd w:id="1482"/>
      <w:bookmarkEnd w:id="1483"/>
      <w:bookmarkEnd w:id="1484"/>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lastRenderedPageBreak/>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276F266D"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6E21DF2A" w:rsidR="005C310B" w:rsidRDefault="005C310B" w:rsidP="005C310B">
      <w:pPr>
        <w:pStyle w:val="B1"/>
        <w:rPr>
          <w:lang w:eastAsia="ko-KR"/>
        </w:rPr>
      </w:pPr>
      <w:r w:rsidRPr="00B02A0B">
        <w:rPr>
          <w:lang w:eastAsia="ko-KR"/>
        </w:rPr>
        <w:t>-</w:t>
      </w:r>
      <w:r w:rsidRPr="00B02A0B">
        <w:rPr>
          <w:lang w:eastAsia="ko-KR"/>
        </w:rPr>
        <w:tab/>
        <w:t>application/xcap-diff+xml</w:t>
      </w:r>
      <w:r w:rsidR="00662E54">
        <w:rPr>
          <w:lang w:eastAsia="ko-KR"/>
        </w:rPr>
        <w:t>;</w:t>
      </w:r>
    </w:p>
    <w:p w14:paraId="3D7CBD8F" w14:textId="77777777" w:rsidR="00662E54" w:rsidRDefault="00662E54" w:rsidP="00662E54">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4B636377" w14:textId="7580E698" w:rsidR="00662E54" w:rsidRPr="00B02A0B" w:rsidRDefault="00662E54" w:rsidP="00662E54">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In order to integrity protect the XML MIME bodies listed above in this clause in SIP requests and SIP responses, the MCData client and MCData server shall, for each MIME body, include the Content-ID header field as specified in 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5pt;height:459.45pt" o:ole="">
            <v:imagedata r:id="rId20" o:title=""/>
          </v:shape>
          <o:OLEObject Type="Embed" ProgID="Visio.Drawing.11" ShapeID="_x0000_i1027" DrawAspect="Content" ObjectID="_1829330009" r:id="rId21"/>
        </w:object>
      </w:r>
    </w:p>
    <w:p w14:paraId="0F4F78B1" w14:textId="77777777" w:rsidR="005C310B" w:rsidRPr="00B02A0B" w:rsidRDefault="005C310B" w:rsidP="005C310B">
      <w:pPr>
        <w:pStyle w:val="TF"/>
      </w:pPr>
      <w:bookmarkStart w:id="1485" w:name="_CRFigure6_5_3_11"/>
      <w:r w:rsidRPr="00B02A0B">
        <w:t>Figure </w:t>
      </w:r>
      <w:bookmarkEnd w:id="1485"/>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86" w:name="_CR6_5_3_2"/>
      <w:bookmarkStart w:id="1487" w:name="_Toc20215495"/>
      <w:bookmarkStart w:id="1488" w:name="_Toc27495962"/>
      <w:bookmarkStart w:id="1489" w:name="_Toc36107701"/>
      <w:bookmarkStart w:id="1490" w:name="_Toc44598452"/>
      <w:bookmarkStart w:id="1491" w:name="_Toc44602307"/>
      <w:bookmarkStart w:id="1492" w:name="_Toc45197484"/>
      <w:bookmarkStart w:id="1493" w:name="_Toc45695517"/>
      <w:bookmarkStart w:id="1494" w:name="_Toc51850973"/>
      <w:bookmarkStart w:id="1495" w:name="_Toc92224576"/>
      <w:bookmarkStart w:id="1496" w:name="_Toc218717336"/>
      <w:bookmarkEnd w:id="1486"/>
      <w:r w:rsidRPr="00B02A0B">
        <w:t>6.5.3.2</w:t>
      </w:r>
      <w:r w:rsidRPr="00B02A0B">
        <w:tab/>
        <w:t>Keys used in integrity protection procedures</w:t>
      </w:r>
      <w:bookmarkEnd w:id="1487"/>
      <w:bookmarkEnd w:id="1488"/>
      <w:bookmarkEnd w:id="1489"/>
      <w:bookmarkEnd w:id="1490"/>
      <w:bookmarkEnd w:id="1491"/>
      <w:bookmarkEnd w:id="1492"/>
      <w:bookmarkEnd w:id="1493"/>
      <w:bookmarkEnd w:id="1494"/>
      <w:bookmarkEnd w:id="1495"/>
      <w:bookmarkEnd w:id="1496"/>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lastRenderedPageBreak/>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97" w:name="_CR6_5_3_3"/>
      <w:bookmarkStart w:id="1498" w:name="_Toc20215496"/>
      <w:bookmarkStart w:id="1499" w:name="_Toc27495963"/>
      <w:bookmarkStart w:id="1500" w:name="_Toc36107702"/>
      <w:bookmarkStart w:id="1501" w:name="_Toc44598453"/>
      <w:bookmarkStart w:id="1502" w:name="_Toc44602308"/>
      <w:bookmarkStart w:id="1503" w:name="_Toc45197485"/>
      <w:bookmarkStart w:id="1504" w:name="_Toc45695518"/>
      <w:bookmarkStart w:id="1505" w:name="_Toc51850974"/>
      <w:bookmarkStart w:id="1506" w:name="_Toc92224577"/>
      <w:bookmarkStart w:id="1507" w:name="_Toc218717337"/>
      <w:bookmarkEnd w:id="1497"/>
      <w:r w:rsidRPr="00B02A0B">
        <w:t>6.5.3.3</w:t>
      </w:r>
      <w:r w:rsidRPr="00B02A0B">
        <w:tab/>
        <w:t>Sending integrity protected content</w:t>
      </w:r>
      <w:bookmarkEnd w:id="1498"/>
      <w:bookmarkEnd w:id="1499"/>
      <w:bookmarkEnd w:id="1500"/>
      <w:bookmarkEnd w:id="1501"/>
      <w:bookmarkEnd w:id="1502"/>
      <w:bookmarkEnd w:id="1503"/>
      <w:bookmarkEnd w:id="1504"/>
      <w:bookmarkEnd w:id="1505"/>
      <w:bookmarkEnd w:id="1506"/>
      <w:bookmarkEnd w:id="1507"/>
    </w:p>
    <w:p w14:paraId="59CD1F5E" w14:textId="77777777" w:rsidR="005C310B" w:rsidRPr="00B02A0B" w:rsidRDefault="005C310B" w:rsidP="007D34FE">
      <w:pPr>
        <w:pStyle w:val="Heading5"/>
      </w:pPr>
      <w:bookmarkStart w:id="1508" w:name="_CR6_5_3_3_1"/>
      <w:bookmarkStart w:id="1509" w:name="_Toc20215497"/>
      <w:bookmarkStart w:id="1510" w:name="_Toc27495964"/>
      <w:bookmarkStart w:id="1511" w:name="_Toc36107703"/>
      <w:bookmarkStart w:id="1512" w:name="_Toc44598454"/>
      <w:bookmarkStart w:id="1513" w:name="_Toc44602309"/>
      <w:bookmarkStart w:id="1514" w:name="_Toc45197486"/>
      <w:bookmarkStart w:id="1515" w:name="_Toc45695519"/>
      <w:bookmarkStart w:id="1516" w:name="_Toc51850975"/>
      <w:bookmarkStart w:id="1517" w:name="_Toc92224578"/>
      <w:bookmarkStart w:id="1518" w:name="_Toc218717338"/>
      <w:bookmarkEnd w:id="1508"/>
      <w:r w:rsidRPr="00B02A0B">
        <w:t>6.5.3.3.1</w:t>
      </w:r>
      <w:r w:rsidRPr="00B02A0B">
        <w:tab/>
        <w:t>MCData client</w:t>
      </w:r>
      <w:bookmarkEnd w:id="1509"/>
      <w:bookmarkEnd w:id="1510"/>
      <w:bookmarkEnd w:id="1511"/>
      <w:bookmarkEnd w:id="1512"/>
      <w:bookmarkEnd w:id="1513"/>
      <w:bookmarkEnd w:id="1514"/>
      <w:bookmarkEnd w:id="1515"/>
      <w:bookmarkEnd w:id="1516"/>
      <w:bookmarkEnd w:id="1517"/>
      <w:bookmarkEnd w:id="1518"/>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19" w:name="_CR6_5_3_3_2"/>
      <w:bookmarkStart w:id="1520" w:name="_Toc20215498"/>
      <w:bookmarkStart w:id="1521" w:name="_Toc27495965"/>
      <w:bookmarkStart w:id="1522" w:name="_Toc36107704"/>
      <w:bookmarkStart w:id="1523" w:name="_Toc44598455"/>
      <w:bookmarkStart w:id="1524" w:name="_Toc44602310"/>
      <w:bookmarkStart w:id="1525" w:name="_Toc45197487"/>
      <w:bookmarkStart w:id="1526" w:name="_Toc45695520"/>
      <w:bookmarkStart w:id="1527" w:name="_Toc51850976"/>
      <w:bookmarkStart w:id="1528" w:name="_Toc92224579"/>
      <w:bookmarkStart w:id="1529" w:name="_Toc218717339"/>
      <w:bookmarkEnd w:id="1519"/>
      <w:r w:rsidRPr="00B02A0B">
        <w:t>6.5.3.3.2</w:t>
      </w:r>
      <w:r w:rsidRPr="00B02A0B">
        <w:tab/>
        <w:t>MCData server</w:t>
      </w:r>
      <w:bookmarkEnd w:id="1520"/>
      <w:bookmarkEnd w:id="1521"/>
      <w:bookmarkEnd w:id="1522"/>
      <w:bookmarkEnd w:id="1523"/>
      <w:bookmarkEnd w:id="1524"/>
      <w:bookmarkEnd w:id="1525"/>
      <w:bookmarkEnd w:id="1526"/>
      <w:bookmarkEnd w:id="1527"/>
      <w:bookmarkEnd w:id="1528"/>
      <w:bookmarkEnd w:id="1529"/>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30" w:name="_CR6_5_3_3_3"/>
      <w:bookmarkStart w:id="1531" w:name="_Toc20215499"/>
      <w:bookmarkStart w:id="1532" w:name="_Toc27495966"/>
      <w:bookmarkStart w:id="1533" w:name="_Toc36107705"/>
      <w:bookmarkStart w:id="1534" w:name="_Toc44598456"/>
      <w:bookmarkStart w:id="1535" w:name="_Toc44602311"/>
      <w:bookmarkStart w:id="1536" w:name="_Toc45197488"/>
      <w:bookmarkStart w:id="1537" w:name="_Toc45695521"/>
      <w:bookmarkStart w:id="1538" w:name="_Toc51850977"/>
      <w:bookmarkStart w:id="1539" w:name="_Toc92224580"/>
      <w:bookmarkStart w:id="1540" w:name="_Toc218717340"/>
      <w:bookmarkEnd w:id="1530"/>
      <w:r w:rsidRPr="00B02A0B">
        <w:t>6.5.3.3.3</w:t>
      </w:r>
      <w:r w:rsidRPr="00B02A0B">
        <w:tab/>
        <w:t>Integrity protection procedure</w:t>
      </w:r>
      <w:bookmarkEnd w:id="1531"/>
      <w:bookmarkEnd w:id="1532"/>
      <w:bookmarkEnd w:id="1533"/>
      <w:bookmarkEnd w:id="1534"/>
      <w:bookmarkEnd w:id="1535"/>
      <w:bookmarkEnd w:id="1536"/>
      <w:bookmarkEnd w:id="1537"/>
      <w:bookmarkEnd w:id="1538"/>
      <w:bookmarkEnd w:id="1539"/>
      <w:bookmarkEnd w:id="1540"/>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41" w:name="_PERM_MCCTEMPBM_CRPT04560009___5"/>
      <w:r w:rsidRPr="00B02A0B">
        <w:t>a)</w:t>
      </w:r>
      <w:r w:rsidRPr="00B02A0B">
        <w:tab/>
        <w:t xml:space="preserve">perform reference generation as specified in W3C: "XML Signature Syntax and Processing (Second Edition)", </w:t>
      </w:r>
      <w:hyperlink r:id="rId22"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t>b)</w:t>
      </w:r>
      <w:r w:rsidRPr="00B02A0B">
        <w:tab/>
        <w:t xml:space="preserve">perform signature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41"/>
    <w:p w14:paraId="06EBDCD7" w14:textId="77777777" w:rsidR="005C310B" w:rsidRPr="00B02A0B" w:rsidRDefault="005C310B" w:rsidP="005C310B">
      <w:pPr>
        <w:pStyle w:val="B1"/>
      </w:pPr>
      <w:r w:rsidRPr="00B02A0B">
        <w:lastRenderedPageBreak/>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42" w:name="_CR6_5_3_4"/>
      <w:bookmarkStart w:id="1543" w:name="_Toc20215500"/>
      <w:bookmarkStart w:id="1544" w:name="_Toc27495967"/>
      <w:bookmarkStart w:id="1545" w:name="_Toc36107706"/>
      <w:bookmarkStart w:id="1546" w:name="_Toc44598457"/>
      <w:bookmarkStart w:id="1547" w:name="_Toc44602312"/>
      <w:bookmarkStart w:id="1548" w:name="_Toc45197489"/>
      <w:bookmarkStart w:id="1549" w:name="_Toc45695522"/>
      <w:bookmarkStart w:id="1550" w:name="_Toc51850978"/>
      <w:bookmarkStart w:id="1551" w:name="_Toc92224581"/>
      <w:bookmarkStart w:id="1552" w:name="_Toc218717341"/>
      <w:bookmarkEnd w:id="1542"/>
      <w:r w:rsidRPr="00B02A0B">
        <w:t>6.5.3.4</w:t>
      </w:r>
      <w:r w:rsidRPr="00B02A0B">
        <w:tab/>
        <w:t>Receiving integrity protected content</w:t>
      </w:r>
      <w:bookmarkEnd w:id="1543"/>
      <w:bookmarkEnd w:id="1544"/>
      <w:bookmarkEnd w:id="1545"/>
      <w:bookmarkEnd w:id="1546"/>
      <w:bookmarkEnd w:id="1547"/>
      <w:bookmarkEnd w:id="1548"/>
      <w:bookmarkEnd w:id="1549"/>
      <w:bookmarkEnd w:id="1550"/>
      <w:bookmarkEnd w:id="1551"/>
      <w:bookmarkEnd w:id="1552"/>
    </w:p>
    <w:p w14:paraId="59DE21B4" w14:textId="77777777" w:rsidR="005C310B" w:rsidRPr="00B02A0B" w:rsidRDefault="005C310B" w:rsidP="007D34FE">
      <w:pPr>
        <w:pStyle w:val="Heading5"/>
      </w:pPr>
      <w:bookmarkStart w:id="1553" w:name="_CR6_5_3_4_1"/>
      <w:bookmarkStart w:id="1554" w:name="_Toc20215501"/>
      <w:bookmarkStart w:id="1555" w:name="_Toc27495968"/>
      <w:bookmarkStart w:id="1556" w:name="_Toc36107707"/>
      <w:bookmarkStart w:id="1557" w:name="_Toc44598458"/>
      <w:bookmarkStart w:id="1558" w:name="_Toc44602313"/>
      <w:bookmarkStart w:id="1559" w:name="_Toc45197490"/>
      <w:bookmarkStart w:id="1560" w:name="_Toc45695523"/>
      <w:bookmarkStart w:id="1561" w:name="_Toc51850979"/>
      <w:bookmarkStart w:id="1562" w:name="_Toc92224582"/>
      <w:bookmarkStart w:id="1563" w:name="_Toc218717342"/>
      <w:bookmarkEnd w:id="1553"/>
      <w:r w:rsidRPr="00B02A0B">
        <w:t>6.5.3.4.1</w:t>
      </w:r>
      <w:r w:rsidRPr="00B02A0B">
        <w:tab/>
        <w:t>Determination of integrity protected content</w:t>
      </w:r>
      <w:bookmarkEnd w:id="1554"/>
      <w:bookmarkEnd w:id="1555"/>
      <w:bookmarkEnd w:id="1556"/>
      <w:bookmarkEnd w:id="1557"/>
      <w:bookmarkEnd w:id="1558"/>
      <w:bookmarkEnd w:id="1559"/>
      <w:bookmarkEnd w:id="1560"/>
      <w:bookmarkEnd w:id="1561"/>
      <w:bookmarkEnd w:id="1562"/>
      <w:bookmarkEnd w:id="1563"/>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64" w:name="_CR6_5_3_4_2"/>
      <w:bookmarkStart w:id="1565" w:name="_Toc20215502"/>
      <w:bookmarkStart w:id="1566" w:name="_Toc27495969"/>
      <w:bookmarkStart w:id="1567" w:name="_Toc36107708"/>
      <w:bookmarkStart w:id="1568" w:name="_Toc44598459"/>
      <w:bookmarkStart w:id="1569" w:name="_Toc44602314"/>
      <w:bookmarkStart w:id="1570" w:name="_Toc45197491"/>
      <w:bookmarkStart w:id="1571" w:name="_Toc45695524"/>
      <w:bookmarkStart w:id="1572" w:name="_Toc51850980"/>
      <w:bookmarkStart w:id="1573" w:name="_Toc92224583"/>
      <w:bookmarkStart w:id="1574" w:name="_Toc218717343"/>
      <w:bookmarkEnd w:id="1564"/>
      <w:r w:rsidRPr="00B02A0B">
        <w:t>6.5.3.4.2</w:t>
      </w:r>
      <w:r w:rsidRPr="00B02A0B">
        <w:tab/>
        <w:t>Verification of integrity protected content</w:t>
      </w:r>
      <w:bookmarkEnd w:id="1565"/>
      <w:bookmarkEnd w:id="1566"/>
      <w:bookmarkEnd w:id="1567"/>
      <w:bookmarkEnd w:id="1568"/>
      <w:bookmarkEnd w:id="1569"/>
      <w:bookmarkEnd w:id="1570"/>
      <w:bookmarkEnd w:id="1571"/>
      <w:bookmarkEnd w:id="1572"/>
      <w:bookmarkEnd w:id="1573"/>
      <w:bookmarkEnd w:id="1574"/>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75"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4" w:history="1">
        <w:r w:rsidRPr="00B02A0B">
          <w:rPr>
            <w:rStyle w:val="Hyperlink"/>
            <w:rFonts w:eastAsia="Malgun Gothic"/>
          </w:rPr>
          <w:t>http://www.w3.org/TR/xmldsig-core</w:t>
        </w:r>
      </w:hyperlink>
      <w:r w:rsidRPr="00B02A0B">
        <w:t> [29] clause 3.2.1;</w:t>
      </w:r>
    </w:p>
    <w:bookmarkEnd w:id="1575"/>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76"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5" w:history="1">
        <w:r w:rsidRPr="00B02A0B">
          <w:rPr>
            <w:rStyle w:val="Hyperlink"/>
            <w:rFonts w:eastAsia="Malgun Gothic"/>
            <w:noProof/>
          </w:rPr>
          <w:t>http://www.w3.org/TR/xmldsig-core</w:t>
        </w:r>
      </w:hyperlink>
      <w:r w:rsidRPr="00B02A0B">
        <w:rPr>
          <w:noProof/>
        </w:rPr>
        <w:t> [29] clause 3.2.2;</w:t>
      </w:r>
    </w:p>
    <w:bookmarkEnd w:id="1576"/>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77" w:name="_CR6_6"/>
      <w:bookmarkStart w:id="1578" w:name="_Toc20215503"/>
      <w:bookmarkStart w:id="1579" w:name="_Toc27495970"/>
      <w:bookmarkStart w:id="1580" w:name="_Toc36107709"/>
      <w:bookmarkStart w:id="1581" w:name="_Toc44598460"/>
      <w:bookmarkStart w:id="1582" w:name="_Toc44602315"/>
      <w:bookmarkStart w:id="1583" w:name="_Toc45197492"/>
      <w:bookmarkStart w:id="1584" w:name="_Toc45695525"/>
      <w:bookmarkStart w:id="1585" w:name="_Toc51850981"/>
      <w:bookmarkStart w:id="1586" w:name="_Toc92224584"/>
      <w:bookmarkStart w:id="1587" w:name="_Toc218717344"/>
      <w:bookmarkEnd w:id="1577"/>
      <w:r w:rsidRPr="00B02A0B">
        <w:t>6.6</w:t>
      </w:r>
      <w:r w:rsidRPr="00B02A0B">
        <w:tab/>
        <w:t>Confidentiality and Integrity Protection of TLV messages</w:t>
      </w:r>
      <w:bookmarkEnd w:id="1578"/>
      <w:bookmarkEnd w:id="1579"/>
      <w:bookmarkEnd w:id="1580"/>
      <w:bookmarkEnd w:id="1581"/>
      <w:bookmarkEnd w:id="1582"/>
      <w:bookmarkEnd w:id="1583"/>
      <w:bookmarkEnd w:id="1584"/>
      <w:bookmarkEnd w:id="1585"/>
      <w:bookmarkEnd w:id="1586"/>
      <w:bookmarkEnd w:id="1587"/>
    </w:p>
    <w:p w14:paraId="3C285FA5" w14:textId="77777777" w:rsidR="005C310B" w:rsidRPr="00B02A0B" w:rsidRDefault="005C310B" w:rsidP="007D34FE">
      <w:pPr>
        <w:pStyle w:val="Heading3"/>
      </w:pPr>
      <w:bookmarkStart w:id="1588" w:name="_CR6_6_1"/>
      <w:bookmarkStart w:id="1589" w:name="_Toc20215504"/>
      <w:bookmarkStart w:id="1590" w:name="_Toc27495971"/>
      <w:bookmarkStart w:id="1591" w:name="_Toc36107710"/>
      <w:bookmarkStart w:id="1592" w:name="_Toc44598461"/>
      <w:bookmarkStart w:id="1593" w:name="_Toc44602316"/>
      <w:bookmarkStart w:id="1594" w:name="_Toc45197493"/>
      <w:bookmarkStart w:id="1595" w:name="_Toc45695526"/>
      <w:bookmarkStart w:id="1596" w:name="_Toc51850982"/>
      <w:bookmarkStart w:id="1597" w:name="_Toc92224585"/>
      <w:bookmarkStart w:id="1598" w:name="_Toc218717345"/>
      <w:bookmarkEnd w:id="1588"/>
      <w:r w:rsidRPr="00B02A0B">
        <w:t>6.6.1</w:t>
      </w:r>
      <w:r w:rsidRPr="00B02A0B">
        <w:tab/>
        <w:t>General</w:t>
      </w:r>
      <w:bookmarkEnd w:id="1589"/>
      <w:bookmarkEnd w:id="1590"/>
      <w:bookmarkEnd w:id="1591"/>
      <w:bookmarkEnd w:id="1592"/>
      <w:bookmarkEnd w:id="1593"/>
      <w:bookmarkEnd w:id="1594"/>
      <w:bookmarkEnd w:id="1595"/>
      <w:bookmarkEnd w:id="1596"/>
      <w:bookmarkEnd w:id="1597"/>
      <w:bookmarkEnd w:id="1598"/>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lastRenderedPageBreak/>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599" w:name="_CR6_6_2"/>
      <w:bookmarkStart w:id="1600" w:name="_Toc20215505"/>
      <w:bookmarkStart w:id="1601" w:name="_Toc27495972"/>
      <w:bookmarkStart w:id="1602" w:name="_Toc36107711"/>
      <w:bookmarkStart w:id="1603" w:name="_Toc44598462"/>
      <w:bookmarkStart w:id="1604" w:name="_Toc44602317"/>
      <w:bookmarkStart w:id="1605" w:name="_Toc45197494"/>
      <w:bookmarkStart w:id="1606" w:name="_Toc45695527"/>
      <w:bookmarkStart w:id="1607" w:name="_Toc51850983"/>
      <w:bookmarkStart w:id="1608" w:name="_Toc92224586"/>
      <w:bookmarkStart w:id="1609" w:name="_Toc218717346"/>
      <w:bookmarkEnd w:id="1599"/>
      <w:r w:rsidRPr="00B02A0B">
        <w:t>6.6.2</w:t>
      </w:r>
      <w:r w:rsidRPr="00B02A0B">
        <w:tab/>
        <w:t>Derivation of master keys for media and media control</w:t>
      </w:r>
      <w:bookmarkEnd w:id="1600"/>
      <w:bookmarkEnd w:id="1601"/>
      <w:bookmarkEnd w:id="1602"/>
      <w:bookmarkEnd w:id="1603"/>
      <w:bookmarkEnd w:id="1604"/>
      <w:bookmarkEnd w:id="1605"/>
      <w:bookmarkEnd w:id="1606"/>
      <w:bookmarkEnd w:id="1607"/>
      <w:bookmarkEnd w:id="1608"/>
      <w:bookmarkEnd w:id="1609"/>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10" w:name="_CR6_6_3"/>
      <w:bookmarkStart w:id="1611" w:name="_Toc20215506"/>
      <w:bookmarkStart w:id="1612" w:name="_Toc27495973"/>
      <w:bookmarkStart w:id="1613" w:name="_Toc36107712"/>
      <w:bookmarkStart w:id="1614" w:name="_Toc44598463"/>
      <w:bookmarkStart w:id="1615" w:name="_Toc44602318"/>
      <w:bookmarkStart w:id="1616" w:name="_Toc45197495"/>
      <w:bookmarkStart w:id="1617" w:name="_Toc45695528"/>
      <w:bookmarkStart w:id="1618" w:name="_Toc51850984"/>
      <w:bookmarkStart w:id="1619" w:name="_Toc92224587"/>
      <w:bookmarkStart w:id="1620" w:name="_Toc218717347"/>
      <w:bookmarkEnd w:id="1610"/>
      <w:r w:rsidRPr="00B02A0B">
        <w:lastRenderedPageBreak/>
        <w:t>6.6.3</w:t>
      </w:r>
      <w:r w:rsidRPr="00B02A0B">
        <w:tab/>
        <w:t>Protection of MCData Data signalling and MCData Data messages</w:t>
      </w:r>
      <w:bookmarkEnd w:id="1611"/>
      <w:bookmarkEnd w:id="1612"/>
      <w:bookmarkEnd w:id="1613"/>
      <w:bookmarkEnd w:id="1614"/>
      <w:bookmarkEnd w:id="1615"/>
      <w:bookmarkEnd w:id="1616"/>
      <w:bookmarkEnd w:id="1617"/>
      <w:bookmarkEnd w:id="1618"/>
      <w:bookmarkEnd w:id="1619"/>
      <w:bookmarkEnd w:id="1620"/>
    </w:p>
    <w:p w14:paraId="4B93FF23" w14:textId="77777777" w:rsidR="005C310B" w:rsidRPr="00B02A0B" w:rsidRDefault="005C310B" w:rsidP="007D34FE">
      <w:pPr>
        <w:pStyle w:val="Heading4"/>
      </w:pPr>
      <w:bookmarkStart w:id="1621" w:name="_CR6_6_3_1"/>
      <w:bookmarkStart w:id="1622" w:name="_Toc20215507"/>
      <w:bookmarkStart w:id="1623" w:name="_Toc27495974"/>
      <w:bookmarkStart w:id="1624" w:name="_Toc36107713"/>
      <w:bookmarkStart w:id="1625" w:name="_Toc44598464"/>
      <w:bookmarkStart w:id="1626" w:name="_Toc44602319"/>
      <w:bookmarkStart w:id="1627" w:name="_Toc45197496"/>
      <w:bookmarkStart w:id="1628" w:name="_Toc45695529"/>
      <w:bookmarkStart w:id="1629" w:name="_Toc51850985"/>
      <w:bookmarkStart w:id="1630" w:name="_Toc92224588"/>
      <w:bookmarkStart w:id="1631" w:name="_Toc218717348"/>
      <w:bookmarkEnd w:id="1621"/>
      <w:r w:rsidRPr="00B02A0B">
        <w:t>6.6.3.1</w:t>
      </w:r>
      <w:r w:rsidRPr="00B02A0B">
        <w:tab/>
        <w:t>General</w:t>
      </w:r>
      <w:bookmarkEnd w:id="1622"/>
      <w:bookmarkEnd w:id="1623"/>
      <w:bookmarkEnd w:id="1624"/>
      <w:bookmarkEnd w:id="1625"/>
      <w:bookmarkEnd w:id="1626"/>
      <w:bookmarkEnd w:id="1627"/>
      <w:bookmarkEnd w:id="1628"/>
      <w:bookmarkEnd w:id="1629"/>
      <w:bookmarkEnd w:id="1630"/>
      <w:bookmarkEnd w:id="1631"/>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32" w:name="_CR6_6_3_2"/>
      <w:bookmarkStart w:id="1633" w:name="_Toc20215508"/>
      <w:bookmarkStart w:id="1634" w:name="_Toc27495975"/>
      <w:bookmarkStart w:id="1635" w:name="_Toc36107714"/>
      <w:bookmarkStart w:id="1636" w:name="_Toc44598465"/>
      <w:bookmarkStart w:id="1637" w:name="_Toc44602320"/>
      <w:bookmarkStart w:id="1638" w:name="_Toc45197497"/>
      <w:bookmarkStart w:id="1639" w:name="_Toc45695530"/>
      <w:bookmarkStart w:id="1640" w:name="_Toc51850986"/>
      <w:bookmarkStart w:id="1641" w:name="_Toc92224589"/>
      <w:bookmarkStart w:id="1642" w:name="_Toc218717349"/>
      <w:bookmarkEnd w:id="1632"/>
      <w:r w:rsidRPr="00B02A0B">
        <w:t>6.6.3.2</w:t>
      </w:r>
      <w:r w:rsidRPr="00B02A0B">
        <w:tab/>
        <w:t>The MCData client</w:t>
      </w:r>
      <w:bookmarkEnd w:id="1633"/>
      <w:bookmarkEnd w:id="1634"/>
      <w:bookmarkEnd w:id="1635"/>
      <w:bookmarkEnd w:id="1636"/>
      <w:bookmarkEnd w:id="1637"/>
      <w:bookmarkEnd w:id="1638"/>
      <w:bookmarkEnd w:id="1639"/>
      <w:bookmarkEnd w:id="1640"/>
      <w:bookmarkEnd w:id="1641"/>
      <w:bookmarkEnd w:id="1642"/>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43" w:name="_CR6_6_3_3"/>
      <w:bookmarkStart w:id="1644" w:name="_Toc20215509"/>
      <w:bookmarkStart w:id="1645" w:name="_Toc27495976"/>
      <w:bookmarkStart w:id="1646" w:name="_Toc36107715"/>
      <w:bookmarkStart w:id="1647" w:name="_Toc44598466"/>
      <w:bookmarkStart w:id="1648" w:name="_Toc44602321"/>
      <w:bookmarkStart w:id="1649" w:name="_Toc45197498"/>
      <w:bookmarkStart w:id="1650" w:name="_Toc45695531"/>
      <w:bookmarkStart w:id="1651" w:name="_Toc51850987"/>
      <w:bookmarkStart w:id="1652" w:name="_Toc92224590"/>
      <w:bookmarkStart w:id="1653" w:name="_Toc218717350"/>
      <w:bookmarkEnd w:id="1643"/>
      <w:r w:rsidRPr="00B02A0B">
        <w:t>6.6.3.3</w:t>
      </w:r>
      <w:r w:rsidRPr="00B02A0B">
        <w:tab/>
        <w:t>The participating MCData function</w:t>
      </w:r>
      <w:bookmarkEnd w:id="1644"/>
      <w:bookmarkEnd w:id="1645"/>
      <w:bookmarkEnd w:id="1646"/>
      <w:bookmarkEnd w:id="1647"/>
      <w:bookmarkEnd w:id="1648"/>
      <w:bookmarkEnd w:id="1649"/>
      <w:bookmarkEnd w:id="1650"/>
      <w:bookmarkEnd w:id="1651"/>
      <w:bookmarkEnd w:id="1652"/>
      <w:bookmarkEnd w:id="1653"/>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54" w:name="_CR6_6_3_4"/>
      <w:bookmarkStart w:id="1655" w:name="_Toc20215510"/>
      <w:bookmarkStart w:id="1656" w:name="_Toc27495977"/>
      <w:bookmarkStart w:id="1657" w:name="_Toc36107716"/>
      <w:bookmarkStart w:id="1658" w:name="_Toc44598467"/>
      <w:bookmarkStart w:id="1659" w:name="_Toc44602322"/>
      <w:bookmarkStart w:id="1660" w:name="_Toc45197499"/>
      <w:bookmarkStart w:id="1661" w:name="_Toc45695532"/>
      <w:bookmarkStart w:id="1662" w:name="_Toc51850988"/>
      <w:bookmarkStart w:id="1663" w:name="_Toc92224591"/>
      <w:bookmarkStart w:id="1664" w:name="_Toc218717351"/>
      <w:bookmarkEnd w:id="1654"/>
      <w:r w:rsidRPr="00B02A0B">
        <w:t>6.6.3.4</w:t>
      </w:r>
      <w:r w:rsidRPr="00B02A0B">
        <w:tab/>
        <w:t>The controlling MCData function</w:t>
      </w:r>
      <w:bookmarkEnd w:id="1655"/>
      <w:bookmarkEnd w:id="1656"/>
      <w:bookmarkEnd w:id="1657"/>
      <w:bookmarkEnd w:id="1658"/>
      <w:bookmarkEnd w:id="1659"/>
      <w:bookmarkEnd w:id="1660"/>
      <w:bookmarkEnd w:id="1661"/>
      <w:bookmarkEnd w:id="1662"/>
      <w:bookmarkEnd w:id="1663"/>
      <w:bookmarkEnd w:id="1664"/>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65" w:name="_CR6_7"/>
      <w:bookmarkStart w:id="1666" w:name="_Toc20215511"/>
      <w:bookmarkStart w:id="1667" w:name="_Toc27495978"/>
      <w:bookmarkStart w:id="1668" w:name="_Toc36107717"/>
      <w:bookmarkStart w:id="1669" w:name="_Toc44598468"/>
      <w:bookmarkStart w:id="1670" w:name="_Toc44602323"/>
      <w:bookmarkStart w:id="1671" w:name="_Toc45197500"/>
      <w:bookmarkStart w:id="1672" w:name="_Toc45695533"/>
      <w:bookmarkStart w:id="1673" w:name="_Toc51850989"/>
      <w:bookmarkStart w:id="1674" w:name="_Toc92224592"/>
      <w:bookmarkStart w:id="1675" w:name="_Toc218717352"/>
      <w:bookmarkEnd w:id="1665"/>
      <w:r w:rsidRPr="006D2787">
        <w:t>6.</w:t>
      </w:r>
      <w:r>
        <w:t>7</w:t>
      </w:r>
      <w:r w:rsidRPr="006D2787">
        <w:tab/>
      </w:r>
      <w:r>
        <w:t>S</w:t>
      </w:r>
      <w:r w:rsidRPr="006D2787">
        <w:t xml:space="preserve">tored files </w:t>
      </w:r>
      <w:r>
        <w:t>operational procedures</w:t>
      </w:r>
      <w:bookmarkEnd w:id="1675"/>
    </w:p>
    <w:p w14:paraId="4A60A409" w14:textId="77777777" w:rsidR="002E24C3" w:rsidRPr="00B02A0B" w:rsidRDefault="002E24C3" w:rsidP="002E24C3">
      <w:pPr>
        <w:pStyle w:val="Heading3"/>
      </w:pPr>
      <w:bookmarkStart w:id="1676" w:name="_CR6_7_1"/>
      <w:bookmarkStart w:id="1677" w:name="_Toc218717353"/>
      <w:bookmarkEnd w:id="1676"/>
      <w:r w:rsidRPr="00B02A0B">
        <w:t>6.</w:t>
      </w:r>
      <w:r>
        <w:t>7</w:t>
      </w:r>
      <w:r w:rsidRPr="00B02A0B">
        <w:t>.1</w:t>
      </w:r>
      <w:r w:rsidRPr="00B02A0B">
        <w:tab/>
        <w:t>General</w:t>
      </w:r>
      <w:bookmarkEnd w:id="1677"/>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78" w:name="_CR6_7_2"/>
      <w:bookmarkStart w:id="1679" w:name="_Toc83124624"/>
      <w:bookmarkStart w:id="1680" w:name="_Toc218717354"/>
      <w:bookmarkEnd w:id="1678"/>
      <w:r>
        <w:t>6.7.2</w:t>
      </w:r>
      <w:r w:rsidRPr="00703DB5">
        <w:tab/>
      </w:r>
      <w:r>
        <w:t xml:space="preserve">Retrieve the stored file </w:t>
      </w:r>
      <w:r w:rsidRPr="00703DB5">
        <w:t>procedure</w:t>
      </w:r>
      <w:bookmarkEnd w:id="1679"/>
      <w:bookmarkEnd w:id="1680"/>
    </w:p>
    <w:p w14:paraId="014EF472" w14:textId="77777777" w:rsidR="002E24C3" w:rsidRPr="00703DB5" w:rsidRDefault="002E24C3" w:rsidP="002E24C3">
      <w:pPr>
        <w:pStyle w:val="Heading4"/>
        <w:rPr>
          <w:rFonts w:eastAsia="Malgun Gothic"/>
        </w:rPr>
      </w:pPr>
      <w:bookmarkStart w:id="1681" w:name="_CR6_7_2_1"/>
      <w:bookmarkStart w:id="1682" w:name="_Toc83124625"/>
      <w:bookmarkStart w:id="1683" w:name="_Toc218717355"/>
      <w:bookmarkEnd w:id="1681"/>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2"/>
      <w:bookmarkEnd w:id="1683"/>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77777777"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84" w:name="_CR6_7_2_2"/>
      <w:bookmarkStart w:id="1685" w:name="_Toc83124626"/>
      <w:bookmarkStart w:id="1686" w:name="_Toc218717356"/>
      <w:bookmarkEnd w:id="1684"/>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5"/>
      <w:bookmarkEnd w:id="1686"/>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77777777" w:rsidR="002E24C3" w:rsidRPr="00B02A0B" w:rsidRDefault="002E24C3" w:rsidP="002E24C3">
      <w:pPr>
        <w:pStyle w:val="B1"/>
      </w:pPr>
      <w:r>
        <w:t>2</w:t>
      </w:r>
      <w:r w:rsidRPr="00B02A0B">
        <w:t>)</w:t>
      </w:r>
      <w:r w:rsidRPr="00B02A0B">
        <w:tab/>
        <w:t>shall process the HTTP GET request by following the procedures in IETF RFC 7230 [22] and IETF RFC 7231 [23], and shall return a HTTP 200 OK response containing the requested file.</w:t>
      </w:r>
    </w:p>
    <w:p w14:paraId="006FBA09" w14:textId="77777777" w:rsidR="00347C73" w:rsidRPr="00703DB5" w:rsidRDefault="00347C73" w:rsidP="00347C73">
      <w:pPr>
        <w:pStyle w:val="Heading3"/>
      </w:pPr>
      <w:bookmarkStart w:id="1687" w:name="_CR6_7_3"/>
      <w:bookmarkStart w:id="1688" w:name="_Toc218717357"/>
      <w:bookmarkEnd w:id="1687"/>
      <w:r>
        <w:lastRenderedPageBreak/>
        <w:t>6.7.3</w:t>
      </w:r>
      <w:r w:rsidRPr="00703DB5">
        <w:tab/>
      </w:r>
      <w:r>
        <w:t xml:space="preserve">Verify the stored file availability </w:t>
      </w:r>
      <w:r w:rsidRPr="00703DB5">
        <w:t>procedure</w:t>
      </w:r>
      <w:bookmarkEnd w:id="1688"/>
    </w:p>
    <w:p w14:paraId="5940A629" w14:textId="77777777" w:rsidR="00347C73" w:rsidRPr="00703DB5" w:rsidRDefault="00347C73" w:rsidP="00347C73">
      <w:pPr>
        <w:pStyle w:val="Heading4"/>
        <w:rPr>
          <w:rFonts w:eastAsia="Malgun Gothic"/>
        </w:rPr>
      </w:pPr>
      <w:bookmarkStart w:id="1689" w:name="_CR6_7_3_1"/>
      <w:bookmarkStart w:id="1690" w:name="_Toc218717358"/>
      <w:bookmarkEnd w:id="1689"/>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90"/>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77777777"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7230 [22] and IETF RFC 7231 [23]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91" w:name="_CR6_7_3_2"/>
      <w:bookmarkStart w:id="1692" w:name="_Toc218717359"/>
      <w:bookmarkEnd w:id="1691"/>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92"/>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380271CD"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7230 [22] and IETF RFC 7231 [23],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93" w:name="_CR6_8"/>
      <w:bookmarkStart w:id="1694" w:name="_Toc218717360"/>
      <w:bookmarkEnd w:id="1693"/>
      <w:r w:rsidRPr="00C138AC">
        <w:rPr>
          <w:lang w:val="en-US"/>
        </w:rPr>
        <w:t>6.</w:t>
      </w:r>
      <w:r>
        <w:rPr>
          <w:lang w:val="en-US"/>
        </w:rPr>
        <w:t>8</w:t>
      </w:r>
      <w:r w:rsidRPr="00C138AC">
        <w:rPr>
          <w:lang w:val="en-US"/>
        </w:rPr>
        <w:tab/>
      </w:r>
      <w:r>
        <w:rPr>
          <w:lang w:val="en-US"/>
        </w:rPr>
        <w:t>Procedures at the MCData gateway</w:t>
      </w:r>
      <w:bookmarkEnd w:id="1694"/>
      <w:r>
        <w:rPr>
          <w:lang w:val="en-US"/>
        </w:rPr>
        <w:t xml:space="preserve"> </w:t>
      </w:r>
    </w:p>
    <w:p w14:paraId="6085C7A6" w14:textId="48809804" w:rsidR="006A6F37" w:rsidRDefault="006A6F37" w:rsidP="006A6F37">
      <w:pPr>
        <w:pStyle w:val="Heading3"/>
        <w:rPr>
          <w:lang w:val="en-US"/>
        </w:rPr>
      </w:pPr>
      <w:bookmarkStart w:id="1695" w:name="_CR6_8_1"/>
      <w:bookmarkStart w:id="1696" w:name="_Toc218717361"/>
      <w:bookmarkEnd w:id="1695"/>
      <w:r>
        <w:rPr>
          <w:lang w:val="en-US"/>
        </w:rPr>
        <w:t>6.8.1</w:t>
      </w:r>
      <w:r>
        <w:rPr>
          <w:lang w:val="en-US"/>
        </w:rPr>
        <w:tab/>
        <w:t>General</w:t>
      </w:r>
      <w:bookmarkEnd w:id="1696"/>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97" w:name="_CR6_8_2"/>
      <w:bookmarkStart w:id="1698" w:name="_Toc218717362"/>
      <w:bookmarkEnd w:id="1697"/>
      <w:r>
        <w:rPr>
          <w:lang w:val="en-US"/>
        </w:rPr>
        <w:lastRenderedPageBreak/>
        <w:t>6.8.2</w:t>
      </w:r>
      <w:r>
        <w:rPr>
          <w:lang w:val="en-US"/>
        </w:rPr>
        <w:tab/>
        <w:t>MCData gateway server acting as an exit point from an MCData system</w:t>
      </w:r>
      <w:bookmarkEnd w:id="1698"/>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699" w:name="_CR6_8_3"/>
      <w:bookmarkStart w:id="1700" w:name="_Toc218717363"/>
      <w:bookmarkEnd w:id="1699"/>
      <w:r>
        <w:rPr>
          <w:lang w:val="en-US"/>
        </w:rPr>
        <w:t>6.8.3</w:t>
      </w:r>
      <w:r>
        <w:rPr>
          <w:lang w:val="en-US"/>
        </w:rPr>
        <w:tab/>
        <w:t>MCData gateway server acting as an entry point in an MCData system</w:t>
      </w:r>
      <w:bookmarkEnd w:id="1700"/>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701" w:name="_CR6_8_4"/>
      <w:bookmarkStart w:id="1702" w:name="_Toc218717364"/>
      <w:bookmarkEnd w:id="1701"/>
      <w:r>
        <w:rPr>
          <w:lang w:val="en-US"/>
        </w:rPr>
        <w:t>6.8.4</w:t>
      </w:r>
      <w:r>
        <w:rPr>
          <w:lang w:val="en-US"/>
        </w:rPr>
        <w:tab/>
        <w:t>Local policies enforcement</w:t>
      </w:r>
      <w:bookmarkEnd w:id="1702"/>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703" w:name="_CR7"/>
      <w:bookmarkStart w:id="1704" w:name="_Toc218717365"/>
      <w:bookmarkEnd w:id="1703"/>
      <w:r w:rsidRPr="00B02A0B">
        <w:t>7</w:t>
      </w:r>
      <w:r w:rsidRPr="00B02A0B">
        <w:tab/>
        <w:t>Registration and service authorisation</w:t>
      </w:r>
      <w:bookmarkEnd w:id="1666"/>
      <w:bookmarkEnd w:id="1667"/>
      <w:bookmarkEnd w:id="1668"/>
      <w:bookmarkEnd w:id="1669"/>
      <w:bookmarkEnd w:id="1670"/>
      <w:bookmarkEnd w:id="1671"/>
      <w:bookmarkEnd w:id="1672"/>
      <w:bookmarkEnd w:id="1673"/>
      <w:bookmarkEnd w:id="1674"/>
      <w:bookmarkEnd w:id="1704"/>
    </w:p>
    <w:p w14:paraId="650E5636" w14:textId="77777777" w:rsidR="005C310B" w:rsidRPr="00B02A0B" w:rsidRDefault="005C310B" w:rsidP="007D34FE">
      <w:pPr>
        <w:pStyle w:val="Heading2"/>
      </w:pPr>
      <w:bookmarkStart w:id="1705" w:name="_CR7_1"/>
      <w:bookmarkStart w:id="1706" w:name="_Toc20215512"/>
      <w:bookmarkStart w:id="1707" w:name="_Toc27495979"/>
      <w:bookmarkStart w:id="1708" w:name="_Toc36107718"/>
      <w:bookmarkStart w:id="1709" w:name="_Toc44598469"/>
      <w:bookmarkStart w:id="1710" w:name="_Toc44602324"/>
      <w:bookmarkStart w:id="1711" w:name="_Toc45197501"/>
      <w:bookmarkStart w:id="1712" w:name="_Toc45695534"/>
      <w:bookmarkStart w:id="1713" w:name="_Toc51850990"/>
      <w:bookmarkStart w:id="1714" w:name="_Toc92224593"/>
      <w:bookmarkStart w:id="1715" w:name="_Toc218717366"/>
      <w:bookmarkEnd w:id="1705"/>
      <w:r w:rsidRPr="00B02A0B">
        <w:t>7.1</w:t>
      </w:r>
      <w:r w:rsidRPr="00B02A0B">
        <w:tab/>
        <w:t>General</w:t>
      </w:r>
      <w:bookmarkEnd w:id="1706"/>
      <w:bookmarkEnd w:id="1707"/>
      <w:bookmarkEnd w:id="1708"/>
      <w:bookmarkEnd w:id="1709"/>
      <w:bookmarkEnd w:id="1710"/>
      <w:bookmarkEnd w:id="1711"/>
      <w:bookmarkEnd w:id="1712"/>
      <w:bookmarkEnd w:id="1713"/>
      <w:bookmarkEnd w:id="1714"/>
      <w:bookmarkEnd w:id="1715"/>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16" w:name="_CR7_2"/>
      <w:bookmarkStart w:id="1717" w:name="_Toc20215513"/>
      <w:bookmarkStart w:id="1718" w:name="_Toc27495980"/>
      <w:bookmarkStart w:id="1719" w:name="_Toc36107719"/>
      <w:bookmarkStart w:id="1720" w:name="_Toc44598470"/>
      <w:bookmarkStart w:id="1721" w:name="_Toc44602325"/>
      <w:bookmarkStart w:id="1722" w:name="_Toc45197502"/>
      <w:bookmarkStart w:id="1723" w:name="_Toc45695535"/>
      <w:bookmarkStart w:id="1724" w:name="_Toc51850991"/>
      <w:bookmarkStart w:id="1725" w:name="_Toc92224594"/>
      <w:bookmarkStart w:id="1726" w:name="_Toc218717367"/>
      <w:bookmarkEnd w:id="1716"/>
      <w:r w:rsidRPr="00B02A0B">
        <w:t>7.2</w:t>
      </w:r>
      <w:r w:rsidRPr="00B02A0B">
        <w:tab/>
        <w:t>MCData client procedures</w:t>
      </w:r>
      <w:bookmarkEnd w:id="1717"/>
      <w:bookmarkEnd w:id="1718"/>
      <w:bookmarkEnd w:id="1719"/>
      <w:bookmarkEnd w:id="1720"/>
      <w:bookmarkEnd w:id="1721"/>
      <w:bookmarkEnd w:id="1722"/>
      <w:bookmarkEnd w:id="1723"/>
      <w:bookmarkEnd w:id="1724"/>
      <w:bookmarkEnd w:id="1725"/>
      <w:bookmarkEnd w:id="1726"/>
    </w:p>
    <w:p w14:paraId="221FE827" w14:textId="77777777" w:rsidR="005C310B" w:rsidRPr="00B02A0B" w:rsidRDefault="005C310B" w:rsidP="007D34FE">
      <w:pPr>
        <w:pStyle w:val="Heading3"/>
      </w:pPr>
      <w:bookmarkStart w:id="1727" w:name="_CR7_2_1"/>
      <w:bookmarkStart w:id="1728" w:name="_Toc20215514"/>
      <w:bookmarkStart w:id="1729" w:name="_Toc27495981"/>
      <w:bookmarkStart w:id="1730" w:name="_Toc36107720"/>
      <w:bookmarkStart w:id="1731" w:name="_Toc44598471"/>
      <w:bookmarkStart w:id="1732" w:name="_Toc44602326"/>
      <w:bookmarkStart w:id="1733" w:name="_Toc45197503"/>
      <w:bookmarkStart w:id="1734" w:name="_Toc45695536"/>
      <w:bookmarkStart w:id="1735" w:name="_Toc51850992"/>
      <w:bookmarkStart w:id="1736" w:name="_Toc92224595"/>
      <w:bookmarkStart w:id="1737" w:name="_Toc218717368"/>
      <w:bookmarkEnd w:id="1727"/>
      <w:r w:rsidRPr="00B02A0B">
        <w:t>7.2.1</w:t>
      </w:r>
      <w:r w:rsidRPr="00B02A0B">
        <w:tab/>
        <w:t>SIP REGISTER request for service authorisation</w:t>
      </w:r>
      <w:bookmarkEnd w:id="1728"/>
      <w:bookmarkEnd w:id="1729"/>
      <w:bookmarkEnd w:id="1730"/>
      <w:bookmarkEnd w:id="1731"/>
      <w:bookmarkEnd w:id="1732"/>
      <w:bookmarkEnd w:id="1733"/>
      <w:bookmarkEnd w:id="1734"/>
      <w:bookmarkEnd w:id="1735"/>
      <w:bookmarkEnd w:id="1736"/>
      <w:bookmarkEnd w:id="1737"/>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38" w:name="_CR7_2_1AA"/>
      <w:bookmarkStart w:id="1739" w:name="_Toc20215515"/>
      <w:bookmarkStart w:id="1740" w:name="_Toc27495982"/>
      <w:bookmarkStart w:id="1741" w:name="_Toc36107721"/>
      <w:bookmarkStart w:id="1742" w:name="_Toc44598472"/>
      <w:bookmarkStart w:id="1743" w:name="_Toc44602327"/>
      <w:bookmarkStart w:id="1744" w:name="_Toc45197504"/>
      <w:bookmarkStart w:id="1745" w:name="_Toc45695537"/>
      <w:bookmarkStart w:id="1746" w:name="_Toc51850993"/>
      <w:bookmarkStart w:id="1747" w:name="_Toc92224596"/>
      <w:bookmarkStart w:id="1748" w:name="_Toc218717369"/>
      <w:bookmarkEnd w:id="1738"/>
      <w:r w:rsidRPr="00B02A0B">
        <w:t>7.2.1AA</w:t>
      </w:r>
      <w:r w:rsidRPr="00B02A0B">
        <w:tab/>
        <w:t>SIP REGISTER request without service authorisation</w:t>
      </w:r>
      <w:bookmarkEnd w:id="1739"/>
      <w:bookmarkEnd w:id="1740"/>
      <w:bookmarkEnd w:id="1741"/>
      <w:bookmarkEnd w:id="1742"/>
      <w:bookmarkEnd w:id="1743"/>
      <w:bookmarkEnd w:id="1744"/>
      <w:bookmarkEnd w:id="1745"/>
      <w:bookmarkEnd w:id="1746"/>
      <w:bookmarkEnd w:id="1747"/>
      <w:bookmarkEnd w:id="1748"/>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49" w:name="_CR7_2_1A"/>
      <w:bookmarkStart w:id="1750" w:name="_Toc20215516"/>
      <w:bookmarkStart w:id="1751" w:name="_Toc27495983"/>
      <w:bookmarkStart w:id="1752" w:name="_Toc36107722"/>
      <w:bookmarkStart w:id="1753" w:name="_Toc44598473"/>
      <w:bookmarkStart w:id="1754" w:name="_Toc44602328"/>
      <w:bookmarkStart w:id="1755" w:name="_Toc45197505"/>
      <w:bookmarkStart w:id="1756" w:name="_Toc45695538"/>
      <w:bookmarkStart w:id="1757" w:name="_Toc51850994"/>
      <w:bookmarkStart w:id="1758" w:name="_Toc92224597"/>
      <w:bookmarkStart w:id="1759" w:name="_Toc218717370"/>
      <w:bookmarkEnd w:id="1749"/>
      <w:r w:rsidRPr="00B02A0B">
        <w:t>7.2.1A</w:t>
      </w:r>
      <w:r w:rsidRPr="00B02A0B">
        <w:tab/>
        <w:t>Common SIP PUBLISH procedure</w:t>
      </w:r>
      <w:bookmarkEnd w:id="1750"/>
      <w:bookmarkEnd w:id="1751"/>
      <w:bookmarkEnd w:id="1752"/>
      <w:bookmarkEnd w:id="1753"/>
      <w:bookmarkEnd w:id="1754"/>
      <w:bookmarkEnd w:id="1755"/>
      <w:bookmarkEnd w:id="1756"/>
      <w:bookmarkEnd w:id="1757"/>
      <w:bookmarkEnd w:id="1758"/>
      <w:bookmarkEnd w:id="1759"/>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60" w:name="_CR7_2_2"/>
      <w:bookmarkStart w:id="1761" w:name="_Toc20215517"/>
      <w:bookmarkStart w:id="1762" w:name="_Toc27495984"/>
      <w:bookmarkStart w:id="1763" w:name="_Toc36107723"/>
      <w:bookmarkStart w:id="1764" w:name="_Toc44598474"/>
      <w:bookmarkStart w:id="1765" w:name="_Toc44602329"/>
      <w:bookmarkStart w:id="1766" w:name="_Toc45197506"/>
      <w:bookmarkStart w:id="1767" w:name="_Toc45695539"/>
      <w:bookmarkStart w:id="1768" w:name="_Toc51850995"/>
      <w:bookmarkStart w:id="1769" w:name="_Toc92224598"/>
      <w:bookmarkStart w:id="1770" w:name="_Toc218717371"/>
      <w:bookmarkEnd w:id="1760"/>
      <w:r w:rsidRPr="00B02A0B">
        <w:t>7.2.2</w:t>
      </w:r>
      <w:r w:rsidRPr="00B02A0B">
        <w:tab/>
        <w:t>SIP PUBLISH request for service authorisation and MCData service settings</w:t>
      </w:r>
      <w:bookmarkEnd w:id="1761"/>
      <w:bookmarkEnd w:id="1762"/>
      <w:bookmarkEnd w:id="1763"/>
      <w:bookmarkEnd w:id="1764"/>
      <w:bookmarkEnd w:id="1765"/>
      <w:bookmarkEnd w:id="1766"/>
      <w:bookmarkEnd w:id="1767"/>
      <w:bookmarkEnd w:id="1768"/>
      <w:bookmarkEnd w:id="1769"/>
      <w:bookmarkEnd w:id="1770"/>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71" w:name="_CR7_2_3"/>
      <w:bookmarkStart w:id="1772" w:name="_Toc20215518"/>
      <w:bookmarkStart w:id="1773" w:name="_Toc27495985"/>
      <w:bookmarkStart w:id="1774" w:name="_Toc36107724"/>
      <w:bookmarkStart w:id="1775" w:name="_Toc44598475"/>
      <w:bookmarkStart w:id="1776" w:name="_Toc44602330"/>
      <w:bookmarkStart w:id="1777" w:name="_Toc45197507"/>
      <w:bookmarkStart w:id="1778" w:name="_Toc45695540"/>
      <w:bookmarkStart w:id="1779" w:name="_Toc51850996"/>
      <w:bookmarkStart w:id="1780" w:name="_Toc92224599"/>
      <w:bookmarkStart w:id="1781" w:name="_Toc218717372"/>
      <w:bookmarkEnd w:id="1771"/>
      <w:r w:rsidRPr="00B02A0B">
        <w:lastRenderedPageBreak/>
        <w:t>7.2.3</w:t>
      </w:r>
      <w:r w:rsidRPr="00B02A0B">
        <w:tab/>
        <w:t>Sending SIP PUBLISH for MCData service settings only</w:t>
      </w:r>
      <w:bookmarkEnd w:id="1772"/>
      <w:bookmarkEnd w:id="1773"/>
      <w:bookmarkEnd w:id="1774"/>
      <w:bookmarkEnd w:id="1775"/>
      <w:bookmarkEnd w:id="1776"/>
      <w:bookmarkEnd w:id="1777"/>
      <w:bookmarkEnd w:id="1778"/>
      <w:bookmarkEnd w:id="1779"/>
      <w:bookmarkEnd w:id="1780"/>
      <w:bookmarkEnd w:id="1781"/>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82" w:name="_CR7_2_4"/>
      <w:bookmarkStart w:id="1783" w:name="_Toc20215519"/>
      <w:bookmarkStart w:id="1784" w:name="_Toc27495986"/>
      <w:bookmarkStart w:id="1785" w:name="_Toc36107725"/>
      <w:bookmarkStart w:id="1786" w:name="_Toc44598476"/>
      <w:bookmarkStart w:id="1787" w:name="_Toc44602331"/>
      <w:bookmarkStart w:id="1788" w:name="_Toc45197508"/>
      <w:bookmarkStart w:id="1789" w:name="_Toc45695541"/>
      <w:bookmarkStart w:id="1790" w:name="_Toc51850997"/>
      <w:bookmarkStart w:id="1791" w:name="_Toc92224600"/>
      <w:bookmarkStart w:id="1792" w:name="_Toc218717373"/>
      <w:bookmarkEnd w:id="1782"/>
      <w:r w:rsidRPr="00B02A0B">
        <w:t>7.2.4</w:t>
      </w:r>
      <w:r w:rsidRPr="00B02A0B">
        <w:tab/>
        <w:t>Determination of MCData service settings</w:t>
      </w:r>
      <w:bookmarkEnd w:id="1783"/>
      <w:bookmarkEnd w:id="1784"/>
      <w:bookmarkEnd w:id="1785"/>
      <w:bookmarkEnd w:id="1786"/>
      <w:bookmarkEnd w:id="1787"/>
      <w:bookmarkEnd w:id="1788"/>
      <w:bookmarkEnd w:id="1789"/>
      <w:bookmarkEnd w:id="1790"/>
      <w:bookmarkEnd w:id="1791"/>
      <w:bookmarkEnd w:id="1792"/>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93" w:name="_CR7_2_5"/>
      <w:bookmarkStart w:id="1794" w:name="_Toc20155743"/>
      <w:bookmarkStart w:id="1795" w:name="_Toc27500898"/>
      <w:bookmarkStart w:id="1796" w:name="_Toc36107726"/>
      <w:bookmarkStart w:id="1797" w:name="_Toc44598477"/>
      <w:bookmarkStart w:id="1798" w:name="_Toc44602332"/>
      <w:bookmarkStart w:id="1799" w:name="_Toc45197509"/>
      <w:bookmarkStart w:id="1800" w:name="_Toc45695542"/>
      <w:bookmarkStart w:id="1801" w:name="_Toc51850998"/>
      <w:bookmarkStart w:id="1802" w:name="_Toc92224601"/>
      <w:bookmarkStart w:id="1803" w:name="_Toc20215520"/>
      <w:bookmarkStart w:id="1804" w:name="_Toc27495987"/>
      <w:bookmarkStart w:id="1805" w:name="_Toc218717374"/>
      <w:bookmarkEnd w:id="1793"/>
      <w:r w:rsidRPr="00B02A0B">
        <w:t>7.2.5</w:t>
      </w:r>
      <w:r w:rsidRPr="00B02A0B">
        <w:tab/>
        <w:t>Receiving a CSK key download message</w:t>
      </w:r>
      <w:bookmarkEnd w:id="1794"/>
      <w:bookmarkEnd w:id="1795"/>
      <w:bookmarkEnd w:id="1796"/>
      <w:bookmarkEnd w:id="1797"/>
      <w:bookmarkEnd w:id="1798"/>
      <w:bookmarkEnd w:id="1799"/>
      <w:bookmarkEnd w:id="1800"/>
      <w:bookmarkEnd w:id="1801"/>
      <w:bookmarkEnd w:id="1802"/>
      <w:bookmarkEnd w:id="1805"/>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806" w:name="_Toc36107727"/>
      <w:bookmarkStart w:id="1807" w:name="_Toc44598478"/>
      <w:bookmarkStart w:id="1808" w:name="_Toc44602333"/>
      <w:bookmarkStart w:id="1809" w:name="_Toc45197510"/>
      <w:bookmarkStart w:id="1810" w:name="_Toc45695543"/>
      <w:bookmarkStart w:id="1811" w:name="_Toc51850999"/>
      <w:bookmarkStart w:id="1812" w:name="_Toc92224602"/>
    </w:p>
    <w:p w14:paraId="0D9E5CE0" w14:textId="0864ED28" w:rsidR="005C310B" w:rsidRPr="00B02A0B" w:rsidRDefault="005C310B" w:rsidP="007D34FE">
      <w:pPr>
        <w:pStyle w:val="Heading2"/>
      </w:pPr>
      <w:bookmarkStart w:id="1813" w:name="_CR7_3"/>
      <w:bookmarkStart w:id="1814" w:name="_Toc218717375"/>
      <w:bookmarkEnd w:id="1813"/>
      <w:r w:rsidRPr="00B02A0B">
        <w:t>7.3</w:t>
      </w:r>
      <w:r w:rsidRPr="00B02A0B">
        <w:tab/>
        <w:t>MCData server procedures</w:t>
      </w:r>
      <w:bookmarkEnd w:id="1803"/>
      <w:bookmarkEnd w:id="1804"/>
      <w:bookmarkEnd w:id="1806"/>
      <w:bookmarkEnd w:id="1807"/>
      <w:bookmarkEnd w:id="1808"/>
      <w:bookmarkEnd w:id="1809"/>
      <w:bookmarkEnd w:id="1810"/>
      <w:bookmarkEnd w:id="1811"/>
      <w:bookmarkEnd w:id="1812"/>
      <w:bookmarkEnd w:id="1814"/>
    </w:p>
    <w:p w14:paraId="0F5DBA4C" w14:textId="77777777" w:rsidR="005C310B" w:rsidRPr="00B02A0B" w:rsidRDefault="005C310B" w:rsidP="007D34FE">
      <w:pPr>
        <w:pStyle w:val="Heading3"/>
      </w:pPr>
      <w:bookmarkStart w:id="1815" w:name="_CR7_3_1"/>
      <w:bookmarkStart w:id="1816" w:name="_Toc20215521"/>
      <w:bookmarkStart w:id="1817" w:name="_Toc27495988"/>
      <w:bookmarkStart w:id="1818" w:name="_Toc36107728"/>
      <w:bookmarkStart w:id="1819" w:name="_Toc44598479"/>
      <w:bookmarkStart w:id="1820" w:name="_Toc44602334"/>
      <w:bookmarkStart w:id="1821" w:name="_Toc45197511"/>
      <w:bookmarkStart w:id="1822" w:name="_Toc45695544"/>
      <w:bookmarkStart w:id="1823" w:name="_Toc51851000"/>
      <w:bookmarkStart w:id="1824" w:name="_Toc92224603"/>
      <w:bookmarkStart w:id="1825" w:name="_Toc218717376"/>
      <w:bookmarkEnd w:id="1815"/>
      <w:r w:rsidRPr="00B02A0B">
        <w:t>7.3.1</w:t>
      </w:r>
      <w:r w:rsidRPr="00B02A0B">
        <w:tab/>
        <w:t>General</w:t>
      </w:r>
      <w:bookmarkEnd w:id="1816"/>
      <w:bookmarkEnd w:id="1817"/>
      <w:bookmarkEnd w:id="1818"/>
      <w:bookmarkEnd w:id="1819"/>
      <w:bookmarkEnd w:id="1820"/>
      <w:bookmarkEnd w:id="1821"/>
      <w:bookmarkEnd w:id="1822"/>
      <w:bookmarkEnd w:id="1823"/>
      <w:bookmarkEnd w:id="1824"/>
      <w:bookmarkEnd w:id="1825"/>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26" w:name="_CR7_3_1A"/>
      <w:bookmarkStart w:id="1827" w:name="_Toc20215522"/>
      <w:bookmarkStart w:id="1828" w:name="_Toc27495989"/>
      <w:bookmarkStart w:id="1829" w:name="_Toc36107729"/>
      <w:bookmarkStart w:id="1830" w:name="_Toc44598480"/>
      <w:bookmarkStart w:id="1831" w:name="_Toc44602335"/>
      <w:bookmarkStart w:id="1832" w:name="_Toc45197512"/>
      <w:bookmarkStart w:id="1833" w:name="_Toc45695545"/>
      <w:bookmarkStart w:id="1834" w:name="_Toc51851001"/>
      <w:bookmarkStart w:id="1835" w:name="_Toc92224604"/>
      <w:bookmarkStart w:id="1836" w:name="_Toc218717377"/>
      <w:bookmarkEnd w:id="1826"/>
      <w:r w:rsidRPr="00B02A0B">
        <w:t>7.3.1A</w:t>
      </w:r>
      <w:r w:rsidRPr="00B02A0B">
        <w:tab/>
        <w:t>Confidentiality and Integrity Protection</w:t>
      </w:r>
      <w:bookmarkEnd w:id="1827"/>
      <w:bookmarkEnd w:id="1828"/>
      <w:bookmarkEnd w:id="1829"/>
      <w:bookmarkEnd w:id="1830"/>
      <w:bookmarkEnd w:id="1831"/>
      <w:bookmarkEnd w:id="1832"/>
      <w:bookmarkEnd w:id="1833"/>
      <w:bookmarkEnd w:id="1834"/>
      <w:bookmarkEnd w:id="1835"/>
      <w:bookmarkEnd w:id="1836"/>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37" w:name="_CR7_3_2"/>
      <w:bookmarkStart w:id="1838" w:name="_Toc20215523"/>
      <w:bookmarkStart w:id="1839" w:name="_Toc27495990"/>
      <w:bookmarkStart w:id="1840" w:name="_Toc36107730"/>
      <w:bookmarkStart w:id="1841" w:name="_Toc44598481"/>
      <w:bookmarkStart w:id="1842" w:name="_Toc44602336"/>
      <w:bookmarkStart w:id="1843" w:name="_Toc45197513"/>
      <w:bookmarkStart w:id="1844" w:name="_Toc45695546"/>
      <w:bookmarkStart w:id="1845" w:name="_Toc51851002"/>
      <w:bookmarkStart w:id="1846" w:name="_Toc92224605"/>
      <w:bookmarkStart w:id="1847" w:name="_Toc218717378"/>
      <w:bookmarkEnd w:id="1837"/>
      <w:r w:rsidRPr="00B02A0B">
        <w:t>7.3.2</w:t>
      </w:r>
      <w:r w:rsidRPr="00B02A0B">
        <w:tab/>
        <w:t>SIP REGISTER request for service authorisation</w:t>
      </w:r>
      <w:bookmarkEnd w:id="1838"/>
      <w:bookmarkEnd w:id="1839"/>
      <w:bookmarkEnd w:id="1840"/>
      <w:bookmarkEnd w:id="1841"/>
      <w:bookmarkEnd w:id="1842"/>
      <w:bookmarkEnd w:id="1843"/>
      <w:bookmarkEnd w:id="1844"/>
      <w:bookmarkEnd w:id="1845"/>
      <w:bookmarkEnd w:id="1846"/>
      <w:bookmarkEnd w:id="1847"/>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2FC62270" w:rsidR="00256D29" w:rsidRDefault="00256D29" w:rsidP="00256D29">
      <w:pPr>
        <w:pStyle w:val="B1"/>
        <w:rPr>
          <w:lang w:val="en-US"/>
        </w:rPr>
      </w:pPr>
      <w:r>
        <w:rPr>
          <w:lang w:val="en-US"/>
        </w:rPr>
        <w:t>2C)</w:t>
      </w:r>
      <w:r>
        <w:rPr>
          <w:lang w:val="en-US"/>
        </w:rPr>
        <w:tab/>
        <w:t xml:space="preserve">if the </w:t>
      </w:r>
      <w:r>
        <w:rPr>
          <w:noProof/>
        </w:rPr>
        <w:t xml:space="preserve">&lt;gw-mcdata-usage&gt; element is present and set to true, the MCData server </w:t>
      </w:r>
      <w:r w:rsidR="0066529B">
        <w:rPr>
          <w:lang w:val="en-US"/>
        </w:rPr>
        <w:t>determine that the MCData client is using an MCData gateway UE to access the MCData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48" w:name="_Toc20215524"/>
      <w:bookmarkStart w:id="1849" w:name="_Toc27495991"/>
      <w:bookmarkStart w:id="1850" w:name="_Toc36107731"/>
      <w:bookmarkStart w:id="1851" w:name="_Toc44598482"/>
      <w:bookmarkStart w:id="1852" w:name="_Toc44602337"/>
      <w:bookmarkStart w:id="1853" w:name="_Toc45197514"/>
      <w:bookmarkStart w:id="1854" w:name="_Toc45695547"/>
      <w:bookmarkStart w:id="1855"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56" w:name="_CR7_3_3"/>
      <w:bookmarkStart w:id="1857" w:name="_Toc92224606"/>
      <w:bookmarkStart w:id="1858" w:name="_Toc218717379"/>
      <w:bookmarkEnd w:id="1856"/>
      <w:r w:rsidRPr="00B02A0B">
        <w:t>7.3.3</w:t>
      </w:r>
      <w:r w:rsidRPr="00B02A0B">
        <w:tab/>
        <w:t>SIP PUBLISH request for service authorisation and service settings</w:t>
      </w:r>
      <w:bookmarkEnd w:id="1848"/>
      <w:bookmarkEnd w:id="1849"/>
      <w:bookmarkEnd w:id="1850"/>
      <w:bookmarkEnd w:id="1851"/>
      <w:bookmarkEnd w:id="1852"/>
      <w:bookmarkEnd w:id="1853"/>
      <w:bookmarkEnd w:id="1854"/>
      <w:bookmarkEnd w:id="1855"/>
      <w:bookmarkEnd w:id="1857"/>
      <w:bookmarkEnd w:id="1858"/>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13457E6B" w:rsidR="00256D29" w:rsidRDefault="0066529B"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Pr>
          <w:lang w:val="en-US"/>
        </w:rPr>
        <w:t>determine that the MCData client is using an MCData gateway UE to access the MCData services</w:t>
      </w:r>
      <w:r w:rsidR="00256D29">
        <w:rPr>
          <w:lang w:val="en-US"/>
        </w:rPr>
        <w:t>;</w:t>
      </w:r>
    </w:p>
    <w:p w14:paraId="2343F2F3" w14:textId="6C0F9D05" w:rsidR="00256D29" w:rsidRPr="00B02A0B" w:rsidRDefault="00256D29" w:rsidP="00541046">
      <w:pPr>
        <w:pStyle w:val="NO"/>
        <w:overflowPunct/>
        <w:autoSpaceDE/>
        <w:autoSpaceDN/>
        <w:adjustRightInd/>
        <w:textAlignment w:val="auto"/>
      </w:pPr>
      <w:r>
        <w:rPr>
          <w:lang w:val="en-US" w:eastAsia="en-US"/>
        </w:rPr>
        <w:t>NOTE</w:t>
      </w:r>
      <w:r w:rsidR="0066529B">
        <w:rPr>
          <w:lang w:val="en-US" w:eastAsia="en-US"/>
        </w:rPr>
        <w:t> </w:t>
      </w:r>
      <w:r>
        <w:rPr>
          <w:lang w:val="en-US" w:eastAsia="en-US"/>
        </w:rPr>
        <w:t>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59" w:name="_CR7_3_4"/>
      <w:bookmarkStart w:id="1860" w:name="_Toc20215525"/>
      <w:bookmarkStart w:id="1861" w:name="_Toc27495992"/>
      <w:bookmarkStart w:id="1862" w:name="_Toc36107732"/>
      <w:bookmarkStart w:id="1863" w:name="_Toc44598483"/>
      <w:bookmarkStart w:id="1864" w:name="_Toc44602338"/>
      <w:bookmarkStart w:id="1865" w:name="_Toc45197515"/>
      <w:bookmarkStart w:id="1866" w:name="_Toc45695548"/>
      <w:bookmarkStart w:id="1867" w:name="_Toc51851004"/>
      <w:bookmarkStart w:id="1868" w:name="_Toc92224607"/>
      <w:bookmarkStart w:id="1869" w:name="_Toc218717380"/>
      <w:bookmarkEnd w:id="1859"/>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60"/>
      <w:bookmarkEnd w:id="1861"/>
      <w:bookmarkEnd w:id="1862"/>
      <w:bookmarkEnd w:id="1863"/>
      <w:bookmarkEnd w:id="1864"/>
      <w:bookmarkEnd w:id="1865"/>
      <w:bookmarkEnd w:id="1866"/>
      <w:bookmarkEnd w:id="1867"/>
      <w:bookmarkEnd w:id="1868"/>
      <w:bookmarkEnd w:id="1869"/>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70" w:name="_CR7_3_5"/>
      <w:bookmarkStart w:id="1871" w:name="_Toc20215526"/>
      <w:bookmarkStart w:id="1872" w:name="_Toc27495993"/>
      <w:bookmarkStart w:id="1873" w:name="_Toc36107733"/>
      <w:bookmarkStart w:id="1874" w:name="_Toc44598484"/>
      <w:bookmarkStart w:id="1875" w:name="_Toc44602339"/>
      <w:bookmarkStart w:id="1876" w:name="_Toc45197516"/>
      <w:bookmarkStart w:id="1877" w:name="_Toc45695549"/>
      <w:bookmarkStart w:id="1878" w:name="_Toc51851005"/>
      <w:bookmarkStart w:id="1879" w:name="_Toc92224608"/>
      <w:bookmarkStart w:id="1880" w:name="_Toc218717381"/>
      <w:bookmarkEnd w:id="1870"/>
      <w:r w:rsidRPr="00B02A0B">
        <w:t>7.3.5</w:t>
      </w:r>
      <w:r w:rsidRPr="00B02A0B">
        <w:tab/>
        <w:t>Receiving SIP PUBLISH request with "Expires=0"</w:t>
      </w:r>
      <w:bookmarkEnd w:id="1871"/>
      <w:bookmarkEnd w:id="1872"/>
      <w:bookmarkEnd w:id="1873"/>
      <w:bookmarkEnd w:id="1874"/>
      <w:bookmarkEnd w:id="1875"/>
      <w:bookmarkEnd w:id="1876"/>
      <w:bookmarkEnd w:id="1877"/>
      <w:bookmarkEnd w:id="1878"/>
      <w:bookmarkEnd w:id="1879"/>
      <w:bookmarkEnd w:id="1880"/>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81" w:name="_CR7_3_6"/>
      <w:bookmarkStart w:id="1882" w:name="_Toc20215527"/>
      <w:bookmarkStart w:id="1883" w:name="_Toc27495994"/>
      <w:bookmarkStart w:id="1884" w:name="_Toc36107734"/>
      <w:bookmarkStart w:id="1885" w:name="_Toc44598485"/>
      <w:bookmarkStart w:id="1886" w:name="_Toc44602340"/>
      <w:bookmarkStart w:id="1887" w:name="_Toc45197517"/>
      <w:bookmarkStart w:id="1888" w:name="_Toc45695550"/>
      <w:bookmarkStart w:id="1889" w:name="_Toc51851006"/>
      <w:bookmarkStart w:id="1890" w:name="_Toc92224609"/>
      <w:bookmarkStart w:id="1891" w:name="_Toc218717382"/>
      <w:bookmarkEnd w:id="1881"/>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92" w:name="_Toc20215528"/>
      <w:bookmarkStart w:id="1893" w:name="_Toc27495995"/>
      <w:bookmarkStart w:id="1894" w:name="_Toc36107735"/>
      <w:bookmarkStart w:id="1895" w:name="_Toc44598486"/>
      <w:bookmarkStart w:id="1896" w:name="_Toc44602341"/>
      <w:bookmarkStart w:id="1897" w:name="_Toc45197518"/>
      <w:bookmarkStart w:id="1898" w:name="_Toc45695551"/>
      <w:bookmarkStart w:id="1899" w:name="_Toc51851007"/>
      <w:bookmarkStart w:id="1900" w:name="_Toc92224610"/>
      <w:bookmarkEnd w:id="1882"/>
      <w:bookmarkEnd w:id="1883"/>
      <w:bookmarkEnd w:id="1884"/>
      <w:bookmarkEnd w:id="1885"/>
      <w:bookmarkEnd w:id="1886"/>
      <w:bookmarkEnd w:id="1887"/>
      <w:bookmarkEnd w:id="1888"/>
      <w:bookmarkEnd w:id="1889"/>
      <w:bookmarkEnd w:id="1890"/>
      <w:bookmarkEnd w:id="1891"/>
    </w:p>
    <w:p w14:paraId="6AE953A3" w14:textId="4450E3FB" w:rsidR="005C310B" w:rsidRPr="00B02A0B" w:rsidRDefault="005C310B" w:rsidP="007D34FE">
      <w:pPr>
        <w:pStyle w:val="Heading4"/>
      </w:pPr>
      <w:bookmarkStart w:id="1901" w:name="_CR7_3_6_1"/>
      <w:bookmarkStart w:id="1902" w:name="_Toc218717383"/>
      <w:bookmarkEnd w:id="1901"/>
      <w:r w:rsidRPr="00B02A0B">
        <w:t>7.3.6.1</w:t>
      </w:r>
      <w:r w:rsidRPr="00B02A0B">
        <w:tab/>
        <w:t xml:space="preserve">Receiving subscription to </w:t>
      </w:r>
      <w:r w:rsidRPr="00B02A0B">
        <w:rPr>
          <w:lang w:val="en-US"/>
        </w:rPr>
        <w:t>MCData service</w:t>
      </w:r>
      <w:r w:rsidRPr="00B02A0B">
        <w:t xml:space="preserve"> settings</w:t>
      </w:r>
      <w:bookmarkEnd w:id="1892"/>
      <w:bookmarkEnd w:id="1893"/>
      <w:bookmarkEnd w:id="1894"/>
      <w:bookmarkEnd w:id="1895"/>
      <w:bookmarkEnd w:id="1896"/>
      <w:bookmarkEnd w:id="1897"/>
      <w:bookmarkEnd w:id="1898"/>
      <w:bookmarkEnd w:id="1899"/>
      <w:bookmarkEnd w:id="1900"/>
      <w:bookmarkEnd w:id="1902"/>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903" w:name="_CR7_3_6_2"/>
      <w:bookmarkStart w:id="1904" w:name="_Toc20215529"/>
      <w:bookmarkStart w:id="1905" w:name="_Toc27495996"/>
      <w:bookmarkStart w:id="1906" w:name="_Toc36107736"/>
      <w:bookmarkStart w:id="1907" w:name="_Toc44598487"/>
      <w:bookmarkStart w:id="1908" w:name="_Toc44602342"/>
      <w:bookmarkStart w:id="1909" w:name="_Toc45197519"/>
      <w:bookmarkStart w:id="1910" w:name="_Toc45695552"/>
      <w:bookmarkStart w:id="1911" w:name="_Toc51851008"/>
      <w:bookmarkStart w:id="1912" w:name="_Toc92224611"/>
      <w:bookmarkStart w:id="1913" w:name="_Toc218717384"/>
      <w:bookmarkEnd w:id="1903"/>
      <w:r w:rsidRPr="00B02A0B">
        <w:t>7.3.6.2</w:t>
      </w:r>
      <w:r w:rsidRPr="00B02A0B">
        <w:tab/>
        <w:t xml:space="preserve">Sending notification of change of </w:t>
      </w:r>
      <w:r w:rsidRPr="00B02A0B">
        <w:rPr>
          <w:lang w:val="en-US"/>
        </w:rPr>
        <w:t>MCData service</w:t>
      </w:r>
      <w:r w:rsidRPr="00B02A0B">
        <w:t xml:space="preserve"> settings</w:t>
      </w:r>
      <w:bookmarkEnd w:id="1904"/>
      <w:bookmarkEnd w:id="1905"/>
      <w:bookmarkEnd w:id="1906"/>
      <w:bookmarkEnd w:id="1907"/>
      <w:bookmarkEnd w:id="1908"/>
      <w:bookmarkEnd w:id="1909"/>
      <w:bookmarkEnd w:id="1910"/>
      <w:bookmarkEnd w:id="1911"/>
      <w:bookmarkEnd w:id="1912"/>
      <w:bookmarkEnd w:id="1913"/>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14" w:name="_CR7_3_7"/>
      <w:bookmarkStart w:id="1915" w:name="_Toc20155754"/>
      <w:bookmarkStart w:id="1916" w:name="_Toc27500909"/>
      <w:bookmarkStart w:id="1917" w:name="_Toc36107737"/>
      <w:bookmarkStart w:id="1918" w:name="_Toc44598488"/>
      <w:bookmarkStart w:id="1919" w:name="_Toc44602343"/>
      <w:bookmarkStart w:id="1920" w:name="_Toc45197520"/>
      <w:bookmarkStart w:id="1921" w:name="_Toc45695553"/>
      <w:bookmarkStart w:id="1922" w:name="_Toc51851009"/>
      <w:bookmarkStart w:id="1923" w:name="_Toc92224612"/>
      <w:bookmarkStart w:id="1924" w:name="_Toc20215530"/>
      <w:bookmarkStart w:id="1925" w:name="_Toc27495997"/>
      <w:bookmarkStart w:id="1926" w:name="_Toc218717385"/>
      <w:bookmarkEnd w:id="1914"/>
      <w:r w:rsidRPr="00B02A0B">
        <w:t>7.3.7</w:t>
      </w:r>
      <w:r w:rsidRPr="00B02A0B">
        <w:tab/>
        <w:t>Sending a CSK key download message</w:t>
      </w:r>
      <w:bookmarkEnd w:id="1915"/>
      <w:bookmarkEnd w:id="1916"/>
      <w:bookmarkEnd w:id="1917"/>
      <w:bookmarkEnd w:id="1918"/>
      <w:bookmarkEnd w:id="1919"/>
      <w:bookmarkEnd w:id="1920"/>
      <w:bookmarkEnd w:id="1921"/>
      <w:bookmarkEnd w:id="1922"/>
      <w:bookmarkEnd w:id="1923"/>
      <w:bookmarkEnd w:id="1926"/>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27" w:name="_CR7A"/>
      <w:bookmarkStart w:id="1928" w:name="_Toc20155734"/>
      <w:bookmarkStart w:id="1929" w:name="_Toc27500889"/>
      <w:bookmarkStart w:id="1930" w:name="_Toc36049014"/>
      <w:bookmarkStart w:id="1931" w:name="_Toc45209777"/>
      <w:bookmarkStart w:id="1932" w:name="_Toc51860602"/>
      <w:bookmarkStart w:id="1933" w:name="_Toc138440889"/>
      <w:bookmarkStart w:id="1934" w:name="_Toc218717386"/>
      <w:bookmarkEnd w:id="1927"/>
      <w:r w:rsidRPr="0073469F">
        <w:t>7</w:t>
      </w:r>
      <w:r>
        <w:t>A</w:t>
      </w:r>
      <w:r w:rsidRPr="0073469F">
        <w:tab/>
      </w:r>
      <w:bookmarkEnd w:id="1928"/>
      <w:bookmarkEnd w:id="1929"/>
      <w:bookmarkEnd w:id="1930"/>
      <w:bookmarkEnd w:id="1931"/>
      <w:bookmarkEnd w:id="1932"/>
      <w:bookmarkEnd w:id="1933"/>
      <w:r>
        <w:t xml:space="preserve">Migration </w:t>
      </w:r>
      <w:r w:rsidR="002E4100">
        <w:t>procedures</w:t>
      </w:r>
      <w:bookmarkEnd w:id="1934"/>
    </w:p>
    <w:p w14:paraId="27B610A9" w14:textId="77777777" w:rsidR="00575A5F" w:rsidRDefault="00575A5F" w:rsidP="00575A5F">
      <w:pPr>
        <w:pStyle w:val="Heading2"/>
      </w:pPr>
      <w:bookmarkStart w:id="1935" w:name="_CR7A_1"/>
      <w:bookmarkStart w:id="1936" w:name="_Toc20155735"/>
      <w:bookmarkStart w:id="1937" w:name="_Toc27500890"/>
      <w:bookmarkStart w:id="1938" w:name="_Toc36049015"/>
      <w:bookmarkStart w:id="1939" w:name="_Toc45209778"/>
      <w:bookmarkStart w:id="1940" w:name="_Toc51860603"/>
      <w:bookmarkStart w:id="1941" w:name="_Toc138440890"/>
      <w:bookmarkStart w:id="1942" w:name="_Toc218717387"/>
      <w:bookmarkEnd w:id="1935"/>
      <w:r w:rsidRPr="0073469F">
        <w:t>7</w:t>
      </w:r>
      <w:r>
        <w:t>A</w:t>
      </w:r>
      <w:r w:rsidRPr="0073469F">
        <w:t>.1</w:t>
      </w:r>
      <w:r w:rsidRPr="0073469F">
        <w:tab/>
        <w:t>General</w:t>
      </w:r>
      <w:bookmarkEnd w:id="1936"/>
      <w:bookmarkEnd w:id="1937"/>
      <w:bookmarkEnd w:id="1938"/>
      <w:bookmarkEnd w:id="1939"/>
      <w:bookmarkEnd w:id="1940"/>
      <w:bookmarkEnd w:id="1941"/>
      <w:bookmarkEnd w:id="1942"/>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43" w:name="_CR7A_2"/>
      <w:bookmarkStart w:id="1944" w:name="_Toc20155736"/>
      <w:bookmarkStart w:id="1945" w:name="_Toc27500891"/>
      <w:bookmarkStart w:id="1946" w:name="_Toc36049016"/>
      <w:bookmarkStart w:id="1947" w:name="_Toc45209779"/>
      <w:bookmarkStart w:id="1948" w:name="_Toc51860604"/>
      <w:bookmarkStart w:id="1949" w:name="_Toc138440891"/>
      <w:bookmarkStart w:id="1950" w:name="_Toc218717388"/>
      <w:bookmarkEnd w:id="1943"/>
      <w:r w:rsidRPr="0073469F">
        <w:t>7</w:t>
      </w:r>
      <w:r>
        <w:t>A</w:t>
      </w:r>
      <w:r w:rsidRPr="0073469F">
        <w:t>.2</w:t>
      </w:r>
      <w:r w:rsidRPr="0073469F">
        <w:tab/>
        <w:t>MC</w:t>
      </w:r>
      <w:r>
        <w:t>Data</w:t>
      </w:r>
      <w:r w:rsidRPr="0073469F">
        <w:t xml:space="preserve"> client procedures</w:t>
      </w:r>
      <w:bookmarkEnd w:id="1944"/>
      <w:bookmarkEnd w:id="1945"/>
      <w:bookmarkEnd w:id="1946"/>
      <w:bookmarkEnd w:id="1947"/>
      <w:bookmarkEnd w:id="1948"/>
      <w:bookmarkEnd w:id="1949"/>
      <w:bookmarkEnd w:id="1950"/>
    </w:p>
    <w:p w14:paraId="245EA604" w14:textId="77777777" w:rsidR="00575A5F" w:rsidRPr="0073469F" w:rsidRDefault="00575A5F" w:rsidP="00575A5F">
      <w:pPr>
        <w:pStyle w:val="Heading3"/>
      </w:pPr>
      <w:bookmarkStart w:id="1951" w:name="_CR7A_2_1"/>
      <w:bookmarkStart w:id="1952" w:name="_Toc20155737"/>
      <w:bookmarkStart w:id="1953" w:name="_Toc27500892"/>
      <w:bookmarkStart w:id="1954" w:name="_Toc36049017"/>
      <w:bookmarkStart w:id="1955" w:name="_Toc45209780"/>
      <w:bookmarkStart w:id="1956" w:name="_Toc51860605"/>
      <w:bookmarkStart w:id="1957" w:name="_Toc138440892"/>
      <w:bookmarkStart w:id="1958" w:name="_Toc218717389"/>
      <w:bookmarkEnd w:id="1951"/>
      <w:r>
        <w:t>7A</w:t>
      </w:r>
      <w:r w:rsidRPr="0073469F">
        <w:t>.</w:t>
      </w:r>
      <w:r>
        <w:t>2</w:t>
      </w:r>
      <w:r w:rsidRPr="0073469F">
        <w:t>.</w:t>
      </w:r>
      <w:r>
        <w:t>1</w:t>
      </w:r>
      <w:r w:rsidRPr="0073469F">
        <w:tab/>
      </w:r>
      <w:r>
        <w:t xml:space="preserve">SIP REGISTER request for </w:t>
      </w:r>
      <w:bookmarkEnd w:id="1952"/>
      <w:bookmarkEnd w:id="1953"/>
      <w:bookmarkEnd w:id="1954"/>
      <w:bookmarkEnd w:id="1955"/>
      <w:bookmarkEnd w:id="1956"/>
      <w:bookmarkEnd w:id="1957"/>
      <w:r>
        <w:t>migration service authorization</w:t>
      </w:r>
      <w:bookmarkEnd w:id="1958"/>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59" w:name="_CR7A_2_2"/>
      <w:bookmarkStart w:id="1960" w:name="_Toc36049023"/>
      <w:bookmarkStart w:id="1961" w:name="_Toc45209786"/>
      <w:bookmarkStart w:id="1962" w:name="_Toc51860611"/>
      <w:bookmarkStart w:id="1963" w:name="_Toc138440898"/>
      <w:bookmarkStart w:id="1964" w:name="_Toc218717390"/>
      <w:bookmarkEnd w:id="1959"/>
      <w:r>
        <w:t>7A.2.2</w:t>
      </w:r>
      <w:r>
        <w:tab/>
        <w:t>Receiving a</w:t>
      </w:r>
      <w:r w:rsidRPr="0073469F">
        <w:t xml:space="preserve"> </w:t>
      </w:r>
      <w:r>
        <w:t>CSK key download</w:t>
      </w:r>
      <w:r w:rsidRPr="0073469F">
        <w:t xml:space="preserve"> </w:t>
      </w:r>
      <w:r>
        <w:t>message</w:t>
      </w:r>
      <w:bookmarkEnd w:id="1960"/>
      <w:bookmarkEnd w:id="1961"/>
      <w:bookmarkEnd w:id="1962"/>
      <w:bookmarkEnd w:id="1963"/>
      <w:bookmarkEnd w:id="1964"/>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65" w:name="_CR7A_2_3"/>
      <w:bookmarkStart w:id="1966" w:name="_Toc155363487"/>
      <w:bookmarkStart w:id="1967" w:name="_Toc218717391"/>
      <w:bookmarkEnd w:id="1965"/>
      <w:r>
        <w:t>7A.2.3</w:t>
      </w:r>
      <w:r>
        <w:tab/>
        <w:t>Receiving a</w:t>
      </w:r>
      <w:r w:rsidRPr="0073469F">
        <w:t xml:space="preserve"> </w:t>
      </w:r>
      <w:bookmarkEnd w:id="1966"/>
      <w:r>
        <w:t>SIP MESSAGE for migration service deauthorization notification</w:t>
      </w:r>
      <w:bookmarkEnd w:id="1967"/>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68" w:name="_CR7A_3"/>
      <w:bookmarkStart w:id="1969" w:name="_Toc20155744"/>
      <w:bookmarkStart w:id="1970" w:name="_Toc27500899"/>
      <w:bookmarkStart w:id="1971" w:name="_Toc36049024"/>
      <w:bookmarkStart w:id="1972" w:name="_Toc45209787"/>
      <w:bookmarkStart w:id="1973" w:name="_Toc51860612"/>
      <w:bookmarkStart w:id="1974" w:name="_Toc146246119"/>
      <w:bookmarkStart w:id="1975" w:name="_Toc218717392"/>
      <w:bookmarkEnd w:id="1968"/>
      <w:r w:rsidRPr="0073469F">
        <w:t>7</w:t>
      </w:r>
      <w:r>
        <w:t>A</w:t>
      </w:r>
      <w:r w:rsidRPr="0073469F">
        <w:t>.3</w:t>
      </w:r>
      <w:r w:rsidRPr="0073469F">
        <w:tab/>
      </w:r>
      <w:r>
        <w:t xml:space="preserve">Partner </w:t>
      </w:r>
      <w:r w:rsidRPr="0073469F">
        <w:t>MC</w:t>
      </w:r>
      <w:r>
        <w:t>Data</w:t>
      </w:r>
      <w:r w:rsidRPr="0073469F">
        <w:t xml:space="preserve"> server procedures</w:t>
      </w:r>
      <w:bookmarkEnd w:id="1969"/>
      <w:bookmarkEnd w:id="1970"/>
      <w:bookmarkEnd w:id="1971"/>
      <w:bookmarkEnd w:id="1972"/>
      <w:bookmarkEnd w:id="1973"/>
      <w:bookmarkEnd w:id="1974"/>
      <w:bookmarkEnd w:id="1975"/>
    </w:p>
    <w:p w14:paraId="6BDE1BAF" w14:textId="77777777" w:rsidR="00575A5F" w:rsidRDefault="00575A5F" w:rsidP="00575A5F">
      <w:pPr>
        <w:pStyle w:val="Heading3"/>
      </w:pPr>
      <w:bookmarkStart w:id="1976" w:name="_CR7A_3_1"/>
      <w:bookmarkStart w:id="1977" w:name="_Toc20155745"/>
      <w:bookmarkStart w:id="1978" w:name="_Toc27500900"/>
      <w:bookmarkStart w:id="1979" w:name="_Toc36049025"/>
      <w:bookmarkStart w:id="1980" w:name="_Toc45209788"/>
      <w:bookmarkStart w:id="1981" w:name="_Toc51860613"/>
      <w:bookmarkStart w:id="1982" w:name="_Toc146246120"/>
      <w:bookmarkStart w:id="1983" w:name="_Toc218717393"/>
      <w:bookmarkEnd w:id="1976"/>
      <w:r>
        <w:t>7A</w:t>
      </w:r>
      <w:r w:rsidRPr="0073469F">
        <w:t>.</w:t>
      </w:r>
      <w:r>
        <w:t>3</w:t>
      </w:r>
      <w:r w:rsidRPr="0073469F">
        <w:t>.1</w:t>
      </w:r>
      <w:r w:rsidRPr="0073469F">
        <w:tab/>
      </w:r>
      <w:r>
        <w:t>General</w:t>
      </w:r>
      <w:bookmarkEnd w:id="1977"/>
      <w:bookmarkEnd w:id="1978"/>
      <w:bookmarkEnd w:id="1979"/>
      <w:bookmarkEnd w:id="1980"/>
      <w:bookmarkEnd w:id="1981"/>
      <w:bookmarkEnd w:id="1982"/>
      <w:bookmarkEnd w:id="1983"/>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84" w:name="_CR7A_3_2"/>
      <w:bookmarkStart w:id="1985" w:name="_Toc20155746"/>
      <w:bookmarkStart w:id="1986" w:name="_Toc27500901"/>
      <w:bookmarkStart w:id="1987" w:name="_Toc36049026"/>
      <w:bookmarkStart w:id="1988" w:name="_Toc45209789"/>
      <w:bookmarkStart w:id="1989" w:name="_Toc51860614"/>
      <w:bookmarkStart w:id="1990" w:name="_Toc146246121"/>
      <w:bookmarkStart w:id="1991" w:name="_Toc218717394"/>
      <w:bookmarkEnd w:id="1984"/>
      <w:r>
        <w:t>7A</w:t>
      </w:r>
      <w:r w:rsidRPr="0073469F">
        <w:t>.</w:t>
      </w:r>
      <w:r>
        <w:t>3</w:t>
      </w:r>
      <w:r w:rsidRPr="0073469F">
        <w:t>.</w:t>
      </w:r>
      <w:r>
        <w:t>2</w:t>
      </w:r>
      <w:r w:rsidRPr="0073469F">
        <w:tab/>
      </w:r>
      <w:r>
        <w:t>Confidentiality and integrity protection</w:t>
      </w:r>
      <w:bookmarkEnd w:id="1985"/>
      <w:bookmarkEnd w:id="1986"/>
      <w:bookmarkEnd w:id="1987"/>
      <w:bookmarkEnd w:id="1988"/>
      <w:bookmarkEnd w:id="1989"/>
      <w:bookmarkEnd w:id="1990"/>
      <w:bookmarkEnd w:id="1991"/>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92" w:name="_CR7A_3_3"/>
      <w:bookmarkStart w:id="1993" w:name="_Toc20155747"/>
      <w:bookmarkStart w:id="1994" w:name="_Toc27500902"/>
      <w:bookmarkStart w:id="1995" w:name="_Toc36049027"/>
      <w:bookmarkStart w:id="1996" w:name="_Toc45209790"/>
      <w:bookmarkStart w:id="1997" w:name="_Toc51860615"/>
      <w:bookmarkStart w:id="1998" w:name="_Toc146246122"/>
      <w:bookmarkStart w:id="1999" w:name="_Toc218717395"/>
      <w:bookmarkEnd w:id="1992"/>
      <w:r>
        <w:t>7A</w:t>
      </w:r>
      <w:r w:rsidRPr="0073469F">
        <w:t>.</w:t>
      </w:r>
      <w:r>
        <w:t>3.3</w:t>
      </w:r>
      <w:r w:rsidRPr="0073469F">
        <w:tab/>
      </w:r>
      <w:r>
        <w:t>SIP REGISTER request for initial authorization</w:t>
      </w:r>
      <w:bookmarkEnd w:id="1993"/>
      <w:bookmarkEnd w:id="1994"/>
      <w:bookmarkEnd w:id="1995"/>
      <w:bookmarkEnd w:id="1996"/>
      <w:bookmarkEnd w:id="1997"/>
      <w:bookmarkEnd w:id="1998"/>
      <w:bookmarkEnd w:id="1999"/>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2000" w:name="_Toc36049034"/>
      <w:bookmarkStart w:id="2001" w:name="_Toc45209797"/>
      <w:bookmarkStart w:id="2002" w:name="_Toc51860622"/>
      <w:bookmarkStart w:id="2003"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2004" w:name="_CR7A_3_4"/>
      <w:bookmarkStart w:id="2005" w:name="_Toc218717396"/>
      <w:bookmarkEnd w:id="2004"/>
      <w:r>
        <w:t>7A.3.4</w:t>
      </w:r>
      <w:r w:rsidRPr="0073469F">
        <w:tab/>
        <w:t xml:space="preserve">Sending </w:t>
      </w:r>
      <w:r>
        <w:t>a CSK key download</w:t>
      </w:r>
      <w:r w:rsidRPr="0073469F">
        <w:t xml:space="preserve"> </w:t>
      </w:r>
      <w:r>
        <w:t>message</w:t>
      </w:r>
      <w:bookmarkEnd w:id="2000"/>
      <w:bookmarkEnd w:id="2001"/>
      <w:bookmarkEnd w:id="2002"/>
      <w:bookmarkEnd w:id="2003"/>
      <w:bookmarkEnd w:id="2005"/>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2006" w:name="_CR7A_3_5"/>
      <w:bookmarkStart w:id="2007" w:name="_Toc218717397"/>
      <w:bookmarkEnd w:id="2006"/>
      <w:r>
        <w:t>7A</w:t>
      </w:r>
      <w:r w:rsidRPr="0073469F">
        <w:t>.</w:t>
      </w:r>
      <w:r>
        <w:t>3</w:t>
      </w:r>
      <w:r w:rsidRPr="0073469F">
        <w:t>.</w:t>
      </w:r>
      <w:r>
        <w:t>5</w:t>
      </w:r>
      <w:r w:rsidRPr="0073469F">
        <w:tab/>
      </w:r>
      <w:r>
        <w:t>SIP MESSAGE request for migration service authorization response</w:t>
      </w:r>
      <w:bookmarkEnd w:id="2007"/>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2008" w:name="_Toc218717398"/>
      <w:r>
        <w:t>7A.3.6</w:t>
      </w:r>
      <w:r>
        <w:tab/>
        <w:t xml:space="preserve">Sending SIP MESSAGE for MCData service </w:t>
      </w:r>
      <w:r w:rsidRPr="005F5123">
        <w:t>authori</w:t>
      </w:r>
      <w:r>
        <w:t>z</w:t>
      </w:r>
      <w:r w:rsidRPr="005F5123">
        <w:t>ation notification</w:t>
      </w:r>
      <w:bookmarkEnd w:id="2008"/>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B44357" w:rsidRDefault="002E4100" w:rsidP="00B44357">
      <w:r w:rsidRPr="00B44357">
        <w:t>Upon receipt of SIP 2xx responses to the outgoing SIP MESSAGE requests, the participating MCData function shall follow the procedures specified in 3GPP TS 24.229 [5].</w:t>
      </w:r>
    </w:p>
    <w:p w14:paraId="11ADEF52" w14:textId="77777777" w:rsidR="007E4869" w:rsidRDefault="007E4869" w:rsidP="007E4869">
      <w:pPr>
        <w:pStyle w:val="Heading3"/>
      </w:pPr>
      <w:bookmarkStart w:id="2009" w:name="_CR7A_3_6"/>
      <w:bookmarkStart w:id="2010" w:name="_Toc155363493"/>
      <w:bookmarkStart w:id="2011" w:name="_Toc218717399"/>
      <w:bookmarkEnd w:id="2009"/>
      <w:r>
        <w:t>7A</w:t>
      </w:r>
      <w:r w:rsidRPr="0073469F">
        <w:t>.</w:t>
      </w:r>
      <w:r>
        <w:t>3</w:t>
      </w:r>
      <w:r w:rsidRPr="0073469F">
        <w:t>.</w:t>
      </w:r>
      <w:r>
        <w:t>6</w:t>
      </w:r>
      <w:r w:rsidRPr="0073469F">
        <w:tab/>
      </w:r>
      <w:r>
        <w:t xml:space="preserve">SIP MESSAGE request for migration service </w:t>
      </w:r>
      <w:bookmarkEnd w:id="2010"/>
      <w:r>
        <w:t>deauthorization notification</w:t>
      </w:r>
      <w:bookmarkEnd w:id="2011"/>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12" w:name="_CR7A_4"/>
      <w:bookmarkStart w:id="2013" w:name="_Toc218717400"/>
      <w:bookmarkEnd w:id="2012"/>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13"/>
    </w:p>
    <w:p w14:paraId="1C9FAB8E" w14:textId="77777777" w:rsidR="00575A5F" w:rsidRDefault="00575A5F" w:rsidP="00575A5F">
      <w:pPr>
        <w:pStyle w:val="Heading3"/>
      </w:pPr>
      <w:bookmarkStart w:id="2014" w:name="_CR7A_4_1"/>
      <w:bookmarkStart w:id="2015" w:name="_Toc218717401"/>
      <w:bookmarkEnd w:id="2014"/>
      <w:r>
        <w:t>7A</w:t>
      </w:r>
      <w:r w:rsidRPr="0073469F">
        <w:t>.</w:t>
      </w:r>
      <w:r>
        <w:t>4</w:t>
      </w:r>
      <w:r w:rsidRPr="0073469F">
        <w:t>.</w:t>
      </w:r>
      <w:r>
        <w:t>1</w:t>
      </w:r>
      <w:r w:rsidRPr="0073469F">
        <w:tab/>
      </w:r>
      <w:r>
        <w:t>SIP MESSAGE from the partner MCData server</w:t>
      </w:r>
      <w:bookmarkEnd w:id="2015"/>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16" w:name="_CR7A_4_2"/>
      <w:bookmarkStart w:id="2017" w:name="_Toc218717402"/>
      <w:bookmarkEnd w:id="2016"/>
      <w:r>
        <w:t>7A</w:t>
      </w:r>
      <w:r w:rsidRPr="0073469F">
        <w:t>.</w:t>
      </w:r>
      <w:r>
        <w:t>4</w:t>
      </w:r>
      <w:r w:rsidRPr="0073469F">
        <w:t>.</w:t>
      </w:r>
      <w:r>
        <w:t>2</w:t>
      </w:r>
      <w:r w:rsidRPr="0073469F">
        <w:tab/>
      </w:r>
      <w:r>
        <w:t>SIP MESSAGE request from the primary MCData gateway server</w:t>
      </w:r>
      <w:bookmarkEnd w:id="2017"/>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18" w:name="_CR7A_5"/>
      <w:bookmarkStart w:id="2019" w:name="_Toc218717403"/>
      <w:bookmarkEnd w:id="2018"/>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19"/>
    </w:p>
    <w:p w14:paraId="76B95111" w14:textId="77777777" w:rsidR="00575A5F" w:rsidRDefault="00575A5F" w:rsidP="00575A5F">
      <w:pPr>
        <w:pStyle w:val="Heading3"/>
      </w:pPr>
      <w:bookmarkStart w:id="2020" w:name="_CR7A_5_1"/>
      <w:bookmarkStart w:id="2021" w:name="_Toc218717404"/>
      <w:bookmarkEnd w:id="2020"/>
      <w:r>
        <w:t>7A</w:t>
      </w:r>
      <w:r w:rsidRPr="0073469F">
        <w:t>.</w:t>
      </w:r>
      <w:r>
        <w:t>5</w:t>
      </w:r>
      <w:r w:rsidRPr="0073469F">
        <w:t>.</w:t>
      </w:r>
      <w:r>
        <w:t>1</w:t>
      </w:r>
      <w:r w:rsidRPr="0073469F">
        <w:tab/>
      </w:r>
      <w:r>
        <w:t>SIP MESSAGE from the partner MCData gateway</w:t>
      </w:r>
      <w:bookmarkEnd w:id="2021"/>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22" w:name="_CR7A_5_2"/>
      <w:bookmarkStart w:id="2023" w:name="_Toc218717405"/>
      <w:bookmarkEnd w:id="2022"/>
      <w:r>
        <w:t>7A</w:t>
      </w:r>
      <w:r w:rsidRPr="0073469F">
        <w:t>.</w:t>
      </w:r>
      <w:r>
        <w:t>5</w:t>
      </w:r>
      <w:r w:rsidRPr="0073469F">
        <w:t>.</w:t>
      </w:r>
      <w:r>
        <w:t>2</w:t>
      </w:r>
      <w:r w:rsidRPr="0073469F">
        <w:tab/>
      </w:r>
      <w:r>
        <w:t>SIP MESSAGE request from the primary MCData server</w:t>
      </w:r>
      <w:bookmarkEnd w:id="2023"/>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24" w:name="_CR7A_6"/>
      <w:bookmarkStart w:id="2025" w:name="_Toc218717406"/>
      <w:bookmarkEnd w:id="2024"/>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25"/>
    </w:p>
    <w:p w14:paraId="7DE5B298" w14:textId="77777777" w:rsidR="00BF58AF" w:rsidRDefault="00BF58AF" w:rsidP="00BF58AF">
      <w:pPr>
        <w:pStyle w:val="Heading3"/>
      </w:pPr>
      <w:bookmarkStart w:id="2026" w:name="_CR7A_6_1"/>
      <w:bookmarkStart w:id="2027" w:name="_Toc218717407"/>
      <w:bookmarkEnd w:id="2026"/>
      <w:r>
        <w:t>7A</w:t>
      </w:r>
      <w:r w:rsidRPr="0073469F">
        <w:t>.</w:t>
      </w:r>
      <w:r>
        <w:t>6</w:t>
      </w:r>
      <w:r w:rsidRPr="0073469F">
        <w:t>.1</w:t>
      </w:r>
      <w:r w:rsidRPr="0073469F">
        <w:tab/>
      </w:r>
      <w:r>
        <w:t>SIP MESSAGE request for migration service authorization request</w:t>
      </w:r>
      <w:bookmarkEnd w:id="2027"/>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28" w:name="_Toc218717408"/>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28"/>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29" w:name="_CR7A_6_2"/>
      <w:bookmarkStart w:id="2030" w:name="_Toc155363501"/>
      <w:bookmarkStart w:id="2031" w:name="_Toc218717409"/>
      <w:bookmarkEnd w:id="2029"/>
      <w:r>
        <w:t>7A</w:t>
      </w:r>
      <w:r w:rsidRPr="0073469F">
        <w:t>.</w:t>
      </w:r>
      <w:r>
        <w:t>6</w:t>
      </w:r>
      <w:r w:rsidRPr="0073469F">
        <w:t>.</w:t>
      </w:r>
      <w:r>
        <w:t>2</w:t>
      </w:r>
      <w:r w:rsidRPr="0073469F">
        <w:tab/>
      </w:r>
      <w:bookmarkEnd w:id="2030"/>
      <w:r>
        <w:t>SIP MESSAGE request for migration service deauthorization notification</w:t>
      </w:r>
      <w:bookmarkEnd w:id="2031"/>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32" w:name="_CR8"/>
      <w:bookmarkStart w:id="2033" w:name="_Toc36107738"/>
      <w:bookmarkStart w:id="2034" w:name="_Toc44598489"/>
      <w:bookmarkStart w:id="2035" w:name="_Toc44602344"/>
      <w:bookmarkStart w:id="2036" w:name="_Toc45197521"/>
      <w:bookmarkStart w:id="2037" w:name="_Toc45695554"/>
      <w:bookmarkStart w:id="2038" w:name="_Toc51851010"/>
      <w:bookmarkStart w:id="2039" w:name="_Toc92224613"/>
      <w:bookmarkStart w:id="2040" w:name="_Toc218717410"/>
      <w:bookmarkEnd w:id="2032"/>
      <w:r w:rsidRPr="00B02A0B">
        <w:t>8</w:t>
      </w:r>
      <w:r w:rsidRPr="00B02A0B">
        <w:tab/>
        <w:t>Affiliation</w:t>
      </w:r>
      <w:bookmarkEnd w:id="1924"/>
      <w:bookmarkEnd w:id="1925"/>
      <w:bookmarkEnd w:id="2033"/>
      <w:bookmarkEnd w:id="2034"/>
      <w:bookmarkEnd w:id="2035"/>
      <w:bookmarkEnd w:id="2036"/>
      <w:bookmarkEnd w:id="2037"/>
      <w:bookmarkEnd w:id="2038"/>
      <w:bookmarkEnd w:id="2039"/>
      <w:bookmarkEnd w:id="2040"/>
    </w:p>
    <w:p w14:paraId="0FF0C2B0" w14:textId="77777777" w:rsidR="005C310B" w:rsidRPr="00B02A0B" w:rsidRDefault="005C310B" w:rsidP="007D34FE">
      <w:pPr>
        <w:pStyle w:val="Heading2"/>
      </w:pPr>
      <w:bookmarkStart w:id="2041" w:name="_CR8_1"/>
      <w:bookmarkStart w:id="2042" w:name="_Toc20215531"/>
      <w:bookmarkStart w:id="2043" w:name="_Toc27495998"/>
      <w:bookmarkStart w:id="2044" w:name="_Toc36107739"/>
      <w:bookmarkStart w:id="2045" w:name="_Toc44598490"/>
      <w:bookmarkStart w:id="2046" w:name="_Toc44602345"/>
      <w:bookmarkStart w:id="2047" w:name="_Toc45197522"/>
      <w:bookmarkStart w:id="2048" w:name="_Toc45695555"/>
      <w:bookmarkStart w:id="2049" w:name="_Toc51851011"/>
      <w:bookmarkStart w:id="2050" w:name="_Toc92224614"/>
      <w:bookmarkStart w:id="2051" w:name="_Toc218717411"/>
      <w:bookmarkEnd w:id="2041"/>
      <w:r w:rsidRPr="00B02A0B">
        <w:t>8.1</w:t>
      </w:r>
      <w:r w:rsidRPr="00B02A0B">
        <w:tab/>
        <w:t>General</w:t>
      </w:r>
      <w:bookmarkEnd w:id="2042"/>
      <w:bookmarkEnd w:id="2043"/>
      <w:bookmarkEnd w:id="2044"/>
      <w:bookmarkEnd w:id="2045"/>
      <w:bookmarkEnd w:id="2046"/>
      <w:bookmarkEnd w:id="2047"/>
      <w:bookmarkEnd w:id="2048"/>
      <w:bookmarkEnd w:id="2049"/>
      <w:bookmarkEnd w:id="2050"/>
      <w:bookmarkEnd w:id="2051"/>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52" w:name="_CR8_2"/>
      <w:bookmarkStart w:id="2053" w:name="_Toc20215532"/>
      <w:bookmarkStart w:id="2054" w:name="_Toc27495999"/>
      <w:bookmarkStart w:id="2055" w:name="_Toc36107740"/>
      <w:bookmarkStart w:id="2056" w:name="_Toc44598491"/>
      <w:bookmarkStart w:id="2057" w:name="_Toc44602346"/>
      <w:bookmarkStart w:id="2058" w:name="_Toc45197523"/>
      <w:bookmarkStart w:id="2059" w:name="_Toc45695556"/>
      <w:bookmarkStart w:id="2060" w:name="_Toc51851012"/>
      <w:bookmarkStart w:id="2061" w:name="_Toc92224615"/>
      <w:bookmarkStart w:id="2062" w:name="_Toc218717412"/>
      <w:bookmarkEnd w:id="2052"/>
      <w:r w:rsidRPr="00B02A0B">
        <w:t>8.2</w:t>
      </w:r>
      <w:r w:rsidRPr="00B02A0B">
        <w:tab/>
        <w:t>MCData client procedures</w:t>
      </w:r>
      <w:bookmarkEnd w:id="2053"/>
      <w:bookmarkEnd w:id="2054"/>
      <w:bookmarkEnd w:id="2055"/>
      <w:bookmarkEnd w:id="2056"/>
      <w:bookmarkEnd w:id="2057"/>
      <w:bookmarkEnd w:id="2058"/>
      <w:bookmarkEnd w:id="2059"/>
      <w:bookmarkEnd w:id="2060"/>
      <w:bookmarkEnd w:id="2061"/>
      <w:bookmarkEnd w:id="2062"/>
    </w:p>
    <w:p w14:paraId="1501E272" w14:textId="77777777" w:rsidR="005C310B" w:rsidRPr="00B02A0B" w:rsidRDefault="005C310B" w:rsidP="007D34FE">
      <w:pPr>
        <w:pStyle w:val="Heading3"/>
      </w:pPr>
      <w:bookmarkStart w:id="2063" w:name="_CR8_2_1"/>
      <w:bookmarkStart w:id="2064" w:name="_Toc20215533"/>
      <w:bookmarkStart w:id="2065" w:name="_Toc27496000"/>
      <w:bookmarkStart w:id="2066" w:name="_Toc36107741"/>
      <w:bookmarkStart w:id="2067" w:name="_Toc44598492"/>
      <w:bookmarkStart w:id="2068" w:name="_Toc44602347"/>
      <w:bookmarkStart w:id="2069" w:name="_Toc45197524"/>
      <w:bookmarkStart w:id="2070" w:name="_Toc45695557"/>
      <w:bookmarkStart w:id="2071" w:name="_Toc51851013"/>
      <w:bookmarkStart w:id="2072" w:name="_Toc92224616"/>
      <w:bookmarkStart w:id="2073" w:name="_Toc218717413"/>
      <w:bookmarkEnd w:id="2063"/>
      <w:r w:rsidRPr="00B02A0B">
        <w:t>8.2.1</w:t>
      </w:r>
      <w:r w:rsidRPr="00B02A0B">
        <w:tab/>
        <w:t>General</w:t>
      </w:r>
      <w:bookmarkEnd w:id="2064"/>
      <w:bookmarkEnd w:id="2065"/>
      <w:bookmarkEnd w:id="2066"/>
      <w:bookmarkEnd w:id="2067"/>
      <w:bookmarkEnd w:id="2068"/>
      <w:bookmarkEnd w:id="2069"/>
      <w:bookmarkEnd w:id="2070"/>
      <w:bookmarkEnd w:id="2071"/>
      <w:bookmarkEnd w:id="2072"/>
      <w:bookmarkEnd w:id="2073"/>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74" w:name="_CR8_2_2"/>
      <w:bookmarkStart w:id="2075" w:name="_Toc20215534"/>
      <w:bookmarkStart w:id="2076" w:name="_Toc27496001"/>
      <w:bookmarkStart w:id="2077" w:name="_Toc36107742"/>
      <w:bookmarkStart w:id="2078" w:name="_Toc44598493"/>
      <w:bookmarkStart w:id="2079" w:name="_Toc44602348"/>
      <w:bookmarkStart w:id="2080" w:name="_Toc45197525"/>
      <w:bookmarkStart w:id="2081" w:name="_Toc45695558"/>
      <w:bookmarkStart w:id="2082" w:name="_Toc51851014"/>
      <w:bookmarkStart w:id="2083" w:name="_Toc92224617"/>
      <w:bookmarkStart w:id="2084" w:name="_Toc218717414"/>
      <w:bookmarkEnd w:id="2074"/>
      <w:r w:rsidRPr="00B02A0B">
        <w:t>8.2.2</w:t>
      </w:r>
      <w:r w:rsidRPr="00B02A0B">
        <w:tab/>
        <w:t>Affiliation status change procedure</w:t>
      </w:r>
      <w:bookmarkEnd w:id="2075"/>
      <w:bookmarkEnd w:id="2076"/>
      <w:bookmarkEnd w:id="2077"/>
      <w:bookmarkEnd w:id="2078"/>
      <w:bookmarkEnd w:id="2079"/>
      <w:bookmarkEnd w:id="2080"/>
      <w:bookmarkEnd w:id="2081"/>
      <w:bookmarkEnd w:id="2082"/>
      <w:bookmarkEnd w:id="2083"/>
      <w:bookmarkEnd w:id="2084"/>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77777777" w:rsidR="005C310B" w:rsidRPr="00B02A0B" w:rsidRDefault="005C310B" w:rsidP="005C310B">
      <w:pPr>
        <w:pStyle w:val="NO"/>
      </w:pPr>
      <w:r w:rsidRPr="00B02A0B">
        <w:lastRenderedPageBreak/>
        <w:t>NOTE 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77777777" w:rsidR="005C310B" w:rsidRPr="00B02A0B" w:rsidRDefault="005C310B" w:rsidP="005C310B">
      <w:pPr>
        <w:pStyle w:val="NO"/>
      </w:pPr>
      <w:r w:rsidRPr="00B02A0B">
        <w:t>NOTE 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85" w:name="_CR8_2_3"/>
      <w:bookmarkStart w:id="2086" w:name="_Toc20215535"/>
      <w:bookmarkStart w:id="2087" w:name="_Toc27496002"/>
      <w:bookmarkStart w:id="2088" w:name="_Toc36107743"/>
      <w:bookmarkStart w:id="2089" w:name="_Toc44598494"/>
      <w:bookmarkStart w:id="2090" w:name="_Toc44602349"/>
      <w:bookmarkStart w:id="2091" w:name="_Toc45197526"/>
      <w:bookmarkStart w:id="2092" w:name="_Toc45695559"/>
      <w:bookmarkStart w:id="2093" w:name="_Toc51851015"/>
      <w:bookmarkStart w:id="2094" w:name="_Toc92224618"/>
      <w:bookmarkStart w:id="2095" w:name="_Toc218717415"/>
      <w:bookmarkEnd w:id="2085"/>
      <w:r w:rsidRPr="00B02A0B">
        <w:t>8.2.3</w:t>
      </w:r>
      <w:r w:rsidRPr="00B02A0B">
        <w:tab/>
        <w:t>Affiliation status determination procedure</w:t>
      </w:r>
      <w:bookmarkEnd w:id="2086"/>
      <w:bookmarkEnd w:id="2087"/>
      <w:bookmarkEnd w:id="2088"/>
      <w:bookmarkEnd w:id="2089"/>
      <w:bookmarkEnd w:id="2090"/>
      <w:bookmarkEnd w:id="2091"/>
      <w:bookmarkEnd w:id="2092"/>
      <w:bookmarkEnd w:id="2093"/>
      <w:bookmarkEnd w:id="2094"/>
      <w:bookmarkEnd w:id="2095"/>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lastRenderedPageBreak/>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96" w:name="_CR8_2_4"/>
      <w:bookmarkStart w:id="2097" w:name="_Toc20215536"/>
      <w:bookmarkStart w:id="2098" w:name="_Toc27496003"/>
      <w:bookmarkStart w:id="2099" w:name="_Toc36107744"/>
      <w:bookmarkStart w:id="2100" w:name="_Toc44598495"/>
      <w:bookmarkStart w:id="2101" w:name="_Toc44602350"/>
      <w:bookmarkStart w:id="2102" w:name="_Toc45197527"/>
      <w:bookmarkStart w:id="2103" w:name="_Toc45695560"/>
      <w:bookmarkStart w:id="2104" w:name="_Toc51851016"/>
      <w:bookmarkStart w:id="2105" w:name="_Toc92224619"/>
      <w:bookmarkStart w:id="2106" w:name="_Toc218717416"/>
      <w:bookmarkEnd w:id="2096"/>
      <w:r w:rsidRPr="00B02A0B">
        <w:t>8.2.4</w:t>
      </w:r>
      <w:r w:rsidRPr="00B02A0B">
        <w:tab/>
        <w:t>Procedure for sending affiliation status change request in negotiated mode to target MCData user</w:t>
      </w:r>
      <w:bookmarkEnd w:id="2097"/>
      <w:bookmarkEnd w:id="2098"/>
      <w:bookmarkEnd w:id="2099"/>
      <w:bookmarkEnd w:id="2100"/>
      <w:bookmarkEnd w:id="2101"/>
      <w:bookmarkEnd w:id="2102"/>
      <w:bookmarkEnd w:id="2103"/>
      <w:bookmarkEnd w:id="2104"/>
      <w:bookmarkEnd w:id="2105"/>
      <w:bookmarkEnd w:id="2106"/>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107" w:name="_CR8_2_5"/>
      <w:bookmarkStart w:id="2108" w:name="_Toc20215537"/>
      <w:bookmarkStart w:id="2109" w:name="_Toc27496004"/>
      <w:bookmarkStart w:id="2110" w:name="_Toc36107745"/>
      <w:bookmarkStart w:id="2111" w:name="_Toc44598496"/>
      <w:bookmarkStart w:id="2112" w:name="_Toc44602351"/>
      <w:bookmarkStart w:id="2113" w:name="_Toc45197528"/>
      <w:bookmarkStart w:id="2114" w:name="_Toc45695561"/>
      <w:bookmarkStart w:id="2115" w:name="_Toc51851017"/>
      <w:bookmarkStart w:id="2116" w:name="_Toc92224620"/>
      <w:bookmarkStart w:id="2117" w:name="_Toc218717417"/>
      <w:bookmarkEnd w:id="2107"/>
      <w:r w:rsidRPr="00B02A0B">
        <w:lastRenderedPageBreak/>
        <w:t>8.2.5</w:t>
      </w:r>
      <w:r w:rsidRPr="00B02A0B">
        <w:tab/>
        <w:t>Procedure for receiving affiliation status change request in negotiated mode from authorized MCData user</w:t>
      </w:r>
      <w:bookmarkEnd w:id="2108"/>
      <w:bookmarkEnd w:id="2109"/>
      <w:bookmarkEnd w:id="2110"/>
      <w:bookmarkEnd w:id="2111"/>
      <w:bookmarkEnd w:id="2112"/>
      <w:bookmarkEnd w:id="2113"/>
      <w:bookmarkEnd w:id="2114"/>
      <w:bookmarkEnd w:id="2115"/>
      <w:bookmarkEnd w:id="2116"/>
      <w:bookmarkEnd w:id="2117"/>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18" w:name="_CR8_2_6"/>
      <w:bookmarkStart w:id="2119" w:name="_Toc44598497"/>
      <w:bookmarkStart w:id="2120" w:name="_Toc44602352"/>
      <w:bookmarkStart w:id="2121" w:name="_Toc45197529"/>
      <w:bookmarkStart w:id="2122" w:name="_Toc45695562"/>
      <w:bookmarkStart w:id="2123" w:name="_Toc51851018"/>
      <w:bookmarkStart w:id="2124" w:name="_Toc92224621"/>
      <w:bookmarkStart w:id="2125" w:name="_Toc20215538"/>
      <w:bookmarkStart w:id="2126" w:name="_Toc27496005"/>
      <w:bookmarkStart w:id="2127" w:name="_Toc36107746"/>
      <w:bookmarkStart w:id="2128" w:name="_Toc218717418"/>
      <w:bookmarkEnd w:id="2118"/>
      <w:r w:rsidRPr="00B02A0B">
        <w:t>8.2.6</w:t>
      </w:r>
      <w:r w:rsidRPr="00B02A0B">
        <w:tab/>
        <w:t>Rules based affiliation status change procedure</w:t>
      </w:r>
      <w:bookmarkEnd w:id="2119"/>
      <w:bookmarkEnd w:id="2120"/>
      <w:bookmarkEnd w:id="2121"/>
      <w:bookmarkEnd w:id="2122"/>
      <w:bookmarkEnd w:id="2123"/>
      <w:bookmarkEnd w:id="2124"/>
      <w:bookmarkEnd w:id="2128"/>
    </w:p>
    <w:p w14:paraId="0316C84D" w14:textId="77777777" w:rsidR="00AA0D64" w:rsidRDefault="00AA0D64" w:rsidP="00ED13D8">
      <w:pPr>
        <w:pStyle w:val="Heading4"/>
      </w:pPr>
      <w:bookmarkStart w:id="2129" w:name="_CR8_2_6_1"/>
      <w:bookmarkStart w:id="2130" w:name="_Toc218717419"/>
      <w:bookmarkEnd w:id="2129"/>
      <w:r>
        <w:t>8.2.6.1</w:t>
      </w:r>
      <w:r>
        <w:tab/>
        <w:t>General</w:t>
      </w:r>
      <w:bookmarkEnd w:id="2130"/>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31" w:name="_CR8_2_6_2"/>
      <w:bookmarkStart w:id="2132" w:name="_Toc218717420"/>
      <w:bookmarkEnd w:id="2131"/>
      <w:r>
        <w:t>8.2.6.2</w:t>
      </w:r>
      <w:r>
        <w:tab/>
        <w:t>User profile defined rules</w:t>
      </w:r>
      <w:bookmarkEnd w:id="2132"/>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33" w:name="_CR8_2_6_3"/>
      <w:bookmarkStart w:id="2134" w:name="_Toc218717421"/>
      <w:bookmarkEnd w:id="2133"/>
      <w:r>
        <w:t>8.2.6.3</w:t>
      </w:r>
      <w:r>
        <w:tab/>
        <w:t>Group configuration defined rules</w:t>
      </w:r>
      <w:bookmarkEnd w:id="2134"/>
    </w:p>
    <w:p w14:paraId="1A0163AE" w14:textId="77777777" w:rsidR="00AA0D64" w:rsidRDefault="00AA0D64" w:rsidP="00AA0D64">
      <w:r>
        <w:t>If the &lt;permitted-geographic-area&gt; element of the &lt;list-service&gt; element of an MCS group document is present</w:t>
      </w:r>
      <w:bookmarkStart w:id="2135" w:name="_Hlk104301261"/>
      <w:bookmarkStart w:id="2136" w:name="_Hlk104305298"/>
      <w:r>
        <w:t xml:space="preserve"> and the MCData client is within the area specified </w:t>
      </w:r>
      <w:bookmarkEnd w:id="2135"/>
      <w:r>
        <w:t>in the &lt;permitted-geographic-area&gt; element</w:t>
      </w:r>
      <w:bookmarkEnd w:id="2136"/>
      <w:r>
        <w:t>, the MCData client is allowed to affiliate to the group.</w:t>
      </w:r>
    </w:p>
    <w:p w14:paraId="282540D8" w14:textId="77461D55" w:rsidR="00AA0D64" w:rsidRPr="00B02A0B" w:rsidRDefault="00AA0D64" w:rsidP="005B0233">
      <w:r>
        <w:t>If the &lt;</w:t>
      </w:r>
      <w:bookmarkStart w:id="2137" w:name="_Hlk103863199"/>
      <w:r>
        <w:t>mandatory</w:t>
      </w:r>
      <w:bookmarkEnd w:id="2137"/>
      <w:r>
        <w:t>-geographic-area&gt; element of the &lt;list-service&gt; element of an MCS group document is present and the MCData client is not within the area specified in the &lt;mandatory-geographic-area&gt; element the MCData client shall de-affiliate from the group.</w:t>
      </w:r>
    </w:p>
    <w:p w14:paraId="0713CEF8" w14:textId="77777777" w:rsidR="005C310B" w:rsidRPr="00B02A0B" w:rsidRDefault="005C310B" w:rsidP="007D34FE">
      <w:pPr>
        <w:pStyle w:val="Heading2"/>
      </w:pPr>
      <w:bookmarkStart w:id="2138" w:name="_CR8_3"/>
      <w:bookmarkStart w:id="2139" w:name="_Toc44598498"/>
      <w:bookmarkStart w:id="2140" w:name="_Toc44602353"/>
      <w:bookmarkStart w:id="2141" w:name="_Toc45197530"/>
      <w:bookmarkStart w:id="2142" w:name="_Toc45695563"/>
      <w:bookmarkStart w:id="2143" w:name="_Toc51851019"/>
      <w:bookmarkStart w:id="2144" w:name="_Toc92224622"/>
      <w:bookmarkStart w:id="2145" w:name="_Toc218717422"/>
      <w:bookmarkEnd w:id="2138"/>
      <w:r w:rsidRPr="00B02A0B">
        <w:lastRenderedPageBreak/>
        <w:t>8.3</w:t>
      </w:r>
      <w:r w:rsidRPr="00B02A0B">
        <w:tab/>
        <w:t>MCData server procedures</w:t>
      </w:r>
      <w:bookmarkEnd w:id="2125"/>
      <w:bookmarkEnd w:id="2126"/>
      <w:bookmarkEnd w:id="2127"/>
      <w:bookmarkEnd w:id="2139"/>
      <w:bookmarkEnd w:id="2140"/>
      <w:bookmarkEnd w:id="2141"/>
      <w:bookmarkEnd w:id="2142"/>
      <w:bookmarkEnd w:id="2143"/>
      <w:bookmarkEnd w:id="2144"/>
      <w:bookmarkEnd w:id="2145"/>
    </w:p>
    <w:p w14:paraId="1DF7C03C" w14:textId="77777777" w:rsidR="005C310B" w:rsidRPr="00B02A0B" w:rsidRDefault="005C310B" w:rsidP="007D34FE">
      <w:pPr>
        <w:pStyle w:val="Heading3"/>
      </w:pPr>
      <w:bookmarkStart w:id="2146" w:name="_CR8_3_1"/>
      <w:bookmarkStart w:id="2147" w:name="_Toc20215539"/>
      <w:bookmarkStart w:id="2148" w:name="_Toc27496006"/>
      <w:bookmarkStart w:id="2149" w:name="_Toc36107747"/>
      <w:bookmarkStart w:id="2150" w:name="_Toc44598499"/>
      <w:bookmarkStart w:id="2151" w:name="_Toc44602354"/>
      <w:bookmarkStart w:id="2152" w:name="_Toc45197531"/>
      <w:bookmarkStart w:id="2153" w:name="_Toc45695564"/>
      <w:bookmarkStart w:id="2154" w:name="_Toc51851020"/>
      <w:bookmarkStart w:id="2155" w:name="_Toc92224623"/>
      <w:bookmarkStart w:id="2156" w:name="_Toc218717423"/>
      <w:bookmarkEnd w:id="2146"/>
      <w:r w:rsidRPr="00B02A0B">
        <w:t>8.3.1</w:t>
      </w:r>
      <w:r w:rsidRPr="00B02A0B">
        <w:tab/>
        <w:t>General</w:t>
      </w:r>
      <w:bookmarkEnd w:id="2147"/>
      <w:bookmarkEnd w:id="2148"/>
      <w:bookmarkEnd w:id="2149"/>
      <w:bookmarkEnd w:id="2150"/>
      <w:bookmarkEnd w:id="2151"/>
      <w:bookmarkEnd w:id="2152"/>
      <w:bookmarkEnd w:id="2153"/>
      <w:bookmarkEnd w:id="2154"/>
      <w:bookmarkEnd w:id="2155"/>
      <w:bookmarkEnd w:id="2156"/>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57" w:name="_CR8_3_2"/>
      <w:bookmarkStart w:id="2158" w:name="_Toc20215540"/>
      <w:bookmarkStart w:id="2159" w:name="_Toc27496007"/>
      <w:bookmarkStart w:id="2160" w:name="_Toc36107748"/>
      <w:bookmarkStart w:id="2161" w:name="_Toc44598500"/>
      <w:bookmarkStart w:id="2162" w:name="_Toc44602355"/>
      <w:bookmarkStart w:id="2163" w:name="_Toc45197532"/>
      <w:bookmarkStart w:id="2164" w:name="_Toc45695565"/>
      <w:bookmarkStart w:id="2165" w:name="_Toc51851021"/>
      <w:bookmarkStart w:id="2166" w:name="_Toc92224624"/>
      <w:bookmarkStart w:id="2167" w:name="_Toc218717424"/>
      <w:bookmarkEnd w:id="2157"/>
      <w:r w:rsidRPr="00B02A0B">
        <w:t>8.3.2</w:t>
      </w:r>
      <w:r w:rsidRPr="00B02A0B">
        <w:tab/>
        <w:t>Procedures of MCData server serving the MCData user</w:t>
      </w:r>
      <w:bookmarkEnd w:id="2158"/>
      <w:bookmarkEnd w:id="2159"/>
      <w:bookmarkEnd w:id="2160"/>
      <w:bookmarkEnd w:id="2161"/>
      <w:bookmarkEnd w:id="2162"/>
      <w:bookmarkEnd w:id="2163"/>
      <w:bookmarkEnd w:id="2164"/>
      <w:bookmarkEnd w:id="2165"/>
      <w:bookmarkEnd w:id="2166"/>
      <w:bookmarkEnd w:id="2167"/>
    </w:p>
    <w:p w14:paraId="6E4A965B" w14:textId="77777777" w:rsidR="005C310B" w:rsidRPr="00B02A0B" w:rsidRDefault="005C310B" w:rsidP="007D34FE">
      <w:pPr>
        <w:pStyle w:val="Heading4"/>
      </w:pPr>
      <w:bookmarkStart w:id="2168" w:name="_CR8_3_2_1"/>
      <w:bookmarkStart w:id="2169" w:name="_Toc20215541"/>
      <w:bookmarkStart w:id="2170" w:name="_Toc27496008"/>
      <w:bookmarkStart w:id="2171" w:name="_Toc36107749"/>
      <w:bookmarkStart w:id="2172" w:name="_Toc44598501"/>
      <w:bookmarkStart w:id="2173" w:name="_Toc44602356"/>
      <w:bookmarkStart w:id="2174" w:name="_Toc45197533"/>
      <w:bookmarkStart w:id="2175" w:name="_Toc45695566"/>
      <w:bookmarkStart w:id="2176" w:name="_Toc51851022"/>
      <w:bookmarkStart w:id="2177" w:name="_Toc92224625"/>
      <w:bookmarkStart w:id="2178" w:name="_Toc218717425"/>
      <w:bookmarkEnd w:id="2168"/>
      <w:r w:rsidRPr="00B02A0B">
        <w:t>8.3.2.1</w:t>
      </w:r>
      <w:r w:rsidRPr="00B02A0B">
        <w:tab/>
        <w:t>General</w:t>
      </w:r>
      <w:bookmarkEnd w:id="2169"/>
      <w:bookmarkEnd w:id="2170"/>
      <w:bookmarkEnd w:id="2171"/>
      <w:bookmarkEnd w:id="2172"/>
      <w:bookmarkEnd w:id="2173"/>
      <w:bookmarkEnd w:id="2174"/>
      <w:bookmarkEnd w:id="2175"/>
      <w:bookmarkEnd w:id="2176"/>
      <w:bookmarkEnd w:id="2177"/>
      <w:bookmarkEnd w:id="2178"/>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79" w:name="_CR8_3_2_2"/>
      <w:bookmarkStart w:id="2180" w:name="_Toc20215542"/>
      <w:bookmarkStart w:id="2181" w:name="_Toc27496009"/>
      <w:bookmarkStart w:id="2182" w:name="_Toc36107750"/>
      <w:bookmarkStart w:id="2183" w:name="_Toc44598502"/>
      <w:bookmarkStart w:id="2184" w:name="_Toc44602357"/>
      <w:bookmarkStart w:id="2185" w:name="_Toc45197534"/>
      <w:bookmarkStart w:id="2186" w:name="_Toc45695567"/>
      <w:bookmarkStart w:id="2187" w:name="_Toc51851023"/>
      <w:bookmarkStart w:id="2188" w:name="_Toc92224626"/>
      <w:bookmarkStart w:id="2189" w:name="_Toc218717426"/>
      <w:bookmarkEnd w:id="2179"/>
      <w:r w:rsidRPr="00B02A0B">
        <w:t>8.3.2.2</w:t>
      </w:r>
      <w:r w:rsidRPr="00B02A0B">
        <w:tab/>
        <w:t>Stored information</w:t>
      </w:r>
      <w:bookmarkEnd w:id="2180"/>
      <w:bookmarkEnd w:id="2181"/>
      <w:bookmarkEnd w:id="2182"/>
      <w:bookmarkEnd w:id="2183"/>
      <w:bookmarkEnd w:id="2184"/>
      <w:bookmarkEnd w:id="2185"/>
      <w:bookmarkEnd w:id="2186"/>
      <w:bookmarkEnd w:id="2187"/>
      <w:bookmarkEnd w:id="2188"/>
      <w:bookmarkEnd w:id="2189"/>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lastRenderedPageBreak/>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90" w:name="_CR8_3_2_3"/>
      <w:bookmarkStart w:id="2191" w:name="_Toc20215543"/>
      <w:bookmarkStart w:id="2192" w:name="_Toc27496010"/>
      <w:bookmarkStart w:id="2193" w:name="_Toc36107751"/>
      <w:bookmarkStart w:id="2194" w:name="_Toc44598503"/>
      <w:bookmarkStart w:id="2195" w:name="_Toc44602358"/>
      <w:bookmarkStart w:id="2196" w:name="_Toc45197535"/>
      <w:bookmarkStart w:id="2197" w:name="_Toc45695568"/>
      <w:bookmarkStart w:id="2198" w:name="_Toc51851024"/>
      <w:bookmarkStart w:id="2199" w:name="_Toc92224627"/>
      <w:bookmarkStart w:id="2200" w:name="_Toc218717427"/>
      <w:bookmarkEnd w:id="2190"/>
      <w:r w:rsidRPr="00B02A0B">
        <w:t>8.3.2.3</w:t>
      </w:r>
      <w:r w:rsidRPr="00B02A0B">
        <w:tab/>
        <w:t>Receiving affiliation status change from MCData client procedure</w:t>
      </w:r>
      <w:bookmarkEnd w:id="2191"/>
      <w:bookmarkEnd w:id="2192"/>
      <w:bookmarkEnd w:id="2193"/>
      <w:bookmarkEnd w:id="2194"/>
      <w:bookmarkEnd w:id="2195"/>
      <w:bookmarkEnd w:id="2196"/>
      <w:bookmarkEnd w:id="2197"/>
      <w:bookmarkEnd w:id="2198"/>
      <w:bookmarkEnd w:id="2199"/>
      <w:bookmarkEnd w:id="2200"/>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lastRenderedPageBreak/>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lastRenderedPageBreak/>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lastRenderedPageBreak/>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201" w:name="_CR8_3_2_4"/>
      <w:bookmarkStart w:id="2202" w:name="_Toc20215544"/>
      <w:bookmarkStart w:id="2203" w:name="_Toc27496011"/>
      <w:bookmarkStart w:id="2204" w:name="_Toc36107752"/>
      <w:bookmarkStart w:id="2205" w:name="_Toc44598504"/>
      <w:bookmarkStart w:id="2206" w:name="_Toc44602359"/>
      <w:bookmarkStart w:id="2207" w:name="_Toc45197536"/>
      <w:bookmarkStart w:id="2208" w:name="_Toc45695569"/>
      <w:bookmarkStart w:id="2209" w:name="_Toc51851025"/>
      <w:bookmarkStart w:id="2210" w:name="_Toc92224628"/>
      <w:bookmarkStart w:id="2211" w:name="_Toc218717428"/>
      <w:bookmarkEnd w:id="2201"/>
      <w:r w:rsidRPr="00B02A0B">
        <w:t>8.3.2.4</w:t>
      </w:r>
      <w:r w:rsidRPr="00B02A0B">
        <w:tab/>
        <w:t>Receiving subscription to affiliation status procedure</w:t>
      </w:r>
      <w:bookmarkEnd w:id="2202"/>
      <w:bookmarkEnd w:id="2203"/>
      <w:bookmarkEnd w:id="2204"/>
      <w:bookmarkEnd w:id="2205"/>
      <w:bookmarkEnd w:id="2206"/>
      <w:bookmarkEnd w:id="2207"/>
      <w:bookmarkEnd w:id="2208"/>
      <w:bookmarkEnd w:id="2209"/>
      <w:bookmarkEnd w:id="2210"/>
      <w:bookmarkEnd w:id="2211"/>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12" w:name="_CR8_3_2_5"/>
      <w:bookmarkStart w:id="2213" w:name="_Toc20215545"/>
      <w:bookmarkStart w:id="2214" w:name="_Toc27496012"/>
      <w:bookmarkStart w:id="2215" w:name="_Toc36107753"/>
      <w:bookmarkStart w:id="2216" w:name="_Toc44598505"/>
      <w:bookmarkStart w:id="2217" w:name="_Toc44602360"/>
      <w:bookmarkStart w:id="2218" w:name="_Toc45197537"/>
      <w:bookmarkStart w:id="2219" w:name="_Toc45695570"/>
      <w:bookmarkStart w:id="2220" w:name="_Toc51851026"/>
      <w:bookmarkStart w:id="2221" w:name="_Toc92224629"/>
      <w:bookmarkStart w:id="2222" w:name="_Toc218717429"/>
      <w:bookmarkEnd w:id="2212"/>
      <w:r w:rsidRPr="00B02A0B">
        <w:t>8.3.2.5</w:t>
      </w:r>
      <w:r w:rsidRPr="00B02A0B">
        <w:tab/>
        <w:t>Sending notification of change of affiliation status procedure</w:t>
      </w:r>
      <w:bookmarkEnd w:id="2213"/>
      <w:bookmarkEnd w:id="2214"/>
      <w:bookmarkEnd w:id="2215"/>
      <w:bookmarkEnd w:id="2216"/>
      <w:bookmarkEnd w:id="2217"/>
      <w:bookmarkEnd w:id="2218"/>
      <w:bookmarkEnd w:id="2219"/>
      <w:bookmarkEnd w:id="2220"/>
      <w:bookmarkEnd w:id="2221"/>
      <w:bookmarkEnd w:id="2222"/>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23" w:name="_CR8_3_2_6"/>
      <w:bookmarkStart w:id="2224" w:name="_Toc20215546"/>
      <w:bookmarkStart w:id="2225" w:name="_Toc27496013"/>
      <w:bookmarkStart w:id="2226" w:name="_Toc36107754"/>
      <w:bookmarkStart w:id="2227" w:name="_Toc44598506"/>
      <w:bookmarkStart w:id="2228" w:name="_Toc44602361"/>
      <w:bookmarkStart w:id="2229" w:name="_Toc45197538"/>
      <w:bookmarkStart w:id="2230" w:name="_Toc45695571"/>
      <w:bookmarkStart w:id="2231" w:name="_Toc51851027"/>
      <w:bookmarkStart w:id="2232" w:name="_Toc92224630"/>
      <w:bookmarkStart w:id="2233" w:name="_Toc218717430"/>
      <w:bookmarkEnd w:id="2223"/>
      <w:r w:rsidRPr="00B02A0B">
        <w:t>8.3.2.6</w:t>
      </w:r>
      <w:r w:rsidRPr="00B02A0B">
        <w:tab/>
        <w:t>Sending affiliation status change towards MCData server owning MCData group procedure</w:t>
      </w:r>
      <w:bookmarkEnd w:id="2224"/>
      <w:bookmarkEnd w:id="2225"/>
      <w:bookmarkEnd w:id="2226"/>
      <w:bookmarkEnd w:id="2227"/>
      <w:bookmarkEnd w:id="2228"/>
      <w:bookmarkEnd w:id="2229"/>
      <w:bookmarkEnd w:id="2230"/>
      <w:bookmarkEnd w:id="2231"/>
      <w:bookmarkEnd w:id="2232"/>
      <w:bookmarkEnd w:id="2233"/>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lastRenderedPageBreak/>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lastRenderedPageBreak/>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34" w:name="_CR8_3_2_7"/>
      <w:bookmarkStart w:id="2235" w:name="_Toc20215547"/>
      <w:bookmarkStart w:id="2236" w:name="_Toc27496014"/>
      <w:bookmarkStart w:id="2237" w:name="_Toc36107755"/>
      <w:bookmarkStart w:id="2238" w:name="_Toc44598507"/>
      <w:bookmarkStart w:id="2239" w:name="_Toc44602362"/>
      <w:bookmarkStart w:id="2240" w:name="_Toc45197539"/>
      <w:bookmarkStart w:id="2241" w:name="_Toc45695572"/>
      <w:bookmarkStart w:id="2242" w:name="_Toc51851028"/>
      <w:bookmarkStart w:id="2243" w:name="_Toc92224631"/>
      <w:bookmarkStart w:id="2244" w:name="_Toc218717431"/>
      <w:bookmarkEnd w:id="2234"/>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35"/>
      <w:bookmarkEnd w:id="2236"/>
      <w:bookmarkEnd w:id="2237"/>
      <w:bookmarkEnd w:id="2238"/>
      <w:bookmarkEnd w:id="2239"/>
      <w:bookmarkEnd w:id="2240"/>
      <w:bookmarkEnd w:id="2241"/>
      <w:bookmarkEnd w:id="2242"/>
      <w:bookmarkEnd w:id="2243"/>
      <w:bookmarkEnd w:id="2244"/>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lastRenderedPageBreak/>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lastRenderedPageBreak/>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45" w:name="_CR8_3_2_8"/>
      <w:bookmarkStart w:id="2246" w:name="_Toc20215548"/>
      <w:bookmarkStart w:id="2247" w:name="_Toc27496015"/>
      <w:bookmarkStart w:id="2248" w:name="_Toc36107756"/>
      <w:bookmarkStart w:id="2249" w:name="_Toc44598508"/>
      <w:bookmarkStart w:id="2250" w:name="_Toc44602363"/>
      <w:bookmarkStart w:id="2251" w:name="_Toc45197540"/>
      <w:bookmarkStart w:id="2252" w:name="_Toc45695573"/>
      <w:bookmarkStart w:id="2253" w:name="_Toc51851029"/>
      <w:bookmarkStart w:id="2254" w:name="_Toc92224632"/>
      <w:bookmarkStart w:id="2255" w:name="_Toc218717432"/>
      <w:bookmarkEnd w:id="2245"/>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46"/>
      <w:bookmarkEnd w:id="2247"/>
      <w:bookmarkEnd w:id="2248"/>
      <w:bookmarkEnd w:id="2249"/>
      <w:bookmarkEnd w:id="2250"/>
      <w:bookmarkEnd w:id="2251"/>
      <w:bookmarkEnd w:id="2252"/>
      <w:bookmarkEnd w:id="2253"/>
      <w:bookmarkEnd w:id="2254"/>
      <w:bookmarkEnd w:id="2255"/>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lastRenderedPageBreak/>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56" w:name="_CR8_3_2_9"/>
      <w:bookmarkStart w:id="2257" w:name="_Toc20215549"/>
      <w:bookmarkStart w:id="2258" w:name="_Toc27496016"/>
      <w:bookmarkStart w:id="2259" w:name="_Toc36107757"/>
      <w:bookmarkStart w:id="2260" w:name="_Toc44598509"/>
      <w:bookmarkStart w:id="2261" w:name="_Toc44602364"/>
      <w:bookmarkStart w:id="2262" w:name="_Toc45197541"/>
      <w:bookmarkStart w:id="2263" w:name="_Toc45695574"/>
      <w:bookmarkStart w:id="2264" w:name="_Toc51851030"/>
      <w:bookmarkStart w:id="2265" w:name="_Toc92224633"/>
      <w:bookmarkStart w:id="2266" w:name="_Toc218717433"/>
      <w:bookmarkEnd w:id="2256"/>
      <w:r w:rsidRPr="00B02A0B">
        <w:t>8.3.2.9</w:t>
      </w:r>
      <w:r w:rsidRPr="00B02A0B">
        <w:tab/>
        <w:t>Forwarding affiliation status change towards another MCData user procedure</w:t>
      </w:r>
      <w:bookmarkEnd w:id="2257"/>
      <w:bookmarkEnd w:id="2258"/>
      <w:bookmarkEnd w:id="2259"/>
      <w:bookmarkEnd w:id="2260"/>
      <w:bookmarkEnd w:id="2261"/>
      <w:bookmarkEnd w:id="2262"/>
      <w:bookmarkEnd w:id="2263"/>
      <w:bookmarkEnd w:id="2264"/>
      <w:bookmarkEnd w:id="2265"/>
      <w:bookmarkEnd w:id="2266"/>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67" w:name="_CR8_3_2_10"/>
      <w:bookmarkStart w:id="2268" w:name="_Toc20215550"/>
      <w:bookmarkStart w:id="2269" w:name="_Toc27496017"/>
      <w:bookmarkStart w:id="2270" w:name="_Toc36107758"/>
      <w:bookmarkStart w:id="2271" w:name="_Toc44598510"/>
      <w:bookmarkStart w:id="2272" w:name="_Toc44602365"/>
      <w:bookmarkStart w:id="2273" w:name="_Toc45197542"/>
      <w:bookmarkStart w:id="2274" w:name="_Toc45695575"/>
      <w:bookmarkStart w:id="2275" w:name="_Toc51851031"/>
      <w:bookmarkStart w:id="2276" w:name="_Toc92224634"/>
      <w:bookmarkStart w:id="2277" w:name="_Toc218717434"/>
      <w:bookmarkEnd w:id="2267"/>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68"/>
      <w:bookmarkEnd w:id="2269"/>
      <w:bookmarkEnd w:id="2270"/>
      <w:bookmarkEnd w:id="2271"/>
      <w:bookmarkEnd w:id="2272"/>
      <w:bookmarkEnd w:id="2273"/>
      <w:bookmarkEnd w:id="2274"/>
      <w:bookmarkEnd w:id="2275"/>
      <w:bookmarkEnd w:id="2276"/>
      <w:bookmarkEnd w:id="2277"/>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78" w:name="_CR8_3_2_11"/>
      <w:bookmarkStart w:id="2279" w:name="_Toc20215551"/>
      <w:bookmarkStart w:id="2280" w:name="_Toc27496018"/>
      <w:bookmarkStart w:id="2281" w:name="_Toc36107759"/>
      <w:bookmarkStart w:id="2282" w:name="_Toc44598511"/>
      <w:bookmarkStart w:id="2283" w:name="_Toc44602366"/>
      <w:bookmarkStart w:id="2284" w:name="_Toc45197543"/>
      <w:bookmarkStart w:id="2285" w:name="_Toc45695576"/>
      <w:bookmarkStart w:id="2286" w:name="_Toc51851032"/>
      <w:bookmarkStart w:id="2287" w:name="_Toc92224635"/>
      <w:bookmarkStart w:id="2288" w:name="_Toc218717435"/>
      <w:bookmarkEnd w:id="2278"/>
      <w:r w:rsidRPr="00B02A0B">
        <w:t>8.3.2.11</w:t>
      </w:r>
      <w:r w:rsidRPr="00B02A0B">
        <w:tab/>
        <w:t>Affiliation status determination</w:t>
      </w:r>
      <w:bookmarkEnd w:id="2279"/>
      <w:bookmarkEnd w:id="2280"/>
      <w:bookmarkEnd w:id="2281"/>
      <w:bookmarkEnd w:id="2282"/>
      <w:bookmarkEnd w:id="2283"/>
      <w:bookmarkEnd w:id="2284"/>
      <w:bookmarkEnd w:id="2285"/>
      <w:bookmarkEnd w:id="2286"/>
      <w:bookmarkEnd w:id="2287"/>
      <w:bookmarkEnd w:id="2288"/>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lastRenderedPageBreak/>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89" w:name="_CR8_3_2_12"/>
      <w:bookmarkStart w:id="2290" w:name="_Toc20215552"/>
      <w:bookmarkStart w:id="2291" w:name="_Toc27496019"/>
      <w:bookmarkStart w:id="2292" w:name="_Toc36107760"/>
      <w:bookmarkStart w:id="2293" w:name="_Toc44598512"/>
      <w:bookmarkStart w:id="2294" w:name="_Toc44602367"/>
      <w:bookmarkStart w:id="2295" w:name="_Toc45197544"/>
      <w:bookmarkStart w:id="2296" w:name="_Toc45695577"/>
      <w:bookmarkStart w:id="2297" w:name="_Toc51851033"/>
      <w:bookmarkStart w:id="2298" w:name="_Toc92224636"/>
      <w:bookmarkStart w:id="2299" w:name="_Toc218717436"/>
      <w:bookmarkEnd w:id="2289"/>
      <w:r w:rsidRPr="00B02A0B">
        <w:t>8.3.2.12</w:t>
      </w:r>
      <w:r w:rsidRPr="00B02A0B">
        <w:tab/>
        <w:t>Affiliation status change by implicit affiliation</w:t>
      </w:r>
      <w:bookmarkEnd w:id="2290"/>
      <w:bookmarkEnd w:id="2291"/>
      <w:bookmarkEnd w:id="2292"/>
      <w:bookmarkEnd w:id="2293"/>
      <w:bookmarkEnd w:id="2294"/>
      <w:bookmarkEnd w:id="2295"/>
      <w:bookmarkEnd w:id="2296"/>
      <w:bookmarkEnd w:id="2297"/>
      <w:bookmarkEnd w:id="2298"/>
      <w:bookmarkEnd w:id="2299"/>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lastRenderedPageBreak/>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300" w:name="_CR8_3_2_13"/>
      <w:bookmarkStart w:id="2301" w:name="_Toc20215553"/>
      <w:bookmarkStart w:id="2302" w:name="_Toc27496020"/>
      <w:bookmarkStart w:id="2303" w:name="_Toc36107761"/>
      <w:bookmarkStart w:id="2304" w:name="_Toc44598513"/>
      <w:bookmarkStart w:id="2305" w:name="_Toc44602368"/>
      <w:bookmarkStart w:id="2306" w:name="_Toc45197545"/>
      <w:bookmarkStart w:id="2307" w:name="_Toc45695578"/>
      <w:bookmarkStart w:id="2308" w:name="_Toc51851034"/>
      <w:bookmarkStart w:id="2309" w:name="_Toc92224637"/>
      <w:bookmarkStart w:id="2310" w:name="_Toc218717437"/>
      <w:bookmarkEnd w:id="2300"/>
      <w:r w:rsidRPr="00B02A0B">
        <w:t>8.3.2.13</w:t>
      </w:r>
      <w:r w:rsidRPr="00B02A0B">
        <w:tab/>
        <w:t>Implicit affiliation status change completion</w:t>
      </w:r>
      <w:bookmarkEnd w:id="2301"/>
      <w:bookmarkEnd w:id="2302"/>
      <w:bookmarkEnd w:id="2303"/>
      <w:bookmarkEnd w:id="2304"/>
      <w:bookmarkEnd w:id="2305"/>
      <w:bookmarkEnd w:id="2306"/>
      <w:bookmarkEnd w:id="2307"/>
      <w:bookmarkEnd w:id="2308"/>
      <w:bookmarkEnd w:id="2309"/>
      <w:bookmarkEnd w:id="2310"/>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11" w:name="_CR8_3_2_14"/>
      <w:bookmarkStart w:id="2312" w:name="_Toc20215554"/>
      <w:bookmarkStart w:id="2313" w:name="_Toc27496021"/>
      <w:bookmarkStart w:id="2314" w:name="_Toc36107762"/>
      <w:bookmarkStart w:id="2315" w:name="_Toc44598514"/>
      <w:bookmarkStart w:id="2316" w:name="_Toc44602369"/>
      <w:bookmarkStart w:id="2317" w:name="_Toc45197546"/>
      <w:bookmarkStart w:id="2318" w:name="_Toc45695579"/>
      <w:bookmarkStart w:id="2319" w:name="_Toc51851035"/>
      <w:bookmarkStart w:id="2320" w:name="_Toc92224638"/>
      <w:bookmarkStart w:id="2321" w:name="_Toc218717438"/>
      <w:bookmarkEnd w:id="2311"/>
      <w:r w:rsidRPr="00B02A0B">
        <w:t>8.3.2.14</w:t>
      </w:r>
      <w:r w:rsidRPr="00B02A0B">
        <w:tab/>
        <w:t>Implicit affiliation status change cancellation</w:t>
      </w:r>
      <w:bookmarkEnd w:id="2312"/>
      <w:bookmarkEnd w:id="2313"/>
      <w:bookmarkEnd w:id="2314"/>
      <w:bookmarkEnd w:id="2315"/>
      <w:bookmarkEnd w:id="2316"/>
      <w:bookmarkEnd w:id="2317"/>
      <w:bookmarkEnd w:id="2318"/>
      <w:bookmarkEnd w:id="2319"/>
      <w:bookmarkEnd w:id="2320"/>
      <w:bookmarkEnd w:id="2321"/>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22" w:name="_CR8_3_2_15"/>
      <w:bookmarkStart w:id="2323" w:name="_Toc20215555"/>
      <w:bookmarkStart w:id="2324" w:name="_Toc27496022"/>
      <w:bookmarkStart w:id="2325" w:name="_Toc36107763"/>
      <w:bookmarkStart w:id="2326" w:name="_Toc44598515"/>
      <w:bookmarkStart w:id="2327" w:name="_Toc44602370"/>
      <w:bookmarkStart w:id="2328" w:name="_Toc45197547"/>
      <w:bookmarkStart w:id="2329" w:name="_Toc45695580"/>
      <w:bookmarkStart w:id="2330" w:name="_Toc51851036"/>
      <w:bookmarkStart w:id="2331" w:name="_Toc92224639"/>
      <w:bookmarkStart w:id="2332" w:name="_Toc218717439"/>
      <w:bookmarkEnd w:id="2322"/>
      <w:r w:rsidRPr="00B02A0B">
        <w:t>8.3.2.15</w:t>
      </w:r>
      <w:r w:rsidRPr="00B02A0B">
        <w:tab/>
        <w:t>Implicit affiliation to configured groups procedure</w:t>
      </w:r>
      <w:bookmarkEnd w:id="2323"/>
      <w:bookmarkEnd w:id="2324"/>
      <w:bookmarkEnd w:id="2325"/>
      <w:bookmarkEnd w:id="2326"/>
      <w:bookmarkEnd w:id="2327"/>
      <w:bookmarkEnd w:id="2328"/>
      <w:bookmarkEnd w:id="2329"/>
      <w:bookmarkEnd w:id="2330"/>
      <w:bookmarkEnd w:id="2331"/>
      <w:bookmarkEnd w:id="2332"/>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lastRenderedPageBreak/>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lastRenderedPageBreak/>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33" w:name="_CR8_3_3"/>
      <w:bookmarkStart w:id="2334" w:name="_Toc20215556"/>
      <w:bookmarkStart w:id="2335" w:name="_Toc27496023"/>
      <w:bookmarkStart w:id="2336" w:name="_Toc36107764"/>
      <w:bookmarkStart w:id="2337" w:name="_Toc44598516"/>
      <w:bookmarkStart w:id="2338" w:name="_Toc44602371"/>
      <w:bookmarkStart w:id="2339" w:name="_Toc45197548"/>
      <w:bookmarkStart w:id="2340" w:name="_Toc45695581"/>
      <w:bookmarkStart w:id="2341" w:name="_Toc51851037"/>
      <w:bookmarkStart w:id="2342" w:name="_Toc92224640"/>
      <w:bookmarkStart w:id="2343" w:name="_Toc218717440"/>
      <w:bookmarkEnd w:id="2333"/>
      <w:r w:rsidRPr="00B02A0B">
        <w:t>8.3.3</w:t>
      </w:r>
      <w:r w:rsidRPr="00B02A0B">
        <w:tab/>
        <w:t>Procedures of MCData server owning the MCData group</w:t>
      </w:r>
      <w:bookmarkEnd w:id="2334"/>
      <w:bookmarkEnd w:id="2335"/>
      <w:bookmarkEnd w:id="2336"/>
      <w:bookmarkEnd w:id="2337"/>
      <w:bookmarkEnd w:id="2338"/>
      <w:bookmarkEnd w:id="2339"/>
      <w:bookmarkEnd w:id="2340"/>
      <w:bookmarkEnd w:id="2341"/>
      <w:bookmarkEnd w:id="2342"/>
      <w:bookmarkEnd w:id="2343"/>
    </w:p>
    <w:p w14:paraId="26A81C6A" w14:textId="77777777" w:rsidR="005C310B" w:rsidRPr="00B02A0B" w:rsidRDefault="005C310B" w:rsidP="007D34FE">
      <w:pPr>
        <w:pStyle w:val="Heading4"/>
      </w:pPr>
      <w:bookmarkStart w:id="2344" w:name="_CR8_3_3_1"/>
      <w:bookmarkStart w:id="2345" w:name="_Toc20215557"/>
      <w:bookmarkStart w:id="2346" w:name="_Toc27496024"/>
      <w:bookmarkStart w:id="2347" w:name="_Toc36107765"/>
      <w:bookmarkStart w:id="2348" w:name="_Toc44598517"/>
      <w:bookmarkStart w:id="2349" w:name="_Toc44602372"/>
      <w:bookmarkStart w:id="2350" w:name="_Toc45197549"/>
      <w:bookmarkStart w:id="2351" w:name="_Toc45695582"/>
      <w:bookmarkStart w:id="2352" w:name="_Toc51851038"/>
      <w:bookmarkStart w:id="2353" w:name="_Toc92224641"/>
      <w:bookmarkStart w:id="2354" w:name="_Toc218717441"/>
      <w:bookmarkEnd w:id="2344"/>
      <w:r w:rsidRPr="00B02A0B">
        <w:t>8.3.3.1</w:t>
      </w:r>
      <w:r w:rsidRPr="00B02A0B">
        <w:tab/>
        <w:t>General</w:t>
      </w:r>
      <w:bookmarkEnd w:id="2345"/>
      <w:bookmarkEnd w:id="2346"/>
      <w:bookmarkEnd w:id="2347"/>
      <w:bookmarkEnd w:id="2348"/>
      <w:bookmarkEnd w:id="2349"/>
      <w:bookmarkEnd w:id="2350"/>
      <w:bookmarkEnd w:id="2351"/>
      <w:bookmarkEnd w:id="2352"/>
      <w:bookmarkEnd w:id="2353"/>
      <w:bookmarkEnd w:id="2354"/>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55" w:name="_CR8_3_3_2"/>
      <w:bookmarkStart w:id="2356" w:name="_Toc20215558"/>
      <w:bookmarkStart w:id="2357" w:name="_Toc27496025"/>
      <w:bookmarkStart w:id="2358" w:name="_Toc36107766"/>
      <w:bookmarkStart w:id="2359" w:name="_Toc44598518"/>
      <w:bookmarkStart w:id="2360" w:name="_Toc44602373"/>
      <w:bookmarkStart w:id="2361" w:name="_Toc45197550"/>
      <w:bookmarkStart w:id="2362" w:name="_Toc45695583"/>
      <w:bookmarkStart w:id="2363" w:name="_Toc51851039"/>
      <w:bookmarkStart w:id="2364" w:name="_Toc92224642"/>
      <w:bookmarkStart w:id="2365" w:name="_Toc218717442"/>
      <w:bookmarkEnd w:id="2355"/>
      <w:r w:rsidRPr="00B02A0B">
        <w:t>8.3.3.</w:t>
      </w:r>
      <w:r w:rsidRPr="00B02A0B">
        <w:rPr>
          <w:lang w:val="en-US"/>
        </w:rPr>
        <w:t>2</w:t>
      </w:r>
      <w:r w:rsidRPr="00B02A0B">
        <w:tab/>
        <w:t>Stored information</w:t>
      </w:r>
      <w:bookmarkEnd w:id="2356"/>
      <w:bookmarkEnd w:id="2357"/>
      <w:bookmarkEnd w:id="2358"/>
      <w:bookmarkEnd w:id="2359"/>
      <w:bookmarkEnd w:id="2360"/>
      <w:bookmarkEnd w:id="2361"/>
      <w:bookmarkEnd w:id="2362"/>
      <w:bookmarkEnd w:id="2363"/>
      <w:bookmarkEnd w:id="2364"/>
      <w:bookmarkEnd w:id="2365"/>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lastRenderedPageBreak/>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66" w:name="_CR8_3_3_3"/>
      <w:bookmarkStart w:id="2367" w:name="_Toc20215559"/>
      <w:bookmarkStart w:id="2368" w:name="_Toc27496026"/>
      <w:bookmarkStart w:id="2369" w:name="_Toc36107767"/>
      <w:bookmarkStart w:id="2370" w:name="_Toc44598519"/>
      <w:bookmarkStart w:id="2371" w:name="_Toc44602374"/>
      <w:bookmarkStart w:id="2372" w:name="_Toc45197551"/>
      <w:bookmarkStart w:id="2373" w:name="_Toc45695584"/>
      <w:bookmarkStart w:id="2374" w:name="_Toc51851040"/>
      <w:bookmarkStart w:id="2375" w:name="_Toc92224643"/>
      <w:bookmarkStart w:id="2376" w:name="_Toc218717443"/>
      <w:bookmarkEnd w:id="2366"/>
      <w:r w:rsidRPr="00B02A0B">
        <w:t>8.3.3.3</w:t>
      </w:r>
      <w:r w:rsidRPr="00B02A0B">
        <w:tab/>
        <w:t>Receiving group affiliation status change procedure</w:t>
      </w:r>
      <w:bookmarkEnd w:id="2367"/>
      <w:bookmarkEnd w:id="2368"/>
      <w:bookmarkEnd w:id="2369"/>
      <w:bookmarkEnd w:id="2370"/>
      <w:bookmarkEnd w:id="2371"/>
      <w:bookmarkEnd w:id="2372"/>
      <w:bookmarkEnd w:id="2373"/>
      <w:bookmarkEnd w:id="2374"/>
      <w:bookmarkEnd w:id="2375"/>
      <w:bookmarkEnd w:id="2376"/>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lastRenderedPageBreak/>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77" w:name="_CR8_3_3_4"/>
      <w:bookmarkStart w:id="2378" w:name="_Toc20215560"/>
      <w:bookmarkStart w:id="2379" w:name="_Toc27496027"/>
      <w:bookmarkStart w:id="2380" w:name="_Toc36107768"/>
      <w:bookmarkStart w:id="2381" w:name="_Toc44598520"/>
      <w:bookmarkStart w:id="2382" w:name="_Toc44602375"/>
      <w:bookmarkStart w:id="2383" w:name="_Toc45197552"/>
      <w:bookmarkStart w:id="2384" w:name="_Toc45695585"/>
      <w:bookmarkStart w:id="2385" w:name="_Toc51851041"/>
      <w:bookmarkStart w:id="2386" w:name="_Toc92224644"/>
      <w:bookmarkStart w:id="2387" w:name="_Toc218717444"/>
      <w:bookmarkEnd w:id="2377"/>
      <w:r w:rsidRPr="00B02A0B">
        <w:t>8.3.3.</w:t>
      </w:r>
      <w:r w:rsidRPr="00B02A0B">
        <w:rPr>
          <w:lang w:val="en-US"/>
        </w:rPr>
        <w:t>4</w:t>
      </w:r>
      <w:r w:rsidRPr="00B02A0B">
        <w:tab/>
        <w:t>Receiving subscription to affiliation status procedure</w:t>
      </w:r>
      <w:bookmarkEnd w:id="2378"/>
      <w:bookmarkEnd w:id="2379"/>
      <w:bookmarkEnd w:id="2380"/>
      <w:bookmarkEnd w:id="2381"/>
      <w:bookmarkEnd w:id="2382"/>
      <w:bookmarkEnd w:id="2383"/>
      <w:bookmarkEnd w:id="2384"/>
      <w:bookmarkEnd w:id="2385"/>
      <w:bookmarkEnd w:id="2386"/>
      <w:bookmarkEnd w:id="2387"/>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w:t>
      </w:r>
      <w:r w:rsidRPr="00B02A0B">
        <w:lastRenderedPageBreak/>
        <w:t xml:space="preserve">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88" w:name="_CR8_3_3_5"/>
      <w:bookmarkStart w:id="2389" w:name="_Toc20215561"/>
      <w:bookmarkStart w:id="2390" w:name="_Toc27496028"/>
      <w:bookmarkStart w:id="2391" w:name="_Toc36107769"/>
      <w:bookmarkStart w:id="2392" w:name="_Toc44598521"/>
      <w:bookmarkStart w:id="2393" w:name="_Toc44602376"/>
      <w:bookmarkStart w:id="2394" w:name="_Toc45197553"/>
      <w:bookmarkStart w:id="2395" w:name="_Toc45695586"/>
      <w:bookmarkStart w:id="2396" w:name="_Toc51851042"/>
      <w:bookmarkStart w:id="2397" w:name="_Toc92224645"/>
      <w:bookmarkStart w:id="2398" w:name="_Toc218717445"/>
      <w:bookmarkEnd w:id="2388"/>
      <w:r w:rsidRPr="00B02A0B">
        <w:t>8.3.3.</w:t>
      </w:r>
      <w:r w:rsidRPr="00B02A0B">
        <w:rPr>
          <w:lang w:val="en-US"/>
        </w:rPr>
        <w:t>5</w:t>
      </w:r>
      <w:r w:rsidRPr="00B02A0B">
        <w:tab/>
        <w:t>Sending notification of change of affiliation status procedure</w:t>
      </w:r>
      <w:bookmarkEnd w:id="2389"/>
      <w:bookmarkEnd w:id="2390"/>
      <w:bookmarkEnd w:id="2391"/>
      <w:bookmarkEnd w:id="2392"/>
      <w:bookmarkEnd w:id="2393"/>
      <w:bookmarkEnd w:id="2394"/>
      <w:bookmarkEnd w:id="2395"/>
      <w:bookmarkEnd w:id="2396"/>
      <w:bookmarkEnd w:id="2397"/>
      <w:bookmarkEnd w:id="2398"/>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lastRenderedPageBreak/>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399" w:name="_CR8_3_3_6"/>
      <w:bookmarkStart w:id="2400" w:name="_Toc20215562"/>
      <w:bookmarkStart w:id="2401" w:name="_Toc27496029"/>
      <w:bookmarkStart w:id="2402" w:name="_Toc36107770"/>
      <w:bookmarkStart w:id="2403" w:name="_Toc44598522"/>
      <w:bookmarkStart w:id="2404" w:name="_Toc44602377"/>
      <w:bookmarkStart w:id="2405" w:name="_Toc45197554"/>
      <w:bookmarkStart w:id="2406" w:name="_Toc45695587"/>
      <w:bookmarkStart w:id="2407" w:name="_Toc51851043"/>
      <w:bookmarkStart w:id="2408" w:name="_Toc92224646"/>
      <w:bookmarkStart w:id="2409" w:name="_Toc218717446"/>
      <w:bookmarkEnd w:id="2399"/>
      <w:r w:rsidRPr="00B02A0B">
        <w:t>8.3.3.</w:t>
      </w:r>
      <w:r w:rsidRPr="00B02A0B">
        <w:rPr>
          <w:lang w:val="en-US"/>
        </w:rPr>
        <w:t>6</w:t>
      </w:r>
      <w:r w:rsidRPr="00B02A0B">
        <w:tab/>
        <w:t>Implicit affiliation eligibilty check procedure</w:t>
      </w:r>
      <w:bookmarkEnd w:id="2400"/>
      <w:bookmarkEnd w:id="2401"/>
      <w:bookmarkEnd w:id="2402"/>
      <w:bookmarkEnd w:id="2403"/>
      <w:bookmarkEnd w:id="2404"/>
      <w:bookmarkEnd w:id="2405"/>
      <w:bookmarkEnd w:id="2406"/>
      <w:bookmarkEnd w:id="2407"/>
      <w:bookmarkEnd w:id="2408"/>
      <w:bookmarkEnd w:id="2409"/>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10" w:name="_CR8_3_3_7"/>
      <w:bookmarkStart w:id="2411" w:name="_Toc20215563"/>
      <w:bookmarkStart w:id="2412" w:name="_Toc27496030"/>
      <w:bookmarkStart w:id="2413" w:name="_Toc36107771"/>
      <w:bookmarkStart w:id="2414" w:name="_Toc44598523"/>
      <w:bookmarkStart w:id="2415" w:name="_Toc44602378"/>
      <w:bookmarkStart w:id="2416" w:name="_Toc45197555"/>
      <w:bookmarkStart w:id="2417" w:name="_Toc45695588"/>
      <w:bookmarkStart w:id="2418" w:name="_Toc51851044"/>
      <w:bookmarkStart w:id="2419" w:name="_Toc92224647"/>
      <w:bookmarkStart w:id="2420" w:name="_Toc218717447"/>
      <w:bookmarkEnd w:id="2410"/>
      <w:r w:rsidRPr="00B02A0B">
        <w:t>8.3.3.</w:t>
      </w:r>
      <w:r w:rsidRPr="00B02A0B">
        <w:rPr>
          <w:lang w:val="en-US"/>
        </w:rPr>
        <w:t>7</w:t>
      </w:r>
      <w:r w:rsidRPr="00B02A0B">
        <w:tab/>
        <w:t>Affiliation status change by implicit affiliation procedure</w:t>
      </w:r>
      <w:bookmarkEnd w:id="2411"/>
      <w:bookmarkEnd w:id="2412"/>
      <w:bookmarkEnd w:id="2413"/>
      <w:bookmarkEnd w:id="2414"/>
      <w:bookmarkEnd w:id="2415"/>
      <w:bookmarkEnd w:id="2416"/>
      <w:bookmarkEnd w:id="2417"/>
      <w:bookmarkEnd w:id="2418"/>
      <w:bookmarkEnd w:id="2419"/>
      <w:bookmarkEnd w:id="2420"/>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lastRenderedPageBreak/>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Pr="00B02A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70774F5F" w14:textId="77777777" w:rsidR="005C310B" w:rsidRPr="00B02A0B" w:rsidRDefault="005C310B" w:rsidP="007D34FE">
      <w:pPr>
        <w:pStyle w:val="Heading2"/>
      </w:pPr>
      <w:bookmarkStart w:id="2421" w:name="_CR8_4"/>
      <w:bookmarkStart w:id="2422" w:name="_Toc20215564"/>
      <w:bookmarkStart w:id="2423" w:name="_Toc27496031"/>
      <w:bookmarkStart w:id="2424" w:name="_Toc36107772"/>
      <w:bookmarkStart w:id="2425" w:name="_Toc44598524"/>
      <w:bookmarkStart w:id="2426" w:name="_Toc44602379"/>
      <w:bookmarkStart w:id="2427" w:name="_Toc45197556"/>
      <w:bookmarkStart w:id="2428" w:name="_Toc45695589"/>
      <w:bookmarkStart w:id="2429" w:name="_Toc51851045"/>
      <w:bookmarkStart w:id="2430" w:name="_Toc92224648"/>
      <w:bookmarkStart w:id="2431" w:name="_Toc218717448"/>
      <w:bookmarkEnd w:id="2421"/>
      <w:r w:rsidRPr="00B02A0B">
        <w:t>8.4</w:t>
      </w:r>
      <w:r w:rsidRPr="00B02A0B">
        <w:tab/>
        <w:t>Coding</w:t>
      </w:r>
      <w:bookmarkEnd w:id="2422"/>
      <w:bookmarkEnd w:id="2423"/>
      <w:bookmarkEnd w:id="2424"/>
      <w:bookmarkEnd w:id="2425"/>
      <w:bookmarkEnd w:id="2426"/>
      <w:bookmarkEnd w:id="2427"/>
      <w:bookmarkEnd w:id="2428"/>
      <w:bookmarkEnd w:id="2429"/>
      <w:bookmarkEnd w:id="2430"/>
      <w:bookmarkEnd w:id="2431"/>
    </w:p>
    <w:p w14:paraId="2C2CE992" w14:textId="77777777" w:rsidR="005C310B" w:rsidRPr="00B02A0B" w:rsidRDefault="005C310B" w:rsidP="007D34FE">
      <w:pPr>
        <w:pStyle w:val="Heading3"/>
        <w:rPr>
          <w:lang w:val="en-US"/>
        </w:rPr>
      </w:pPr>
      <w:bookmarkStart w:id="2432" w:name="_CR8_4_1"/>
      <w:bookmarkStart w:id="2433" w:name="_Toc20215565"/>
      <w:bookmarkStart w:id="2434" w:name="_Toc27496032"/>
      <w:bookmarkStart w:id="2435" w:name="_Toc36107773"/>
      <w:bookmarkStart w:id="2436" w:name="_Toc44598525"/>
      <w:bookmarkStart w:id="2437" w:name="_Toc44602380"/>
      <w:bookmarkStart w:id="2438" w:name="_Toc45197557"/>
      <w:bookmarkStart w:id="2439" w:name="_Toc45695590"/>
      <w:bookmarkStart w:id="2440" w:name="_Toc51851046"/>
      <w:bookmarkStart w:id="2441" w:name="_Toc92224649"/>
      <w:bookmarkStart w:id="2442" w:name="_Toc218717449"/>
      <w:bookmarkEnd w:id="2432"/>
      <w:r w:rsidRPr="00B02A0B">
        <w:t>8.4.</w:t>
      </w:r>
      <w:r w:rsidRPr="00B02A0B">
        <w:rPr>
          <w:lang w:val="en-US"/>
        </w:rPr>
        <w:t>1</w:t>
      </w:r>
      <w:r w:rsidRPr="00B02A0B">
        <w:rPr>
          <w:lang w:val="en-US"/>
        </w:rPr>
        <w:tab/>
      </w:r>
      <w:r w:rsidRPr="00B02A0B">
        <w:t>Extension of application/pidf+xml MIME type</w:t>
      </w:r>
      <w:bookmarkEnd w:id="2433"/>
      <w:bookmarkEnd w:id="2434"/>
      <w:bookmarkEnd w:id="2435"/>
      <w:bookmarkEnd w:id="2436"/>
      <w:bookmarkEnd w:id="2437"/>
      <w:bookmarkEnd w:id="2438"/>
      <w:bookmarkEnd w:id="2439"/>
      <w:bookmarkEnd w:id="2440"/>
      <w:bookmarkEnd w:id="2441"/>
      <w:bookmarkEnd w:id="2442"/>
    </w:p>
    <w:p w14:paraId="52095BD5" w14:textId="77777777" w:rsidR="005C310B" w:rsidRPr="00B02A0B" w:rsidRDefault="005C310B" w:rsidP="007D34FE">
      <w:pPr>
        <w:pStyle w:val="Heading4"/>
        <w:rPr>
          <w:lang w:val="en-US"/>
        </w:rPr>
      </w:pPr>
      <w:bookmarkStart w:id="2443" w:name="_CR8_4_1_1"/>
      <w:bookmarkStart w:id="2444" w:name="_Toc20215566"/>
      <w:bookmarkStart w:id="2445" w:name="_Toc27496033"/>
      <w:bookmarkStart w:id="2446" w:name="_Toc36107774"/>
      <w:bookmarkStart w:id="2447" w:name="_Toc44598526"/>
      <w:bookmarkStart w:id="2448" w:name="_Toc44602381"/>
      <w:bookmarkStart w:id="2449" w:name="_Toc45197558"/>
      <w:bookmarkStart w:id="2450" w:name="_Toc45695591"/>
      <w:bookmarkStart w:id="2451" w:name="_Toc51851047"/>
      <w:bookmarkStart w:id="2452" w:name="_Toc92224650"/>
      <w:bookmarkStart w:id="2453" w:name="_Toc218717450"/>
      <w:bookmarkEnd w:id="2443"/>
      <w:r w:rsidRPr="00B02A0B">
        <w:t>8.4.1.1</w:t>
      </w:r>
      <w:r w:rsidRPr="00B02A0B">
        <w:tab/>
        <w:t>Introduction</w:t>
      </w:r>
      <w:bookmarkEnd w:id="2444"/>
      <w:bookmarkEnd w:id="2445"/>
      <w:bookmarkEnd w:id="2446"/>
      <w:bookmarkEnd w:id="2447"/>
      <w:bookmarkEnd w:id="2448"/>
      <w:bookmarkEnd w:id="2449"/>
      <w:bookmarkEnd w:id="2450"/>
      <w:bookmarkEnd w:id="2451"/>
      <w:bookmarkEnd w:id="2452"/>
      <w:bookmarkEnd w:id="2453"/>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54" w:name="_CR8_4_1_2"/>
      <w:bookmarkStart w:id="2455" w:name="_Toc20215567"/>
      <w:bookmarkStart w:id="2456" w:name="_Toc27496034"/>
      <w:bookmarkStart w:id="2457" w:name="_Toc36107775"/>
      <w:bookmarkStart w:id="2458" w:name="_Toc44598527"/>
      <w:bookmarkStart w:id="2459" w:name="_Toc44602382"/>
      <w:bookmarkStart w:id="2460" w:name="_Toc45197559"/>
      <w:bookmarkStart w:id="2461" w:name="_Toc45695592"/>
      <w:bookmarkStart w:id="2462" w:name="_Toc51851048"/>
      <w:bookmarkStart w:id="2463" w:name="_Toc92224651"/>
      <w:bookmarkStart w:id="2464" w:name="_Toc218717451"/>
      <w:bookmarkEnd w:id="2454"/>
      <w:r w:rsidRPr="00B02A0B">
        <w:t>8.4.1.2</w:t>
      </w:r>
      <w:r w:rsidRPr="00B02A0B">
        <w:tab/>
        <w:t>Syntax</w:t>
      </w:r>
      <w:bookmarkEnd w:id="2455"/>
      <w:bookmarkEnd w:id="2456"/>
      <w:bookmarkEnd w:id="2457"/>
      <w:bookmarkEnd w:id="2458"/>
      <w:bookmarkEnd w:id="2459"/>
      <w:bookmarkEnd w:id="2460"/>
      <w:bookmarkEnd w:id="2461"/>
      <w:bookmarkEnd w:id="2462"/>
      <w:bookmarkEnd w:id="2463"/>
      <w:bookmarkEnd w:id="2464"/>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lastRenderedPageBreak/>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65" w:name="_CRTable8_4_1_21"/>
      <w:r w:rsidRPr="00B02A0B">
        <w:t>Table </w:t>
      </w:r>
      <w:bookmarkEnd w:id="2465"/>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66" w:name="_CRTable8_4_1_22"/>
      <w:r w:rsidRPr="00B02A0B">
        <w:lastRenderedPageBreak/>
        <w:t>Table </w:t>
      </w:r>
      <w:bookmarkEnd w:id="2466"/>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67" w:name="_CR8_4_2"/>
      <w:bookmarkStart w:id="2468" w:name="_Toc20215568"/>
      <w:bookmarkStart w:id="2469" w:name="_Toc27496035"/>
      <w:bookmarkStart w:id="2470" w:name="_Toc36107776"/>
      <w:bookmarkStart w:id="2471" w:name="_Toc44598528"/>
      <w:bookmarkStart w:id="2472" w:name="_Toc44602383"/>
      <w:bookmarkStart w:id="2473" w:name="_Toc45197560"/>
      <w:bookmarkStart w:id="2474" w:name="_Toc45695593"/>
      <w:bookmarkStart w:id="2475" w:name="_Toc51851049"/>
      <w:bookmarkStart w:id="2476" w:name="_Toc92224652"/>
      <w:bookmarkStart w:id="2477" w:name="_Toc218717452"/>
      <w:bookmarkEnd w:id="2467"/>
      <w:r w:rsidRPr="00B02A0B">
        <w:t>8.4.2</w:t>
      </w:r>
      <w:r w:rsidRPr="00B02A0B">
        <w:tab/>
        <w:t>Extension of application/simple-filter+xml MIME type</w:t>
      </w:r>
      <w:bookmarkEnd w:id="2468"/>
      <w:bookmarkEnd w:id="2469"/>
      <w:bookmarkEnd w:id="2470"/>
      <w:bookmarkEnd w:id="2471"/>
      <w:bookmarkEnd w:id="2472"/>
      <w:bookmarkEnd w:id="2473"/>
      <w:bookmarkEnd w:id="2474"/>
      <w:bookmarkEnd w:id="2475"/>
      <w:bookmarkEnd w:id="2476"/>
      <w:bookmarkEnd w:id="2477"/>
    </w:p>
    <w:p w14:paraId="5CF4E651" w14:textId="77777777" w:rsidR="005C310B" w:rsidRPr="00B02A0B" w:rsidRDefault="005C310B" w:rsidP="007D34FE">
      <w:pPr>
        <w:pStyle w:val="Heading4"/>
        <w:rPr>
          <w:lang w:val="en-US"/>
        </w:rPr>
      </w:pPr>
      <w:bookmarkStart w:id="2478" w:name="_CR8_4_2_1"/>
      <w:bookmarkStart w:id="2479" w:name="_Toc20215569"/>
      <w:bookmarkStart w:id="2480" w:name="_Toc27496036"/>
      <w:bookmarkStart w:id="2481" w:name="_Toc36107777"/>
      <w:bookmarkStart w:id="2482" w:name="_Toc44598529"/>
      <w:bookmarkStart w:id="2483" w:name="_Toc44602384"/>
      <w:bookmarkStart w:id="2484" w:name="_Toc45197561"/>
      <w:bookmarkStart w:id="2485" w:name="_Toc45695594"/>
      <w:bookmarkStart w:id="2486" w:name="_Toc51851050"/>
      <w:bookmarkStart w:id="2487" w:name="_Toc92224653"/>
      <w:bookmarkStart w:id="2488" w:name="_Toc218717453"/>
      <w:bookmarkEnd w:id="2478"/>
      <w:r w:rsidRPr="00B02A0B">
        <w:t>8.4.2.1</w:t>
      </w:r>
      <w:r w:rsidRPr="00B02A0B">
        <w:tab/>
        <w:t>Introduction</w:t>
      </w:r>
      <w:bookmarkEnd w:id="2479"/>
      <w:bookmarkEnd w:id="2480"/>
      <w:bookmarkEnd w:id="2481"/>
      <w:bookmarkEnd w:id="2482"/>
      <w:bookmarkEnd w:id="2483"/>
      <w:bookmarkEnd w:id="2484"/>
      <w:bookmarkEnd w:id="2485"/>
      <w:bookmarkEnd w:id="2486"/>
      <w:bookmarkEnd w:id="2487"/>
      <w:bookmarkEnd w:id="2488"/>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489" w:name="_CR8_4_2_2"/>
      <w:bookmarkStart w:id="2490" w:name="_Toc20215570"/>
      <w:bookmarkStart w:id="2491" w:name="_Toc27496037"/>
      <w:bookmarkStart w:id="2492" w:name="_Toc36107778"/>
      <w:bookmarkStart w:id="2493" w:name="_Toc44598530"/>
      <w:bookmarkStart w:id="2494" w:name="_Toc44602385"/>
      <w:bookmarkStart w:id="2495" w:name="_Toc45197562"/>
      <w:bookmarkStart w:id="2496" w:name="_Toc45695595"/>
      <w:bookmarkStart w:id="2497" w:name="_Toc51851051"/>
      <w:bookmarkStart w:id="2498" w:name="_Toc92224654"/>
      <w:bookmarkStart w:id="2499" w:name="_Toc218717454"/>
      <w:bookmarkEnd w:id="2489"/>
      <w:r w:rsidRPr="00B02A0B">
        <w:t>8.4.2.2</w:t>
      </w:r>
      <w:r w:rsidRPr="00B02A0B">
        <w:tab/>
        <w:t>Syntax</w:t>
      </w:r>
      <w:bookmarkEnd w:id="2490"/>
      <w:bookmarkEnd w:id="2491"/>
      <w:bookmarkEnd w:id="2492"/>
      <w:bookmarkEnd w:id="2493"/>
      <w:bookmarkEnd w:id="2494"/>
      <w:bookmarkEnd w:id="2495"/>
      <w:bookmarkEnd w:id="2496"/>
      <w:bookmarkEnd w:id="2497"/>
      <w:bookmarkEnd w:id="2498"/>
      <w:bookmarkEnd w:id="2499"/>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lastRenderedPageBreak/>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00" w:name="_CR9"/>
      <w:bookmarkStart w:id="2501" w:name="_Toc20215571"/>
      <w:bookmarkStart w:id="2502" w:name="_Toc27496038"/>
      <w:bookmarkStart w:id="2503" w:name="_Toc36107779"/>
      <w:bookmarkStart w:id="2504" w:name="_Toc44598531"/>
      <w:bookmarkStart w:id="2505" w:name="_Toc44602386"/>
      <w:bookmarkStart w:id="2506" w:name="_Toc45197563"/>
      <w:bookmarkStart w:id="2507" w:name="_Toc45695596"/>
      <w:bookmarkStart w:id="2508" w:name="_Toc51851052"/>
      <w:bookmarkStart w:id="2509" w:name="_Toc92224655"/>
      <w:bookmarkStart w:id="2510" w:name="_Toc218717455"/>
      <w:bookmarkEnd w:id="2500"/>
      <w:r w:rsidRPr="00B02A0B">
        <w:t>9</w:t>
      </w:r>
      <w:r w:rsidRPr="00B02A0B">
        <w:tab/>
        <w:t>Short Data Service (SDS)</w:t>
      </w:r>
      <w:bookmarkEnd w:id="2501"/>
      <w:bookmarkEnd w:id="2502"/>
      <w:bookmarkEnd w:id="2503"/>
      <w:bookmarkEnd w:id="2504"/>
      <w:bookmarkEnd w:id="2505"/>
      <w:bookmarkEnd w:id="2506"/>
      <w:bookmarkEnd w:id="2507"/>
      <w:bookmarkEnd w:id="2508"/>
      <w:bookmarkEnd w:id="2509"/>
      <w:bookmarkEnd w:id="2510"/>
    </w:p>
    <w:p w14:paraId="202E2C12" w14:textId="77777777" w:rsidR="005C310B" w:rsidRPr="00B02A0B" w:rsidRDefault="005C310B" w:rsidP="007D34FE">
      <w:pPr>
        <w:pStyle w:val="Heading2"/>
      </w:pPr>
      <w:bookmarkStart w:id="2511" w:name="_CR9_1"/>
      <w:bookmarkStart w:id="2512" w:name="_Toc20215572"/>
      <w:bookmarkStart w:id="2513" w:name="_Toc27496039"/>
      <w:bookmarkStart w:id="2514" w:name="_Toc36107780"/>
      <w:bookmarkStart w:id="2515" w:name="_Toc44598532"/>
      <w:bookmarkStart w:id="2516" w:name="_Toc44602387"/>
      <w:bookmarkStart w:id="2517" w:name="_Toc45197564"/>
      <w:bookmarkStart w:id="2518" w:name="_Toc45695597"/>
      <w:bookmarkStart w:id="2519" w:name="_Toc51851053"/>
      <w:bookmarkStart w:id="2520" w:name="_Toc92224656"/>
      <w:bookmarkStart w:id="2521" w:name="_Toc218717456"/>
      <w:bookmarkEnd w:id="2511"/>
      <w:r w:rsidRPr="00B02A0B">
        <w:t>9.1</w:t>
      </w:r>
      <w:r w:rsidRPr="00B02A0B">
        <w:tab/>
        <w:t>General</w:t>
      </w:r>
      <w:bookmarkEnd w:id="2512"/>
      <w:bookmarkEnd w:id="2513"/>
      <w:bookmarkEnd w:id="2514"/>
      <w:bookmarkEnd w:id="2515"/>
      <w:bookmarkEnd w:id="2516"/>
      <w:bookmarkEnd w:id="2517"/>
      <w:bookmarkEnd w:id="2518"/>
      <w:bookmarkEnd w:id="2519"/>
      <w:bookmarkEnd w:id="2520"/>
      <w:bookmarkEnd w:id="2521"/>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22" w:name="_CR9_2"/>
      <w:bookmarkStart w:id="2523" w:name="_Toc20215573"/>
      <w:bookmarkStart w:id="2524" w:name="_Toc27496040"/>
      <w:bookmarkStart w:id="2525" w:name="_Toc36107781"/>
      <w:bookmarkStart w:id="2526" w:name="_Toc44598533"/>
      <w:bookmarkStart w:id="2527" w:name="_Toc44602388"/>
      <w:bookmarkStart w:id="2528" w:name="_Toc45197565"/>
      <w:bookmarkStart w:id="2529" w:name="_Toc45695598"/>
      <w:bookmarkStart w:id="2530" w:name="_Toc51851054"/>
      <w:bookmarkStart w:id="2531" w:name="_Toc92224657"/>
      <w:bookmarkStart w:id="2532" w:name="_Toc218717457"/>
      <w:bookmarkEnd w:id="2522"/>
      <w:r w:rsidRPr="00B02A0B">
        <w:t>9.2</w:t>
      </w:r>
      <w:r w:rsidRPr="00B02A0B">
        <w:tab/>
        <w:t>On-network SDS</w:t>
      </w:r>
      <w:bookmarkEnd w:id="2523"/>
      <w:bookmarkEnd w:id="2524"/>
      <w:bookmarkEnd w:id="2525"/>
      <w:bookmarkEnd w:id="2526"/>
      <w:bookmarkEnd w:id="2527"/>
      <w:bookmarkEnd w:id="2528"/>
      <w:bookmarkEnd w:id="2529"/>
      <w:bookmarkEnd w:id="2530"/>
      <w:bookmarkEnd w:id="2531"/>
      <w:bookmarkEnd w:id="2532"/>
    </w:p>
    <w:p w14:paraId="706ACF7A" w14:textId="77777777" w:rsidR="005C310B" w:rsidRPr="00B02A0B" w:rsidRDefault="005C310B" w:rsidP="007D34FE">
      <w:pPr>
        <w:pStyle w:val="Heading3"/>
      </w:pPr>
      <w:bookmarkStart w:id="2533" w:name="_CR9_2_1"/>
      <w:bookmarkStart w:id="2534" w:name="_Toc20215574"/>
      <w:bookmarkStart w:id="2535" w:name="_Toc27496041"/>
      <w:bookmarkStart w:id="2536" w:name="_Toc36107782"/>
      <w:bookmarkStart w:id="2537" w:name="_Toc44598534"/>
      <w:bookmarkStart w:id="2538" w:name="_Toc44602389"/>
      <w:bookmarkStart w:id="2539" w:name="_Toc45197566"/>
      <w:bookmarkStart w:id="2540" w:name="_Toc45695599"/>
      <w:bookmarkStart w:id="2541" w:name="_Toc51851055"/>
      <w:bookmarkStart w:id="2542" w:name="_Toc92224658"/>
      <w:bookmarkStart w:id="2543" w:name="_Toc218717458"/>
      <w:bookmarkEnd w:id="2533"/>
      <w:r w:rsidRPr="00B02A0B">
        <w:t>9.2.1</w:t>
      </w:r>
      <w:r w:rsidRPr="00B02A0B">
        <w:tab/>
        <w:t>General</w:t>
      </w:r>
      <w:bookmarkEnd w:id="2534"/>
      <w:bookmarkEnd w:id="2535"/>
      <w:bookmarkEnd w:id="2536"/>
      <w:bookmarkEnd w:id="2537"/>
      <w:bookmarkEnd w:id="2538"/>
      <w:bookmarkEnd w:id="2539"/>
      <w:bookmarkEnd w:id="2540"/>
      <w:bookmarkEnd w:id="2541"/>
      <w:bookmarkEnd w:id="2542"/>
      <w:bookmarkEnd w:id="2543"/>
    </w:p>
    <w:p w14:paraId="4CA68064" w14:textId="77777777" w:rsidR="005C310B" w:rsidRPr="00B02A0B" w:rsidRDefault="005C310B" w:rsidP="007D34FE">
      <w:pPr>
        <w:pStyle w:val="Heading4"/>
        <w:rPr>
          <w:noProof/>
          <w:lang w:val="en-US"/>
        </w:rPr>
      </w:pPr>
      <w:bookmarkStart w:id="2544" w:name="_CR9_2_1_1"/>
      <w:bookmarkStart w:id="2545" w:name="_Toc20215575"/>
      <w:bookmarkStart w:id="2546" w:name="_Toc27496042"/>
      <w:bookmarkStart w:id="2547" w:name="_Toc36107783"/>
      <w:bookmarkStart w:id="2548" w:name="_Toc44598535"/>
      <w:bookmarkStart w:id="2549" w:name="_Toc44602390"/>
      <w:bookmarkStart w:id="2550" w:name="_Toc45197567"/>
      <w:bookmarkStart w:id="2551" w:name="_Toc45695600"/>
      <w:bookmarkStart w:id="2552" w:name="_Toc51851056"/>
      <w:bookmarkStart w:id="2553" w:name="_Toc92224659"/>
      <w:bookmarkStart w:id="2554" w:name="_Toc218717459"/>
      <w:bookmarkEnd w:id="2544"/>
      <w:r w:rsidRPr="00B02A0B">
        <w:rPr>
          <w:noProof/>
          <w:lang w:val="en-US"/>
        </w:rPr>
        <w:t>9.2.1.1</w:t>
      </w:r>
      <w:r w:rsidRPr="00B02A0B">
        <w:rPr>
          <w:noProof/>
          <w:lang w:val="en-US"/>
        </w:rPr>
        <w:tab/>
        <w:t>Sending an SDS message</w:t>
      </w:r>
      <w:bookmarkEnd w:id="2545"/>
      <w:bookmarkEnd w:id="2546"/>
      <w:bookmarkEnd w:id="2547"/>
      <w:bookmarkEnd w:id="2548"/>
      <w:bookmarkEnd w:id="2549"/>
      <w:bookmarkEnd w:id="2550"/>
      <w:bookmarkEnd w:id="2551"/>
      <w:bookmarkEnd w:id="2552"/>
      <w:bookmarkEnd w:id="2553"/>
      <w:bookmarkEnd w:id="2554"/>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lastRenderedPageBreak/>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55" w:name="_CR9_2_1_2"/>
      <w:bookmarkStart w:id="2556" w:name="_Toc20215576"/>
      <w:bookmarkStart w:id="2557" w:name="_Toc27496043"/>
      <w:bookmarkStart w:id="2558" w:name="_Toc36107784"/>
      <w:bookmarkStart w:id="2559" w:name="_Toc44598536"/>
      <w:bookmarkStart w:id="2560" w:name="_Toc44602391"/>
      <w:bookmarkStart w:id="2561" w:name="_Toc45197568"/>
      <w:bookmarkStart w:id="2562" w:name="_Toc45695601"/>
      <w:bookmarkStart w:id="2563" w:name="_Toc51851057"/>
      <w:bookmarkStart w:id="2564" w:name="_Toc92224660"/>
      <w:bookmarkStart w:id="2565" w:name="_Toc218717460"/>
      <w:bookmarkEnd w:id="2555"/>
      <w:r w:rsidRPr="00B02A0B">
        <w:rPr>
          <w:noProof/>
          <w:lang w:val="en-US"/>
        </w:rPr>
        <w:t>9.2.1.2</w:t>
      </w:r>
      <w:r w:rsidRPr="00B02A0B">
        <w:rPr>
          <w:noProof/>
          <w:lang w:val="en-US"/>
        </w:rPr>
        <w:tab/>
        <w:t>Handling of received SDS messages with or without disposition requests</w:t>
      </w:r>
      <w:bookmarkEnd w:id="2556"/>
      <w:bookmarkEnd w:id="2557"/>
      <w:bookmarkEnd w:id="2558"/>
      <w:bookmarkEnd w:id="2559"/>
      <w:bookmarkEnd w:id="2560"/>
      <w:bookmarkEnd w:id="2561"/>
      <w:bookmarkEnd w:id="2562"/>
      <w:bookmarkEnd w:id="2563"/>
      <w:bookmarkEnd w:id="2564"/>
      <w:bookmarkEnd w:id="2565"/>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lastRenderedPageBreak/>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66" w:name="_Toc20215577"/>
      <w:bookmarkStart w:id="2567" w:name="_Toc27496044"/>
      <w:bookmarkStart w:id="2568" w:name="_Toc36107785"/>
      <w:bookmarkStart w:id="2569" w:name="_Toc44598537"/>
      <w:bookmarkStart w:id="2570" w:name="_Toc44602392"/>
      <w:bookmarkStart w:id="2571" w:name="_Toc45197569"/>
      <w:bookmarkStart w:id="2572" w:name="_Toc45695602"/>
      <w:bookmarkStart w:id="2573"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574" w:name="_CR9_2_1_3"/>
      <w:bookmarkStart w:id="2575" w:name="_Toc92224661"/>
      <w:bookmarkStart w:id="2576" w:name="_Toc218717461"/>
      <w:bookmarkEnd w:id="2574"/>
      <w:r w:rsidRPr="00B02A0B">
        <w:rPr>
          <w:noProof/>
          <w:lang w:val="en-US"/>
        </w:rPr>
        <w:t>9.2.1.3</w:t>
      </w:r>
      <w:r w:rsidRPr="00B02A0B">
        <w:rPr>
          <w:noProof/>
          <w:lang w:val="en-US"/>
        </w:rPr>
        <w:tab/>
        <w:t>Handling of disposition requests</w:t>
      </w:r>
      <w:bookmarkEnd w:id="2566"/>
      <w:bookmarkEnd w:id="2567"/>
      <w:bookmarkEnd w:id="2568"/>
      <w:bookmarkEnd w:id="2569"/>
      <w:bookmarkEnd w:id="2570"/>
      <w:bookmarkEnd w:id="2571"/>
      <w:bookmarkEnd w:id="2572"/>
      <w:bookmarkEnd w:id="2573"/>
      <w:bookmarkEnd w:id="2575"/>
      <w:bookmarkEnd w:id="2576"/>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lastRenderedPageBreak/>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577" w:name="_CR9_2_2"/>
      <w:bookmarkStart w:id="2578" w:name="_Toc20215578"/>
      <w:bookmarkStart w:id="2579" w:name="_Toc27496045"/>
      <w:bookmarkStart w:id="2580" w:name="_Toc36107786"/>
      <w:bookmarkStart w:id="2581" w:name="_Toc44598538"/>
      <w:bookmarkStart w:id="2582" w:name="_Toc44602393"/>
      <w:bookmarkStart w:id="2583" w:name="_Toc45197570"/>
      <w:bookmarkStart w:id="2584" w:name="_Toc45695603"/>
      <w:bookmarkStart w:id="2585" w:name="_Toc51851059"/>
      <w:bookmarkStart w:id="2586" w:name="_Toc92224662"/>
      <w:bookmarkStart w:id="2587" w:name="_Toc218717462"/>
      <w:bookmarkEnd w:id="2577"/>
      <w:r w:rsidRPr="00B02A0B">
        <w:t>9.2.2</w:t>
      </w:r>
      <w:r w:rsidRPr="00B02A0B">
        <w:tab/>
        <w:t>Standalone SDS using signalling control plane</w:t>
      </w:r>
      <w:bookmarkEnd w:id="2578"/>
      <w:bookmarkEnd w:id="2579"/>
      <w:bookmarkEnd w:id="2580"/>
      <w:bookmarkEnd w:id="2581"/>
      <w:bookmarkEnd w:id="2582"/>
      <w:bookmarkEnd w:id="2583"/>
      <w:bookmarkEnd w:id="2584"/>
      <w:bookmarkEnd w:id="2585"/>
      <w:bookmarkEnd w:id="2586"/>
      <w:bookmarkEnd w:id="2587"/>
    </w:p>
    <w:p w14:paraId="25C19850" w14:textId="77777777" w:rsidR="005C310B" w:rsidRPr="00B02A0B" w:rsidRDefault="005C310B" w:rsidP="007D34FE">
      <w:pPr>
        <w:pStyle w:val="Heading4"/>
        <w:rPr>
          <w:rFonts w:eastAsia="Malgun Gothic"/>
        </w:rPr>
      </w:pPr>
      <w:bookmarkStart w:id="2588" w:name="_CR9_2_2_1"/>
      <w:bookmarkStart w:id="2589" w:name="_Toc20215579"/>
      <w:bookmarkStart w:id="2590" w:name="_Toc27496046"/>
      <w:bookmarkStart w:id="2591" w:name="_Toc36107787"/>
      <w:bookmarkStart w:id="2592" w:name="_Toc44598539"/>
      <w:bookmarkStart w:id="2593" w:name="_Toc44602394"/>
      <w:bookmarkStart w:id="2594" w:name="_Toc45197571"/>
      <w:bookmarkStart w:id="2595" w:name="_Toc45695604"/>
      <w:bookmarkStart w:id="2596" w:name="_Toc51851060"/>
      <w:bookmarkStart w:id="2597" w:name="_Toc92224663"/>
      <w:bookmarkStart w:id="2598" w:name="_Toc218717463"/>
      <w:bookmarkEnd w:id="2588"/>
      <w:r w:rsidRPr="00B02A0B">
        <w:rPr>
          <w:rFonts w:eastAsia="Malgun Gothic"/>
        </w:rPr>
        <w:t>9.2.2.1</w:t>
      </w:r>
      <w:r w:rsidRPr="00B02A0B">
        <w:rPr>
          <w:rFonts w:eastAsia="Malgun Gothic"/>
        </w:rPr>
        <w:tab/>
        <w:t>General</w:t>
      </w:r>
      <w:bookmarkEnd w:id="2589"/>
      <w:bookmarkEnd w:id="2590"/>
      <w:bookmarkEnd w:id="2591"/>
      <w:bookmarkEnd w:id="2592"/>
      <w:bookmarkEnd w:id="2593"/>
      <w:bookmarkEnd w:id="2594"/>
      <w:bookmarkEnd w:id="2595"/>
      <w:bookmarkEnd w:id="2596"/>
      <w:bookmarkEnd w:id="2597"/>
      <w:bookmarkEnd w:id="2598"/>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77777777" w:rsidR="005C310B" w:rsidRPr="00B02A0B" w:rsidRDefault="005C310B" w:rsidP="005C310B">
      <w:pPr>
        <w:pStyle w:val="B1"/>
        <w:rPr>
          <w:noProof/>
        </w:rPr>
      </w:pPr>
      <w:r w:rsidRPr="00B02A0B">
        <w:rPr>
          <w:noProof/>
        </w:rPr>
        <w:t>-</w:t>
      </w:r>
      <w:r w:rsidRPr="00B02A0B">
        <w:rPr>
          <w:noProof/>
        </w:rPr>
        <w:tab/>
        <w:t>a one-to-one standalone SDS message using the signalling control plane; or</w:t>
      </w:r>
    </w:p>
    <w:p w14:paraId="2FC2698D" w14:textId="77777777" w:rsidR="005C310B" w:rsidRPr="00B02A0B" w:rsidRDefault="005C310B" w:rsidP="005C310B">
      <w:pPr>
        <w:pStyle w:val="B1"/>
        <w:rPr>
          <w:noProof/>
        </w:rPr>
      </w:pPr>
      <w:r w:rsidRPr="00B02A0B">
        <w:rPr>
          <w:noProof/>
        </w:rPr>
        <w:t>-</w:t>
      </w:r>
      <w:r w:rsidRPr="00B02A0B">
        <w:rPr>
          <w:noProof/>
        </w:rPr>
        <w:tab/>
        <w:t>a group standalone SDS message using the signalling control plane.</w:t>
      </w:r>
    </w:p>
    <w:p w14:paraId="505814BF" w14:textId="77777777" w:rsidR="005C310B" w:rsidRPr="00B02A0B" w:rsidRDefault="005C310B" w:rsidP="007D34FE">
      <w:pPr>
        <w:pStyle w:val="Heading4"/>
        <w:rPr>
          <w:rFonts w:eastAsia="Malgun Gothic"/>
        </w:rPr>
      </w:pPr>
      <w:bookmarkStart w:id="2599" w:name="_CR9_2_2_2"/>
      <w:bookmarkStart w:id="2600" w:name="_Toc20215580"/>
      <w:bookmarkStart w:id="2601" w:name="_Toc27496047"/>
      <w:bookmarkStart w:id="2602" w:name="_Toc36107788"/>
      <w:bookmarkStart w:id="2603" w:name="_Toc44598540"/>
      <w:bookmarkStart w:id="2604" w:name="_Toc44602395"/>
      <w:bookmarkStart w:id="2605" w:name="_Toc45197572"/>
      <w:bookmarkStart w:id="2606" w:name="_Toc45695605"/>
      <w:bookmarkStart w:id="2607" w:name="_Toc51851061"/>
      <w:bookmarkStart w:id="2608" w:name="_Toc92224664"/>
      <w:bookmarkStart w:id="2609" w:name="_Toc218717464"/>
      <w:bookmarkEnd w:id="2599"/>
      <w:r w:rsidRPr="00B02A0B">
        <w:rPr>
          <w:rFonts w:eastAsia="Malgun Gothic"/>
        </w:rPr>
        <w:t>9.2.2.2</w:t>
      </w:r>
      <w:r w:rsidRPr="00B02A0B">
        <w:rPr>
          <w:rFonts w:eastAsia="Malgun Gothic"/>
        </w:rPr>
        <w:tab/>
        <w:t>MCData client procedures</w:t>
      </w:r>
      <w:bookmarkEnd w:id="2600"/>
      <w:bookmarkEnd w:id="2601"/>
      <w:bookmarkEnd w:id="2602"/>
      <w:bookmarkEnd w:id="2603"/>
      <w:bookmarkEnd w:id="2604"/>
      <w:bookmarkEnd w:id="2605"/>
      <w:bookmarkEnd w:id="2606"/>
      <w:bookmarkEnd w:id="2607"/>
      <w:bookmarkEnd w:id="2608"/>
      <w:bookmarkEnd w:id="2609"/>
    </w:p>
    <w:p w14:paraId="5E20CB03" w14:textId="77777777" w:rsidR="005C310B" w:rsidRPr="00B02A0B" w:rsidRDefault="005C310B" w:rsidP="007D34FE">
      <w:pPr>
        <w:pStyle w:val="Heading5"/>
        <w:rPr>
          <w:rFonts w:eastAsia="Malgun Gothic"/>
        </w:rPr>
      </w:pPr>
      <w:bookmarkStart w:id="2610" w:name="_CR9_2_2_2_1"/>
      <w:bookmarkStart w:id="2611" w:name="_Toc20215581"/>
      <w:bookmarkStart w:id="2612" w:name="_Toc27496048"/>
      <w:bookmarkStart w:id="2613" w:name="_Toc36107789"/>
      <w:bookmarkStart w:id="2614" w:name="_Toc44598541"/>
      <w:bookmarkStart w:id="2615" w:name="_Toc44602396"/>
      <w:bookmarkStart w:id="2616" w:name="_Toc45197573"/>
      <w:bookmarkStart w:id="2617" w:name="_Toc45695606"/>
      <w:bookmarkStart w:id="2618" w:name="_Toc51851062"/>
      <w:bookmarkStart w:id="2619" w:name="_Toc92224665"/>
      <w:bookmarkStart w:id="2620" w:name="_Toc218717465"/>
      <w:bookmarkEnd w:id="2610"/>
      <w:r w:rsidRPr="00B02A0B">
        <w:rPr>
          <w:rFonts w:eastAsia="Malgun Gothic"/>
        </w:rPr>
        <w:t>9.2.2.2.1</w:t>
      </w:r>
      <w:r w:rsidRPr="00B02A0B">
        <w:rPr>
          <w:rFonts w:eastAsia="Malgun Gothic"/>
        </w:rPr>
        <w:tab/>
        <w:t>MCData client originating procedures</w:t>
      </w:r>
      <w:bookmarkEnd w:id="2611"/>
      <w:bookmarkEnd w:id="2612"/>
      <w:bookmarkEnd w:id="2613"/>
      <w:bookmarkEnd w:id="2614"/>
      <w:bookmarkEnd w:id="2615"/>
      <w:bookmarkEnd w:id="2616"/>
      <w:bookmarkEnd w:id="2617"/>
      <w:bookmarkEnd w:id="2618"/>
      <w:bookmarkEnd w:id="2619"/>
      <w:bookmarkEnd w:id="2620"/>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3D527AB6" w:rsidR="002240F9" w:rsidRDefault="002240F9" w:rsidP="002240F9">
      <w:pPr>
        <w:pStyle w:val="NO"/>
      </w:pPr>
      <w:r w:rsidRPr="002E1B5D">
        <w:t>NOTE 2:</w:t>
      </w:r>
      <w:r w:rsidRPr="002E1B5D">
        <w:tab/>
      </w:r>
      <w:r>
        <w:t>The MCData client is informed about temporary groups regrouping MCdata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75488B1B"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2C45C6F1" w:rsidR="005C310B" w:rsidRPr="00B02A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w:t>
      </w:r>
      <w:r w:rsidRPr="00FE11AE">
        <w:lastRenderedPageBreak/>
        <w:t xml:space="preserve">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Default="00F71C89" w:rsidP="00F71C89">
      <w:pPr>
        <w:pStyle w:val="B1"/>
        <w:rPr>
          <w:lang w:eastAsia="ko-KR"/>
        </w:rPr>
      </w:pPr>
      <w:r>
        <w:rPr>
          <w:lang w:eastAsia="ko-KR"/>
        </w:rPr>
        <w:t>1</w:t>
      </w:r>
      <w:r w:rsidRPr="0073469F">
        <w:rPr>
          <w:lang w:eastAsia="ko-KR"/>
        </w:rPr>
        <w:t>)</w:t>
      </w:r>
      <w:r w:rsidRPr="0073469F">
        <w:rPr>
          <w:lang w:eastAsia="ko-KR"/>
        </w:rPr>
        <w:tab/>
        <w:t xml:space="preserve">shall insert in the </w:t>
      </w:r>
      <w:r w:rsidR="00905FAA" w:rsidRPr="00905FAA">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sidR="00B05B70">
        <w:rPr>
          <w:lang w:eastAsia="ko-KR"/>
        </w:rPr>
        <w:t>n</w:t>
      </w:r>
      <w:r w:rsidR="00B05B70" w:rsidRPr="007063E0">
        <w:t xml:space="preserve"> </w:t>
      </w:r>
      <w:r w:rsidR="00B05B70" w:rsidRPr="00B02A0B">
        <w:t>application/resource-lists</w:t>
      </w:r>
      <w:r w:rsidR="00B05B70">
        <w:t>+xml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w:t>
      </w:r>
      <w:r w:rsidR="00B05B70" w:rsidRPr="0044609F">
        <w:rPr>
          <w:rStyle w:val="gmail-msoins"/>
        </w:rPr>
        <w:t>in the "uri" attribute of the &lt;entry&gt; element of the &lt;list&gt; element of the &lt;resource-lists&gt; element of the application/resource-lists+xml MIME body where the MCData ID is found</w:t>
      </w:r>
      <w:r w:rsidR="00B05B70" w:rsidRPr="0044609F">
        <w:rPr>
          <w:rStyle w:val="gmail-msoins"/>
          <w:i/>
          <w:iCs/>
        </w:rPr>
        <w:t xml:space="preserve"> </w:t>
      </w:r>
      <w:r w:rsidR="00905FAA" w:rsidRPr="0044609F">
        <w:rPr>
          <w:lang w:eastAsia="ko-KR"/>
        </w:rPr>
        <w:t>in</w:t>
      </w:r>
      <w:r w:rsidR="00905FAA" w:rsidRPr="00905FAA">
        <w:rPr>
          <w:lang w:eastAsia="ko-KR"/>
        </w:rPr>
        <w:t xml:space="preserve"> the &lt;mcdata-request-uri&gt; element of the application/vnd.3gpp.mcdata-info MIME body</w:t>
      </w:r>
      <w:r>
        <w:rPr>
          <w:lang w:eastAsia="ko-KR"/>
        </w:rPr>
        <w:t xml:space="preserve"> in the </w:t>
      </w:r>
      <w:r w:rsidR="00905FAA">
        <w:rPr>
          <w:lang w:eastAsia="ko-KR"/>
        </w:rPr>
        <w:t xml:space="preserve">received </w:t>
      </w:r>
      <w:r>
        <w:t>SIP 300 (</w:t>
      </w:r>
      <w:r w:rsidRPr="00271550">
        <w:t>Multiple Choices</w:t>
      </w:r>
      <w:r>
        <w:t xml:space="preserve">) </w:t>
      </w:r>
      <w:r w:rsidRPr="0073469F">
        <w:rPr>
          <w:lang w:eastAsia="ko-KR"/>
        </w:rPr>
        <w:t>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21" w:name="_CR9_2_2_2_2"/>
      <w:bookmarkStart w:id="2622" w:name="_Toc20215582"/>
      <w:bookmarkStart w:id="2623" w:name="_Toc27496049"/>
      <w:bookmarkStart w:id="2624" w:name="_Toc36107790"/>
      <w:bookmarkStart w:id="2625" w:name="_Toc44598542"/>
      <w:bookmarkStart w:id="2626" w:name="_Toc44602397"/>
      <w:bookmarkStart w:id="2627" w:name="_Toc45197574"/>
      <w:bookmarkStart w:id="2628" w:name="_Toc45695607"/>
      <w:bookmarkStart w:id="2629" w:name="_Toc51851063"/>
      <w:bookmarkStart w:id="2630" w:name="_Toc92224666"/>
      <w:bookmarkStart w:id="2631" w:name="_Toc218717466"/>
      <w:bookmarkEnd w:id="2621"/>
      <w:r w:rsidRPr="00B02A0B">
        <w:rPr>
          <w:rFonts w:eastAsia="Malgun Gothic"/>
        </w:rPr>
        <w:t>9.2.2.2.2</w:t>
      </w:r>
      <w:r w:rsidRPr="00B02A0B">
        <w:rPr>
          <w:rFonts w:eastAsia="Malgun Gothic"/>
        </w:rPr>
        <w:tab/>
        <w:t>MCData client terminating procedures</w:t>
      </w:r>
      <w:bookmarkEnd w:id="2622"/>
      <w:bookmarkEnd w:id="2623"/>
      <w:bookmarkEnd w:id="2624"/>
      <w:bookmarkEnd w:id="2625"/>
      <w:bookmarkEnd w:id="2626"/>
      <w:bookmarkEnd w:id="2627"/>
      <w:bookmarkEnd w:id="2628"/>
      <w:bookmarkEnd w:id="2629"/>
      <w:bookmarkEnd w:id="2630"/>
      <w:bookmarkEnd w:id="2631"/>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32" w:name="_CR9_2_2_3"/>
      <w:bookmarkStart w:id="2633" w:name="_Toc20215583"/>
      <w:bookmarkStart w:id="2634" w:name="_Toc27496050"/>
      <w:bookmarkStart w:id="2635" w:name="_Toc36107791"/>
      <w:bookmarkStart w:id="2636" w:name="_Toc44598543"/>
      <w:bookmarkStart w:id="2637" w:name="_Toc44602398"/>
      <w:bookmarkStart w:id="2638" w:name="_Toc45197575"/>
      <w:bookmarkStart w:id="2639" w:name="_Toc45695608"/>
      <w:bookmarkStart w:id="2640" w:name="_Toc51851064"/>
      <w:bookmarkStart w:id="2641" w:name="_Toc92224667"/>
      <w:bookmarkStart w:id="2642" w:name="_Toc218717467"/>
      <w:bookmarkEnd w:id="2632"/>
      <w:r w:rsidRPr="00B02A0B">
        <w:rPr>
          <w:rFonts w:eastAsia="Malgun Gothic"/>
        </w:rPr>
        <w:lastRenderedPageBreak/>
        <w:t>9.2.2.3</w:t>
      </w:r>
      <w:r w:rsidRPr="00B02A0B">
        <w:rPr>
          <w:rFonts w:eastAsia="Malgun Gothic"/>
        </w:rPr>
        <w:tab/>
        <w:t>Participating MCData function procedures</w:t>
      </w:r>
      <w:bookmarkEnd w:id="2633"/>
      <w:bookmarkEnd w:id="2634"/>
      <w:bookmarkEnd w:id="2635"/>
      <w:bookmarkEnd w:id="2636"/>
      <w:bookmarkEnd w:id="2637"/>
      <w:bookmarkEnd w:id="2638"/>
      <w:bookmarkEnd w:id="2639"/>
      <w:bookmarkEnd w:id="2640"/>
      <w:bookmarkEnd w:id="2641"/>
      <w:bookmarkEnd w:id="2642"/>
    </w:p>
    <w:p w14:paraId="4F3E121B" w14:textId="77777777" w:rsidR="005C310B" w:rsidRPr="00B02A0B" w:rsidRDefault="005C310B" w:rsidP="007D34FE">
      <w:pPr>
        <w:pStyle w:val="Heading5"/>
        <w:rPr>
          <w:rFonts w:eastAsia="Malgun Gothic"/>
        </w:rPr>
      </w:pPr>
      <w:bookmarkStart w:id="2643" w:name="_CR9_2_2_3_1"/>
      <w:bookmarkStart w:id="2644" w:name="_Toc20215584"/>
      <w:bookmarkStart w:id="2645" w:name="_Toc27496051"/>
      <w:bookmarkStart w:id="2646" w:name="_Toc36107792"/>
      <w:bookmarkStart w:id="2647" w:name="_Toc44598544"/>
      <w:bookmarkStart w:id="2648" w:name="_Toc44602399"/>
      <w:bookmarkStart w:id="2649" w:name="_Toc45197576"/>
      <w:bookmarkStart w:id="2650" w:name="_Toc45695609"/>
      <w:bookmarkStart w:id="2651" w:name="_Toc51851065"/>
      <w:bookmarkStart w:id="2652" w:name="_Toc92224668"/>
      <w:bookmarkStart w:id="2653" w:name="_Toc218717468"/>
      <w:bookmarkEnd w:id="2643"/>
      <w:r w:rsidRPr="00B02A0B">
        <w:rPr>
          <w:rFonts w:eastAsia="Malgun Gothic"/>
        </w:rPr>
        <w:t>9.2.2.3.1</w:t>
      </w:r>
      <w:r w:rsidRPr="00B02A0B">
        <w:rPr>
          <w:rFonts w:eastAsia="Malgun Gothic"/>
        </w:rPr>
        <w:tab/>
        <w:t>Originating participating MCData function procedures</w:t>
      </w:r>
      <w:bookmarkEnd w:id="2644"/>
      <w:bookmarkEnd w:id="2645"/>
      <w:bookmarkEnd w:id="2646"/>
      <w:bookmarkEnd w:id="2647"/>
      <w:bookmarkEnd w:id="2648"/>
      <w:bookmarkEnd w:id="2649"/>
      <w:bookmarkEnd w:id="2650"/>
      <w:bookmarkEnd w:id="2651"/>
      <w:bookmarkEnd w:id="2652"/>
      <w:bookmarkEnd w:id="2653"/>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7777777" w:rsidR="002240F9" w:rsidRDefault="002240F9" w:rsidP="002240F9">
      <w:pPr>
        <w:pStyle w:val="B3"/>
      </w:pPr>
      <w:r>
        <w:t>i)</w:t>
      </w:r>
      <w:r>
        <w:tab/>
        <w:t>if present, the MCData group indentity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B3162B9"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 or</w:t>
      </w:r>
    </w:p>
    <w:p w14:paraId="689F05A7"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w:t>
      </w:r>
      <w:r w:rsidRPr="00B02A0B">
        <w:lastRenderedPageBreak/>
        <w:t xml:space="preserve">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lastRenderedPageBreak/>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54" w:name="_CR9_2_2_3_2"/>
      <w:bookmarkStart w:id="2655" w:name="_Toc20215585"/>
      <w:bookmarkStart w:id="2656" w:name="_Toc27496052"/>
      <w:bookmarkStart w:id="2657" w:name="_Toc36107793"/>
      <w:bookmarkStart w:id="2658" w:name="_Toc44598545"/>
      <w:bookmarkStart w:id="2659" w:name="_Toc44602400"/>
      <w:bookmarkStart w:id="2660" w:name="_Toc45197577"/>
      <w:bookmarkStart w:id="2661" w:name="_Toc45695610"/>
      <w:bookmarkStart w:id="2662" w:name="_Toc51851066"/>
      <w:bookmarkStart w:id="2663" w:name="_Toc92224669"/>
      <w:bookmarkStart w:id="2664" w:name="_Toc218717469"/>
      <w:bookmarkEnd w:id="2654"/>
      <w:r w:rsidRPr="00B02A0B">
        <w:rPr>
          <w:rFonts w:eastAsia="Malgun Gothic"/>
        </w:rPr>
        <w:t>9.2.2.3.2</w:t>
      </w:r>
      <w:r w:rsidRPr="00B02A0B">
        <w:rPr>
          <w:rFonts w:eastAsia="Malgun Gothic"/>
        </w:rPr>
        <w:tab/>
        <w:t>Terminating participating MCData function procedures</w:t>
      </w:r>
      <w:bookmarkEnd w:id="2655"/>
      <w:bookmarkEnd w:id="2656"/>
      <w:bookmarkEnd w:id="2657"/>
      <w:bookmarkEnd w:id="2658"/>
      <w:bookmarkEnd w:id="2659"/>
      <w:bookmarkEnd w:id="2660"/>
      <w:bookmarkEnd w:id="2661"/>
      <w:bookmarkEnd w:id="2662"/>
      <w:bookmarkEnd w:id="2663"/>
      <w:bookmarkEnd w:id="2664"/>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65" w:name="_CR9_2_2_4"/>
      <w:bookmarkStart w:id="2666" w:name="_Toc20215586"/>
      <w:bookmarkStart w:id="2667" w:name="_Toc27496053"/>
      <w:bookmarkStart w:id="2668" w:name="_Toc36107794"/>
      <w:bookmarkStart w:id="2669" w:name="_Toc44598546"/>
      <w:bookmarkStart w:id="2670" w:name="_Toc44602401"/>
      <w:bookmarkStart w:id="2671" w:name="_Toc45197578"/>
      <w:bookmarkStart w:id="2672" w:name="_Toc45695611"/>
      <w:bookmarkStart w:id="2673" w:name="_Toc51851067"/>
      <w:bookmarkStart w:id="2674" w:name="_Toc92224670"/>
      <w:bookmarkStart w:id="2675" w:name="_Toc218717470"/>
      <w:bookmarkEnd w:id="2665"/>
      <w:r w:rsidRPr="00B02A0B">
        <w:rPr>
          <w:rFonts w:eastAsia="Malgun Gothic"/>
        </w:rPr>
        <w:t>9.2.2.4</w:t>
      </w:r>
      <w:r w:rsidRPr="00B02A0B">
        <w:rPr>
          <w:rFonts w:eastAsia="Malgun Gothic"/>
        </w:rPr>
        <w:tab/>
        <w:t>Controlling MCData function procedures</w:t>
      </w:r>
      <w:bookmarkEnd w:id="2666"/>
      <w:bookmarkEnd w:id="2667"/>
      <w:bookmarkEnd w:id="2668"/>
      <w:bookmarkEnd w:id="2669"/>
      <w:bookmarkEnd w:id="2670"/>
      <w:bookmarkEnd w:id="2671"/>
      <w:bookmarkEnd w:id="2672"/>
      <w:bookmarkEnd w:id="2673"/>
      <w:bookmarkEnd w:id="2674"/>
      <w:bookmarkEnd w:id="2675"/>
    </w:p>
    <w:p w14:paraId="78313E7E" w14:textId="77777777" w:rsidR="005C310B" w:rsidRPr="00B02A0B" w:rsidRDefault="005C310B" w:rsidP="007D34FE">
      <w:pPr>
        <w:pStyle w:val="Heading5"/>
        <w:rPr>
          <w:rFonts w:eastAsia="Malgun Gothic"/>
        </w:rPr>
      </w:pPr>
      <w:bookmarkStart w:id="2676" w:name="_CR9_2_2_4_1"/>
      <w:bookmarkStart w:id="2677" w:name="_Toc20215587"/>
      <w:bookmarkStart w:id="2678" w:name="_Toc27496054"/>
      <w:bookmarkStart w:id="2679" w:name="_Toc36107795"/>
      <w:bookmarkStart w:id="2680" w:name="_Toc44598547"/>
      <w:bookmarkStart w:id="2681" w:name="_Toc44602402"/>
      <w:bookmarkStart w:id="2682" w:name="_Toc45197579"/>
      <w:bookmarkStart w:id="2683" w:name="_Toc45695612"/>
      <w:bookmarkStart w:id="2684" w:name="_Toc51851068"/>
      <w:bookmarkStart w:id="2685" w:name="_Toc92224671"/>
      <w:bookmarkStart w:id="2686" w:name="_Toc218717471"/>
      <w:bookmarkEnd w:id="2676"/>
      <w:r w:rsidRPr="00B02A0B">
        <w:rPr>
          <w:rFonts w:eastAsia="Malgun Gothic"/>
        </w:rPr>
        <w:t>9.2.2.4.1</w:t>
      </w:r>
      <w:r w:rsidRPr="00B02A0B">
        <w:rPr>
          <w:rFonts w:eastAsia="Malgun Gothic"/>
        </w:rPr>
        <w:tab/>
        <w:t>Originating controlling MCData function procedures</w:t>
      </w:r>
      <w:bookmarkEnd w:id="2677"/>
      <w:bookmarkEnd w:id="2678"/>
      <w:bookmarkEnd w:id="2679"/>
      <w:bookmarkEnd w:id="2680"/>
      <w:bookmarkEnd w:id="2681"/>
      <w:bookmarkEnd w:id="2682"/>
      <w:bookmarkEnd w:id="2683"/>
      <w:bookmarkEnd w:id="2684"/>
      <w:bookmarkEnd w:id="2685"/>
      <w:bookmarkEnd w:id="2686"/>
    </w:p>
    <w:p w14:paraId="0DF775CD" w14:textId="77777777" w:rsidR="002240F9" w:rsidRDefault="002240F9" w:rsidP="009C194E">
      <w:pPr>
        <w:pStyle w:val="H6"/>
      </w:pPr>
      <w:bookmarkStart w:id="2687" w:name="_CR9_2_2_4_1_1"/>
      <w:r w:rsidRPr="002240F9">
        <w:t>9.2.2.4.1.1</w:t>
      </w:r>
      <w:r w:rsidRPr="002240F9">
        <w:tab/>
        <w:t>SIP MESSAGE targeted to an MCData clients</w:t>
      </w:r>
    </w:p>
    <w:bookmarkEnd w:id="2687"/>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 shall set the &lt;mcdata-calling-group-id&gt; element to the group identity;</w:t>
      </w:r>
    </w:p>
    <w:p w14:paraId="266501CF"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lastRenderedPageBreak/>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688" w:name="_CR9_2_2_4_1_2"/>
      <w:bookmarkStart w:id="2689" w:name="_Toc20215588"/>
      <w:bookmarkStart w:id="2690" w:name="_Toc27496055"/>
      <w:bookmarkStart w:id="2691" w:name="_Toc36107796"/>
      <w:bookmarkStart w:id="2692" w:name="_Toc44598548"/>
      <w:bookmarkStart w:id="2693" w:name="_Toc44602403"/>
      <w:bookmarkStart w:id="2694" w:name="_Toc45197580"/>
      <w:bookmarkStart w:id="2695" w:name="_Toc45695613"/>
      <w:bookmarkStart w:id="2696" w:name="_Toc51851069"/>
      <w:bookmarkStart w:id="2697" w:name="_Toc92224672"/>
      <w:r w:rsidRPr="002240F9">
        <w:t>9.2.2.4.1.</w:t>
      </w:r>
      <w:r>
        <w:t>2</w:t>
      </w:r>
      <w:r w:rsidRPr="002240F9">
        <w:tab/>
      </w:r>
      <w:r w:rsidRPr="00155792">
        <w:t>SIP MESSAGE targeted to a non-controlling MCData function</w:t>
      </w:r>
    </w:p>
    <w:bookmarkEnd w:id="2688"/>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lastRenderedPageBreak/>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698" w:name="_CR9_2_2_4_2"/>
      <w:bookmarkStart w:id="2699" w:name="_Toc218717472"/>
      <w:bookmarkEnd w:id="2698"/>
      <w:r w:rsidRPr="00B02A0B">
        <w:rPr>
          <w:rFonts w:eastAsia="Malgun Gothic"/>
        </w:rPr>
        <w:t>9.2.2.4.2</w:t>
      </w:r>
      <w:r w:rsidRPr="00B02A0B">
        <w:rPr>
          <w:rFonts w:eastAsia="Malgun Gothic"/>
        </w:rPr>
        <w:tab/>
        <w:t>Terminating controlling MCData function procedures</w:t>
      </w:r>
      <w:bookmarkEnd w:id="2689"/>
      <w:bookmarkEnd w:id="2690"/>
      <w:bookmarkEnd w:id="2691"/>
      <w:bookmarkEnd w:id="2692"/>
      <w:bookmarkEnd w:id="2693"/>
      <w:bookmarkEnd w:id="2694"/>
      <w:bookmarkEnd w:id="2695"/>
      <w:bookmarkEnd w:id="2696"/>
      <w:bookmarkEnd w:id="2697"/>
      <w:bookmarkEnd w:id="2699"/>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lastRenderedPageBreak/>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lastRenderedPageBreak/>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lastRenderedPageBreak/>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700" w:name="_CR9_2_2_5"/>
      <w:bookmarkStart w:id="2701" w:name="_Toc20152580"/>
      <w:bookmarkStart w:id="2702" w:name="_Toc27495245"/>
      <w:bookmarkStart w:id="2703" w:name="_Toc36108713"/>
      <w:bookmarkStart w:id="2704" w:name="_Toc45194501"/>
      <w:bookmarkStart w:id="2705" w:name="_Toc114847442"/>
      <w:bookmarkStart w:id="2706" w:name="_Toc20215589"/>
      <w:bookmarkStart w:id="2707" w:name="_Toc27496056"/>
      <w:bookmarkStart w:id="2708" w:name="_Toc36107797"/>
      <w:bookmarkStart w:id="2709" w:name="_Toc44598549"/>
      <w:bookmarkStart w:id="2710" w:name="_Toc44602404"/>
      <w:bookmarkStart w:id="2711" w:name="_Toc45197581"/>
      <w:bookmarkStart w:id="2712" w:name="_Toc45695614"/>
      <w:bookmarkStart w:id="2713" w:name="_Toc51851070"/>
      <w:bookmarkStart w:id="2714" w:name="_Toc92224673"/>
      <w:bookmarkStart w:id="2715" w:name="_Toc218717473"/>
      <w:bookmarkEnd w:id="2700"/>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701"/>
      <w:bookmarkEnd w:id="2702"/>
      <w:bookmarkEnd w:id="2703"/>
      <w:bookmarkEnd w:id="2704"/>
      <w:bookmarkEnd w:id="2705"/>
      <w:bookmarkEnd w:id="2715"/>
    </w:p>
    <w:p w14:paraId="7725C7F3" w14:textId="77777777" w:rsidR="002240F9" w:rsidRDefault="002240F9" w:rsidP="002240F9">
      <w:pPr>
        <w:pStyle w:val="Heading5"/>
      </w:pPr>
      <w:bookmarkStart w:id="2716" w:name="_CR9_2_2_5_1"/>
      <w:bookmarkStart w:id="2717" w:name="_Toc20152581"/>
      <w:bookmarkStart w:id="2718" w:name="_Toc27495246"/>
      <w:bookmarkStart w:id="2719" w:name="_Toc36108714"/>
      <w:bookmarkStart w:id="2720" w:name="_Toc45194502"/>
      <w:bookmarkStart w:id="2721" w:name="_Toc114847443"/>
      <w:bookmarkStart w:id="2722" w:name="_Toc218717474"/>
      <w:bookmarkEnd w:id="2716"/>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17"/>
      <w:bookmarkEnd w:id="2718"/>
      <w:bookmarkEnd w:id="2719"/>
      <w:bookmarkEnd w:id="2720"/>
      <w:bookmarkEnd w:id="2721"/>
      <w:bookmarkEnd w:id="2722"/>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lastRenderedPageBreak/>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23" w:name="_CR9_2_2_5_2"/>
      <w:bookmarkStart w:id="2724" w:name="_Toc218717475"/>
      <w:bookmarkEnd w:id="2723"/>
      <w:r>
        <w:t>9.2.2.5.2</w:t>
      </w:r>
      <w:r>
        <w:tab/>
        <w:t>Originating procedure</w:t>
      </w:r>
      <w:bookmarkEnd w:id="2724"/>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 xml:space="preserve">if the group document contains a &lt;list-service&gt; element that contains a &lt;preconfigured-group-use-only&gt; element that is set to the value "true", shall reject the SIP request with a SIP 403 (Forbidden) response with </w:t>
      </w:r>
      <w:r w:rsidRPr="00B02A0B">
        <w:lastRenderedPageBreak/>
        <w:t>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lastRenderedPageBreak/>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lastRenderedPageBreak/>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25" w:name="_CR9_2_3"/>
      <w:bookmarkStart w:id="2726" w:name="_Toc218717476"/>
      <w:bookmarkEnd w:id="2725"/>
      <w:r w:rsidRPr="00B02A0B">
        <w:t>9.2.3</w:t>
      </w:r>
      <w:r w:rsidRPr="00B02A0B">
        <w:tab/>
        <w:t>Standalone SDS using media plane</w:t>
      </w:r>
      <w:bookmarkEnd w:id="2706"/>
      <w:bookmarkEnd w:id="2707"/>
      <w:bookmarkEnd w:id="2708"/>
      <w:bookmarkEnd w:id="2709"/>
      <w:bookmarkEnd w:id="2710"/>
      <w:bookmarkEnd w:id="2711"/>
      <w:bookmarkEnd w:id="2712"/>
      <w:bookmarkEnd w:id="2713"/>
      <w:bookmarkEnd w:id="2714"/>
      <w:bookmarkEnd w:id="2726"/>
    </w:p>
    <w:p w14:paraId="67EC62CE" w14:textId="77777777" w:rsidR="005C310B" w:rsidRPr="00B02A0B" w:rsidRDefault="005C310B" w:rsidP="007D34FE">
      <w:pPr>
        <w:pStyle w:val="Heading4"/>
        <w:rPr>
          <w:rFonts w:eastAsia="Malgun Gothic"/>
        </w:rPr>
      </w:pPr>
      <w:bookmarkStart w:id="2727" w:name="_CR9_2_3_1"/>
      <w:bookmarkStart w:id="2728" w:name="_Toc20215590"/>
      <w:bookmarkStart w:id="2729" w:name="_Toc27496057"/>
      <w:bookmarkStart w:id="2730" w:name="_Toc36107798"/>
      <w:bookmarkStart w:id="2731" w:name="_Toc44598550"/>
      <w:bookmarkStart w:id="2732" w:name="_Toc44602405"/>
      <w:bookmarkStart w:id="2733" w:name="_Toc45197582"/>
      <w:bookmarkStart w:id="2734" w:name="_Toc45695615"/>
      <w:bookmarkStart w:id="2735" w:name="_Toc51851071"/>
      <w:bookmarkStart w:id="2736" w:name="_Toc92224674"/>
      <w:bookmarkStart w:id="2737" w:name="_Toc218717477"/>
      <w:bookmarkEnd w:id="2727"/>
      <w:r w:rsidRPr="00B02A0B">
        <w:rPr>
          <w:rFonts w:eastAsia="Malgun Gothic"/>
        </w:rPr>
        <w:t>9.2.3.1</w:t>
      </w:r>
      <w:r w:rsidRPr="00B02A0B">
        <w:rPr>
          <w:rFonts w:eastAsia="Malgun Gothic"/>
        </w:rPr>
        <w:tab/>
        <w:t>General</w:t>
      </w:r>
      <w:bookmarkEnd w:id="2728"/>
      <w:bookmarkEnd w:id="2729"/>
      <w:bookmarkEnd w:id="2730"/>
      <w:bookmarkEnd w:id="2731"/>
      <w:bookmarkEnd w:id="2732"/>
      <w:bookmarkEnd w:id="2733"/>
      <w:bookmarkEnd w:id="2734"/>
      <w:bookmarkEnd w:id="2735"/>
      <w:bookmarkEnd w:id="2736"/>
      <w:bookmarkEnd w:id="2737"/>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38"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39" w:name="_CR9_2_3_2"/>
      <w:bookmarkStart w:id="2740" w:name="_Toc27496058"/>
      <w:bookmarkStart w:id="2741" w:name="_Toc36107799"/>
      <w:bookmarkStart w:id="2742" w:name="_Toc44598551"/>
      <w:bookmarkStart w:id="2743" w:name="_Toc44602406"/>
      <w:bookmarkStart w:id="2744" w:name="_Toc45197583"/>
      <w:bookmarkStart w:id="2745" w:name="_Toc45695616"/>
      <w:bookmarkStart w:id="2746" w:name="_Toc51851072"/>
      <w:bookmarkStart w:id="2747" w:name="_Toc92224675"/>
      <w:bookmarkStart w:id="2748" w:name="_Toc218717478"/>
      <w:bookmarkEnd w:id="2739"/>
      <w:r w:rsidRPr="00B02A0B">
        <w:rPr>
          <w:rFonts w:eastAsia="Malgun Gothic"/>
        </w:rPr>
        <w:t>9.2.3.2</w:t>
      </w:r>
      <w:r w:rsidRPr="00B02A0B">
        <w:rPr>
          <w:rFonts w:eastAsia="Malgun Gothic"/>
        </w:rPr>
        <w:tab/>
        <w:t>MCData client procedures</w:t>
      </w:r>
      <w:bookmarkEnd w:id="2738"/>
      <w:bookmarkEnd w:id="2740"/>
      <w:bookmarkEnd w:id="2741"/>
      <w:bookmarkEnd w:id="2742"/>
      <w:bookmarkEnd w:id="2743"/>
      <w:bookmarkEnd w:id="2744"/>
      <w:bookmarkEnd w:id="2745"/>
      <w:bookmarkEnd w:id="2746"/>
      <w:bookmarkEnd w:id="2747"/>
      <w:bookmarkEnd w:id="2748"/>
    </w:p>
    <w:p w14:paraId="6D02105A" w14:textId="77777777" w:rsidR="005C310B" w:rsidRPr="00B02A0B" w:rsidRDefault="005C310B" w:rsidP="007D34FE">
      <w:pPr>
        <w:pStyle w:val="Heading5"/>
        <w:rPr>
          <w:rFonts w:eastAsia="Malgun Gothic"/>
        </w:rPr>
      </w:pPr>
      <w:bookmarkStart w:id="2749" w:name="_CR9_2_3_2_1"/>
      <w:bookmarkStart w:id="2750" w:name="_Toc20215592"/>
      <w:bookmarkStart w:id="2751" w:name="_Toc27496059"/>
      <w:bookmarkStart w:id="2752" w:name="_Toc36107800"/>
      <w:bookmarkStart w:id="2753" w:name="_Toc44598552"/>
      <w:bookmarkStart w:id="2754" w:name="_Toc44602407"/>
      <w:bookmarkStart w:id="2755" w:name="_Toc45197584"/>
      <w:bookmarkStart w:id="2756" w:name="_Toc45695617"/>
      <w:bookmarkStart w:id="2757" w:name="_Toc51851073"/>
      <w:bookmarkStart w:id="2758" w:name="_Toc92224676"/>
      <w:bookmarkStart w:id="2759" w:name="_Toc218717479"/>
      <w:bookmarkEnd w:id="2749"/>
      <w:r w:rsidRPr="00B02A0B">
        <w:rPr>
          <w:rFonts w:eastAsia="Malgun Gothic"/>
        </w:rPr>
        <w:t>9.2.3.2.1</w:t>
      </w:r>
      <w:r w:rsidRPr="00B02A0B">
        <w:rPr>
          <w:rFonts w:eastAsia="Malgun Gothic"/>
        </w:rPr>
        <w:tab/>
        <w:t>SDP offer generation</w:t>
      </w:r>
      <w:bookmarkEnd w:id="2750"/>
      <w:bookmarkEnd w:id="2751"/>
      <w:bookmarkEnd w:id="2752"/>
      <w:bookmarkEnd w:id="2753"/>
      <w:bookmarkEnd w:id="2754"/>
      <w:bookmarkEnd w:id="2755"/>
      <w:bookmarkEnd w:id="2756"/>
      <w:bookmarkEnd w:id="2757"/>
      <w:bookmarkEnd w:id="2758"/>
      <w:bookmarkEnd w:id="2759"/>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lastRenderedPageBreak/>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60" w:name="_CR9_2_3_2_2"/>
      <w:bookmarkStart w:id="2761" w:name="_Toc20215593"/>
      <w:bookmarkStart w:id="2762" w:name="_Toc27496060"/>
      <w:bookmarkStart w:id="2763" w:name="_Toc36107801"/>
      <w:bookmarkStart w:id="2764" w:name="_Toc44598553"/>
      <w:bookmarkStart w:id="2765" w:name="_Toc44602408"/>
      <w:bookmarkStart w:id="2766" w:name="_Toc45197585"/>
      <w:bookmarkStart w:id="2767" w:name="_Toc45695618"/>
      <w:bookmarkStart w:id="2768" w:name="_Toc51851074"/>
      <w:bookmarkStart w:id="2769" w:name="_Toc92224677"/>
      <w:bookmarkStart w:id="2770" w:name="_Toc218717480"/>
      <w:bookmarkEnd w:id="2760"/>
      <w:r w:rsidRPr="00B02A0B">
        <w:rPr>
          <w:rFonts w:eastAsia="Malgun Gothic"/>
        </w:rPr>
        <w:t>9.2.3.2.2</w:t>
      </w:r>
      <w:r w:rsidRPr="00B02A0B">
        <w:rPr>
          <w:rFonts w:eastAsia="Malgun Gothic"/>
        </w:rPr>
        <w:tab/>
        <w:t>SDP answer generation</w:t>
      </w:r>
      <w:bookmarkEnd w:id="2761"/>
      <w:bookmarkEnd w:id="2762"/>
      <w:bookmarkEnd w:id="2763"/>
      <w:bookmarkEnd w:id="2764"/>
      <w:bookmarkEnd w:id="2765"/>
      <w:bookmarkEnd w:id="2766"/>
      <w:bookmarkEnd w:id="2767"/>
      <w:bookmarkEnd w:id="2768"/>
      <w:bookmarkEnd w:id="2769"/>
      <w:bookmarkEnd w:id="2770"/>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71" w:name="_CR9_2_3_2_3"/>
      <w:bookmarkStart w:id="2772" w:name="_Toc20215594"/>
      <w:bookmarkStart w:id="2773" w:name="_Toc27496061"/>
      <w:bookmarkStart w:id="2774" w:name="_Toc36107802"/>
      <w:bookmarkStart w:id="2775" w:name="_Toc44598554"/>
      <w:bookmarkStart w:id="2776" w:name="_Toc44602409"/>
      <w:bookmarkStart w:id="2777" w:name="_Toc45197586"/>
      <w:bookmarkStart w:id="2778" w:name="_Toc45695619"/>
      <w:bookmarkStart w:id="2779" w:name="_Toc51851075"/>
      <w:bookmarkStart w:id="2780" w:name="_Toc92224678"/>
      <w:bookmarkStart w:id="2781" w:name="_Toc218717481"/>
      <w:bookmarkEnd w:id="2771"/>
      <w:r w:rsidRPr="00B02A0B">
        <w:rPr>
          <w:rFonts w:eastAsia="Malgun Gothic"/>
        </w:rPr>
        <w:t>9.2.3.2.3</w:t>
      </w:r>
      <w:r w:rsidRPr="00B02A0B">
        <w:rPr>
          <w:rFonts w:eastAsia="Malgun Gothic"/>
        </w:rPr>
        <w:tab/>
        <w:t>MCData client originating procedures</w:t>
      </w:r>
      <w:bookmarkEnd w:id="2772"/>
      <w:bookmarkEnd w:id="2773"/>
      <w:bookmarkEnd w:id="2774"/>
      <w:bookmarkEnd w:id="2775"/>
      <w:bookmarkEnd w:id="2776"/>
      <w:bookmarkEnd w:id="2777"/>
      <w:bookmarkEnd w:id="2778"/>
      <w:bookmarkEnd w:id="2779"/>
      <w:bookmarkEnd w:id="2780"/>
      <w:bookmarkEnd w:id="2781"/>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lastRenderedPageBreak/>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lastRenderedPageBreak/>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782" w:name="_CR9_2_3_2_4"/>
      <w:bookmarkStart w:id="2783" w:name="_Toc20215595"/>
      <w:bookmarkStart w:id="2784" w:name="_Toc27496062"/>
      <w:bookmarkStart w:id="2785" w:name="_Toc36107803"/>
      <w:bookmarkStart w:id="2786" w:name="_Toc44598555"/>
      <w:bookmarkStart w:id="2787" w:name="_Toc44602410"/>
      <w:bookmarkStart w:id="2788" w:name="_Toc45197587"/>
      <w:bookmarkStart w:id="2789" w:name="_Toc45695620"/>
      <w:bookmarkStart w:id="2790" w:name="_Toc51851076"/>
      <w:bookmarkStart w:id="2791" w:name="_Toc92224679"/>
      <w:bookmarkStart w:id="2792" w:name="_Toc218717482"/>
      <w:bookmarkEnd w:id="2782"/>
      <w:r w:rsidRPr="00B02A0B">
        <w:rPr>
          <w:rFonts w:eastAsia="Malgun Gothic"/>
        </w:rPr>
        <w:t>9.2.3.2.4</w:t>
      </w:r>
      <w:r w:rsidRPr="00B02A0B">
        <w:rPr>
          <w:rFonts w:eastAsia="Malgun Gothic"/>
        </w:rPr>
        <w:tab/>
        <w:t>MCData client terminating procedures</w:t>
      </w:r>
      <w:bookmarkEnd w:id="2783"/>
      <w:bookmarkEnd w:id="2784"/>
      <w:bookmarkEnd w:id="2785"/>
      <w:bookmarkEnd w:id="2786"/>
      <w:bookmarkEnd w:id="2787"/>
      <w:bookmarkEnd w:id="2788"/>
      <w:bookmarkEnd w:id="2789"/>
      <w:bookmarkEnd w:id="2790"/>
      <w:bookmarkEnd w:id="2791"/>
      <w:bookmarkEnd w:id="2792"/>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lastRenderedPageBreak/>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793" w:name="_CR9_2_3_3"/>
      <w:bookmarkStart w:id="2794" w:name="_Toc20215596"/>
      <w:bookmarkStart w:id="2795" w:name="_Toc27496063"/>
      <w:bookmarkStart w:id="2796" w:name="_Toc36107804"/>
      <w:bookmarkStart w:id="2797" w:name="_Toc44598556"/>
      <w:bookmarkStart w:id="2798" w:name="_Toc44602411"/>
      <w:bookmarkStart w:id="2799" w:name="_Toc45197588"/>
      <w:bookmarkStart w:id="2800" w:name="_Toc45695621"/>
      <w:bookmarkStart w:id="2801" w:name="_Toc51851077"/>
      <w:bookmarkStart w:id="2802" w:name="_Toc92224680"/>
      <w:bookmarkStart w:id="2803" w:name="_Toc218717483"/>
      <w:bookmarkEnd w:id="2793"/>
      <w:r w:rsidRPr="00B02A0B">
        <w:rPr>
          <w:rFonts w:eastAsia="Malgun Gothic"/>
        </w:rPr>
        <w:t>9.2.3.3</w:t>
      </w:r>
      <w:r w:rsidRPr="00B02A0B">
        <w:rPr>
          <w:rFonts w:eastAsia="Malgun Gothic"/>
        </w:rPr>
        <w:tab/>
        <w:t>Participating MCData function procedures</w:t>
      </w:r>
      <w:bookmarkEnd w:id="2794"/>
      <w:bookmarkEnd w:id="2795"/>
      <w:bookmarkEnd w:id="2796"/>
      <w:bookmarkEnd w:id="2797"/>
      <w:bookmarkEnd w:id="2798"/>
      <w:bookmarkEnd w:id="2799"/>
      <w:bookmarkEnd w:id="2800"/>
      <w:bookmarkEnd w:id="2801"/>
      <w:bookmarkEnd w:id="2802"/>
      <w:bookmarkEnd w:id="2803"/>
    </w:p>
    <w:p w14:paraId="25AB37A7" w14:textId="77777777" w:rsidR="005C310B" w:rsidRPr="00B02A0B" w:rsidRDefault="005C310B" w:rsidP="007D34FE">
      <w:pPr>
        <w:pStyle w:val="Heading5"/>
        <w:rPr>
          <w:rFonts w:eastAsia="Malgun Gothic"/>
        </w:rPr>
      </w:pPr>
      <w:bookmarkStart w:id="2804" w:name="_CR9_2_3_3_1"/>
      <w:bookmarkStart w:id="2805" w:name="_Toc20215597"/>
      <w:bookmarkStart w:id="2806" w:name="_Toc27496064"/>
      <w:bookmarkStart w:id="2807" w:name="_Toc36107805"/>
      <w:bookmarkStart w:id="2808" w:name="_Toc44598557"/>
      <w:bookmarkStart w:id="2809" w:name="_Toc44602412"/>
      <w:bookmarkStart w:id="2810" w:name="_Toc45197589"/>
      <w:bookmarkStart w:id="2811" w:name="_Toc45695622"/>
      <w:bookmarkStart w:id="2812" w:name="_Toc51851078"/>
      <w:bookmarkStart w:id="2813" w:name="_Toc92224681"/>
      <w:bookmarkStart w:id="2814" w:name="_Toc218717484"/>
      <w:bookmarkEnd w:id="2804"/>
      <w:r w:rsidRPr="00B02A0B">
        <w:rPr>
          <w:rFonts w:eastAsia="Malgun Gothic"/>
        </w:rPr>
        <w:t>9.2.3.3.1</w:t>
      </w:r>
      <w:r w:rsidRPr="00B02A0B">
        <w:rPr>
          <w:rFonts w:eastAsia="Malgun Gothic"/>
        </w:rPr>
        <w:tab/>
        <w:t>SDP offer generation</w:t>
      </w:r>
      <w:bookmarkEnd w:id="2805"/>
      <w:bookmarkEnd w:id="2806"/>
      <w:bookmarkEnd w:id="2807"/>
      <w:bookmarkEnd w:id="2808"/>
      <w:bookmarkEnd w:id="2809"/>
      <w:bookmarkEnd w:id="2810"/>
      <w:bookmarkEnd w:id="2811"/>
      <w:bookmarkEnd w:id="2812"/>
      <w:bookmarkEnd w:id="2813"/>
      <w:bookmarkEnd w:id="2814"/>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15" w:name="_CR9_2_3_3_2"/>
      <w:bookmarkStart w:id="2816" w:name="_Toc20215598"/>
      <w:bookmarkStart w:id="2817" w:name="_Toc27496065"/>
      <w:bookmarkStart w:id="2818" w:name="_Toc36107806"/>
      <w:bookmarkStart w:id="2819" w:name="_Toc44598558"/>
      <w:bookmarkStart w:id="2820" w:name="_Toc44602413"/>
      <w:bookmarkStart w:id="2821" w:name="_Toc45197590"/>
      <w:bookmarkStart w:id="2822" w:name="_Toc45695623"/>
      <w:bookmarkStart w:id="2823" w:name="_Toc51851079"/>
      <w:bookmarkStart w:id="2824" w:name="_Toc92224682"/>
      <w:bookmarkStart w:id="2825" w:name="_Toc218717485"/>
      <w:bookmarkEnd w:id="2815"/>
      <w:r w:rsidRPr="00B02A0B">
        <w:rPr>
          <w:rFonts w:eastAsia="Malgun Gothic"/>
        </w:rPr>
        <w:t>9.2.3.3.2</w:t>
      </w:r>
      <w:r w:rsidRPr="00B02A0B">
        <w:rPr>
          <w:rFonts w:eastAsia="Malgun Gothic"/>
        </w:rPr>
        <w:tab/>
        <w:t>SDP answer generation</w:t>
      </w:r>
      <w:bookmarkEnd w:id="2816"/>
      <w:bookmarkEnd w:id="2817"/>
      <w:bookmarkEnd w:id="2818"/>
      <w:bookmarkEnd w:id="2819"/>
      <w:bookmarkEnd w:id="2820"/>
      <w:bookmarkEnd w:id="2821"/>
      <w:bookmarkEnd w:id="2822"/>
      <w:bookmarkEnd w:id="2823"/>
      <w:bookmarkEnd w:id="2824"/>
      <w:bookmarkEnd w:id="2825"/>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26" w:name="_CR9_2_3_3_3"/>
      <w:bookmarkStart w:id="2827" w:name="_Toc20215599"/>
      <w:bookmarkStart w:id="2828" w:name="_Toc27496066"/>
      <w:bookmarkStart w:id="2829" w:name="_Toc36107807"/>
      <w:bookmarkStart w:id="2830" w:name="_Toc44598559"/>
      <w:bookmarkStart w:id="2831" w:name="_Toc44602414"/>
      <w:bookmarkStart w:id="2832" w:name="_Toc45197591"/>
      <w:bookmarkStart w:id="2833" w:name="_Toc45695624"/>
      <w:bookmarkStart w:id="2834" w:name="_Toc51851080"/>
      <w:bookmarkStart w:id="2835" w:name="_Toc92224683"/>
      <w:bookmarkStart w:id="2836" w:name="_Toc218717486"/>
      <w:bookmarkEnd w:id="2826"/>
      <w:r w:rsidRPr="00B02A0B">
        <w:rPr>
          <w:rFonts w:eastAsia="Malgun Gothic"/>
        </w:rPr>
        <w:t>9.2.3.3.3</w:t>
      </w:r>
      <w:r w:rsidRPr="00B02A0B">
        <w:rPr>
          <w:rFonts w:eastAsia="Malgun Gothic"/>
        </w:rPr>
        <w:tab/>
        <w:t>Originating participating MCData function procedures</w:t>
      </w:r>
      <w:bookmarkEnd w:id="2827"/>
      <w:bookmarkEnd w:id="2828"/>
      <w:bookmarkEnd w:id="2829"/>
      <w:bookmarkEnd w:id="2830"/>
      <w:bookmarkEnd w:id="2831"/>
      <w:bookmarkEnd w:id="2832"/>
      <w:bookmarkEnd w:id="2833"/>
      <w:bookmarkEnd w:id="2834"/>
      <w:bookmarkEnd w:id="2835"/>
      <w:bookmarkEnd w:id="2836"/>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lastRenderedPageBreak/>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lastRenderedPageBreak/>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37" w:name="_CR9_2_3_3_4"/>
      <w:bookmarkStart w:id="2838" w:name="_Toc20215600"/>
      <w:bookmarkStart w:id="2839" w:name="_Toc27496067"/>
      <w:bookmarkStart w:id="2840" w:name="_Toc36107808"/>
      <w:bookmarkStart w:id="2841" w:name="_Toc44598560"/>
      <w:bookmarkStart w:id="2842" w:name="_Toc44602415"/>
      <w:bookmarkStart w:id="2843" w:name="_Toc45197592"/>
      <w:bookmarkStart w:id="2844" w:name="_Toc45695625"/>
      <w:bookmarkStart w:id="2845" w:name="_Toc51851081"/>
      <w:bookmarkStart w:id="2846" w:name="_Toc92224684"/>
      <w:bookmarkStart w:id="2847" w:name="_Toc218717487"/>
      <w:bookmarkEnd w:id="2837"/>
      <w:r w:rsidRPr="00B02A0B">
        <w:rPr>
          <w:rFonts w:eastAsia="Malgun Gothic"/>
        </w:rPr>
        <w:t>9.2.3.3.4</w:t>
      </w:r>
      <w:r w:rsidRPr="00B02A0B">
        <w:rPr>
          <w:rFonts w:eastAsia="Malgun Gothic"/>
        </w:rPr>
        <w:tab/>
        <w:t>Terminating participating MCData function procedures</w:t>
      </w:r>
      <w:bookmarkEnd w:id="2838"/>
      <w:bookmarkEnd w:id="2839"/>
      <w:bookmarkEnd w:id="2840"/>
      <w:bookmarkEnd w:id="2841"/>
      <w:bookmarkEnd w:id="2842"/>
      <w:bookmarkEnd w:id="2843"/>
      <w:bookmarkEnd w:id="2844"/>
      <w:bookmarkEnd w:id="2845"/>
      <w:bookmarkEnd w:id="2846"/>
      <w:bookmarkEnd w:id="2847"/>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48" w:name="_CR9_2_3_4"/>
      <w:bookmarkStart w:id="2849" w:name="_Toc20215601"/>
      <w:bookmarkStart w:id="2850" w:name="_Toc27496068"/>
      <w:bookmarkStart w:id="2851" w:name="_Toc36107809"/>
      <w:bookmarkStart w:id="2852" w:name="_Toc44598561"/>
      <w:bookmarkStart w:id="2853" w:name="_Toc44602416"/>
      <w:bookmarkStart w:id="2854" w:name="_Toc45197593"/>
      <w:bookmarkStart w:id="2855" w:name="_Toc45695626"/>
      <w:bookmarkStart w:id="2856" w:name="_Toc51851082"/>
      <w:bookmarkStart w:id="2857" w:name="_Toc92224685"/>
      <w:bookmarkStart w:id="2858" w:name="_Toc218717488"/>
      <w:bookmarkEnd w:id="2848"/>
      <w:r w:rsidRPr="00B02A0B">
        <w:rPr>
          <w:rFonts w:eastAsia="Malgun Gothic"/>
        </w:rPr>
        <w:t>9.2.3.4</w:t>
      </w:r>
      <w:r w:rsidRPr="00B02A0B">
        <w:rPr>
          <w:rFonts w:eastAsia="Malgun Gothic"/>
        </w:rPr>
        <w:tab/>
        <w:t>Controlling MCData function procedures</w:t>
      </w:r>
      <w:bookmarkEnd w:id="2849"/>
      <w:bookmarkEnd w:id="2850"/>
      <w:bookmarkEnd w:id="2851"/>
      <w:bookmarkEnd w:id="2852"/>
      <w:bookmarkEnd w:id="2853"/>
      <w:bookmarkEnd w:id="2854"/>
      <w:bookmarkEnd w:id="2855"/>
      <w:bookmarkEnd w:id="2856"/>
      <w:bookmarkEnd w:id="2857"/>
      <w:bookmarkEnd w:id="2858"/>
    </w:p>
    <w:p w14:paraId="1EC4E74C" w14:textId="77777777" w:rsidR="005C310B" w:rsidRPr="00B02A0B" w:rsidRDefault="005C310B" w:rsidP="007D34FE">
      <w:pPr>
        <w:pStyle w:val="Heading5"/>
        <w:rPr>
          <w:lang w:eastAsia="ko-KR"/>
        </w:rPr>
      </w:pPr>
      <w:bookmarkStart w:id="2859" w:name="_CR9_2_3_4_1"/>
      <w:bookmarkStart w:id="2860" w:name="_Toc20215602"/>
      <w:bookmarkStart w:id="2861" w:name="_Toc27496069"/>
      <w:bookmarkStart w:id="2862" w:name="_Toc36107810"/>
      <w:bookmarkStart w:id="2863" w:name="_Toc44598562"/>
      <w:bookmarkStart w:id="2864" w:name="_Toc44602417"/>
      <w:bookmarkStart w:id="2865" w:name="_Toc45197594"/>
      <w:bookmarkStart w:id="2866" w:name="_Toc45695627"/>
      <w:bookmarkStart w:id="2867" w:name="_Toc51851083"/>
      <w:bookmarkStart w:id="2868" w:name="_Toc92224686"/>
      <w:bookmarkStart w:id="2869" w:name="_Toc218717489"/>
      <w:bookmarkEnd w:id="2859"/>
      <w:r w:rsidRPr="00B02A0B">
        <w:rPr>
          <w:lang w:eastAsia="ko-KR"/>
        </w:rPr>
        <w:t>9.2.3.4.1</w:t>
      </w:r>
      <w:r w:rsidRPr="00B02A0B">
        <w:rPr>
          <w:lang w:eastAsia="ko-KR"/>
        </w:rPr>
        <w:tab/>
        <w:t>SDP offer generation</w:t>
      </w:r>
      <w:bookmarkEnd w:id="2860"/>
      <w:bookmarkEnd w:id="2861"/>
      <w:bookmarkEnd w:id="2862"/>
      <w:bookmarkEnd w:id="2863"/>
      <w:bookmarkEnd w:id="2864"/>
      <w:bookmarkEnd w:id="2865"/>
      <w:bookmarkEnd w:id="2866"/>
      <w:bookmarkEnd w:id="2867"/>
      <w:bookmarkEnd w:id="2868"/>
      <w:bookmarkEnd w:id="2869"/>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70" w:name="_CR9_2_3_4_2"/>
      <w:bookmarkStart w:id="2871" w:name="_Toc20215603"/>
      <w:bookmarkStart w:id="2872" w:name="_Toc27496070"/>
      <w:bookmarkStart w:id="2873" w:name="_Toc36107811"/>
      <w:bookmarkStart w:id="2874" w:name="_Toc44598563"/>
      <w:bookmarkStart w:id="2875" w:name="_Toc44602418"/>
      <w:bookmarkStart w:id="2876" w:name="_Toc45197595"/>
      <w:bookmarkStart w:id="2877" w:name="_Toc45695628"/>
      <w:bookmarkStart w:id="2878" w:name="_Toc51851084"/>
      <w:bookmarkStart w:id="2879" w:name="_Toc92224687"/>
      <w:bookmarkStart w:id="2880" w:name="_Toc218717490"/>
      <w:bookmarkEnd w:id="2870"/>
      <w:r w:rsidRPr="00B02A0B">
        <w:rPr>
          <w:lang w:eastAsia="ko-KR"/>
        </w:rPr>
        <w:lastRenderedPageBreak/>
        <w:t>9.2.3.4.2</w:t>
      </w:r>
      <w:r w:rsidRPr="00B02A0B">
        <w:rPr>
          <w:lang w:eastAsia="ko-KR"/>
        </w:rPr>
        <w:tab/>
        <w:t>SDP answer generation</w:t>
      </w:r>
      <w:bookmarkEnd w:id="2871"/>
      <w:bookmarkEnd w:id="2872"/>
      <w:bookmarkEnd w:id="2873"/>
      <w:bookmarkEnd w:id="2874"/>
      <w:bookmarkEnd w:id="2875"/>
      <w:bookmarkEnd w:id="2876"/>
      <w:bookmarkEnd w:id="2877"/>
      <w:bookmarkEnd w:id="2878"/>
      <w:bookmarkEnd w:id="2879"/>
      <w:bookmarkEnd w:id="2880"/>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881" w:name="_CR9_2_3_4_3"/>
      <w:bookmarkStart w:id="2882" w:name="_Toc20215604"/>
      <w:bookmarkStart w:id="2883" w:name="_Toc27496071"/>
      <w:bookmarkStart w:id="2884" w:name="_Toc36107812"/>
      <w:bookmarkStart w:id="2885" w:name="_Toc44598564"/>
      <w:bookmarkStart w:id="2886" w:name="_Toc44602419"/>
      <w:bookmarkStart w:id="2887" w:name="_Toc45197596"/>
      <w:bookmarkStart w:id="2888" w:name="_Toc45695629"/>
      <w:bookmarkStart w:id="2889" w:name="_Toc51851085"/>
      <w:bookmarkStart w:id="2890" w:name="_Toc92224688"/>
      <w:bookmarkStart w:id="2891" w:name="_Toc218717491"/>
      <w:bookmarkEnd w:id="2881"/>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882"/>
      <w:bookmarkEnd w:id="2883"/>
      <w:bookmarkEnd w:id="2884"/>
      <w:bookmarkEnd w:id="2885"/>
      <w:bookmarkEnd w:id="2886"/>
      <w:bookmarkEnd w:id="2887"/>
      <w:bookmarkEnd w:id="2888"/>
      <w:bookmarkEnd w:id="2889"/>
      <w:bookmarkEnd w:id="2890"/>
      <w:bookmarkEnd w:id="2891"/>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lastRenderedPageBreak/>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892" w:name="_CR9_2_3_4_4"/>
      <w:bookmarkStart w:id="2893" w:name="_Toc20215605"/>
      <w:bookmarkStart w:id="2894" w:name="_Toc27496072"/>
      <w:bookmarkStart w:id="2895" w:name="_Toc36107813"/>
      <w:bookmarkStart w:id="2896" w:name="_Toc44598565"/>
      <w:bookmarkStart w:id="2897" w:name="_Toc44602420"/>
      <w:bookmarkStart w:id="2898" w:name="_Toc45197597"/>
      <w:bookmarkStart w:id="2899" w:name="_Toc45695630"/>
      <w:bookmarkStart w:id="2900" w:name="_Toc51851086"/>
      <w:bookmarkStart w:id="2901" w:name="_Toc92224689"/>
      <w:bookmarkStart w:id="2902" w:name="_Toc218717492"/>
      <w:bookmarkEnd w:id="2892"/>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893"/>
      <w:bookmarkEnd w:id="2894"/>
      <w:bookmarkEnd w:id="2895"/>
      <w:bookmarkEnd w:id="2896"/>
      <w:bookmarkEnd w:id="2897"/>
      <w:bookmarkEnd w:id="2898"/>
      <w:bookmarkEnd w:id="2899"/>
      <w:bookmarkEnd w:id="2900"/>
      <w:bookmarkEnd w:id="2901"/>
      <w:bookmarkEnd w:id="2902"/>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lastRenderedPageBreak/>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lastRenderedPageBreak/>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03" w:name="_CR9_2_4"/>
      <w:bookmarkStart w:id="2904" w:name="_Toc20215606"/>
      <w:bookmarkStart w:id="2905" w:name="_Toc27496073"/>
      <w:bookmarkStart w:id="2906" w:name="_Toc36107814"/>
      <w:bookmarkStart w:id="2907" w:name="_Toc44598566"/>
      <w:bookmarkStart w:id="2908" w:name="_Toc44602421"/>
      <w:bookmarkStart w:id="2909" w:name="_Toc45197598"/>
      <w:bookmarkStart w:id="2910" w:name="_Toc45695631"/>
      <w:bookmarkStart w:id="2911" w:name="_Toc51851087"/>
      <w:bookmarkStart w:id="2912" w:name="_Toc92224690"/>
      <w:bookmarkStart w:id="2913" w:name="_Toc218717493"/>
      <w:bookmarkEnd w:id="2903"/>
      <w:r w:rsidRPr="00B02A0B">
        <w:t>9.2.4</w:t>
      </w:r>
      <w:r w:rsidRPr="00B02A0B">
        <w:tab/>
        <w:t>SDS session</w:t>
      </w:r>
      <w:bookmarkEnd w:id="2904"/>
      <w:bookmarkEnd w:id="2905"/>
      <w:bookmarkEnd w:id="2906"/>
      <w:bookmarkEnd w:id="2907"/>
      <w:bookmarkEnd w:id="2908"/>
      <w:bookmarkEnd w:id="2909"/>
      <w:bookmarkEnd w:id="2910"/>
      <w:bookmarkEnd w:id="2911"/>
      <w:bookmarkEnd w:id="2912"/>
      <w:bookmarkEnd w:id="2913"/>
    </w:p>
    <w:p w14:paraId="06622C46" w14:textId="77777777" w:rsidR="005C310B" w:rsidRPr="00B02A0B" w:rsidRDefault="005C310B" w:rsidP="007D34FE">
      <w:pPr>
        <w:pStyle w:val="Heading4"/>
        <w:rPr>
          <w:rFonts w:eastAsia="Malgun Gothic"/>
        </w:rPr>
      </w:pPr>
      <w:bookmarkStart w:id="2914" w:name="_CR9_2_4_1"/>
      <w:bookmarkStart w:id="2915" w:name="_Toc20215607"/>
      <w:bookmarkStart w:id="2916" w:name="_Toc27496074"/>
      <w:bookmarkStart w:id="2917" w:name="_Toc36107815"/>
      <w:bookmarkStart w:id="2918" w:name="_Toc44598567"/>
      <w:bookmarkStart w:id="2919" w:name="_Toc44602422"/>
      <w:bookmarkStart w:id="2920" w:name="_Toc45197599"/>
      <w:bookmarkStart w:id="2921" w:name="_Toc45695632"/>
      <w:bookmarkStart w:id="2922" w:name="_Toc51851088"/>
      <w:bookmarkStart w:id="2923" w:name="_Toc92224691"/>
      <w:bookmarkStart w:id="2924" w:name="_Toc218717494"/>
      <w:bookmarkEnd w:id="2914"/>
      <w:r w:rsidRPr="00B02A0B">
        <w:rPr>
          <w:rFonts w:eastAsia="Malgun Gothic"/>
        </w:rPr>
        <w:t>9.2.4.1</w:t>
      </w:r>
      <w:r w:rsidRPr="00B02A0B">
        <w:rPr>
          <w:rFonts w:eastAsia="Malgun Gothic"/>
        </w:rPr>
        <w:tab/>
        <w:t>General</w:t>
      </w:r>
      <w:bookmarkEnd w:id="2915"/>
      <w:bookmarkEnd w:id="2916"/>
      <w:bookmarkEnd w:id="2917"/>
      <w:bookmarkEnd w:id="2918"/>
      <w:bookmarkEnd w:id="2919"/>
      <w:bookmarkEnd w:id="2920"/>
      <w:bookmarkEnd w:id="2921"/>
      <w:bookmarkEnd w:id="2922"/>
      <w:bookmarkEnd w:id="2923"/>
      <w:bookmarkEnd w:id="2924"/>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25"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26" w:name="_CR9_2_4_2"/>
      <w:bookmarkStart w:id="2927" w:name="_Toc27496075"/>
      <w:bookmarkStart w:id="2928" w:name="_Toc36107816"/>
      <w:bookmarkStart w:id="2929" w:name="_Toc44598568"/>
      <w:bookmarkStart w:id="2930" w:name="_Toc44602423"/>
      <w:bookmarkStart w:id="2931" w:name="_Toc45197600"/>
      <w:bookmarkStart w:id="2932" w:name="_Toc45695633"/>
      <w:bookmarkStart w:id="2933" w:name="_Toc51851089"/>
      <w:bookmarkStart w:id="2934" w:name="_Toc92224692"/>
      <w:bookmarkStart w:id="2935" w:name="_Toc218717495"/>
      <w:bookmarkEnd w:id="2926"/>
      <w:r w:rsidRPr="00B02A0B">
        <w:rPr>
          <w:rFonts w:eastAsia="Malgun Gothic"/>
        </w:rPr>
        <w:t>9.2.4.2</w:t>
      </w:r>
      <w:r w:rsidRPr="00B02A0B">
        <w:rPr>
          <w:rFonts w:eastAsia="Malgun Gothic"/>
        </w:rPr>
        <w:tab/>
        <w:t>MCData client procedures</w:t>
      </w:r>
      <w:bookmarkEnd w:id="2925"/>
      <w:bookmarkEnd w:id="2927"/>
      <w:bookmarkEnd w:id="2928"/>
      <w:bookmarkEnd w:id="2929"/>
      <w:bookmarkEnd w:id="2930"/>
      <w:bookmarkEnd w:id="2931"/>
      <w:bookmarkEnd w:id="2932"/>
      <w:bookmarkEnd w:id="2933"/>
      <w:bookmarkEnd w:id="2934"/>
      <w:bookmarkEnd w:id="2935"/>
    </w:p>
    <w:p w14:paraId="38E3FB03" w14:textId="77777777" w:rsidR="005C310B" w:rsidRPr="00B02A0B" w:rsidRDefault="005C310B" w:rsidP="007D34FE">
      <w:pPr>
        <w:pStyle w:val="Heading5"/>
        <w:rPr>
          <w:rFonts w:eastAsia="Malgun Gothic"/>
        </w:rPr>
      </w:pPr>
      <w:bookmarkStart w:id="2936" w:name="_CR9_2_4_2_1"/>
      <w:bookmarkStart w:id="2937" w:name="_Toc20215609"/>
      <w:bookmarkStart w:id="2938" w:name="_Toc27496076"/>
      <w:bookmarkStart w:id="2939" w:name="_Toc36107817"/>
      <w:bookmarkStart w:id="2940" w:name="_Toc44598569"/>
      <w:bookmarkStart w:id="2941" w:name="_Toc44602424"/>
      <w:bookmarkStart w:id="2942" w:name="_Toc45197601"/>
      <w:bookmarkStart w:id="2943" w:name="_Toc45695634"/>
      <w:bookmarkStart w:id="2944" w:name="_Toc51851090"/>
      <w:bookmarkStart w:id="2945" w:name="_Toc92224693"/>
      <w:bookmarkStart w:id="2946" w:name="_Toc218717496"/>
      <w:bookmarkEnd w:id="2936"/>
      <w:r w:rsidRPr="00B02A0B">
        <w:rPr>
          <w:rFonts w:eastAsia="Malgun Gothic"/>
        </w:rPr>
        <w:t>9.2.4.2.1</w:t>
      </w:r>
      <w:r w:rsidRPr="00B02A0B">
        <w:rPr>
          <w:rFonts w:eastAsia="Malgun Gothic"/>
        </w:rPr>
        <w:tab/>
        <w:t>SDP offer generation</w:t>
      </w:r>
      <w:bookmarkEnd w:id="2937"/>
      <w:bookmarkEnd w:id="2938"/>
      <w:bookmarkEnd w:id="2939"/>
      <w:bookmarkEnd w:id="2940"/>
      <w:bookmarkEnd w:id="2941"/>
      <w:bookmarkEnd w:id="2942"/>
      <w:bookmarkEnd w:id="2943"/>
      <w:bookmarkEnd w:id="2944"/>
      <w:bookmarkEnd w:id="2945"/>
      <w:bookmarkEnd w:id="2946"/>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lastRenderedPageBreak/>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47" w:name="_CR9_2_4_2_2"/>
      <w:bookmarkStart w:id="2948" w:name="_Toc20215610"/>
      <w:bookmarkStart w:id="2949" w:name="_Toc27496077"/>
      <w:bookmarkStart w:id="2950" w:name="_Toc36107818"/>
      <w:bookmarkStart w:id="2951" w:name="_Toc44598570"/>
      <w:bookmarkStart w:id="2952" w:name="_Toc44602425"/>
      <w:bookmarkStart w:id="2953" w:name="_Toc45197602"/>
      <w:bookmarkStart w:id="2954" w:name="_Toc45695635"/>
      <w:bookmarkStart w:id="2955" w:name="_Toc51851091"/>
      <w:bookmarkStart w:id="2956" w:name="_Toc92224694"/>
      <w:bookmarkStart w:id="2957" w:name="_Toc218717497"/>
      <w:bookmarkEnd w:id="2947"/>
      <w:r w:rsidRPr="00B02A0B">
        <w:rPr>
          <w:rFonts w:eastAsia="Malgun Gothic"/>
        </w:rPr>
        <w:t>9.2.4.2.2</w:t>
      </w:r>
      <w:r w:rsidRPr="00B02A0B">
        <w:rPr>
          <w:rFonts w:eastAsia="Malgun Gothic"/>
        </w:rPr>
        <w:tab/>
        <w:t>SDP answer generation</w:t>
      </w:r>
      <w:bookmarkEnd w:id="2948"/>
      <w:bookmarkEnd w:id="2949"/>
      <w:bookmarkEnd w:id="2950"/>
      <w:bookmarkEnd w:id="2951"/>
      <w:bookmarkEnd w:id="2952"/>
      <w:bookmarkEnd w:id="2953"/>
      <w:bookmarkEnd w:id="2954"/>
      <w:bookmarkEnd w:id="2955"/>
      <w:bookmarkEnd w:id="2956"/>
      <w:bookmarkEnd w:id="2957"/>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58" w:name="_CR9_2_4_2_3"/>
      <w:bookmarkStart w:id="2959" w:name="_Toc20215611"/>
      <w:bookmarkStart w:id="2960" w:name="_Toc27496078"/>
      <w:bookmarkStart w:id="2961" w:name="_Toc36107819"/>
      <w:bookmarkStart w:id="2962" w:name="_Toc44598571"/>
      <w:bookmarkStart w:id="2963" w:name="_Toc44602426"/>
      <w:bookmarkStart w:id="2964" w:name="_Toc45197603"/>
      <w:bookmarkStart w:id="2965" w:name="_Toc45695636"/>
      <w:bookmarkStart w:id="2966" w:name="_Toc51851092"/>
      <w:bookmarkStart w:id="2967" w:name="_Toc92224695"/>
      <w:bookmarkStart w:id="2968" w:name="_Toc218717498"/>
      <w:bookmarkEnd w:id="2958"/>
      <w:r w:rsidRPr="00B02A0B">
        <w:rPr>
          <w:rFonts w:eastAsia="Malgun Gothic"/>
        </w:rPr>
        <w:t>9.2.4.2.3</w:t>
      </w:r>
      <w:r w:rsidRPr="00B02A0B">
        <w:rPr>
          <w:rFonts w:eastAsia="Malgun Gothic"/>
        </w:rPr>
        <w:tab/>
        <w:t>MCData client originating procedures</w:t>
      </w:r>
      <w:bookmarkEnd w:id="2959"/>
      <w:bookmarkEnd w:id="2960"/>
      <w:bookmarkEnd w:id="2961"/>
      <w:bookmarkEnd w:id="2962"/>
      <w:bookmarkEnd w:id="2963"/>
      <w:bookmarkEnd w:id="2964"/>
      <w:bookmarkEnd w:id="2965"/>
      <w:bookmarkEnd w:id="2966"/>
      <w:bookmarkEnd w:id="2967"/>
      <w:bookmarkEnd w:id="2968"/>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lastRenderedPageBreak/>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lastRenderedPageBreak/>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69" w:name="_CR9_2_4_2_4"/>
      <w:bookmarkStart w:id="2970" w:name="_Toc20215612"/>
      <w:bookmarkStart w:id="2971" w:name="_Toc27496079"/>
      <w:bookmarkStart w:id="2972" w:name="_Toc36107820"/>
      <w:bookmarkStart w:id="2973" w:name="_Toc44598572"/>
      <w:bookmarkStart w:id="2974" w:name="_Toc44602427"/>
      <w:bookmarkStart w:id="2975" w:name="_Toc45197604"/>
      <w:bookmarkStart w:id="2976" w:name="_Toc45695637"/>
      <w:bookmarkStart w:id="2977" w:name="_Toc51851093"/>
      <w:bookmarkStart w:id="2978" w:name="_Toc92224696"/>
      <w:bookmarkStart w:id="2979" w:name="_Toc218717499"/>
      <w:bookmarkEnd w:id="2969"/>
      <w:r w:rsidRPr="00B02A0B">
        <w:rPr>
          <w:rFonts w:eastAsia="Malgun Gothic"/>
        </w:rPr>
        <w:lastRenderedPageBreak/>
        <w:t>9.2.4.2.4</w:t>
      </w:r>
      <w:r w:rsidRPr="00B02A0B">
        <w:rPr>
          <w:rFonts w:eastAsia="Malgun Gothic"/>
        </w:rPr>
        <w:tab/>
        <w:t>MCData client terminating procedures</w:t>
      </w:r>
      <w:bookmarkEnd w:id="2970"/>
      <w:bookmarkEnd w:id="2971"/>
      <w:bookmarkEnd w:id="2972"/>
      <w:bookmarkEnd w:id="2973"/>
      <w:bookmarkEnd w:id="2974"/>
      <w:bookmarkEnd w:id="2975"/>
      <w:bookmarkEnd w:id="2976"/>
      <w:bookmarkEnd w:id="2977"/>
      <w:bookmarkEnd w:id="2978"/>
      <w:bookmarkEnd w:id="2979"/>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lastRenderedPageBreak/>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lastRenderedPageBreak/>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2980" w:name="_CR9_2_4_2_5"/>
      <w:bookmarkStart w:id="2981" w:name="_Toc20215613"/>
      <w:bookmarkStart w:id="2982" w:name="_Toc27496080"/>
      <w:bookmarkStart w:id="2983" w:name="_Toc36107821"/>
      <w:bookmarkStart w:id="2984" w:name="_Toc44598573"/>
      <w:bookmarkStart w:id="2985" w:name="_Toc44602428"/>
      <w:bookmarkStart w:id="2986" w:name="_Toc45197605"/>
      <w:bookmarkStart w:id="2987" w:name="_Toc45695638"/>
      <w:bookmarkStart w:id="2988" w:name="_Toc51851094"/>
      <w:bookmarkStart w:id="2989" w:name="_Toc92224697"/>
      <w:bookmarkStart w:id="2990" w:name="_Toc218717500"/>
      <w:bookmarkEnd w:id="2980"/>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2990"/>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2991" w:name="_CR9_2_4_2_6"/>
      <w:bookmarkStart w:id="2992" w:name="_Toc218717501"/>
      <w:bookmarkEnd w:id="2991"/>
      <w:r>
        <w:t>9.2.4.2.6</w:t>
      </w:r>
      <w:r>
        <w:tab/>
        <w:t>MCData</w:t>
      </w:r>
      <w:r w:rsidRPr="0073469F">
        <w:t xml:space="preserve"> </w:t>
      </w:r>
      <w:r>
        <w:t>client initiates upgrade to emergency for an ongoing</w:t>
      </w:r>
      <w:r w:rsidRPr="0073469F">
        <w:t xml:space="preserve"> </w:t>
      </w:r>
      <w:r>
        <w:t>one-to-one communication using SDS session</w:t>
      </w:r>
      <w:bookmarkEnd w:id="2992"/>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2993" w:name="_CR9_2_4_2_7"/>
      <w:bookmarkStart w:id="2994" w:name="_Toc218717502"/>
      <w:bookmarkEnd w:id="2993"/>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2994"/>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2995" w:name="_CR9_2_4_3"/>
      <w:bookmarkStart w:id="2996" w:name="_Toc218717503"/>
      <w:bookmarkEnd w:id="2995"/>
      <w:r w:rsidRPr="00B02A0B">
        <w:rPr>
          <w:rFonts w:eastAsia="Malgun Gothic"/>
        </w:rPr>
        <w:t>9.2.4.3</w:t>
      </w:r>
      <w:r w:rsidRPr="00B02A0B">
        <w:rPr>
          <w:rFonts w:eastAsia="Malgun Gothic"/>
        </w:rPr>
        <w:tab/>
        <w:t>Participating MCData function procedures</w:t>
      </w:r>
      <w:bookmarkEnd w:id="2981"/>
      <w:bookmarkEnd w:id="2982"/>
      <w:bookmarkEnd w:id="2983"/>
      <w:bookmarkEnd w:id="2984"/>
      <w:bookmarkEnd w:id="2985"/>
      <w:bookmarkEnd w:id="2986"/>
      <w:bookmarkEnd w:id="2987"/>
      <w:bookmarkEnd w:id="2988"/>
      <w:bookmarkEnd w:id="2989"/>
      <w:bookmarkEnd w:id="2996"/>
    </w:p>
    <w:p w14:paraId="79B3FB37" w14:textId="77777777" w:rsidR="005C310B" w:rsidRPr="00B02A0B" w:rsidRDefault="005C310B" w:rsidP="007D34FE">
      <w:pPr>
        <w:pStyle w:val="Heading5"/>
        <w:rPr>
          <w:rFonts w:eastAsia="Malgun Gothic"/>
        </w:rPr>
      </w:pPr>
      <w:bookmarkStart w:id="2997" w:name="_CR9_2_4_3_1"/>
      <w:bookmarkStart w:id="2998" w:name="_Toc20215614"/>
      <w:bookmarkStart w:id="2999" w:name="_Toc27496081"/>
      <w:bookmarkStart w:id="3000" w:name="_Toc36107822"/>
      <w:bookmarkStart w:id="3001" w:name="_Toc44598574"/>
      <w:bookmarkStart w:id="3002" w:name="_Toc44602429"/>
      <w:bookmarkStart w:id="3003" w:name="_Toc45197606"/>
      <w:bookmarkStart w:id="3004" w:name="_Toc45695639"/>
      <w:bookmarkStart w:id="3005" w:name="_Toc51851095"/>
      <w:bookmarkStart w:id="3006" w:name="_Toc92224698"/>
      <w:bookmarkStart w:id="3007" w:name="_Toc218717504"/>
      <w:bookmarkEnd w:id="2997"/>
      <w:r w:rsidRPr="00B02A0B">
        <w:rPr>
          <w:rFonts w:eastAsia="Malgun Gothic"/>
        </w:rPr>
        <w:t>9.2.4.3.1</w:t>
      </w:r>
      <w:r w:rsidRPr="00B02A0B">
        <w:rPr>
          <w:rFonts w:eastAsia="Malgun Gothic"/>
        </w:rPr>
        <w:tab/>
        <w:t>SDP offer generation</w:t>
      </w:r>
      <w:bookmarkEnd w:id="2998"/>
      <w:bookmarkEnd w:id="2999"/>
      <w:bookmarkEnd w:id="3000"/>
      <w:bookmarkEnd w:id="3001"/>
      <w:bookmarkEnd w:id="3002"/>
      <w:bookmarkEnd w:id="3003"/>
      <w:bookmarkEnd w:id="3004"/>
      <w:bookmarkEnd w:id="3005"/>
      <w:bookmarkEnd w:id="3006"/>
      <w:bookmarkEnd w:id="3007"/>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08" w:name="_CR9_2_4_3_2"/>
      <w:bookmarkStart w:id="3009" w:name="_Toc20215615"/>
      <w:bookmarkStart w:id="3010" w:name="_Toc27496082"/>
      <w:bookmarkStart w:id="3011" w:name="_Toc36107823"/>
      <w:bookmarkStart w:id="3012" w:name="_Toc44598575"/>
      <w:bookmarkStart w:id="3013" w:name="_Toc44602430"/>
      <w:bookmarkStart w:id="3014" w:name="_Toc45197607"/>
      <w:bookmarkStart w:id="3015" w:name="_Toc45695640"/>
      <w:bookmarkStart w:id="3016" w:name="_Toc51851096"/>
      <w:bookmarkStart w:id="3017" w:name="_Toc92224699"/>
      <w:bookmarkStart w:id="3018" w:name="_Toc218717505"/>
      <w:bookmarkEnd w:id="3008"/>
      <w:r w:rsidRPr="00B02A0B">
        <w:rPr>
          <w:rFonts w:eastAsia="Malgun Gothic"/>
        </w:rPr>
        <w:t>9.2.4.3.2</w:t>
      </w:r>
      <w:r w:rsidRPr="00B02A0B">
        <w:rPr>
          <w:rFonts w:eastAsia="Malgun Gothic"/>
        </w:rPr>
        <w:tab/>
        <w:t>SDP answer generation</w:t>
      </w:r>
      <w:bookmarkEnd w:id="3009"/>
      <w:bookmarkEnd w:id="3010"/>
      <w:bookmarkEnd w:id="3011"/>
      <w:bookmarkEnd w:id="3012"/>
      <w:bookmarkEnd w:id="3013"/>
      <w:bookmarkEnd w:id="3014"/>
      <w:bookmarkEnd w:id="3015"/>
      <w:bookmarkEnd w:id="3016"/>
      <w:bookmarkEnd w:id="3017"/>
      <w:bookmarkEnd w:id="3018"/>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lastRenderedPageBreak/>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19" w:name="_CR9_2_4_3_3"/>
      <w:bookmarkStart w:id="3020" w:name="_Toc20215616"/>
      <w:bookmarkStart w:id="3021" w:name="_Toc27496083"/>
      <w:bookmarkStart w:id="3022" w:name="_Toc36107824"/>
      <w:bookmarkStart w:id="3023" w:name="_Toc44598576"/>
      <w:bookmarkStart w:id="3024" w:name="_Toc44602431"/>
      <w:bookmarkStart w:id="3025" w:name="_Toc45197608"/>
      <w:bookmarkStart w:id="3026" w:name="_Toc45695641"/>
      <w:bookmarkStart w:id="3027" w:name="_Toc51851097"/>
      <w:bookmarkStart w:id="3028" w:name="_Toc92224700"/>
      <w:bookmarkStart w:id="3029" w:name="_Toc218717506"/>
      <w:bookmarkEnd w:id="3019"/>
      <w:r w:rsidRPr="00B02A0B">
        <w:rPr>
          <w:rFonts w:eastAsia="Malgun Gothic"/>
        </w:rPr>
        <w:t>9.2.4.3.3</w:t>
      </w:r>
      <w:r w:rsidRPr="00B02A0B">
        <w:rPr>
          <w:rFonts w:eastAsia="Malgun Gothic"/>
        </w:rPr>
        <w:tab/>
        <w:t>Originating participating MCData function procedures</w:t>
      </w:r>
      <w:bookmarkEnd w:id="3020"/>
      <w:bookmarkEnd w:id="3021"/>
      <w:bookmarkEnd w:id="3022"/>
      <w:bookmarkEnd w:id="3023"/>
      <w:bookmarkEnd w:id="3024"/>
      <w:bookmarkEnd w:id="3025"/>
      <w:bookmarkEnd w:id="3026"/>
      <w:bookmarkEnd w:id="3027"/>
      <w:bookmarkEnd w:id="3028"/>
      <w:bookmarkEnd w:id="3029"/>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lastRenderedPageBreak/>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lastRenderedPageBreak/>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30" w:name="_CR9_2_4_3_4"/>
      <w:bookmarkStart w:id="3031" w:name="_Toc20215617"/>
      <w:bookmarkStart w:id="3032" w:name="_Toc27496084"/>
      <w:bookmarkStart w:id="3033" w:name="_Toc36107825"/>
      <w:bookmarkStart w:id="3034" w:name="_Toc44598577"/>
      <w:bookmarkStart w:id="3035" w:name="_Toc44602432"/>
      <w:bookmarkStart w:id="3036" w:name="_Toc45197609"/>
      <w:bookmarkStart w:id="3037" w:name="_Toc45695642"/>
      <w:bookmarkStart w:id="3038" w:name="_Toc51851098"/>
      <w:bookmarkStart w:id="3039" w:name="_Toc92224701"/>
      <w:bookmarkStart w:id="3040" w:name="_Toc218717507"/>
      <w:bookmarkEnd w:id="3030"/>
      <w:r w:rsidRPr="00B02A0B">
        <w:rPr>
          <w:rFonts w:eastAsia="Malgun Gothic"/>
        </w:rPr>
        <w:t>9.2.4.3.4</w:t>
      </w:r>
      <w:r w:rsidRPr="00B02A0B">
        <w:rPr>
          <w:rFonts w:eastAsia="Malgun Gothic"/>
        </w:rPr>
        <w:tab/>
        <w:t>Terminating participating MCData function procedures</w:t>
      </w:r>
      <w:bookmarkEnd w:id="3031"/>
      <w:bookmarkEnd w:id="3032"/>
      <w:bookmarkEnd w:id="3033"/>
      <w:bookmarkEnd w:id="3034"/>
      <w:bookmarkEnd w:id="3035"/>
      <w:bookmarkEnd w:id="3036"/>
      <w:bookmarkEnd w:id="3037"/>
      <w:bookmarkEnd w:id="3038"/>
      <w:bookmarkEnd w:id="3039"/>
      <w:bookmarkEnd w:id="3040"/>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lastRenderedPageBreak/>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lastRenderedPageBreak/>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41" w:name="_CR9_2_4_3_5"/>
      <w:bookmarkStart w:id="3042" w:name="_Toc20215618"/>
      <w:bookmarkStart w:id="3043" w:name="_Toc27496085"/>
      <w:bookmarkStart w:id="3044" w:name="_Toc36107826"/>
      <w:bookmarkStart w:id="3045" w:name="_Toc44598578"/>
      <w:bookmarkStart w:id="3046" w:name="_Toc44602433"/>
      <w:bookmarkStart w:id="3047" w:name="_Toc45197610"/>
      <w:bookmarkStart w:id="3048" w:name="_Toc45695643"/>
      <w:bookmarkStart w:id="3049" w:name="_Toc51851099"/>
      <w:bookmarkStart w:id="3050" w:name="_Toc92224702"/>
      <w:bookmarkStart w:id="3051" w:name="_Toc218717508"/>
      <w:bookmarkEnd w:id="3041"/>
      <w:r>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51"/>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52" w:name="_CR9_2_4_3_6"/>
      <w:bookmarkStart w:id="3053" w:name="_Toc218717509"/>
      <w:bookmarkEnd w:id="3052"/>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53"/>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54" w:name="_CR9_2_4_4"/>
      <w:bookmarkStart w:id="3055" w:name="_Toc218717510"/>
      <w:bookmarkEnd w:id="3054"/>
      <w:r w:rsidRPr="00B02A0B">
        <w:rPr>
          <w:rFonts w:eastAsia="Malgun Gothic"/>
        </w:rPr>
        <w:lastRenderedPageBreak/>
        <w:t>9.2.4.4</w:t>
      </w:r>
      <w:r w:rsidRPr="00B02A0B">
        <w:rPr>
          <w:rFonts w:eastAsia="Malgun Gothic"/>
        </w:rPr>
        <w:tab/>
        <w:t>Controlling MCData function procedures</w:t>
      </w:r>
      <w:bookmarkEnd w:id="3042"/>
      <w:bookmarkEnd w:id="3043"/>
      <w:bookmarkEnd w:id="3044"/>
      <w:bookmarkEnd w:id="3045"/>
      <w:bookmarkEnd w:id="3046"/>
      <w:bookmarkEnd w:id="3047"/>
      <w:bookmarkEnd w:id="3048"/>
      <w:bookmarkEnd w:id="3049"/>
      <w:bookmarkEnd w:id="3050"/>
      <w:bookmarkEnd w:id="3055"/>
    </w:p>
    <w:p w14:paraId="51674B3D" w14:textId="77777777" w:rsidR="005C310B" w:rsidRPr="00B02A0B" w:rsidRDefault="005C310B" w:rsidP="007D34FE">
      <w:pPr>
        <w:pStyle w:val="Heading5"/>
        <w:rPr>
          <w:lang w:eastAsia="ko-KR"/>
        </w:rPr>
      </w:pPr>
      <w:bookmarkStart w:id="3056" w:name="_CR9_2_4_4_1"/>
      <w:bookmarkStart w:id="3057" w:name="_Toc20215619"/>
      <w:bookmarkStart w:id="3058" w:name="_Toc27496086"/>
      <w:bookmarkStart w:id="3059" w:name="_Toc36107827"/>
      <w:bookmarkStart w:id="3060" w:name="_Toc44598579"/>
      <w:bookmarkStart w:id="3061" w:name="_Toc44602434"/>
      <w:bookmarkStart w:id="3062" w:name="_Toc45197611"/>
      <w:bookmarkStart w:id="3063" w:name="_Toc45695644"/>
      <w:bookmarkStart w:id="3064" w:name="_Toc51851100"/>
      <w:bookmarkStart w:id="3065" w:name="_Toc92224703"/>
      <w:bookmarkStart w:id="3066" w:name="_Toc218717511"/>
      <w:bookmarkEnd w:id="3056"/>
      <w:r w:rsidRPr="00B02A0B">
        <w:rPr>
          <w:lang w:eastAsia="ko-KR"/>
        </w:rPr>
        <w:t>9.2.4.4.1</w:t>
      </w:r>
      <w:r w:rsidRPr="00B02A0B">
        <w:rPr>
          <w:lang w:eastAsia="ko-KR"/>
        </w:rPr>
        <w:tab/>
        <w:t>SDP offer generation</w:t>
      </w:r>
      <w:bookmarkEnd w:id="3057"/>
      <w:bookmarkEnd w:id="3058"/>
      <w:bookmarkEnd w:id="3059"/>
      <w:bookmarkEnd w:id="3060"/>
      <w:bookmarkEnd w:id="3061"/>
      <w:bookmarkEnd w:id="3062"/>
      <w:bookmarkEnd w:id="3063"/>
      <w:bookmarkEnd w:id="3064"/>
      <w:bookmarkEnd w:id="3065"/>
      <w:bookmarkEnd w:id="3066"/>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67" w:name="_CR9_2_4_4_2"/>
      <w:bookmarkStart w:id="3068" w:name="_Toc20215620"/>
      <w:bookmarkStart w:id="3069" w:name="_Toc27496087"/>
      <w:bookmarkStart w:id="3070" w:name="_Toc36107828"/>
      <w:bookmarkStart w:id="3071" w:name="_Toc44598580"/>
      <w:bookmarkStart w:id="3072" w:name="_Toc44602435"/>
      <w:bookmarkStart w:id="3073" w:name="_Toc45197612"/>
      <w:bookmarkStart w:id="3074" w:name="_Toc45695645"/>
      <w:bookmarkStart w:id="3075" w:name="_Toc51851101"/>
      <w:bookmarkStart w:id="3076" w:name="_Toc92224704"/>
      <w:bookmarkStart w:id="3077" w:name="_Toc218717512"/>
      <w:bookmarkEnd w:id="3067"/>
      <w:r w:rsidRPr="00B02A0B">
        <w:rPr>
          <w:lang w:eastAsia="ko-KR"/>
        </w:rPr>
        <w:t>9.2.4.4.2</w:t>
      </w:r>
      <w:r w:rsidRPr="00B02A0B">
        <w:rPr>
          <w:lang w:eastAsia="ko-KR"/>
        </w:rPr>
        <w:tab/>
        <w:t>SDP answer generation</w:t>
      </w:r>
      <w:bookmarkEnd w:id="3068"/>
      <w:bookmarkEnd w:id="3069"/>
      <w:bookmarkEnd w:id="3070"/>
      <w:bookmarkEnd w:id="3071"/>
      <w:bookmarkEnd w:id="3072"/>
      <w:bookmarkEnd w:id="3073"/>
      <w:bookmarkEnd w:id="3074"/>
      <w:bookmarkEnd w:id="3075"/>
      <w:bookmarkEnd w:id="3076"/>
      <w:bookmarkEnd w:id="3077"/>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078" w:name="_CR9_2_4_4_3"/>
      <w:bookmarkStart w:id="3079" w:name="_Toc20215621"/>
      <w:bookmarkStart w:id="3080" w:name="_Toc27496088"/>
      <w:bookmarkStart w:id="3081" w:name="_Toc36107829"/>
      <w:bookmarkStart w:id="3082" w:name="_Toc44598581"/>
      <w:bookmarkStart w:id="3083" w:name="_Toc44602436"/>
      <w:bookmarkStart w:id="3084" w:name="_Toc45197613"/>
      <w:bookmarkStart w:id="3085" w:name="_Toc45695646"/>
      <w:bookmarkStart w:id="3086" w:name="_Toc51851102"/>
      <w:bookmarkStart w:id="3087" w:name="_Toc92224705"/>
      <w:bookmarkStart w:id="3088" w:name="_Toc218717513"/>
      <w:bookmarkEnd w:id="3078"/>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079"/>
      <w:bookmarkEnd w:id="3080"/>
      <w:bookmarkEnd w:id="3081"/>
      <w:bookmarkEnd w:id="3082"/>
      <w:bookmarkEnd w:id="3083"/>
      <w:bookmarkEnd w:id="3084"/>
      <w:bookmarkEnd w:id="3085"/>
      <w:bookmarkEnd w:id="3086"/>
      <w:bookmarkEnd w:id="3087"/>
      <w:bookmarkEnd w:id="3088"/>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lastRenderedPageBreak/>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lastRenderedPageBreak/>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089" w:name="_CR9_2_4_4_4"/>
      <w:bookmarkStart w:id="3090" w:name="_Toc20215622"/>
      <w:bookmarkStart w:id="3091" w:name="_Toc27496089"/>
      <w:bookmarkStart w:id="3092" w:name="_Toc36107830"/>
      <w:bookmarkStart w:id="3093" w:name="_Toc44598582"/>
      <w:bookmarkStart w:id="3094" w:name="_Toc44602437"/>
      <w:bookmarkStart w:id="3095" w:name="_Toc45197614"/>
      <w:bookmarkStart w:id="3096" w:name="_Toc45695647"/>
      <w:bookmarkStart w:id="3097" w:name="_Toc51851103"/>
      <w:bookmarkStart w:id="3098" w:name="_Toc92224706"/>
      <w:bookmarkStart w:id="3099" w:name="_Toc218717514"/>
      <w:bookmarkEnd w:id="3089"/>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090"/>
      <w:bookmarkEnd w:id="3091"/>
      <w:bookmarkEnd w:id="3092"/>
      <w:bookmarkEnd w:id="3093"/>
      <w:bookmarkEnd w:id="3094"/>
      <w:bookmarkEnd w:id="3095"/>
      <w:bookmarkEnd w:id="3096"/>
      <w:bookmarkEnd w:id="3097"/>
      <w:bookmarkEnd w:id="3098"/>
      <w:bookmarkEnd w:id="3099"/>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lastRenderedPageBreak/>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lastRenderedPageBreak/>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lastRenderedPageBreak/>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00" w:name="_CR9_2_4_4_5"/>
      <w:bookmarkStart w:id="3101" w:name="_Toc218717515"/>
      <w:bookmarkEnd w:id="3100"/>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1"/>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02" w:name="_CR9_2_4_4_6"/>
      <w:bookmarkStart w:id="3103" w:name="_Toc218717516"/>
      <w:bookmarkEnd w:id="3102"/>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3"/>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04" w:name="_CR9_2_4_4_7"/>
      <w:bookmarkStart w:id="3105" w:name="_Toc218717517"/>
      <w:bookmarkEnd w:id="3104"/>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05"/>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06" w:name="_CR9_2_4_4_8"/>
      <w:bookmarkStart w:id="3107" w:name="_Toc218717518"/>
      <w:bookmarkEnd w:id="3106"/>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07"/>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08" w:name="_CR9_2_5"/>
      <w:bookmarkStart w:id="3109" w:name="_Toc27496090"/>
      <w:bookmarkStart w:id="3110" w:name="_Toc36107831"/>
      <w:bookmarkStart w:id="3111" w:name="_Toc44598583"/>
      <w:bookmarkStart w:id="3112" w:name="_Toc44602438"/>
      <w:bookmarkStart w:id="3113" w:name="_Toc45197615"/>
      <w:bookmarkStart w:id="3114" w:name="_Toc45695648"/>
      <w:bookmarkStart w:id="3115" w:name="_Toc51851104"/>
      <w:bookmarkStart w:id="3116" w:name="_Toc92224707"/>
      <w:bookmarkStart w:id="3117" w:name="_Toc20215623"/>
      <w:bookmarkStart w:id="3118" w:name="_Toc218717519"/>
      <w:bookmarkEnd w:id="3108"/>
      <w:r w:rsidRPr="00B02A0B">
        <w:t>9.2.5</w:t>
      </w:r>
      <w:r w:rsidRPr="00B02A0B">
        <w:tab/>
        <w:t>SDS communication using pre-established session</w:t>
      </w:r>
      <w:bookmarkEnd w:id="3109"/>
      <w:bookmarkEnd w:id="3110"/>
      <w:bookmarkEnd w:id="3111"/>
      <w:bookmarkEnd w:id="3112"/>
      <w:bookmarkEnd w:id="3113"/>
      <w:bookmarkEnd w:id="3114"/>
      <w:bookmarkEnd w:id="3115"/>
      <w:bookmarkEnd w:id="3116"/>
      <w:bookmarkEnd w:id="3118"/>
    </w:p>
    <w:p w14:paraId="1F95A435" w14:textId="77777777" w:rsidR="005C310B" w:rsidRPr="00B02A0B" w:rsidRDefault="005C310B" w:rsidP="007D34FE">
      <w:pPr>
        <w:pStyle w:val="Heading4"/>
        <w:rPr>
          <w:lang w:val="en-US"/>
        </w:rPr>
      </w:pPr>
      <w:bookmarkStart w:id="3119" w:name="_CR9_2_5_1"/>
      <w:bookmarkStart w:id="3120" w:name="_Toc27496091"/>
      <w:bookmarkStart w:id="3121" w:name="_Toc36107832"/>
      <w:bookmarkStart w:id="3122" w:name="_Toc44598584"/>
      <w:bookmarkStart w:id="3123" w:name="_Toc44602439"/>
      <w:bookmarkStart w:id="3124" w:name="_Toc45197616"/>
      <w:bookmarkStart w:id="3125" w:name="_Toc45695649"/>
      <w:bookmarkStart w:id="3126" w:name="_Toc51851105"/>
      <w:bookmarkStart w:id="3127" w:name="_Toc92224708"/>
      <w:bookmarkStart w:id="3128" w:name="_Toc218717520"/>
      <w:bookmarkEnd w:id="3119"/>
      <w:r w:rsidRPr="00B02A0B">
        <w:rPr>
          <w:lang w:val="en-US"/>
        </w:rPr>
        <w:t>9.2.5.1</w:t>
      </w:r>
      <w:r w:rsidRPr="00B02A0B">
        <w:rPr>
          <w:lang w:val="en-US"/>
        </w:rPr>
        <w:tab/>
        <w:t>Common procedure</w:t>
      </w:r>
      <w:bookmarkEnd w:id="3120"/>
      <w:bookmarkEnd w:id="3121"/>
      <w:bookmarkEnd w:id="3122"/>
      <w:bookmarkEnd w:id="3123"/>
      <w:bookmarkEnd w:id="3124"/>
      <w:bookmarkEnd w:id="3125"/>
      <w:bookmarkEnd w:id="3126"/>
      <w:bookmarkEnd w:id="3127"/>
      <w:bookmarkEnd w:id="3128"/>
    </w:p>
    <w:p w14:paraId="4AC941CC" w14:textId="77777777" w:rsidR="005C310B" w:rsidRPr="00B02A0B" w:rsidRDefault="005C310B" w:rsidP="007D34FE">
      <w:pPr>
        <w:pStyle w:val="Heading5"/>
        <w:rPr>
          <w:rFonts w:eastAsia="Malgun Gothic"/>
        </w:rPr>
      </w:pPr>
      <w:bookmarkStart w:id="3129" w:name="_CR9_2_5_1_1"/>
      <w:bookmarkStart w:id="3130" w:name="_Toc27496092"/>
      <w:bookmarkStart w:id="3131" w:name="_Toc36107833"/>
      <w:bookmarkStart w:id="3132" w:name="_Toc44598585"/>
      <w:bookmarkStart w:id="3133" w:name="_Toc44602440"/>
      <w:bookmarkStart w:id="3134" w:name="_Toc45197617"/>
      <w:bookmarkStart w:id="3135" w:name="_Toc45695650"/>
      <w:bookmarkStart w:id="3136" w:name="_Toc51851106"/>
      <w:bookmarkStart w:id="3137" w:name="_Toc92224709"/>
      <w:bookmarkStart w:id="3138" w:name="_Toc218717521"/>
      <w:bookmarkEnd w:id="3129"/>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30"/>
      <w:bookmarkEnd w:id="3131"/>
      <w:bookmarkEnd w:id="3132"/>
      <w:bookmarkEnd w:id="3133"/>
      <w:bookmarkEnd w:id="3134"/>
      <w:bookmarkEnd w:id="3135"/>
      <w:bookmarkEnd w:id="3136"/>
      <w:bookmarkEnd w:id="3137"/>
      <w:bookmarkEnd w:id="3138"/>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 xml:space="preserve">of the </w:t>
      </w:r>
      <w:r w:rsidRPr="00B02A0B">
        <w:lastRenderedPageBreak/>
        <w:t>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39" w:name="_CR9_2_5_1_2"/>
      <w:bookmarkStart w:id="3140" w:name="_Toc27496093"/>
      <w:bookmarkStart w:id="3141" w:name="_Toc36107834"/>
      <w:bookmarkStart w:id="3142" w:name="_Toc44598586"/>
      <w:bookmarkStart w:id="3143" w:name="_Toc44602441"/>
      <w:bookmarkStart w:id="3144" w:name="_Toc45197618"/>
      <w:bookmarkStart w:id="3145" w:name="_Toc45695651"/>
      <w:bookmarkStart w:id="3146" w:name="_Toc51851107"/>
      <w:bookmarkStart w:id="3147" w:name="_Toc92224710"/>
      <w:bookmarkStart w:id="3148" w:name="_Toc218717522"/>
      <w:bookmarkEnd w:id="3139"/>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40"/>
      <w:bookmarkEnd w:id="3141"/>
      <w:bookmarkEnd w:id="3142"/>
      <w:bookmarkEnd w:id="3143"/>
      <w:bookmarkEnd w:id="3144"/>
      <w:bookmarkEnd w:id="3145"/>
      <w:bookmarkEnd w:id="3146"/>
      <w:bookmarkEnd w:id="3147"/>
      <w:bookmarkEnd w:id="3148"/>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lastRenderedPageBreak/>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49" w:name="_CR9_2_5_1_3"/>
      <w:bookmarkStart w:id="3150" w:name="_Toc27496094"/>
      <w:bookmarkStart w:id="3151" w:name="_Toc36107835"/>
      <w:bookmarkStart w:id="3152" w:name="_Toc44598587"/>
      <w:bookmarkStart w:id="3153" w:name="_Toc44602442"/>
      <w:bookmarkStart w:id="3154" w:name="_Toc45197619"/>
      <w:bookmarkStart w:id="3155" w:name="_Toc45695652"/>
      <w:bookmarkStart w:id="3156" w:name="_Toc51851108"/>
      <w:bookmarkStart w:id="3157" w:name="_Toc92224711"/>
      <w:bookmarkStart w:id="3158" w:name="_Toc218717523"/>
      <w:bookmarkEnd w:id="3149"/>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50"/>
      <w:bookmarkEnd w:id="3151"/>
      <w:bookmarkEnd w:id="3152"/>
      <w:bookmarkEnd w:id="3153"/>
      <w:bookmarkEnd w:id="3154"/>
      <w:bookmarkEnd w:id="3155"/>
      <w:bookmarkEnd w:id="3156"/>
      <w:bookmarkEnd w:id="3157"/>
      <w:bookmarkEnd w:id="3158"/>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59" w:name="_CR9_2_5_2"/>
      <w:bookmarkStart w:id="3160" w:name="_Toc27496095"/>
      <w:bookmarkStart w:id="3161" w:name="_Toc36107836"/>
      <w:bookmarkStart w:id="3162" w:name="_Toc44598588"/>
      <w:bookmarkStart w:id="3163" w:name="_Toc44602443"/>
      <w:bookmarkStart w:id="3164" w:name="_Toc45197620"/>
      <w:bookmarkStart w:id="3165" w:name="_Toc45695653"/>
      <w:bookmarkStart w:id="3166" w:name="_Toc51851109"/>
      <w:bookmarkStart w:id="3167" w:name="_Toc92224712"/>
      <w:bookmarkStart w:id="3168" w:name="_Toc218717524"/>
      <w:bookmarkEnd w:id="3159"/>
      <w:r w:rsidRPr="00B02A0B">
        <w:t>9.2.5.2</w:t>
      </w:r>
      <w:r w:rsidRPr="00B02A0B">
        <w:tab/>
      </w:r>
      <w:r w:rsidRPr="00B02A0B">
        <w:rPr>
          <w:lang w:val="en-US"/>
        </w:rPr>
        <w:t>Initiating o</w:t>
      </w:r>
      <w:r w:rsidRPr="00B02A0B">
        <w:t>ne-to-one SDS communication</w:t>
      </w:r>
      <w:bookmarkEnd w:id="3160"/>
      <w:bookmarkEnd w:id="3161"/>
      <w:bookmarkEnd w:id="3162"/>
      <w:bookmarkEnd w:id="3163"/>
      <w:bookmarkEnd w:id="3164"/>
      <w:bookmarkEnd w:id="3165"/>
      <w:bookmarkEnd w:id="3166"/>
      <w:bookmarkEnd w:id="3167"/>
      <w:bookmarkEnd w:id="3168"/>
    </w:p>
    <w:p w14:paraId="5249C4A6" w14:textId="0655225E" w:rsidR="00481930" w:rsidRPr="00481930" w:rsidRDefault="00481930" w:rsidP="0017634C">
      <w:pPr>
        <w:pStyle w:val="Heading5"/>
      </w:pPr>
      <w:bookmarkStart w:id="3169" w:name="_CR9_2_5_2_0"/>
      <w:bookmarkStart w:id="3170" w:name="_Toc218717525"/>
      <w:bookmarkEnd w:id="3169"/>
      <w:r>
        <w:t>9.2.5.2.0</w:t>
      </w:r>
      <w:r>
        <w:tab/>
        <w:t>General</w:t>
      </w:r>
      <w:bookmarkEnd w:id="3170"/>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71" w:name="_CR9_2_5_2_1"/>
      <w:bookmarkStart w:id="3172" w:name="_Toc27496096"/>
      <w:bookmarkStart w:id="3173" w:name="_Toc36107837"/>
      <w:bookmarkStart w:id="3174" w:name="_Toc44598589"/>
      <w:bookmarkStart w:id="3175" w:name="_Toc44602444"/>
      <w:bookmarkStart w:id="3176" w:name="_Toc45197621"/>
      <w:bookmarkStart w:id="3177" w:name="_Toc45695654"/>
      <w:bookmarkStart w:id="3178" w:name="_Toc51851110"/>
      <w:bookmarkStart w:id="3179" w:name="_Toc92224713"/>
      <w:bookmarkStart w:id="3180" w:name="_Toc218717526"/>
      <w:bookmarkEnd w:id="3171"/>
      <w:r w:rsidRPr="00B02A0B">
        <w:t>9.2.5.2.1</w:t>
      </w:r>
      <w:r w:rsidRPr="00B02A0B">
        <w:tab/>
        <w:t>MCData client procedures</w:t>
      </w:r>
      <w:bookmarkEnd w:id="3172"/>
      <w:bookmarkEnd w:id="3173"/>
      <w:bookmarkEnd w:id="3174"/>
      <w:bookmarkEnd w:id="3175"/>
      <w:bookmarkEnd w:id="3176"/>
      <w:bookmarkEnd w:id="3177"/>
      <w:bookmarkEnd w:id="3178"/>
      <w:bookmarkEnd w:id="3179"/>
      <w:bookmarkEnd w:id="3180"/>
    </w:p>
    <w:p w14:paraId="3EB7DEC3" w14:textId="77777777" w:rsidR="005C310B" w:rsidRPr="00B02A0B" w:rsidRDefault="005C310B" w:rsidP="00D96C25">
      <w:pPr>
        <w:pStyle w:val="H6"/>
      </w:pPr>
      <w:bookmarkStart w:id="3181" w:name="_Toc27496097"/>
      <w:bookmarkStart w:id="3182" w:name="_Toc36107838"/>
      <w:bookmarkStart w:id="3183" w:name="_Toc44598590"/>
      <w:bookmarkStart w:id="3184" w:name="_Toc44602445"/>
      <w:bookmarkStart w:id="3185" w:name="_Toc45197622"/>
      <w:bookmarkStart w:id="3186" w:name="_Toc45695655"/>
      <w:bookmarkStart w:id="3187" w:name="_Toc51851111"/>
      <w:bookmarkStart w:id="3188" w:name="_Toc92224714"/>
      <w:bookmarkStart w:id="3189"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181"/>
      <w:bookmarkEnd w:id="3182"/>
      <w:bookmarkEnd w:id="3183"/>
      <w:bookmarkEnd w:id="3184"/>
      <w:bookmarkEnd w:id="3185"/>
      <w:bookmarkEnd w:id="3186"/>
      <w:bookmarkEnd w:id="3187"/>
      <w:bookmarkEnd w:id="3188"/>
    </w:p>
    <w:bookmarkEnd w:id="3189"/>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lastRenderedPageBreak/>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lastRenderedPageBreak/>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lastRenderedPageBreak/>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190" w:name="_Toc27496098"/>
      <w:bookmarkStart w:id="3191" w:name="_Toc36107839"/>
      <w:bookmarkStart w:id="3192" w:name="_Toc44598591"/>
      <w:bookmarkStart w:id="3193" w:name="_Toc44602446"/>
      <w:bookmarkStart w:id="3194" w:name="_Toc45197623"/>
      <w:bookmarkStart w:id="3195" w:name="_Toc45695656"/>
      <w:bookmarkStart w:id="3196" w:name="_Toc51851112"/>
      <w:bookmarkStart w:id="3197" w:name="_Toc92224715"/>
      <w:bookmarkStart w:id="3198" w:name="_CR9_2_5_2_1_2"/>
      <w:r w:rsidRPr="00B02A0B">
        <w:t>9.2.5.2.1.2</w:t>
      </w:r>
      <w:r w:rsidRPr="00B02A0B">
        <w:tab/>
      </w:r>
      <w:r w:rsidRPr="00B02A0B">
        <w:rPr>
          <w:lang w:val="en-US"/>
        </w:rPr>
        <w:t>C</w:t>
      </w:r>
      <w:r w:rsidRPr="00B02A0B">
        <w:t>lient terminating procedures</w:t>
      </w:r>
      <w:bookmarkEnd w:id="3190"/>
      <w:bookmarkEnd w:id="3191"/>
      <w:bookmarkEnd w:id="3192"/>
      <w:bookmarkEnd w:id="3193"/>
      <w:bookmarkEnd w:id="3194"/>
      <w:bookmarkEnd w:id="3195"/>
      <w:bookmarkEnd w:id="3196"/>
      <w:bookmarkEnd w:id="3197"/>
    </w:p>
    <w:bookmarkEnd w:id="3198"/>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199" w:name="_Toc92224716"/>
      <w:bookmarkStart w:id="3200" w:name="_CR9_2_5_2_1_3"/>
      <w:r w:rsidRPr="00B02A0B">
        <w:t>9.2.5.2.1.3</w:t>
      </w:r>
      <w:r w:rsidRPr="00B02A0B">
        <w:tab/>
        <w:t>MCData client initiates cancellation for an in-progress emergency SDS communication using pre</w:t>
      </w:r>
      <w:r w:rsidRPr="00B02A0B">
        <w:noBreakHyphen/>
        <w:t>established session</w:t>
      </w:r>
      <w:bookmarkEnd w:id="3199"/>
    </w:p>
    <w:bookmarkEnd w:id="3200"/>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01" w:name="_Toc92224717"/>
      <w:bookmarkStart w:id="3202" w:name="_CR9_2_5_2_1_4"/>
      <w:r w:rsidRPr="00B02A0B">
        <w:t>9.2.5.2.1.4</w:t>
      </w:r>
      <w:r w:rsidRPr="00B02A0B">
        <w:tab/>
        <w:t>MCData client initiates upgrade for an ongoing SDS communication using pre</w:t>
      </w:r>
      <w:r w:rsidRPr="00B02A0B">
        <w:noBreakHyphen/>
        <w:t>estalished session</w:t>
      </w:r>
      <w:bookmarkEnd w:id="3201"/>
    </w:p>
    <w:bookmarkEnd w:id="3202"/>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03" w:name="_Toc92224718"/>
      <w:bookmarkStart w:id="3204"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03"/>
    </w:p>
    <w:bookmarkEnd w:id="3204"/>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05" w:name="_CR9_2_5_2_2"/>
      <w:bookmarkStart w:id="3206" w:name="_Toc27496099"/>
      <w:bookmarkStart w:id="3207" w:name="_Toc36107840"/>
      <w:bookmarkStart w:id="3208" w:name="_Toc44598592"/>
      <w:bookmarkStart w:id="3209" w:name="_Toc44602447"/>
      <w:bookmarkStart w:id="3210" w:name="_Toc45197624"/>
      <w:bookmarkStart w:id="3211" w:name="_Toc45695657"/>
      <w:bookmarkStart w:id="3212" w:name="_Toc51851113"/>
      <w:bookmarkStart w:id="3213" w:name="_Toc92224719"/>
      <w:bookmarkStart w:id="3214" w:name="_Toc218717527"/>
      <w:bookmarkEnd w:id="3205"/>
      <w:r w:rsidRPr="00B02A0B">
        <w:lastRenderedPageBreak/>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06"/>
      <w:bookmarkEnd w:id="3207"/>
      <w:bookmarkEnd w:id="3208"/>
      <w:bookmarkEnd w:id="3209"/>
      <w:bookmarkEnd w:id="3210"/>
      <w:bookmarkEnd w:id="3211"/>
      <w:bookmarkEnd w:id="3212"/>
      <w:bookmarkEnd w:id="3213"/>
      <w:bookmarkEnd w:id="3214"/>
    </w:p>
    <w:p w14:paraId="113531AB" w14:textId="77777777" w:rsidR="005C310B" w:rsidRPr="00B02A0B" w:rsidRDefault="005C310B" w:rsidP="00D96C25">
      <w:pPr>
        <w:pStyle w:val="H6"/>
      </w:pPr>
      <w:bookmarkStart w:id="3215" w:name="_Toc27496100"/>
      <w:bookmarkStart w:id="3216" w:name="_Toc36107841"/>
      <w:bookmarkStart w:id="3217" w:name="_Toc44598593"/>
      <w:bookmarkStart w:id="3218" w:name="_Toc44602448"/>
      <w:bookmarkStart w:id="3219" w:name="_Toc45197625"/>
      <w:bookmarkStart w:id="3220" w:name="_Toc45695658"/>
      <w:bookmarkStart w:id="3221" w:name="_Toc51851114"/>
      <w:bookmarkStart w:id="3222" w:name="_Toc92224720"/>
      <w:bookmarkStart w:id="3223" w:name="_CR9_2_5_2_2_1"/>
      <w:r w:rsidRPr="00B02A0B">
        <w:t>9.2.5.</w:t>
      </w:r>
      <w:r w:rsidRPr="00B02A0B">
        <w:rPr>
          <w:lang w:val="en-US"/>
        </w:rPr>
        <w:t>2.2.1</w:t>
      </w:r>
      <w:r w:rsidRPr="00B02A0B">
        <w:tab/>
      </w:r>
      <w:r w:rsidRPr="00B02A0B">
        <w:rPr>
          <w:lang w:val="en-US"/>
        </w:rPr>
        <w:t xml:space="preserve">Originating </w:t>
      </w:r>
      <w:r w:rsidRPr="00B02A0B">
        <w:t>procedures</w:t>
      </w:r>
      <w:bookmarkEnd w:id="3215"/>
      <w:bookmarkEnd w:id="3216"/>
      <w:bookmarkEnd w:id="3217"/>
      <w:bookmarkEnd w:id="3218"/>
      <w:bookmarkEnd w:id="3219"/>
      <w:bookmarkEnd w:id="3220"/>
      <w:bookmarkEnd w:id="3221"/>
      <w:bookmarkEnd w:id="3222"/>
    </w:p>
    <w:bookmarkEnd w:id="3223"/>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lastRenderedPageBreak/>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lastRenderedPageBreak/>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24" w:name="_Toc27496101"/>
      <w:bookmarkStart w:id="3225" w:name="_Toc36107842"/>
      <w:bookmarkStart w:id="3226" w:name="_Toc44598594"/>
      <w:bookmarkStart w:id="3227" w:name="_Toc44602449"/>
      <w:bookmarkStart w:id="3228" w:name="_Toc45197626"/>
      <w:bookmarkStart w:id="3229" w:name="_Toc45695659"/>
      <w:bookmarkStart w:id="3230" w:name="_Toc51851115"/>
      <w:bookmarkStart w:id="3231" w:name="_Toc92224721"/>
      <w:bookmarkStart w:id="3232" w:name="_CR9_2_5_2_2_2"/>
      <w:r w:rsidRPr="00B02A0B">
        <w:t>9.2.5.</w:t>
      </w:r>
      <w:r w:rsidRPr="00B02A0B">
        <w:rPr>
          <w:lang w:val="en-US"/>
        </w:rPr>
        <w:t>2.2.2</w:t>
      </w:r>
      <w:r w:rsidRPr="00B02A0B">
        <w:tab/>
      </w:r>
      <w:r w:rsidRPr="00B02A0B">
        <w:rPr>
          <w:lang w:val="en-US"/>
        </w:rPr>
        <w:t xml:space="preserve">Terminating </w:t>
      </w:r>
      <w:r w:rsidRPr="00B02A0B">
        <w:t>procedures</w:t>
      </w:r>
      <w:bookmarkEnd w:id="3224"/>
      <w:bookmarkEnd w:id="3225"/>
      <w:bookmarkEnd w:id="3226"/>
      <w:bookmarkEnd w:id="3227"/>
      <w:bookmarkEnd w:id="3228"/>
      <w:bookmarkEnd w:id="3229"/>
      <w:bookmarkEnd w:id="3230"/>
      <w:bookmarkEnd w:id="3231"/>
    </w:p>
    <w:bookmarkEnd w:id="3232"/>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lastRenderedPageBreak/>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33" w:name="_Toc92224722"/>
      <w:bookmarkStart w:id="3234" w:name="_CR9_2_5_2_2_3"/>
      <w:bookmarkStart w:id="3235" w:name="_Toc27496102"/>
      <w:bookmarkStart w:id="3236" w:name="_Toc36107843"/>
      <w:bookmarkStart w:id="3237" w:name="_Toc44598595"/>
      <w:bookmarkStart w:id="3238" w:name="_Toc44602450"/>
      <w:bookmarkStart w:id="3239" w:name="_Toc45197627"/>
      <w:bookmarkStart w:id="3240" w:name="_Toc45695660"/>
      <w:bookmarkStart w:id="3241"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33"/>
    </w:p>
    <w:bookmarkEnd w:id="3234"/>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42" w:name="_Toc92224723"/>
      <w:bookmarkStart w:id="3243"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42"/>
    </w:p>
    <w:bookmarkEnd w:id="3243"/>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44" w:name="_CR9_2_5_2_3"/>
      <w:bookmarkStart w:id="3245" w:name="_Toc92224724"/>
      <w:bookmarkStart w:id="3246" w:name="_Toc218717528"/>
      <w:bookmarkEnd w:id="3244"/>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45"/>
      <w:bookmarkEnd w:id="3246"/>
    </w:p>
    <w:p w14:paraId="0455E4D8" w14:textId="77777777" w:rsidR="005C310B" w:rsidRPr="00B02A0B" w:rsidRDefault="005C310B" w:rsidP="00D96C25">
      <w:pPr>
        <w:pStyle w:val="H6"/>
        <w:rPr>
          <w:noProof/>
        </w:rPr>
      </w:pPr>
      <w:bookmarkStart w:id="3247" w:name="_Toc92224725"/>
      <w:bookmarkStart w:id="3248"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47"/>
    </w:p>
    <w:bookmarkEnd w:id="3248"/>
    <w:p w14:paraId="4E5E2299" w14:textId="77777777" w:rsidR="00B02A0B" w:rsidRPr="00B02A0B" w:rsidRDefault="005C310B" w:rsidP="005C310B">
      <w:r w:rsidRPr="00B02A0B">
        <w:t>The controlling MCData function shall execute the procedure in clause 9.2.4.4.3.</w:t>
      </w:r>
      <w:bookmarkStart w:id="3249" w:name="_Toc92224726"/>
    </w:p>
    <w:p w14:paraId="1910B89F" w14:textId="0C62276B" w:rsidR="005C310B" w:rsidRPr="00B02A0B" w:rsidRDefault="005C310B" w:rsidP="00D96C25">
      <w:pPr>
        <w:pStyle w:val="H6"/>
        <w:rPr>
          <w:noProof/>
        </w:rPr>
      </w:pPr>
      <w:bookmarkStart w:id="3250" w:name="_CR9_2_5_2_3_2"/>
      <w:r w:rsidRPr="00B02A0B">
        <w:rPr>
          <w:noProof/>
        </w:rPr>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49"/>
    </w:p>
    <w:bookmarkEnd w:id="3250"/>
    <w:p w14:paraId="31876E39" w14:textId="77777777" w:rsidR="005C310B" w:rsidRPr="00B02A0B" w:rsidRDefault="005C310B" w:rsidP="005C310B">
      <w:pPr>
        <w:rPr>
          <w:noProof/>
          <w:sz w:val="28"/>
        </w:rPr>
      </w:pPr>
      <w:r w:rsidRPr="00B02A0B">
        <w:t>The controlling MCData function shall execute the procedure in clause 9.2.4.4.4.</w:t>
      </w:r>
    </w:p>
    <w:p w14:paraId="339C5EF8" w14:textId="77777777" w:rsidR="005C310B" w:rsidRPr="00B02A0B" w:rsidRDefault="005C310B" w:rsidP="00D96C25">
      <w:pPr>
        <w:pStyle w:val="H6"/>
      </w:pPr>
      <w:bookmarkStart w:id="3251" w:name="_Toc92224727"/>
      <w:bookmarkStart w:id="3252"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51"/>
    </w:p>
    <w:bookmarkEnd w:id="3252"/>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53" w:name="_Toc92224728"/>
      <w:bookmarkStart w:id="3254"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53"/>
    </w:p>
    <w:bookmarkEnd w:id="3254"/>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55" w:name="_Toc92224729"/>
      <w:bookmarkStart w:id="3256"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55"/>
    </w:p>
    <w:bookmarkEnd w:id="3256"/>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57" w:name="_Toc92224730"/>
      <w:bookmarkStart w:id="3258" w:name="_CR9_2_5_2_3_6"/>
      <w:r w:rsidRPr="00B02A0B">
        <w:lastRenderedPageBreak/>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57"/>
    </w:p>
    <w:bookmarkEnd w:id="3258"/>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59" w:name="_CR9_2_5_3"/>
      <w:bookmarkStart w:id="3260" w:name="_Toc92224731"/>
      <w:bookmarkStart w:id="3261" w:name="_Toc218717529"/>
      <w:bookmarkEnd w:id="3259"/>
      <w:r w:rsidRPr="00B02A0B">
        <w:t>9.2.5.</w:t>
      </w:r>
      <w:r w:rsidRPr="00B02A0B">
        <w:rPr>
          <w:lang w:val="en-US"/>
        </w:rPr>
        <w:t>3</w:t>
      </w:r>
      <w:r w:rsidRPr="00B02A0B">
        <w:tab/>
      </w:r>
      <w:r w:rsidRPr="00B02A0B">
        <w:rPr>
          <w:lang w:val="en-US"/>
        </w:rPr>
        <w:t>Initiating group</w:t>
      </w:r>
      <w:r w:rsidRPr="00B02A0B">
        <w:t xml:space="preserve"> SDS communication</w:t>
      </w:r>
      <w:bookmarkEnd w:id="3235"/>
      <w:bookmarkEnd w:id="3236"/>
      <w:bookmarkEnd w:id="3237"/>
      <w:bookmarkEnd w:id="3238"/>
      <w:bookmarkEnd w:id="3239"/>
      <w:bookmarkEnd w:id="3240"/>
      <w:bookmarkEnd w:id="3241"/>
      <w:bookmarkEnd w:id="3260"/>
      <w:bookmarkEnd w:id="3261"/>
    </w:p>
    <w:p w14:paraId="620CF96F" w14:textId="4B4F5563" w:rsidR="00812725" w:rsidRPr="00812725" w:rsidRDefault="00812725" w:rsidP="0017634C">
      <w:pPr>
        <w:pStyle w:val="Heading5"/>
      </w:pPr>
      <w:bookmarkStart w:id="3262" w:name="_CR9_2_5_3_0"/>
      <w:bookmarkStart w:id="3263" w:name="_Toc218717530"/>
      <w:bookmarkEnd w:id="3262"/>
      <w:r>
        <w:t>9.2.5.</w:t>
      </w:r>
      <w:r>
        <w:rPr>
          <w:lang w:val="en-US"/>
        </w:rPr>
        <w:t>3</w:t>
      </w:r>
      <w:r>
        <w:t>.0</w:t>
      </w:r>
      <w:r>
        <w:tab/>
        <w:t>General</w:t>
      </w:r>
      <w:bookmarkEnd w:id="3263"/>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64" w:name="_CR9_2_5_3_1"/>
      <w:bookmarkStart w:id="3265" w:name="_Toc27496103"/>
      <w:bookmarkStart w:id="3266" w:name="_Toc36107844"/>
      <w:bookmarkStart w:id="3267" w:name="_Toc44598596"/>
      <w:bookmarkStart w:id="3268" w:name="_Toc44602451"/>
      <w:bookmarkStart w:id="3269" w:name="_Toc45197628"/>
      <w:bookmarkStart w:id="3270" w:name="_Toc45695661"/>
      <w:bookmarkStart w:id="3271" w:name="_Toc51851117"/>
      <w:bookmarkStart w:id="3272" w:name="_Toc92224732"/>
      <w:bookmarkStart w:id="3273" w:name="_Toc218717531"/>
      <w:bookmarkEnd w:id="3264"/>
      <w:r w:rsidRPr="00B02A0B">
        <w:t>9.2.5.</w:t>
      </w:r>
      <w:r w:rsidRPr="00B02A0B">
        <w:rPr>
          <w:lang w:val="en-US"/>
        </w:rPr>
        <w:t>3</w:t>
      </w:r>
      <w:r w:rsidRPr="00B02A0B">
        <w:t>.1</w:t>
      </w:r>
      <w:r w:rsidRPr="00B02A0B">
        <w:tab/>
        <w:t>MCData client procedures</w:t>
      </w:r>
      <w:bookmarkEnd w:id="3265"/>
      <w:bookmarkEnd w:id="3266"/>
      <w:bookmarkEnd w:id="3267"/>
      <w:bookmarkEnd w:id="3268"/>
      <w:bookmarkEnd w:id="3269"/>
      <w:bookmarkEnd w:id="3270"/>
      <w:bookmarkEnd w:id="3271"/>
      <w:bookmarkEnd w:id="3272"/>
      <w:bookmarkEnd w:id="3273"/>
    </w:p>
    <w:p w14:paraId="34B07862" w14:textId="77777777" w:rsidR="005C310B" w:rsidRPr="00B02A0B" w:rsidRDefault="005C310B" w:rsidP="00D96C25">
      <w:pPr>
        <w:pStyle w:val="H6"/>
      </w:pPr>
      <w:bookmarkStart w:id="3274" w:name="_Toc27496104"/>
      <w:bookmarkStart w:id="3275" w:name="_Toc36107845"/>
      <w:bookmarkStart w:id="3276" w:name="_Toc44598597"/>
      <w:bookmarkStart w:id="3277" w:name="_Toc44602452"/>
      <w:bookmarkStart w:id="3278" w:name="_Toc45197629"/>
      <w:bookmarkStart w:id="3279" w:name="_Toc45695662"/>
      <w:bookmarkStart w:id="3280" w:name="_Toc51851118"/>
      <w:bookmarkStart w:id="3281" w:name="_Toc92224733"/>
      <w:bookmarkStart w:id="3282"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274"/>
      <w:bookmarkEnd w:id="3275"/>
      <w:bookmarkEnd w:id="3276"/>
      <w:bookmarkEnd w:id="3277"/>
      <w:bookmarkEnd w:id="3278"/>
      <w:bookmarkEnd w:id="3279"/>
      <w:bookmarkEnd w:id="3280"/>
      <w:bookmarkEnd w:id="3281"/>
    </w:p>
    <w:bookmarkEnd w:id="3282"/>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lastRenderedPageBreak/>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lastRenderedPageBreak/>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283" w:name="_Toc27496105"/>
      <w:bookmarkStart w:id="3284" w:name="_Toc36107846"/>
      <w:bookmarkStart w:id="3285" w:name="_Toc44598598"/>
      <w:bookmarkStart w:id="3286" w:name="_Toc44602453"/>
      <w:bookmarkStart w:id="3287" w:name="_Toc45197630"/>
      <w:bookmarkStart w:id="3288" w:name="_Toc45695663"/>
      <w:bookmarkStart w:id="3289"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290" w:name="_Toc92224734"/>
      <w:bookmarkStart w:id="3291" w:name="_CR9_2_5_3_1_2"/>
      <w:r w:rsidRPr="00B02A0B">
        <w:t>9.2.5.</w:t>
      </w:r>
      <w:r w:rsidRPr="00B02A0B">
        <w:rPr>
          <w:lang w:val="en-US"/>
        </w:rPr>
        <w:t>3</w:t>
      </w:r>
      <w:r w:rsidRPr="00B02A0B">
        <w:t>.1.2</w:t>
      </w:r>
      <w:r w:rsidRPr="00B02A0B">
        <w:tab/>
      </w:r>
      <w:r w:rsidRPr="00B02A0B">
        <w:rPr>
          <w:lang w:val="en-US"/>
        </w:rPr>
        <w:t>C</w:t>
      </w:r>
      <w:r w:rsidRPr="00B02A0B">
        <w:t>lient terminating procedrues</w:t>
      </w:r>
      <w:bookmarkEnd w:id="3283"/>
      <w:bookmarkEnd w:id="3284"/>
      <w:bookmarkEnd w:id="3285"/>
      <w:bookmarkEnd w:id="3286"/>
      <w:bookmarkEnd w:id="3287"/>
      <w:bookmarkEnd w:id="3288"/>
      <w:bookmarkEnd w:id="3289"/>
      <w:bookmarkEnd w:id="3290"/>
    </w:p>
    <w:bookmarkEnd w:id="3291"/>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292" w:name="_CR9_2_5_3_2"/>
      <w:bookmarkStart w:id="3293" w:name="_Toc27496106"/>
      <w:bookmarkStart w:id="3294" w:name="_Toc36107847"/>
      <w:bookmarkStart w:id="3295" w:name="_Toc44598599"/>
      <w:bookmarkStart w:id="3296" w:name="_Toc44602454"/>
      <w:bookmarkStart w:id="3297" w:name="_Toc45197631"/>
      <w:bookmarkStart w:id="3298" w:name="_Toc45695664"/>
      <w:bookmarkStart w:id="3299" w:name="_Toc51851120"/>
      <w:bookmarkStart w:id="3300" w:name="_Toc92224735"/>
      <w:bookmarkStart w:id="3301" w:name="_Toc218717532"/>
      <w:bookmarkEnd w:id="3292"/>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93"/>
      <w:bookmarkEnd w:id="3294"/>
      <w:bookmarkEnd w:id="3295"/>
      <w:bookmarkEnd w:id="3296"/>
      <w:bookmarkEnd w:id="3297"/>
      <w:bookmarkEnd w:id="3298"/>
      <w:bookmarkEnd w:id="3299"/>
      <w:bookmarkEnd w:id="3300"/>
      <w:bookmarkEnd w:id="3301"/>
    </w:p>
    <w:p w14:paraId="70FE12F8" w14:textId="77777777" w:rsidR="005C310B" w:rsidRPr="00B02A0B" w:rsidRDefault="005C310B" w:rsidP="00D96C25">
      <w:pPr>
        <w:pStyle w:val="H6"/>
      </w:pPr>
      <w:bookmarkStart w:id="3302" w:name="_Toc27496107"/>
      <w:bookmarkStart w:id="3303" w:name="_Toc36107848"/>
      <w:bookmarkStart w:id="3304" w:name="_Toc44598600"/>
      <w:bookmarkStart w:id="3305" w:name="_Toc44602455"/>
      <w:bookmarkStart w:id="3306" w:name="_Toc45197632"/>
      <w:bookmarkStart w:id="3307" w:name="_Toc45695665"/>
      <w:bookmarkStart w:id="3308" w:name="_Toc51851121"/>
      <w:bookmarkStart w:id="3309" w:name="_Toc92224736"/>
      <w:bookmarkStart w:id="3310" w:name="_CR9_2_5_3_2_1"/>
      <w:r w:rsidRPr="00B02A0B">
        <w:t>9.2.5.3.2.1</w:t>
      </w:r>
      <w:r w:rsidRPr="00B02A0B">
        <w:tab/>
        <w:t>Originating procedures</w:t>
      </w:r>
      <w:bookmarkEnd w:id="3302"/>
      <w:bookmarkEnd w:id="3303"/>
      <w:bookmarkEnd w:id="3304"/>
      <w:bookmarkEnd w:id="3305"/>
      <w:bookmarkEnd w:id="3306"/>
      <w:bookmarkEnd w:id="3307"/>
      <w:bookmarkEnd w:id="3308"/>
      <w:bookmarkEnd w:id="3309"/>
    </w:p>
    <w:bookmarkEnd w:id="3310"/>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lastRenderedPageBreak/>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lastRenderedPageBreak/>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11" w:name="_Toc27496108"/>
      <w:bookmarkStart w:id="3312" w:name="_Toc36107849"/>
      <w:bookmarkStart w:id="3313" w:name="_Toc44598601"/>
      <w:bookmarkStart w:id="3314" w:name="_Toc44602456"/>
      <w:bookmarkStart w:id="3315" w:name="_Toc45197633"/>
      <w:bookmarkStart w:id="3316" w:name="_Toc45695666"/>
      <w:bookmarkStart w:id="3317" w:name="_Toc51851122"/>
      <w:bookmarkStart w:id="3318" w:name="_Toc92224737"/>
      <w:bookmarkStart w:id="3319" w:name="_CR9_2_5_3_2_2"/>
      <w:r w:rsidRPr="00B02A0B">
        <w:t>9.2.5.</w:t>
      </w:r>
      <w:r w:rsidRPr="00B02A0B">
        <w:rPr>
          <w:lang w:val="en-US"/>
        </w:rPr>
        <w:t>3.2.2</w:t>
      </w:r>
      <w:r w:rsidRPr="00B02A0B">
        <w:tab/>
      </w:r>
      <w:r w:rsidRPr="00B02A0B">
        <w:rPr>
          <w:lang w:val="en-US"/>
        </w:rPr>
        <w:t xml:space="preserve">Terminating </w:t>
      </w:r>
      <w:r w:rsidRPr="00B02A0B">
        <w:t>procedures</w:t>
      </w:r>
      <w:bookmarkEnd w:id="3311"/>
      <w:bookmarkEnd w:id="3312"/>
      <w:bookmarkEnd w:id="3313"/>
      <w:bookmarkEnd w:id="3314"/>
      <w:bookmarkEnd w:id="3315"/>
      <w:bookmarkEnd w:id="3316"/>
      <w:bookmarkEnd w:id="3317"/>
      <w:bookmarkEnd w:id="3318"/>
    </w:p>
    <w:bookmarkEnd w:id="3319"/>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lastRenderedPageBreak/>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20" w:name="_CR9_2_5_4"/>
      <w:bookmarkStart w:id="3321" w:name="_Toc27496109"/>
      <w:bookmarkStart w:id="3322" w:name="_Toc36107850"/>
      <w:bookmarkStart w:id="3323" w:name="_Toc44598602"/>
      <w:bookmarkStart w:id="3324" w:name="_Toc44602457"/>
      <w:bookmarkStart w:id="3325" w:name="_Toc45197634"/>
      <w:bookmarkStart w:id="3326" w:name="_Toc45695667"/>
      <w:bookmarkStart w:id="3327" w:name="_Toc51851123"/>
      <w:bookmarkStart w:id="3328" w:name="_Toc92224738"/>
      <w:bookmarkStart w:id="3329" w:name="_Toc218717533"/>
      <w:bookmarkEnd w:id="3320"/>
      <w:r w:rsidRPr="00B02A0B">
        <w:t>9.2.5.4</w:t>
      </w:r>
      <w:r w:rsidRPr="00B02A0B">
        <w:tab/>
      </w:r>
      <w:r w:rsidRPr="00B02A0B">
        <w:rPr>
          <w:lang w:val="en-US"/>
        </w:rPr>
        <w:t xml:space="preserve">Leaving </w:t>
      </w:r>
      <w:r w:rsidRPr="00B02A0B">
        <w:t>SDS communication</w:t>
      </w:r>
      <w:bookmarkEnd w:id="3321"/>
      <w:bookmarkEnd w:id="3322"/>
      <w:bookmarkEnd w:id="3323"/>
      <w:bookmarkEnd w:id="3324"/>
      <w:bookmarkEnd w:id="3325"/>
      <w:bookmarkEnd w:id="3326"/>
      <w:bookmarkEnd w:id="3327"/>
      <w:bookmarkEnd w:id="3328"/>
      <w:bookmarkEnd w:id="3329"/>
    </w:p>
    <w:p w14:paraId="0B063B87" w14:textId="77777777" w:rsidR="005C310B" w:rsidRPr="00B02A0B" w:rsidRDefault="005C310B" w:rsidP="007D34FE">
      <w:pPr>
        <w:pStyle w:val="Heading5"/>
      </w:pPr>
      <w:bookmarkStart w:id="3330" w:name="_CR9_2_5_4_1"/>
      <w:bookmarkStart w:id="3331" w:name="_Toc27496110"/>
      <w:bookmarkStart w:id="3332" w:name="_Toc36107851"/>
      <w:bookmarkStart w:id="3333" w:name="_Toc44598603"/>
      <w:bookmarkStart w:id="3334" w:name="_Toc44602458"/>
      <w:bookmarkStart w:id="3335" w:name="_Toc45197635"/>
      <w:bookmarkStart w:id="3336" w:name="_Toc45695668"/>
      <w:bookmarkStart w:id="3337" w:name="_Toc51851124"/>
      <w:bookmarkStart w:id="3338" w:name="_Toc92224739"/>
      <w:bookmarkStart w:id="3339" w:name="_Toc218717534"/>
      <w:bookmarkEnd w:id="3330"/>
      <w:r w:rsidRPr="00B02A0B">
        <w:t>9.2.5.</w:t>
      </w:r>
      <w:r w:rsidRPr="00B02A0B">
        <w:rPr>
          <w:lang w:val="en-US"/>
        </w:rPr>
        <w:t>4</w:t>
      </w:r>
      <w:r w:rsidRPr="00B02A0B">
        <w:t>.1</w:t>
      </w:r>
      <w:r w:rsidRPr="00B02A0B">
        <w:tab/>
        <w:t>MCData client procedures</w:t>
      </w:r>
      <w:bookmarkEnd w:id="3331"/>
      <w:bookmarkEnd w:id="3332"/>
      <w:bookmarkEnd w:id="3333"/>
      <w:bookmarkEnd w:id="3334"/>
      <w:bookmarkEnd w:id="3335"/>
      <w:bookmarkEnd w:id="3336"/>
      <w:bookmarkEnd w:id="3337"/>
      <w:bookmarkEnd w:id="3338"/>
      <w:bookmarkEnd w:id="3339"/>
    </w:p>
    <w:p w14:paraId="09265F8C" w14:textId="77777777" w:rsidR="005C310B" w:rsidRPr="00B02A0B" w:rsidRDefault="005C310B" w:rsidP="00D96C25">
      <w:pPr>
        <w:pStyle w:val="H6"/>
      </w:pPr>
      <w:bookmarkStart w:id="3340" w:name="_Toc27496111"/>
      <w:bookmarkStart w:id="3341" w:name="_Toc36107852"/>
      <w:bookmarkStart w:id="3342" w:name="_Toc44598604"/>
      <w:bookmarkStart w:id="3343" w:name="_Toc44602459"/>
      <w:bookmarkStart w:id="3344" w:name="_Toc45197636"/>
      <w:bookmarkStart w:id="3345" w:name="_Toc45695669"/>
      <w:bookmarkStart w:id="3346" w:name="_Toc51851125"/>
      <w:bookmarkStart w:id="3347" w:name="_Toc92224740"/>
      <w:bookmarkStart w:id="3348"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40"/>
      <w:bookmarkEnd w:id="3341"/>
      <w:bookmarkEnd w:id="3342"/>
      <w:bookmarkEnd w:id="3343"/>
      <w:bookmarkEnd w:id="3344"/>
      <w:bookmarkEnd w:id="3345"/>
      <w:bookmarkEnd w:id="3346"/>
      <w:bookmarkEnd w:id="3347"/>
    </w:p>
    <w:bookmarkEnd w:id="3348"/>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49" w:name="_Toc27496112"/>
      <w:bookmarkStart w:id="3350" w:name="_Toc36107853"/>
      <w:bookmarkStart w:id="3351" w:name="_Toc44598605"/>
      <w:bookmarkStart w:id="3352" w:name="_Toc44602460"/>
      <w:bookmarkStart w:id="3353" w:name="_Toc45197637"/>
      <w:bookmarkStart w:id="3354" w:name="_Toc45695670"/>
      <w:bookmarkStart w:id="3355" w:name="_Toc51851126"/>
      <w:bookmarkStart w:id="3356" w:name="_Toc92224741"/>
      <w:bookmarkStart w:id="3357" w:name="_CR9_2_5_4_1_2"/>
      <w:r w:rsidRPr="00B02A0B">
        <w:t>9.2.5.</w:t>
      </w:r>
      <w:r w:rsidRPr="00B02A0B">
        <w:rPr>
          <w:lang w:val="en-US"/>
        </w:rPr>
        <w:t>4.1.2</w:t>
      </w:r>
      <w:r w:rsidRPr="00B02A0B">
        <w:tab/>
      </w:r>
      <w:r w:rsidRPr="00B02A0B">
        <w:rPr>
          <w:lang w:val="en-US"/>
        </w:rPr>
        <w:t>C</w:t>
      </w:r>
      <w:r w:rsidRPr="00B02A0B">
        <w:t>lient terminating procedures</w:t>
      </w:r>
      <w:bookmarkEnd w:id="3349"/>
      <w:bookmarkEnd w:id="3350"/>
      <w:bookmarkEnd w:id="3351"/>
      <w:bookmarkEnd w:id="3352"/>
      <w:bookmarkEnd w:id="3353"/>
      <w:bookmarkEnd w:id="3354"/>
      <w:bookmarkEnd w:id="3355"/>
      <w:bookmarkEnd w:id="3356"/>
    </w:p>
    <w:bookmarkEnd w:id="3357"/>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58" w:name="_CR9_2_5_4_2"/>
      <w:bookmarkStart w:id="3359" w:name="_Toc27496113"/>
      <w:bookmarkStart w:id="3360" w:name="_Toc36107854"/>
      <w:bookmarkStart w:id="3361" w:name="_Toc44598606"/>
      <w:bookmarkStart w:id="3362" w:name="_Toc44602461"/>
      <w:bookmarkStart w:id="3363" w:name="_Toc45197638"/>
      <w:bookmarkStart w:id="3364" w:name="_Toc45695671"/>
      <w:bookmarkStart w:id="3365" w:name="_Toc51851127"/>
      <w:bookmarkStart w:id="3366" w:name="_Toc92224742"/>
      <w:bookmarkStart w:id="3367" w:name="_Toc218717535"/>
      <w:bookmarkEnd w:id="3358"/>
      <w:r w:rsidRPr="00B02A0B">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59"/>
      <w:bookmarkEnd w:id="3360"/>
      <w:bookmarkEnd w:id="3361"/>
      <w:bookmarkEnd w:id="3362"/>
      <w:bookmarkEnd w:id="3363"/>
      <w:bookmarkEnd w:id="3364"/>
      <w:bookmarkEnd w:id="3365"/>
      <w:bookmarkEnd w:id="3366"/>
      <w:bookmarkEnd w:id="3367"/>
    </w:p>
    <w:p w14:paraId="0880A5FB" w14:textId="77777777" w:rsidR="005C310B" w:rsidRPr="00B02A0B" w:rsidRDefault="005C310B" w:rsidP="00D96C25">
      <w:pPr>
        <w:pStyle w:val="H6"/>
      </w:pPr>
      <w:bookmarkStart w:id="3368" w:name="_Toc27496114"/>
      <w:bookmarkStart w:id="3369" w:name="_Toc36107855"/>
      <w:bookmarkStart w:id="3370" w:name="_Toc44598607"/>
      <w:bookmarkStart w:id="3371" w:name="_Toc44602462"/>
      <w:bookmarkStart w:id="3372" w:name="_Toc45197639"/>
      <w:bookmarkStart w:id="3373" w:name="_Toc45695672"/>
      <w:bookmarkStart w:id="3374" w:name="_Toc51851128"/>
      <w:bookmarkStart w:id="3375" w:name="_Toc92224743"/>
      <w:bookmarkStart w:id="3376" w:name="_CR9_2_5_4_2_1"/>
      <w:r w:rsidRPr="00B02A0B">
        <w:t>9.2.5.</w:t>
      </w:r>
      <w:r w:rsidRPr="00B02A0B">
        <w:rPr>
          <w:lang w:val="en-US"/>
        </w:rPr>
        <w:t>4</w:t>
      </w:r>
      <w:r w:rsidRPr="00B02A0B">
        <w:t>.2.1</w:t>
      </w:r>
      <w:r w:rsidRPr="00B02A0B">
        <w:tab/>
        <w:t>Originating procedures</w:t>
      </w:r>
      <w:bookmarkEnd w:id="3368"/>
      <w:bookmarkEnd w:id="3369"/>
      <w:bookmarkEnd w:id="3370"/>
      <w:bookmarkEnd w:id="3371"/>
      <w:bookmarkEnd w:id="3372"/>
      <w:bookmarkEnd w:id="3373"/>
      <w:bookmarkEnd w:id="3374"/>
      <w:bookmarkEnd w:id="3375"/>
    </w:p>
    <w:bookmarkEnd w:id="3376"/>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lastRenderedPageBreak/>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377" w:name="_Toc27496115"/>
      <w:bookmarkStart w:id="3378"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379" w:name="_Toc44598608"/>
      <w:bookmarkStart w:id="3380" w:name="_Toc44602463"/>
      <w:bookmarkStart w:id="3381" w:name="_Toc45197640"/>
      <w:bookmarkStart w:id="3382" w:name="_Toc45695673"/>
      <w:bookmarkStart w:id="3383" w:name="_Toc51851129"/>
      <w:bookmarkStart w:id="3384" w:name="_Toc92224744"/>
      <w:bookmarkStart w:id="3385" w:name="_CR9_2_5_4_2_2"/>
      <w:r w:rsidRPr="00B02A0B">
        <w:t>9.2.5.</w:t>
      </w:r>
      <w:r w:rsidRPr="00B02A0B">
        <w:rPr>
          <w:lang w:val="en-US"/>
        </w:rPr>
        <w:t>4.2.2</w:t>
      </w:r>
      <w:r w:rsidRPr="00B02A0B">
        <w:tab/>
      </w:r>
      <w:r w:rsidRPr="00B02A0B">
        <w:rPr>
          <w:lang w:val="en-US"/>
        </w:rPr>
        <w:t xml:space="preserve">Terminating </w:t>
      </w:r>
      <w:r w:rsidRPr="00B02A0B">
        <w:t>procedures</w:t>
      </w:r>
      <w:bookmarkEnd w:id="3377"/>
      <w:bookmarkEnd w:id="3378"/>
      <w:bookmarkEnd w:id="3379"/>
      <w:bookmarkEnd w:id="3380"/>
      <w:bookmarkEnd w:id="3381"/>
      <w:bookmarkEnd w:id="3382"/>
      <w:bookmarkEnd w:id="3383"/>
      <w:bookmarkEnd w:id="3384"/>
    </w:p>
    <w:bookmarkEnd w:id="3385"/>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386" w:name="_CR9_2_6"/>
      <w:bookmarkStart w:id="3387" w:name="_Toc44598609"/>
      <w:bookmarkStart w:id="3388" w:name="_Toc44602464"/>
      <w:bookmarkStart w:id="3389" w:name="_Toc45197641"/>
      <w:bookmarkStart w:id="3390" w:name="_Toc45695674"/>
      <w:bookmarkStart w:id="3391" w:name="_Toc51851130"/>
      <w:bookmarkStart w:id="3392" w:name="_Toc92224745"/>
      <w:bookmarkStart w:id="3393" w:name="_Toc27496116"/>
      <w:bookmarkStart w:id="3394" w:name="_Toc36107857"/>
      <w:bookmarkStart w:id="3395" w:name="_Toc218717536"/>
      <w:bookmarkEnd w:id="3386"/>
      <w:r w:rsidRPr="00B02A0B">
        <w:t>9.2.6</w:t>
      </w:r>
      <w:r w:rsidRPr="00B02A0B">
        <w:tab/>
        <w:t>SDS session using MBMS delivery in the media plane</w:t>
      </w:r>
      <w:bookmarkEnd w:id="3387"/>
      <w:bookmarkEnd w:id="3388"/>
      <w:bookmarkEnd w:id="3389"/>
      <w:bookmarkEnd w:id="3390"/>
      <w:bookmarkEnd w:id="3391"/>
      <w:bookmarkEnd w:id="3392"/>
      <w:bookmarkEnd w:id="3395"/>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396" w:name="_Toc44598610"/>
      <w:bookmarkStart w:id="3397" w:name="_Toc44602465"/>
      <w:bookmarkStart w:id="3398" w:name="_Toc45197642"/>
      <w:bookmarkStart w:id="3399" w:name="_Toc45695675"/>
      <w:bookmarkStart w:id="3400" w:name="_Toc51851131"/>
      <w:bookmarkStart w:id="3401" w:name="_Toc92224746"/>
    </w:p>
    <w:p w14:paraId="635DA90A" w14:textId="77777777" w:rsidR="00AF28EE" w:rsidRPr="00B02A0B" w:rsidRDefault="00AF28EE" w:rsidP="00AF28EE">
      <w:pPr>
        <w:pStyle w:val="Heading3"/>
      </w:pPr>
      <w:bookmarkStart w:id="3402" w:name="_CR9_2_7"/>
      <w:bookmarkStart w:id="3403" w:name="_Toc218717537"/>
      <w:bookmarkEnd w:id="3402"/>
      <w:r>
        <w:lastRenderedPageBreak/>
        <w:t>9.2.7</w:t>
      </w:r>
      <w:r>
        <w:tab/>
        <w:t>SDS session using MB</w:t>
      </w:r>
      <w:r w:rsidRPr="00B02A0B">
        <w:t>S delivery in the media plane</w:t>
      </w:r>
      <w:bookmarkEnd w:id="3403"/>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04" w:name="_CR9_3"/>
      <w:bookmarkStart w:id="3405" w:name="_Toc218717538"/>
      <w:bookmarkEnd w:id="3404"/>
      <w:r w:rsidRPr="00B02A0B">
        <w:t>9.3</w:t>
      </w:r>
      <w:r w:rsidRPr="00B02A0B">
        <w:tab/>
        <w:t>Off-network SDS</w:t>
      </w:r>
      <w:bookmarkEnd w:id="3117"/>
      <w:bookmarkEnd w:id="3393"/>
      <w:bookmarkEnd w:id="3394"/>
      <w:bookmarkEnd w:id="3396"/>
      <w:bookmarkEnd w:id="3397"/>
      <w:bookmarkEnd w:id="3398"/>
      <w:bookmarkEnd w:id="3399"/>
      <w:bookmarkEnd w:id="3400"/>
      <w:bookmarkEnd w:id="3401"/>
      <w:bookmarkEnd w:id="3405"/>
    </w:p>
    <w:p w14:paraId="2E54A306" w14:textId="77777777" w:rsidR="005C310B" w:rsidRPr="00B02A0B" w:rsidRDefault="005C310B" w:rsidP="007D34FE">
      <w:pPr>
        <w:pStyle w:val="Heading3"/>
      </w:pPr>
      <w:bookmarkStart w:id="3406" w:name="_CR9_3_1"/>
      <w:bookmarkStart w:id="3407" w:name="_Toc20215624"/>
      <w:bookmarkStart w:id="3408" w:name="_Toc27496117"/>
      <w:bookmarkStart w:id="3409" w:name="_Toc36107858"/>
      <w:bookmarkStart w:id="3410" w:name="_Toc44598611"/>
      <w:bookmarkStart w:id="3411" w:name="_Toc44602466"/>
      <w:bookmarkStart w:id="3412" w:name="_Toc45197643"/>
      <w:bookmarkStart w:id="3413" w:name="_Toc45695676"/>
      <w:bookmarkStart w:id="3414" w:name="_Toc51851132"/>
      <w:bookmarkStart w:id="3415" w:name="_Toc92224747"/>
      <w:bookmarkStart w:id="3416" w:name="_Toc218717539"/>
      <w:bookmarkEnd w:id="3406"/>
      <w:r w:rsidRPr="00B02A0B">
        <w:t>9.3.1</w:t>
      </w:r>
      <w:r w:rsidRPr="00B02A0B">
        <w:tab/>
        <w:t>General</w:t>
      </w:r>
      <w:bookmarkEnd w:id="3407"/>
      <w:bookmarkEnd w:id="3408"/>
      <w:bookmarkEnd w:id="3409"/>
      <w:bookmarkEnd w:id="3410"/>
      <w:bookmarkEnd w:id="3411"/>
      <w:bookmarkEnd w:id="3412"/>
      <w:bookmarkEnd w:id="3413"/>
      <w:bookmarkEnd w:id="3414"/>
      <w:bookmarkEnd w:id="3415"/>
      <w:bookmarkEnd w:id="3416"/>
    </w:p>
    <w:p w14:paraId="7FFEF6CA" w14:textId="77777777" w:rsidR="005C310B" w:rsidRPr="00B02A0B" w:rsidRDefault="005C310B" w:rsidP="007D34FE">
      <w:pPr>
        <w:pStyle w:val="Heading4"/>
        <w:rPr>
          <w:lang w:val="en-IN" w:eastAsia="zh-CN"/>
        </w:rPr>
      </w:pPr>
      <w:bookmarkStart w:id="3417" w:name="_CR9_3_1_1"/>
      <w:bookmarkStart w:id="3418" w:name="_Toc20215625"/>
      <w:bookmarkStart w:id="3419" w:name="_Toc27496118"/>
      <w:bookmarkStart w:id="3420" w:name="_Toc36107859"/>
      <w:bookmarkStart w:id="3421" w:name="_Toc44598612"/>
      <w:bookmarkStart w:id="3422" w:name="_Toc44602467"/>
      <w:bookmarkStart w:id="3423" w:name="_Toc45197644"/>
      <w:bookmarkStart w:id="3424" w:name="_Toc45695677"/>
      <w:bookmarkStart w:id="3425" w:name="_Toc51851133"/>
      <w:bookmarkStart w:id="3426" w:name="_Toc92224748"/>
      <w:bookmarkStart w:id="3427" w:name="_Toc218717540"/>
      <w:bookmarkEnd w:id="3417"/>
      <w:r w:rsidRPr="00B02A0B">
        <w:rPr>
          <w:lang w:val="en-IN" w:eastAsia="zh-CN"/>
        </w:rPr>
        <w:t>9.3.1.1</w:t>
      </w:r>
      <w:r w:rsidRPr="00B02A0B">
        <w:rPr>
          <w:lang w:val="en-IN" w:eastAsia="zh-CN"/>
        </w:rPr>
        <w:tab/>
        <w:t>Message transport to a MCData Client</w:t>
      </w:r>
      <w:bookmarkEnd w:id="3418"/>
      <w:bookmarkEnd w:id="3419"/>
      <w:bookmarkEnd w:id="3420"/>
      <w:bookmarkEnd w:id="3421"/>
      <w:bookmarkEnd w:id="3422"/>
      <w:bookmarkEnd w:id="3423"/>
      <w:bookmarkEnd w:id="3424"/>
      <w:bookmarkEnd w:id="3425"/>
      <w:bookmarkEnd w:id="3426"/>
      <w:bookmarkEnd w:id="3427"/>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28" w:name="_CR9_3_1_2"/>
      <w:bookmarkStart w:id="3429" w:name="_Toc20215626"/>
      <w:bookmarkStart w:id="3430" w:name="_Toc27496119"/>
      <w:bookmarkStart w:id="3431" w:name="_Toc36107860"/>
      <w:bookmarkStart w:id="3432" w:name="_Toc44598613"/>
      <w:bookmarkStart w:id="3433" w:name="_Toc44602468"/>
      <w:bookmarkStart w:id="3434" w:name="_Toc45197645"/>
      <w:bookmarkStart w:id="3435" w:name="_Toc45695678"/>
      <w:bookmarkStart w:id="3436" w:name="_Toc51851134"/>
      <w:bookmarkStart w:id="3437" w:name="_Toc92224749"/>
      <w:bookmarkStart w:id="3438" w:name="_Toc218717541"/>
      <w:bookmarkEnd w:id="3428"/>
      <w:r w:rsidRPr="00B02A0B">
        <w:rPr>
          <w:lang w:val="en-IN" w:eastAsia="zh-CN"/>
        </w:rPr>
        <w:t>9.3.1.2</w:t>
      </w:r>
      <w:r w:rsidRPr="00B02A0B">
        <w:rPr>
          <w:lang w:val="en-IN" w:eastAsia="zh-CN"/>
        </w:rPr>
        <w:tab/>
        <w:t>Message transport to a MCData Group</w:t>
      </w:r>
      <w:bookmarkEnd w:id="3429"/>
      <w:bookmarkEnd w:id="3430"/>
      <w:bookmarkEnd w:id="3431"/>
      <w:bookmarkEnd w:id="3432"/>
      <w:bookmarkEnd w:id="3433"/>
      <w:bookmarkEnd w:id="3434"/>
      <w:bookmarkEnd w:id="3435"/>
      <w:bookmarkEnd w:id="3436"/>
      <w:bookmarkEnd w:id="3437"/>
      <w:bookmarkEnd w:id="3438"/>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t>The MONP MCDATA MESSAGE CARRIER message is the entire payload of the UDP message.</w:t>
      </w:r>
    </w:p>
    <w:p w14:paraId="0C7AE298" w14:textId="77777777" w:rsidR="005C310B" w:rsidRPr="00B02A0B" w:rsidRDefault="005C310B" w:rsidP="007D34FE">
      <w:pPr>
        <w:pStyle w:val="Heading3"/>
      </w:pPr>
      <w:bookmarkStart w:id="3439" w:name="_CR9_3_2"/>
      <w:bookmarkStart w:id="3440" w:name="_Toc20215627"/>
      <w:bookmarkStart w:id="3441" w:name="_Toc27496120"/>
      <w:bookmarkStart w:id="3442" w:name="_Toc36107861"/>
      <w:bookmarkStart w:id="3443" w:name="_Toc44598614"/>
      <w:bookmarkStart w:id="3444" w:name="_Toc44602469"/>
      <w:bookmarkStart w:id="3445" w:name="_Toc45197646"/>
      <w:bookmarkStart w:id="3446" w:name="_Toc45695679"/>
      <w:bookmarkStart w:id="3447" w:name="_Toc51851135"/>
      <w:bookmarkStart w:id="3448" w:name="_Toc92224750"/>
      <w:bookmarkStart w:id="3449" w:name="_Toc218717542"/>
      <w:bookmarkEnd w:id="3439"/>
      <w:r w:rsidRPr="00B02A0B">
        <w:t>9.3.2</w:t>
      </w:r>
      <w:r w:rsidRPr="00B02A0B">
        <w:tab/>
        <w:t>Standalone SDS using signalling control plane</w:t>
      </w:r>
      <w:bookmarkEnd w:id="3440"/>
      <w:bookmarkEnd w:id="3441"/>
      <w:bookmarkEnd w:id="3442"/>
      <w:bookmarkEnd w:id="3443"/>
      <w:bookmarkEnd w:id="3444"/>
      <w:bookmarkEnd w:id="3445"/>
      <w:bookmarkEnd w:id="3446"/>
      <w:bookmarkEnd w:id="3447"/>
      <w:bookmarkEnd w:id="3448"/>
      <w:bookmarkEnd w:id="3449"/>
    </w:p>
    <w:p w14:paraId="61539465" w14:textId="77777777" w:rsidR="005C310B" w:rsidRPr="00B02A0B" w:rsidRDefault="005C310B" w:rsidP="007D34FE">
      <w:pPr>
        <w:pStyle w:val="Heading4"/>
        <w:rPr>
          <w:lang w:val="en-IN" w:eastAsia="zh-CN"/>
        </w:rPr>
      </w:pPr>
      <w:bookmarkStart w:id="3450" w:name="_CR9_3_2_1"/>
      <w:bookmarkStart w:id="3451" w:name="_Toc20215628"/>
      <w:bookmarkStart w:id="3452" w:name="_Toc27496121"/>
      <w:bookmarkStart w:id="3453" w:name="_Toc36107862"/>
      <w:bookmarkStart w:id="3454" w:name="_Toc44598615"/>
      <w:bookmarkStart w:id="3455" w:name="_Toc44602470"/>
      <w:bookmarkStart w:id="3456" w:name="_Toc45197647"/>
      <w:bookmarkStart w:id="3457" w:name="_Toc45695680"/>
      <w:bookmarkStart w:id="3458" w:name="_Toc51851136"/>
      <w:bookmarkStart w:id="3459" w:name="_Toc92224751"/>
      <w:bookmarkStart w:id="3460" w:name="_Toc218717543"/>
      <w:bookmarkEnd w:id="3450"/>
      <w:r w:rsidRPr="00B02A0B">
        <w:rPr>
          <w:lang w:val="en-IN" w:eastAsia="zh-CN"/>
        </w:rPr>
        <w:t>9.3.2.1</w:t>
      </w:r>
      <w:r w:rsidRPr="00B02A0B">
        <w:rPr>
          <w:lang w:val="en-IN" w:eastAsia="zh-CN"/>
        </w:rPr>
        <w:tab/>
        <w:t>General</w:t>
      </w:r>
      <w:bookmarkEnd w:id="3451"/>
      <w:bookmarkEnd w:id="3452"/>
      <w:bookmarkEnd w:id="3453"/>
      <w:bookmarkEnd w:id="3454"/>
      <w:bookmarkEnd w:id="3455"/>
      <w:bookmarkEnd w:id="3456"/>
      <w:bookmarkEnd w:id="3457"/>
      <w:bookmarkEnd w:id="3458"/>
      <w:bookmarkEnd w:id="3459"/>
      <w:bookmarkEnd w:id="3460"/>
    </w:p>
    <w:p w14:paraId="5E70C2DA" w14:textId="77777777" w:rsidR="005C310B" w:rsidRPr="00B02A0B" w:rsidRDefault="005C310B" w:rsidP="007D34FE">
      <w:pPr>
        <w:pStyle w:val="Heading4"/>
        <w:rPr>
          <w:rFonts w:eastAsia="Malgun Gothic"/>
          <w:lang w:val="en-IN" w:eastAsia="zh-CN"/>
        </w:rPr>
      </w:pPr>
      <w:bookmarkStart w:id="3461" w:name="_CR9_3_2_2"/>
      <w:bookmarkStart w:id="3462" w:name="_Toc20215629"/>
      <w:bookmarkStart w:id="3463" w:name="_Toc27496122"/>
      <w:bookmarkStart w:id="3464" w:name="_Toc36107863"/>
      <w:bookmarkStart w:id="3465" w:name="_Toc44598616"/>
      <w:bookmarkStart w:id="3466" w:name="_Toc44602471"/>
      <w:bookmarkStart w:id="3467" w:name="_Toc45197648"/>
      <w:bookmarkStart w:id="3468" w:name="_Toc45695681"/>
      <w:bookmarkStart w:id="3469" w:name="_Toc51851137"/>
      <w:bookmarkStart w:id="3470" w:name="_Toc92224752"/>
      <w:bookmarkStart w:id="3471" w:name="_Toc218717544"/>
      <w:bookmarkEnd w:id="3461"/>
      <w:r w:rsidRPr="00B02A0B">
        <w:rPr>
          <w:lang w:val="en-IN" w:eastAsia="zh-CN"/>
        </w:rPr>
        <w:t>9.3.2.2</w:t>
      </w:r>
      <w:r w:rsidRPr="00B02A0B">
        <w:rPr>
          <w:rFonts w:eastAsia="Malgun Gothic"/>
          <w:lang w:val="en-IN" w:eastAsia="zh-CN"/>
        </w:rPr>
        <w:tab/>
        <w:t>Sending SDS message</w:t>
      </w:r>
      <w:bookmarkEnd w:id="3462"/>
      <w:bookmarkEnd w:id="3463"/>
      <w:bookmarkEnd w:id="3464"/>
      <w:bookmarkEnd w:id="3465"/>
      <w:bookmarkEnd w:id="3466"/>
      <w:bookmarkEnd w:id="3467"/>
      <w:bookmarkEnd w:id="3468"/>
      <w:bookmarkEnd w:id="3469"/>
      <w:bookmarkEnd w:id="3470"/>
      <w:bookmarkEnd w:id="3471"/>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77777777"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4122 [14] and store SDS conversation ID;</w:t>
      </w:r>
    </w:p>
    <w:p w14:paraId="0DD31AC1" w14:textId="77777777" w:rsidR="005C310B" w:rsidRPr="00B02A0B" w:rsidRDefault="005C310B" w:rsidP="005C310B">
      <w:pPr>
        <w:pStyle w:val="B1"/>
      </w:pPr>
      <w:r w:rsidRPr="00B02A0B">
        <w:t>5)</w:t>
      </w:r>
      <w:r w:rsidRPr="00B02A0B">
        <w:tab/>
        <w:t>shall generate an UUID as described in IETF RFC 4122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lastRenderedPageBreak/>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72" w:name="_CR9_3_2_3"/>
      <w:bookmarkStart w:id="3473" w:name="_Toc20215630"/>
      <w:bookmarkStart w:id="3474" w:name="_Toc27496123"/>
      <w:bookmarkStart w:id="3475" w:name="_Toc36107864"/>
      <w:bookmarkStart w:id="3476" w:name="_Toc44598617"/>
      <w:bookmarkStart w:id="3477" w:name="_Toc44602472"/>
      <w:bookmarkStart w:id="3478" w:name="_Toc45197649"/>
      <w:bookmarkStart w:id="3479" w:name="_Toc45695682"/>
      <w:bookmarkStart w:id="3480" w:name="_Toc51851138"/>
      <w:bookmarkStart w:id="3481" w:name="_Toc92224753"/>
      <w:bookmarkStart w:id="3482" w:name="_Toc218717545"/>
      <w:bookmarkEnd w:id="3472"/>
      <w:r w:rsidRPr="00B02A0B">
        <w:rPr>
          <w:lang w:val="en-IN" w:eastAsia="zh-CN"/>
        </w:rPr>
        <w:t>9.3.2.3</w:t>
      </w:r>
      <w:r w:rsidRPr="00B02A0B">
        <w:rPr>
          <w:rFonts w:eastAsia="Malgun Gothic"/>
          <w:lang w:val="en-IN" w:eastAsia="zh-CN"/>
        </w:rPr>
        <w:tab/>
        <w:t>Retransmitting SDS message</w:t>
      </w:r>
      <w:bookmarkEnd w:id="3473"/>
      <w:bookmarkEnd w:id="3474"/>
      <w:bookmarkEnd w:id="3475"/>
      <w:bookmarkEnd w:id="3476"/>
      <w:bookmarkEnd w:id="3477"/>
      <w:bookmarkEnd w:id="3478"/>
      <w:bookmarkEnd w:id="3479"/>
      <w:bookmarkEnd w:id="3480"/>
      <w:bookmarkEnd w:id="3481"/>
      <w:bookmarkEnd w:id="3482"/>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lastRenderedPageBreak/>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483" w:name="_CR9_3_2_4"/>
      <w:bookmarkStart w:id="3484" w:name="_Toc20215631"/>
      <w:bookmarkStart w:id="3485" w:name="_Toc27496124"/>
      <w:bookmarkStart w:id="3486" w:name="_Toc36107865"/>
      <w:bookmarkStart w:id="3487" w:name="_Toc44598618"/>
      <w:bookmarkStart w:id="3488" w:name="_Toc44602473"/>
      <w:bookmarkStart w:id="3489" w:name="_Toc45197650"/>
      <w:bookmarkStart w:id="3490" w:name="_Toc45695683"/>
      <w:bookmarkStart w:id="3491" w:name="_Toc51851139"/>
      <w:bookmarkStart w:id="3492" w:name="_Toc92224754"/>
      <w:bookmarkStart w:id="3493" w:name="_Toc218717546"/>
      <w:bookmarkEnd w:id="3483"/>
      <w:r w:rsidRPr="00B02A0B">
        <w:rPr>
          <w:lang w:val="en-IN" w:eastAsia="zh-CN"/>
        </w:rPr>
        <w:t>9.3.2.4</w:t>
      </w:r>
      <w:r w:rsidRPr="00B02A0B">
        <w:rPr>
          <w:rFonts w:eastAsia="Malgun Gothic"/>
          <w:lang w:val="en-IN" w:eastAsia="zh-CN"/>
        </w:rPr>
        <w:tab/>
        <w:t>Receiving SDS message</w:t>
      </w:r>
      <w:bookmarkEnd w:id="3484"/>
      <w:bookmarkEnd w:id="3485"/>
      <w:bookmarkEnd w:id="3486"/>
      <w:bookmarkEnd w:id="3487"/>
      <w:bookmarkEnd w:id="3488"/>
      <w:bookmarkEnd w:id="3489"/>
      <w:bookmarkEnd w:id="3490"/>
      <w:bookmarkEnd w:id="3491"/>
      <w:bookmarkEnd w:id="3492"/>
      <w:bookmarkEnd w:id="3493"/>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494" w:name="_CR9_3_2_5"/>
      <w:bookmarkStart w:id="3495" w:name="_Toc20215632"/>
      <w:bookmarkStart w:id="3496" w:name="_Toc27496125"/>
      <w:bookmarkStart w:id="3497" w:name="_Toc36107866"/>
      <w:bookmarkStart w:id="3498" w:name="_Toc44598619"/>
      <w:bookmarkStart w:id="3499" w:name="_Toc44602474"/>
      <w:bookmarkStart w:id="3500" w:name="_Toc45197651"/>
      <w:bookmarkStart w:id="3501" w:name="_Toc45695684"/>
      <w:bookmarkStart w:id="3502" w:name="_Toc51851140"/>
      <w:bookmarkStart w:id="3503" w:name="_Toc92224755"/>
      <w:bookmarkStart w:id="3504" w:name="_Toc218717547"/>
      <w:bookmarkEnd w:id="3494"/>
      <w:r w:rsidRPr="00B02A0B">
        <w:rPr>
          <w:lang w:val="en-IN" w:eastAsia="zh-CN"/>
        </w:rPr>
        <w:t>9.3.2.5</w:t>
      </w:r>
      <w:r w:rsidRPr="00B02A0B">
        <w:rPr>
          <w:lang w:val="en-IN" w:eastAsia="zh-CN"/>
        </w:rPr>
        <w:tab/>
        <w:t>SDS Read while TFS3 (delivery and read) is running</w:t>
      </w:r>
      <w:bookmarkEnd w:id="3495"/>
      <w:bookmarkEnd w:id="3496"/>
      <w:bookmarkEnd w:id="3497"/>
      <w:bookmarkEnd w:id="3498"/>
      <w:bookmarkEnd w:id="3499"/>
      <w:bookmarkEnd w:id="3500"/>
      <w:bookmarkEnd w:id="3501"/>
      <w:bookmarkEnd w:id="3502"/>
      <w:bookmarkEnd w:id="3503"/>
      <w:bookmarkEnd w:id="3504"/>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05" w:name="_CR9_3_2_6"/>
      <w:bookmarkStart w:id="3506" w:name="_Toc20215633"/>
      <w:bookmarkStart w:id="3507" w:name="_Toc27496126"/>
      <w:bookmarkStart w:id="3508" w:name="_Toc36107867"/>
      <w:bookmarkStart w:id="3509" w:name="_Toc44598620"/>
      <w:bookmarkStart w:id="3510" w:name="_Toc44602475"/>
      <w:bookmarkStart w:id="3511" w:name="_Toc45197652"/>
      <w:bookmarkStart w:id="3512" w:name="_Toc45695685"/>
      <w:bookmarkStart w:id="3513" w:name="_Toc51851141"/>
      <w:bookmarkStart w:id="3514" w:name="_Toc92224756"/>
      <w:bookmarkStart w:id="3515" w:name="_Toc218717548"/>
      <w:bookmarkEnd w:id="3505"/>
      <w:r w:rsidRPr="00B02A0B">
        <w:rPr>
          <w:lang w:val="en-IN" w:eastAsia="zh-CN"/>
        </w:rPr>
        <w:t>9.3.2.6</w:t>
      </w:r>
      <w:r w:rsidRPr="00B02A0B">
        <w:rPr>
          <w:rFonts w:eastAsia="Malgun Gothic"/>
          <w:lang w:val="en-IN" w:eastAsia="zh-CN"/>
        </w:rPr>
        <w:tab/>
        <w:t>Timer TFS3 (delivery and read) expires</w:t>
      </w:r>
      <w:bookmarkEnd w:id="3506"/>
      <w:bookmarkEnd w:id="3507"/>
      <w:bookmarkEnd w:id="3508"/>
      <w:bookmarkEnd w:id="3509"/>
      <w:bookmarkEnd w:id="3510"/>
      <w:bookmarkEnd w:id="3511"/>
      <w:bookmarkEnd w:id="3512"/>
      <w:bookmarkEnd w:id="3513"/>
      <w:bookmarkEnd w:id="3514"/>
      <w:bookmarkEnd w:id="3515"/>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16" w:name="_CR10"/>
      <w:bookmarkStart w:id="3517" w:name="_Toc20215634"/>
      <w:bookmarkStart w:id="3518" w:name="_Toc27496127"/>
      <w:bookmarkStart w:id="3519" w:name="_Toc36107868"/>
      <w:bookmarkStart w:id="3520" w:name="_Toc44598621"/>
      <w:bookmarkStart w:id="3521" w:name="_Toc44602476"/>
      <w:bookmarkStart w:id="3522" w:name="_Toc45197653"/>
      <w:bookmarkStart w:id="3523" w:name="_Toc45695686"/>
      <w:bookmarkStart w:id="3524" w:name="_Toc51851142"/>
      <w:bookmarkStart w:id="3525" w:name="_Toc92224757"/>
      <w:bookmarkStart w:id="3526" w:name="_Toc218717549"/>
      <w:bookmarkEnd w:id="3516"/>
      <w:r w:rsidRPr="00B02A0B">
        <w:lastRenderedPageBreak/>
        <w:t>10</w:t>
      </w:r>
      <w:r w:rsidRPr="00B02A0B">
        <w:tab/>
        <w:t>File Distribution (FD)</w:t>
      </w:r>
      <w:bookmarkEnd w:id="3517"/>
      <w:bookmarkEnd w:id="3518"/>
      <w:bookmarkEnd w:id="3519"/>
      <w:bookmarkEnd w:id="3520"/>
      <w:bookmarkEnd w:id="3521"/>
      <w:bookmarkEnd w:id="3522"/>
      <w:bookmarkEnd w:id="3523"/>
      <w:bookmarkEnd w:id="3524"/>
      <w:bookmarkEnd w:id="3525"/>
      <w:bookmarkEnd w:id="3526"/>
    </w:p>
    <w:p w14:paraId="1AB576FC" w14:textId="77777777" w:rsidR="005C310B" w:rsidRPr="00B02A0B" w:rsidRDefault="005C310B" w:rsidP="007D34FE">
      <w:pPr>
        <w:pStyle w:val="Heading2"/>
      </w:pPr>
      <w:bookmarkStart w:id="3527" w:name="_CR10_1"/>
      <w:bookmarkStart w:id="3528" w:name="_Toc20215635"/>
      <w:bookmarkStart w:id="3529" w:name="_Toc27496128"/>
      <w:bookmarkStart w:id="3530" w:name="_Toc36107869"/>
      <w:bookmarkStart w:id="3531" w:name="_Toc44598622"/>
      <w:bookmarkStart w:id="3532" w:name="_Toc44602477"/>
      <w:bookmarkStart w:id="3533" w:name="_Toc45197654"/>
      <w:bookmarkStart w:id="3534" w:name="_Toc45695687"/>
      <w:bookmarkStart w:id="3535" w:name="_Toc51851143"/>
      <w:bookmarkStart w:id="3536" w:name="_Toc92224758"/>
      <w:bookmarkStart w:id="3537" w:name="_Toc218717550"/>
      <w:bookmarkEnd w:id="3527"/>
      <w:r w:rsidRPr="00B02A0B">
        <w:t>10.1</w:t>
      </w:r>
      <w:r w:rsidRPr="00B02A0B">
        <w:tab/>
        <w:t>General</w:t>
      </w:r>
      <w:bookmarkEnd w:id="3528"/>
      <w:bookmarkEnd w:id="3529"/>
      <w:bookmarkEnd w:id="3530"/>
      <w:bookmarkEnd w:id="3531"/>
      <w:bookmarkEnd w:id="3532"/>
      <w:bookmarkEnd w:id="3533"/>
      <w:bookmarkEnd w:id="3534"/>
      <w:bookmarkEnd w:id="3535"/>
      <w:bookmarkEnd w:id="3536"/>
      <w:bookmarkEnd w:id="3537"/>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38" w:name="_CR10_2"/>
      <w:bookmarkStart w:id="3539" w:name="_Toc20215636"/>
      <w:bookmarkStart w:id="3540" w:name="_Toc27496129"/>
      <w:bookmarkStart w:id="3541" w:name="_Toc36107870"/>
      <w:bookmarkStart w:id="3542" w:name="_Toc44598623"/>
      <w:bookmarkStart w:id="3543" w:name="_Toc44602478"/>
      <w:bookmarkStart w:id="3544" w:name="_Toc45197655"/>
      <w:bookmarkStart w:id="3545" w:name="_Toc45695688"/>
      <w:bookmarkStart w:id="3546" w:name="_Toc51851144"/>
      <w:bookmarkStart w:id="3547" w:name="_Toc92224759"/>
      <w:bookmarkStart w:id="3548" w:name="_Toc218717551"/>
      <w:bookmarkEnd w:id="3538"/>
      <w:r w:rsidRPr="00B02A0B">
        <w:t>10.2</w:t>
      </w:r>
      <w:r w:rsidRPr="00B02A0B">
        <w:tab/>
        <w:t>On-network FD</w:t>
      </w:r>
      <w:bookmarkEnd w:id="3539"/>
      <w:bookmarkEnd w:id="3540"/>
      <w:bookmarkEnd w:id="3541"/>
      <w:bookmarkEnd w:id="3542"/>
      <w:bookmarkEnd w:id="3543"/>
      <w:bookmarkEnd w:id="3544"/>
      <w:bookmarkEnd w:id="3545"/>
      <w:bookmarkEnd w:id="3546"/>
      <w:bookmarkEnd w:id="3547"/>
      <w:bookmarkEnd w:id="3548"/>
    </w:p>
    <w:p w14:paraId="6861ED90" w14:textId="77777777" w:rsidR="005C310B" w:rsidRPr="00B02A0B" w:rsidRDefault="005C310B" w:rsidP="007D34FE">
      <w:pPr>
        <w:pStyle w:val="Heading3"/>
      </w:pPr>
      <w:bookmarkStart w:id="3549" w:name="_CR10_2_1"/>
      <w:bookmarkStart w:id="3550" w:name="_Toc20215637"/>
      <w:bookmarkStart w:id="3551" w:name="_Toc27496130"/>
      <w:bookmarkStart w:id="3552" w:name="_Toc36107871"/>
      <w:bookmarkStart w:id="3553" w:name="_Toc44598624"/>
      <w:bookmarkStart w:id="3554" w:name="_Toc44602479"/>
      <w:bookmarkStart w:id="3555" w:name="_Toc45197656"/>
      <w:bookmarkStart w:id="3556" w:name="_Toc45695689"/>
      <w:bookmarkStart w:id="3557" w:name="_Toc51851145"/>
      <w:bookmarkStart w:id="3558" w:name="_Toc92224760"/>
      <w:bookmarkStart w:id="3559" w:name="_Toc218717552"/>
      <w:bookmarkEnd w:id="3549"/>
      <w:r w:rsidRPr="00B02A0B">
        <w:t>10.2.1</w:t>
      </w:r>
      <w:r w:rsidRPr="00B02A0B">
        <w:tab/>
        <w:t>General</w:t>
      </w:r>
      <w:bookmarkEnd w:id="3550"/>
      <w:bookmarkEnd w:id="3551"/>
      <w:bookmarkEnd w:id="3552"/>
      <w:bookmarkEnd w:id="3553"/>
      <w:bookmarkEnd w:id="3554"/>
      <w:bookmarkEnd w:id="3555"/>
      <w:bookmarkEnd w:id="3556"/>
      <w:bookmarkEnd w:id="3557"/>
      <w:bookmarkEnd w:id="3558"/>
      <w:bookmarkEnd w:id="3559"/>
    </w:p>
    <w:p w14:paraId="0FE395EA" w14:textId="77777777" w:rsidR="005C310B" w:rsidRPr="00B02A0B" w:rsidRDefault="005C310B" w:rsidP="007D34FE">
      <w:pPr>
        <w:pStyle w:val="Heading4"/>
        <w:rPr>
          <w:noProof/>
          <w:lang w:val="en-US"/>
        </w:rPr>
      </w:pPr>
      <w:bookmarkStart w:id="3560" w:name="_CR10_2_1_1"/>
      <w:bookmarkStart w:id="3561" w:name="_Toc20215638"/>
      <w:bookmarkStart w:id="3562" w:name="_Toc27496131"/>
      <w:bookmarkStart w:id="3563" w:name="_Toc36107872"/>
      <w:bookmarkStart w:id="3564" w:name="_Toc44598625"/>
      <w:bookmarkStart w:id="3565" w:name="_Toc44602480"/>
      <w:bookmarkStart w:id="3566" w:name="_Toc45197657"/>
      <w:bookmarkStart w:id="3567" w:name="_Toc45695690"/>
      <w:bookmarkStart w:id="3568" w:name="_Toc51851146"/>
      <w:bookmarkStart w:id="3569" w:name="_Toc92224761"/>
      <w:bookmarkStart w:id="3570" w:name="_Toc218717553"/>
      <w:bookmarkEnd w:id="3560"/>
      <w:r w:rsidRPr="00B02A0B">
        <w:rPr>
          <w:noProof/>
          <w:lang w:val="en-US"/>
        </w:rPr>
        <w:t>10.2.1.1</w:t>
      </w:r>
      <w:r w:rsidRPr="00B02A0B">
        <w:rPr>
          <w:noProof/>
          <w:lang w:val="en-US"/>
        </w:rPr>
        <w:tab/>
        <w:t>Sending an FD message</w:t>
      </w:r>
      <w:bookmarkEnd w:id="3561"/>
      <w:bookmarkEnd w:id="3562"/>
      <w:bookmarkEnd w:id="3563"/>
      <w:bookmarkEnd w:id="3564"/>
      <w:bookmarkEnd w:id="3565"/>
      <w:bookmarkEnd w:id="3566"/>
      <w:bookmarkEnd w:id="3567"/>
      <w:bookmarkEnd w:id="3568"/>
      <w:bookmarkEnd w:id="3569"/>
      <w:bookmarkEnd w:id="3570"/>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71" w:name="_Toc20215639"/>
      <w:bookmarkStart w:id="3572" w:name="_Toc27496132"/>
      <w:bookmarkStart w:id="3573" w:name="_Toc36107873"/>
      <w:bookmarkStart w:id="3574" w:name="_Toc44598626"/>
      <w:bookmarkStart w:id="3575" w:name="_Toc44602481"/>
      <w:bookmarkStart w:id="3576" w:name="_Toc45197658"/>
      <w:bookmarkStart w:id="3577" w:name="_Toc45695691"/>
      <w:bookmarkStart w:id="3578"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579" w:name="_CR10_2_1_2"/>
      <w:bookmarkStart w:id="3580" w:name="_Toc92224762"/>
      <w:bookmarkStart w:id="3581" w:name="_Toc218717554"/>
      <w:bookmarkEnd w:id="3579"/>
      <w:r w:rsidRPr="00B02A0B">
        <w:t>10.2.1.2</w:t>
      </w:r>
      <w:r w:rsidRPr="00B02A0B">
        <w:tab/>
        <w:t>Handling of received FD messages</w:t>
      </w:r>
      <w:bookmarkEnd w:id="3571"/>
      <w:bookmarkEnd w:id="3572"/>
      <w:bookmarkEnd w:id="3573"/>
      <w:bookmarkEnd w:id="3574"/>
      <w:bookmarkEnd w:id="3575"/>
      <w:bookmarkEnd w:id="3576"/>
      <w:bookmarkEnd w:id="3577"/>
      <w:bookmarkEnd w:id="3578"/>
      <w:bookmarkEnd w:id="3580"/>
      <w:bookmarkEnd w:id="3581"/>
    </w:p>
    <w:p w14:paraId="24EB3D0B" w14:textId="77777777" w:rsidR="005C310B" w:rsidRPr="00B02A0B" w:rsidRDefault="005C310B" w:rsidP="007D34FE">
      <w:pPr>
        <w:pStyle w:val="Heading5"/>
      </w:pPr>
      <w:bookmarkStart w:id="3582" w:name="_CR10_2_1_2_1"/>
      <w:bookmarkStart w:id="3583" w:name="_Toc20215640"/>
      <w:bookmarkStart w:id="3584" w:name="_Toc27496133"/>
      <w:bookmarkStart w:id="3585" w:name="_Toc36107874"/>
      <w:bookmarkStart w:id="3586" w:name="_Toc44598627"/>
      <w:bookmarkStart w:id="3587" w:name="_Toc44602482"/>
      <w:bookmarkStart w:id="3588" w:name="_Toc45197659"/>
      <w:bookmarkStart w:id="3589" w:name="_Toc45695692"/>
      <w:bookmarkStart w:id="3590" w:name="_Toc51851148"/>
      <w:bookmarkStart w:id="3591" w:name="_Toc92224763"/>
      <w:bookmarkStart w:id="3592" w:name="_Toc218717555"/>
      <w:bookmarkEnd w:id="3582"/>
      <w:r w:rsidRPr="00B02A0B">
        <w:t>10.2.1.2.1</w:t>
      </w:r>
      <w:r w:rsidRPr="00B02A0B">
        <w:tab/>
        <w:t>Initial processing of the received FD message</w:t>
      </w:r>
      <w:bookmarkEnd w:id="3583"/>
      <w:bookmarkEnd w:id="3584"/>
      <w:bookmarkEnd w:id="3585"/>
      <w:bookmarkEnd w:id="3586"/>
      <w:bookmarkEnd w:id="3587"/>
      <w:bookmarkEnd w:id="3588"/>
      <w:bookmarkEnd w:id="3589"/>
      <w:bookmarkEnd w:id="3590"/>
      <w:bookmarkEnd w:id="3591"/>
      <w:bookmarkEnd w:id="3592"/>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593" w:name="_Toc20215641"/>
      <w:bookmarkStart w:id="3594" w:name="_Toc27496134"/>
      <w:bookmarkStart w:id="3595" w:name="_Toc36107875"/>
      <w:bookmarkStart w:id="3596" w:name="_Toc44598628"/>
      <w:bookmarkStart w:id="3597" w:name="_Toc44602483"/>
      <w:bookmarkStart w:id="3598" w:name="_Toc45197660"/>
      <w:bookmarkStart w:id="3599" w:name="_Toc45695693"/>
      <w:bookmarkStart w:id="3600"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lastRenderedPageBreak/>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01" w:name="_CR10_2_1_2_2"/>
      <w:bookmarkStart w:id="3602" w:name="_Toc92224764"/>
      <w:bookmarkStart w:id="3603" w:name="_Toc218717556"/>
      <w:bookmarkEnd w:id="3601"/>
      <w:r w:rsidRPr="00B02A0B">
        <w:t>10.2.1.2.2</w:t>
      </w:r>
      <w:r w:rsidRPr="00B02A0B">
        <w:tab/>
        <w:t>Mandatory Download</w:t>
      </w:r>
      <w:bookmarkEnd w:id="3593"/>
      <w:bookmarkEnd w:id="3594"/>
      <w:bookmarkEnd w:id="3595"/>
      <w:bookmarkEnd w:id="3596"/>
      <w:bookmarkEnd w:id="3597"/>
      <w:bookmarkEnd w:id="3598"/>
      <w:bookmarkEnd w:id="3599"/>
      <w:bookmarkEnd w:id="3600"/>
      <w:bookmarkEnd w:id="3602"/>
      <w:bookmarkEnd w:id="3603"/>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04" w:name="_Toc20215642"/>
      <w:bookmarkStart w:id="3605" w:name="_Toc27496135"/>
      <w:bookmarkStart w:id="3606" w:name="_Toc36107876"/>
      <w:bookmarkStart w:id="3607" w:name="_Toc44598629"/>
      <w:bookmarkStart w:id="3608" w:name="_Toc44602484"/>
      <w:bookmarkStart w:id="3609" w:name="_Toc45197661"/>
      <w:bookmarkStart w:id="3610" w:name="_Toc45695694"/>
      <w:bookmarkStart w:id="3611"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12" w:name="_CR10_2_1_2_3"/>
      <w:bookmarkStart w:id="3613" w:name="_Toc92224765"/>
      <w:bookmarkStart w:id="3614" w:name="_Toc218717557"/>
      <w:bookmarkEnd w:id="3612"/>
      <w:r w:rsidRPr="00B02A0B">
        <w:t>10.2.1.2.3</w:t>
      </w:r>
      <w:r w:rsidRPr="00B02A0B">
        <w:tab/>
      </w:r>
      <w:r w:rsidRPr="00B02A0B">
        <w:rPr>
          <w:lang w:val="en-IN"/>
        </w:rPr>
        <w:t>Non-Mandatory download</w:t>
      </w:r>
      <w:bookmarkEnd w:id="3604"/>
      <w:bookmarkEnd w:id="3605"/>
      <w:bookmarkEnd w:id="3606"/>
      <w:bookmarkEnd w:id="3607"/>
      <w:bookmarkEnd w:id="3608"/>
      <w:bookmarkEnd w:id="3609"/>
      <w:bookmarkEnd w:id="3610"/>
      <w:bookmarkEnd w:id="3611"/>
      <w:bookmarkEnd w:id="3613"/>
      <w:bookmarkEnd w:id="3614"/>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lastRenderedPageBreak/>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15" w:name="_Toc20215643"/>
      <w:bookmarkStart w:id="3616" w:name="_Toc27496136"/>
      <w:bookmarkStart w:id="3617" w:name="_Toc36107877"/>
      <w:bookmarkStart w:id="3618" w:name="_Toc44598630"/>
      <w:bookmarkStart w:id="3619" w:name="_Toc44602485"/>
      <w:bookmarkStart w:id="3620" w:name="_Toc45197662"/>
      <w:bookmarkStart w:id="3621" w:name="_Toc45695695"/>
      <w:bookmarkStart w:id="3622"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23" w:name="_CR10_2_1_3"/>
      <w:bookmarkStart w:id="3624" w:name="_Toc92224766"/>
      <w:bookmarkStart w:id="3625" w:name="_Toc218717558"/>
      <w:bookmarkEnd w:id="3623"/>
      <w:r w:rsidRPr="00B02A0B">
        <w:rPr>
          <w:noProof/>
          <w:lang w:val="en-US"/>
        </w:rPr>
        <w:lastRenderedPageBreak/>
        <w:t>10.2.1.3</w:t>
      </w:r>
      <w:r w:rsidRPr="00B02A0B">
        <w:rPr>
          <w:noProof/>
          <w:lang w:val="en-US"/>
        </w:rPr>
        <w:tab/>
        <w:t>Discovery of the Absolute URI of the media storage function</w:t>
      </w:r>
      <w:bookmarkEnd w:id="3615"/>
      <w:bookmarkEnd w:id="3616"/>
      <w:bookmarkEnd w:id="3617"/>
      <w:bookmarkEnd w:id="3618"/>
      <w:bookmarkEnd w:id="3619"/>
      <w:bookmarkEnd w:id="3620"/>
      <w:bookmarkEnd w:id="3621"/>
      <w:bookmarkEnd w:id="3622"/>
      <w:bookmarkEnd w:id="3624"/>
      <w:bookmarkEnd w:id="3625"/>
    </w:p>
    <w:p w14:paraId="68CA8ECF" w14:textId="77777777" w:rsidR="005C310B" w:rsidRPr="00B02A0B" w:rsidRDefault="005C310B" w:rsidP="007D34FE">
      <w:pPr>
        <w:pStyle w:val="Heading5"/>
      </w:pPr>
      <w:bookmarkStart w:id="3626" w:name="_CR10_2_1_3_1"/>
      <w:bookmarkStart w:id="3627" w:name="_Toc20215644"/>
      <w:bookmarkStart w:id="3628" w:name="_Toc27496137"/>
      <w:bookmarkStart w:id="3629" w:name="_Toc36107878"/>
      <w:bookmarkStart w:id="3630" w:name="_Toc44598631"/>
      <w:bookmarkStart w:id="3631" w:name="_Toc44602486"/>
      <w:bookmarkStart w:id="3632" w:name="_Toc45197663"/>
      <w:bookmarkStart w:id="3633" w:name="_Toc45695696"/>
      <w:bookmarkStart w:id="3634" w:name="_Toc51851152"/>
      <w:bookmarkStart w:id="3635" w:name="_Toc92224767"/>
      <w:bookmarkStart w:id="3636" w:name="_Toc218717559"/>
      <w:bookmarkEnd w:id="3626"/>
      <w:r w:rsidRPr="00B02A0B">
        <w:t>10.2.1.3.1</w:t>
      </w:r>
      <w:r w:rsidRPr="00B02A0B">
        <w:tab/>
        <w:t>General</w:t>
      </w:r>
      <w:bookmarkEnd w:id="3627"/>
      <w:bookmarkEnd w:id="3628"/>
      <w:bookmarkEnd w:id="3629"/>
      <w:bookmarkEnd w:id="3630"/>
      <w:bookmarkEnd w:id="3631"/>
      <w:bookmarkEnd w:id="3632"/>
      <w:bookmarkEnd w:id="3633"/>
      <w:bookmarkEnd w:id="3634"/>
      <w:bookmarkEnd w:id="3635"/>
      <w:bookmarkEnd w:id="3636"/>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37" w:name="_CR10_2_1_3_2"/>
      <w:bookmarkStart w:id="3638" w:name="_Toc20215645"/>
      <w:bookmarkStart w:id="3639" w:name="_Toc27496138"/>
      <w:bookmarkStart w:id="3640" w:name="_Toc36107879"/>
      <w:bookmarkStart w:id="3641" w:name="_Toc44598632"/>
      <w:bookmarkStart w:id="3642" w:name="_Toc44602487"/>
      <w:bookmarkStart w:id="3643" w:name="_Toc45197664"/>
      <w:bookmarkStart w:id="3644" w:name="_Toc45695697"/>
      <w:bookmarkStart w:id="3645" w:name="_Toc51851153"/>
      <w:bookmarkStart w:id="3646" w:name="_Toc92224768"/>
      <w:bookmarkStart w:id="3647" w:name="_Toc218717560"/>
      <w:bookmarkEnd w:id="3637"/>
      <w:r w:rsidRPr="00B02A0B">
        <w:t>10.2.1.3.</w:t>
      </w:r>
      <w:r w:rsidRPr="00B02A0B">
        <w:rPr>
          <w:lang w:val="en-US"/>
        </w:rPr>
        <w:t>2</w:t>
      </w:r>
      <w:r w:rsidRPr="00B02A0B">
        <w:tab/>
        <w:t>Void</w:t>
      </w:r>
      <w:bookmarkEnd w:id="3638"/>
      <w:bookmarkEnd w:id="3639"/>
      <w:bookmarkEnd w:id="3640"/>
      <w:bookmarkEnd w:id="3641"/>
      <w:bookmarkEnd w:id="3642"/>
      <w:bookmarkEnd w:id="3643"/>
      <w:bookmarkEnd w:id="3644"/>
      <w:bookmarkEnd w:id="3645"/>
      <w:bookmarkEnd w:id="3646"/>
      <w:bookmarkEnd w:id="3647"/>
    </w:p>
    <w:p w14:paraId="155CBEB5" w14:textId="77777777" w:rsidR="005C310B" w:rsidRPr="00B02A0B" w:rsidRDefault="005C310B" w:rsidP="007D34FE">
      <w:pPr>
        <w:pStyle w:val="Heading5"/>
      </w:pPr>
      <w:bookmarkStart w:id="3648" w:name="_CR10_2_1_3_3"/>
      <w:bookmarkStart w:id="3649" w:name="_Toc20215646"/>
      <w:bookmarkStart w:id="3650" w:name="_Toc27496139"/>
      <w:bookmarkStart w:id="3651" w:name="_Toc36107880"/>
      <w:bookmarkStart w:id="3652" w:name="_Toc44598633"/>
      <w:bookmarkStart w:id="3653" w:name="_Toc44602488"/>
      <w:bookmarkStart w:id="3654" w:name="_Toc45197665"/>
      <w:bookmarkStart w:id="3655" w:name="_Toc45695698"/>
      <w:bookmarkStart w:id="3656" w:name="_Toc51851154"/>
      <w:bookmarkStart w:id="3657" w:name="_Toc92224769"/>
      <w:bookmarkStart w:id="3658" w:name="_Toc218717561"/>
      <w:bookmarkEnd w:id="3648"/>
      <w:r w:rsidRPr="00B02A0B">
        <w:t>10.2.1.3.3</w:t>
      </w:r>
      <w:r w:rsidRPr="00B02A0B">
        <w:tab/>
        <w:t>Participating MCData function procedures</w:t>
      </w:r>
      <w:bookmarkEnd w:id="3649"/>
      <w:bookmarkEnd w:id="3650"/>
      <w:bookmarkEnd w:id="3651"/>
      <w:bookmarkEnd w:id="3652"/>
      <w:bookmarkEnd w:id="3653"/>
      <w:bookmarkEnd w:id="3654"/>
      <w:bookmarkEnd w:id="3655"/>
      <w:bookmarkEnd w:id="3656"/>
      <w:bookmarkEnd w:id="3657"/>
      <w:bookmarkEnd w:id="3658"/>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lastRenderedPageBreak/>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59" w:name="_CR10_2_1_3_4"/>
      <w:bookmarkStart w:id="3660" w:name="_Toc20215647"/>
      <w:bookmarkStart w:id="3661" w:name="_Toc27496140"/>
      <w:bookmarkStart w:id="3662" w:name="_Toc36107881"/>
      <w:bookmarkStart w:id="3663" w:name="_Toc44598634"/>
      <w:bookmarkStart w:id="3664" w:name="_Toc44602489"/>
      <w:bookmarkStart w:id="3665" w:name="_Toc45197666"/>
      <w:bookmarkStart w:id="3666" w:name="_Toc45695699"/>
      <w:bookmarkStart w:id="3667" w:name="_Toc51851155"/>
      <w:bookmarkStart w:id="3668" w:name="_Toc92224770"/>
      <w:bookmarkStart w:id="3669" w:name="_Toc218717562"/>
      <w:bookmarkEnd w:id="3659"/>
      <w:r w:rsidRPr="00B02A0B">
        <w:t>10.2.1.3.4</w:t>
      </w:r>
      <w:r w:rsidRPr="00B02A0B">
        <w:tab/>
        <w:t>Controlling MCData function procedures</w:t>
      </w:r>
      <w:bookmarkEnd w:id="3660"/>
      <w:bookmarkEnd w:id="3661"/>
      <w:bookmarkEnd w:id="3662"/>
      <w:bookmarkEnd w:id="3663"/>
      <w:bookmarkEnd w:id="3664"/>
      <w:bookmarkEnd w:id="3665"/>
      <w:bookmarkEnd w:id="3666"/>
      <w:bookmarkEnd w:id="3667"/>
      <w:bookmarkEnd w:id="3668"/>
      <w:bookmarkEnd w:id="3669"/>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lastRenderedPageBreak/>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788FDAFA"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w:t>
      </w:r>
      <w:r w:rsidR="00EC4A8D">
        <w:t>3</w:t>
      </w:r>
      <w:r w:rsidRPr="00B02A0B">
        <w:t>.</w:t>
      </w:r>
      <w:r w:rsidR="00EC4A8D">
        <w:t>5</w:t>
      </w:r>
      <w:r w:rsidRPr="00B02A0B">
        <w:t>, shall return a SIP 403 (Forbidden) response with the 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lastRenderedPageBreak/>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70" w:name="_CR10_2_2"/>
      <w:bookmarkStart w:id="3671" w:name="_Toc20215648"/>
      <w:bookmarkStart w:id="3672" w:name="_Toc27496141"/>
      <w:bookmarkStart w:id="3673" w:name="_Toc36107882"/>
      <w:bookmarkStart w:id="3674" w:name="_Toc44598635"/>
      <w:bookmarkStart w:id="3675" w:name="_Toc44602490"/>
      <w:bookmarkStart w:id="3676" w:name="_Toc45197667"/>
      <w:bookmarkStart w:id="3677" w:name="_Toc45695700"/>
      <w:bookmarkStart w:id="3678" w:name="_Toc51851156"/>
      <w:bookmarkStart w:id="3679" w:name="_Toc92224771"/>
      <w:bookmarkStart w:id="3680" w:name="_Toc218717563"/>
      <w:bookmarkEnd w:id="3670"/>
      <w:r w:rsidRPr="00B02A0B">
        <w:t>10.2.2</w:t>
      </w:r>
      <w:r w:rsidRPr="00B02A0B">
        <w:tab/>
        <w:t>File upload using HTTP</w:t>
      </w:r>
      <w:bookmarkEnd w:id="3671"/>
      <w:bookmarkEnd w:id="3672"/>
      <w:bookmarkEnd w:id="3673"/>
      <w:bookmarkEnd w:id="3674"/>
      <w:bookmarkEnd w:id="3675"/>
      <w:bookmarkEnd w:id="3676"/>
      <w:bookmarkEnd w:id="3677"/>
      <w:bookmarkEnd w:id="3678"/>
      <w:bookmarkEnd w:id="3679"/>
      <w:bookmarkEnd w:id="3680"/>
    </w:p>
    <w:p w14:paraId="1B76E786" w14:textId="77777777" w:rsidR="005C310B" w:rsidRPr="00B02A0B" w:rsidRDefault="005C310B" w:rsidP="007D34FE">
      <w:pPr>
        <w:pStyle w:val="Heading4"/>
        <w:rPr>
          <w:rFonts w:eastAsia="Malgun Gothic"/>
        </w:rPr>
      </w:pPr>
      <w:bookmarkStart w:id="3681" w:name="_CR10_2_2_1"/>
      <w:bookmarkStart w:id="3682" w:name="_Toc20215649"/>
      <w:bookmarkStart w:id="3683" w:name="_Toc27496142"/>
      <w:bookmarkStart w:id="3684" w:name="_Toc36107883"/>
      <w:bookmarkStart w:id="3685" w:name="_Toc44598636"/>
      <w:bookmarkStart w:id="3686" w:name="_Toc44602491"/>
      <w:bookmarkStart w:id="3687" w:name="_Toc45197668"/>
      <w:bookmarkStart w:id="3688" w:name="_Toc45695701"/>
      <w:bookmarkStart w:id="3689" w:name="_Toc51851157"/>
      <w:bookmarkStart w:id="3690" w:name="_Toc92224772"/>
      <w:bookmarkStart w:id="3691" w:name="_Toc218717564"/>
      <w:bookmarkEnd w:id="3681"/>
      <w:r w:rsidRPr="00B02A0B">
        <w:rPr>
          <w:rFonts w:eastAsia="Malgun Gothic"/>
        </w:rPr>
        <w:t>10.2.2.1</w:t>
      </w:r>
      <w:r w:rsidRPr="00B02A0B">
        <w:rPr>
          <w:rFonts w:eastAsia="Malgun Gothic"/>
        </w:rPr>
        <w:tab/>
        <w:t>Media storage client procedures</w:t>
      </w:r>
      <w:bookmarkEnd w:id="3682"/>
      <w:bookmarkEnd w:id="3683"/>
      <w:bookmarkEnd w:id="3684"/>
      <w:bookmarkEnd w:id="3685"/>
      <w:bookmarkEnd w:id="3686"/>
      <w:bookmarkEnd w:id="3687"/>
      <w:bookmarkEnd w:id="3688"/>
      <w:bookmarkEnd w:id="3689"/>
      <w:bookmarkEnd w:id="3690"/>
      <w:bookmarkEnd w:id="3691"/>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77777777"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4CD8CD46" w14:textId="77777777" w:rsidR="005C310B" w:rsidRPr="00B02A0B" w:rsidRDefault="005C310B" w:rsidP="005C310B">
      <w:pPr>
        <w:pStyle w:val="B1"/>
      </w:pPr>
      <w:r w:rsidRPr="00B02A0B">
        <w:lastRenderedPageBreak/>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77777777"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7230 [22] and IETF RFC 7231 [23];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lastRenderedPageBreak/>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692" w:name="_CR10_2_2_2"/>
      <w:bookmarkStart w:id="3693" w:name="_Toc20215650"/>
      <w:bookmarkStart w:id="3694" w:name="_Toc27496143"/>
      <w:bookmarkStart w:id="3695" w:name="_Toc36107884"/>
      <w:bookmarkStart w:id="3696" w:name="_Toc44598637"/>
      <w:bookmarkStart w:id="3697" w:name="_Toc44602492"/>
      <w:bookmarkStart w:id="3698" w:name="_Toc45197669"/>
      <w:bookmarkStart w:id="3699" w:name="_Toc45695702"/>
      <w:bookmarkStart w:id="3700" w:name="_Toc51851158"/>
      <w:bookmarkStart w:id="3701" w:name="_Toc92224773"/>
      <w:bookmarkStart w:id="3702" w:name="_Toc218717565"/>
      <w:bookmarkEnd w:id="3692"/>
      <w:r w:rsidRPr="00B02A0B">
        <w:rPr>
          <w:rFonts w:eastAsia="Malgun Gothic"/>
        </w:rPr>
        <w:t>10.2.2.2</w:t>
      </w:r>
      <w:r w:rsidRPr="00B02A0B">
        <w:rPr>
          <w:rFonts w:eastAsia="Malgun Gothic"/>
        </w:rPr>
        <w:tab/>
        <w:t>Media storage function procedures</w:t>
      </w:r>
      <w:bookmarkEnd w:id="3693"/>
      <w:bookmarkEnd w:id="3694"/>
      <w:bookmarkEnd w:id="3695"/>
      <w:bookmarkEnd w:id="3696"/>
      <w:bookmarkEnd w:id="3697"/>
      <w:bookmarkEnd w:id="3698"/>
      <w:bookmarkEnd w:id="3699"/>
      <w:bookmarkEnd w:id="3700"/>
      <w:bookmarkEnd w:id="3701"/>
      <w:bookmarkEnd w:id="3702"/>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77777777"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lastRenderedPageBreak/>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77777777"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7230 [22] and IETF RFC 7231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03" w:name="_CR10_2_3"/>
      <w:bookmarkStart w:id="3704" w:name="_Toc20215651"/>
      <w:bookmarkStart w:id="3705" w:name="_Toc27496144"/>
      <w:bookmarkStart w:id="3706" w:name="_Toc36107885"/>
      <w:bookmarkStart w:id="3707" w:name="_Toc44598638"/>
      <w:bookmarkStart w:id="3708" w:name="_Toc44602493"/>
      <w:bookmarkStart w:id="3709" w:name="_Toc45197670"/>
      <w:bookmarkStart w:id="3710" w:name="_Toc45695703"/>
      <w:bookmarkStart w:id="3711" w:name="_Toc51851159"/>
      <w:bookmarkStart w:id="3712" w:name="_Toc92224774"/>
      <w:bookmarkStart w:id="3713" w:name="_Toc218717566"/>
      <w:bookmarkEnd w:id="3703"/>
      <w:r w:rsidRPr="00B02A0B">
        <w:t>10.2.3</w:t>
      </w:r>
      <w:r w:rsidRPr="00B02A0B">
        <w:tab/>
        <w:t>File download using HTTP</w:t>
      </w:r>
      <w:bookmarkEnd w:id="3704"/>
      <w:bookmarkEnd w:id="3705"/>
      <w:bookmarkEnd w:id="3706"/>
      <w:bookmarkEnd w:id="3707"/>
      <w:bookmarkEnd w:id="3708"/>
      <w:bookmarkEnd w:id="3709"/>
      <w:bookmarkEnd w:id="3710"/>
      <w:bookmarkEnd w:id="3711"/>
      <w:bookmarkEnd w:id="3712"/>
      <w:bookmarkEnd w:id="3713"/>
    </w:p>
    <w:p w14:paraId="269B7FB0" w14:textId="77777777" w:rsidR="005C310B" w:rsidRPr="00B02A0B" w:rsidRDefault="005C310B" w:rsidP="007D34FE">
      <w:pPr>
        <w:pStyle w:val="Heading4"/>
        <w:rPr>
          <w:rFonts w:eastAsia="Malgun Gothic"/>
        </w:rPr>
      </w:pPr>
      <w:bookmarkStart w:id="3714" w:name="_CR10_2_3_1"/>
      <w:bookmarkStart w:id="3715" w:name="_Toc20215652"/>
      <w:bookmarkStart w:id="3716" w:name="_Toc27496145"/>
      <w:bookmarkStart w:id="3717" w:name="_Toc36107886"/>
      <w:bookmarkStart w:id="3718" w:name="_Toc44598639"/>
      <w:bookmarkStart w:id="3719" w:name="_Toc44602494"/>
      <w:bookmarkStart w:id="3720" w:name="_Toc45197671"/>
      <w:bookmarkStart w:id="3721" w:name="_Toc45695704"/>
      <w:bookmarkStart w:id="3722" w:name="_Toc51851160"/>
      <w:bookmarkStart w:id="3723" w:name="_Toc92224775"/>
      <w:bookmarkStart w:id="3724" w:name="_Toc218717567"/>
      <w:bookmarkEnd w:id="3714"/>
      <w:r w:rsidRPr="00B02A0B">
        <w:rPr>
          <w:rFonts w:eastAsia="Malgun Gothic"/>
        </w:rPr>
        <w:t>10.2.3.1</w:t>
      </w:r>
      <w:r w:rsidRPr="00B02A0B">
        <w:rPr>
          <w:rFonts w:eastAsia="Malgun Gothic"/>
        </w:rPr>
        <w:tab/>
        <w:t>Media storage client procedures</w:t>
      </w:r>
      <w:bookmarkEnd w:id="3715"/>
      <w:bookmarkEnd w:id="3716"/>
      <w:bookmarkEnd w:id="3717"/>
      <w:bookmarkEnd w:id="3718"/>
      <w:bookmarkEnd w:id="3719"/>
      <w:bookmarkEnd w:id="3720"/>
      <w:bookmarkEnd w:id="3721"/>
      <w:bookmarkEnd w:id="3722"/>
      <w:bookmarkEnd w:id="3723"/>
      <w:bookmarkEnd w:id="3724"/>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77777777"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7230 [22] and IETF RFC 7231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25" w:name="_CR10_2_3_2"/>
      <w:bookmarkStart w:id="3726" w:name="_Toc20215653"/>
      <w:bookmarkStart w:id="3727" w:name="_Toc27496146"/>
      <w:bookmarkStart w:id="3728" w:name="_Toc36107887"/>
      <w:bookmarkStart w:id="3729" w:name="_Toc44598640"/>
      <w:bookmarkStart w:id="3730" w:name="_Toc44602495"/>
      <w:bookmarkStart w:id="3731" w:name="_Toc45197672"/>
      <w:bookmarkStart w:id="3732" w:name="_Toc45695705"/>
      <w:bookmarkStart w:id="3733" w:name="_Toc51851161"/>
      <w:bookmarkStart w:id="3734" w:name="_Toc92224776"/>
      <w:bookmarkStart w:id="3735" w:name="_Toc218717568"/>
      <w:bookmarkEnd w:id="3725"/>
      <w:r w:rsidRPr="00B02A0B">
        <w:rPr>
          <w:rFonts w:eastAsia="Malgun Gothic"/>
        </w:rPr>
        <w:t>10.2.3.2</w:t>
      </w:r>
      <w:r w:rsidRPr="00B02A0B">
        <w:rPr>
          <w:rFonts w:eastAsia="Malgun Gothic"/>
        </w:rPr>
        <w:tab/>
        <w:t>Media storage function procedures</w:t>
      </w:r>
      <w:bookmarkEnd w:id="3726"/>
      <w:bookmarkEnd w:id="3727"/>
      <w:bookmarkEnd w:id="3728"/>
      <w:bookmarkEnd w:id="3729"/>
      <w:bookmarkEnd w:id="3730"/>
      <w:bookmarkEnd w:id="3731"/>
      <w:bookmarkEnd w:id="3732"/>
      <w:bookmarkEnd w:id="3733"/>
      <w:bookmarkEnd w:id="3734"/>
      <w:bookmarkEnd w:id="3735"/>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77777777" w:rsidR="005C310B" w:rsidRPr="00B02A0B" w:rsidRDefault="005C310B" w:rsidP="005C310B">
      <w:pPr>
        <w:pStyle w:val="B1"/>
      </w:pPr>
      <w:r w:rsidRPr="00B02A0B">
        <w:t>2)</w:t>
      </w:r>
      <w:r w:rsidRPr="00B02A0B">
        <w:tab/>
        <w:t>shall process the HTTP GET request by following the procedures in IETF RFC 7230 [22] and IETF RFC 7231 [23], and shall return a HTTP 200 OK response containing the requested file.</w:t>
      </w:r>
    </w:p>
    <w:p w14:paraId="5608D157" w14:textId="77777777" w:rsidR="00B02A0B" w:rsidRPr="00B02A0B" w:rsidRDefault="005C310B" w:rsidP="005C310B">
      <w:pPr>
        <w:pStyle w:val="EditorsNote"/>
      </w:pPr>
      <w:bookmarkStart w:id="3736" w:name="_Toc20215654"/>
      <w:bookmarkStart w:id="3737" w:name="_Toc27496147"/>
      <w:bookmarkStart w:id="3738" w:name="_Toc36107888"/>
      <w:r w:rsidRPr="00B02A0B">
        <w:lastRenderedPageBreak/>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39" w:name="_Toc44598641"/>
      <w:bookmarkStart w:id="3740" w:name="_Toc44602496"/>
      <w:bookmarkStart w:id="3741" w:name="_Toc45197673"/>
      <w:bookmarkStart w:id="3742" w:name="_Toc45695706"/>
      <w:bookmarkStart w:id="3743" w:name="_Toc51851162"/>
      <w:bookmarkStart w:id="3744" w:name="_Toc92224777"/>
    </w:p>
    <w:p w14:paraId="12B88E89" w14:textId="2B53D82A" w:rsidR="005C310B" w:rsidRPr="00B02A0B" w:rsidRDefault="005C310B" w:rsidP="007D34FE">
      <w:pPr>
        <w:pStyle w:val="Heading3"/>
      </w:pPr>
      <w:bookmarkStart w:id="3745" w:name="_CR10_2_4"/>
      <w:bookmarkStart w:id="3746" w:name="_Toc218717569"/>
      <w:bookmarkEnd w:id="3745"/>
      <w:r w:rsidRPr="00B02A0B">
        <w:t>10.2.4</w:t>
      </w:r>
      <w:r w:rsidRPr="00B02A0B">
        <w:tab/>
        <w:t>FD using HTTP</w:t>
      </w:r>
      <w:bookmarkEnd w:id="3736"/>
      <w:bookmarkEnd w:id="3737"/>
      <w:bookmarkEnd w:id="3738"/>
      <w:bookmarkEnd w:id="3739"/>
      <w:bookmarkEnd w:id="3740"/>
      <w:bookmarkEnd w:id="3741"/>
      <w:bookmarkEnd w:id="3742"/>
      <w:bookmarkEnd w:id="3743"/>
      <w:bookmarkEnd w:id="3744"/>
      <w:bookmarkEnd w:id="3746"/>
    </w:p>
    <w:p w14:paraId="4D40E33A" w14:textId="77777777" w:rsidR="005C310B" w:rsidRPr="00B02A0B" w:rsidRDefault="005C310B" w:rsidP="007D34FE">
      <w:pPr>
        <w:pStyle w:val="Heading4"/>
        <w:rPr>
          <w:rFonts w:eastAsia="Malgun Gothic"/>
        </w:rPr>
      </w:pPr>
      <w:bookmarkStart w:id="3747" w:name="_CR10_2_4_1"/>
      <w:bookmarkStart w:id="3748" w:name="_Toc20215655"/>
      <w:bookmarkStart w:id="3749" w:name="_Toc27496148"/>
      <w:bookmarkStart w:id="3750" w:name="_Toc36107889"/>
      <w:bookmarkStart w:id="3751" w:name="_Toc44598642"/>
      <w:bookmarkStart w:id="3752" w:name="_Toc44602497"/>
      <w:bookmarkStart w:id="3753" w:name="_Toc45197674"/>
      <w:bookmarkStart w:id="3754" w:name="_Toc45695707"/>
      <w:bookmarkStart w:id="3755" w:name="_Toc51851163"/>
      <w:bookmarkStart w:id="3756" w:name="_Toc92224778"/>
      <w:bookmarkStart w:id="3757" w:name="_Toc218717570"/>
      <w:bookmarkEnd w:id="3747"/>
      <w:r w:rsidRPr="00B02A0B">
        <w:rPr>
          <w:rFonts w:eastAsia="Malgun Gothic"/>
        </w:rPr>
        <w:t>10.2.4.1</w:t>
      </w:r>
      <w:r w:rsidRPr="00B02A0B">
        <w:rPr>
          <w:rFonts w:eastAsia="Malgun Gothic"/>
        </w:rPr>
        <w:tab/>
        <w:t>General</w:t>
      </w:r>
      <w:bookmarkEnd w:id="3748"/>
      <w:bookmarkEnd w:id="3749"/>
      <w:bookmarkEnd w:id="3750"/>
      <w:bookmarkEnd w:id="3751"/>
      <w:bookmarkEnd w:id="3752"/>
      <w:bookmarkEnd w:id="3753"/>
      <w:bookmarkEnd w:id="3754"/>
      <w:bookmarkEnd w:id="3755"/>
      <w:bookmarkEnd w:id="3756"/>
      <w:bookmarkEnd w:id="3757"/>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58" w:name="_CR10_2_4_2"/>
      <w:bookmarkStart w:id="3759" w:name="_Toc20215656"/>
      <w:bookmarkStart w:id="3760" w:name="_Toc27496149"/>
      <w:bookmarkStart w:id="3761" w:name="_Toc36107890"/>
      <w:bookmarkStart w:id="3762" w:name="_Toc44598643"/>
      <w:bookmarkStart w:id="3763" w:name="_Toc44602498"/>
      <w:bookmarkStart w:id="3764" w:name="_Toc45197675"/>
      <w:bookmarkStart w:id="3765" w:name="_Toc45695708"/>
      <w:bookmarkStart w:id="3766" w:name="_Toc51851164"/>
      <w:bookmarkStart w:id="3767" w:name="_Toc92224779"/>
      <w:bookmarkStart w:id="3768" w:name="_Toc218717571"/>
      <w:bookmarkEnd w:id="3758"/>
      <w:r w:rsidRPr="00B02A0B">
        <w:rPr>
          <w:rFonts w:eastAsia="Malgun Gothic"/>
        </w:rPr>
        <w:t>10.2.4.2</w:t>
      </w:r>
      <w:r w:rsidRPr="00B02A0B">
        <w:rPr>
          <w:rFonts w:eastAsia="Malgun Gothic"/>
        </w:rPr>
        <w:tab/>
        <w:t>MCData client procedures</w:t>
      </w:r>
      <w:bookmarkEnd w:id="3759"/>
      <w:bookmarkEnd w:id="3760"/>
      <w:bookmarkEnd w:id="3761"/>
      <w:bookmarkEnd w:id="3762"/>
      <w:bookmarkEnd w:id="3763"/>
      <w:bookmarkEnd w:id="3764"/>
      <w:bookmarkEnd w:id="3765"/>
      <w:bookmarkEnd w:id="3766"/>
      <w:bookmarkEnd w:id="3767"/>
      <w:bookmarkEnd w:id="3768"/>
    </w:p>
    <w:p w14:paraId="53F8312B" w14:textId="77777777" w:rsidR="005C310B" w:rsidRPr="00B02A0B" w:rsidRDefault="005C310B" w:rsidP="007D34FE">
      <w:pPr>
        <w:pStyle w:val="Heading5"/>
        <w:rPr>
          <w:rFonts w:eastAsia="Malgun Gothic"/>
        </w:rPr>
      </w:pPr>
      <w:bookmarkStart w:id="3769" w:name="_CR10_2_4_2_1"/>
      <w:bookmarkStart w:id="3770" w:name="_Toc20215657"/>
      <w:bookmarkStart w:id="3771" w:name="_Toc27496150"/>
      <w:bookmarkStart w:id="3772" w:name="_Toc36107891"/>
      <w:bookmarkStart w:id="3773" w:name="_Toc44598644"/>
      <w:bookmarkStart w:id="3774" w:name="_Toc44602499"/>
      <w:bookmarkStart w:id="3775" w:name="_Toc45197676"/>
      <w:bookmarkStart w:id="3776" w:name="_Toc45695709"/>
      <w:bookmarkStart w:id="3777" w:name="_Toc51851165"/>
      <w:bookmarkStart w:id="3778" w:name="_Toc92224780"/>
      <w:bookmarkStart w:id="3779" w:name="_Toc218717572"/>
      <w:bookmarkEnd w:id="3769"/>
      <w:r w:rsidRPr="00B02A0B">
        <w:rPr>
          <w:rFonts w:eastAsia="Malgun Gothic"/>
        </w:rPr>
        <w:t>10.2.4.2.1</w:t>
      </w:r>
      <w:r w:rsidRPr="00B02A0B">
        <w:rPr>
          <w:rFonts w:eastAsia="Malgun Gothic"/>
        </w:rPr>
        <w:tab/>
        <w:t>MCData client originating procedures</w:t>
      </w:r>
      <w:bookmarkEnd w:id="3770"/>
      <w:bookmarkEnd w:id="3771"/>
      <w:bookmarkEnd w:id="3772"/>
      <w:bookmarkEnd w:id="3773"/>
      <w:bookmarkEnd w:id="3774"/>
      <w:bookmarkEnd w:id="3775"/>
      <w:bookmarkEnd w:id="3776"/>
      <w:bookmarkEnd w:id="3777"/>
      <w:bookmarkEnd w:id="3778"/>
      <w:bookmarkEnd w:id="3779"/>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lastRenderedPageBreak/>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780" w:name="_CR10_2_4_2_2"/>
      <w:bookmarkStart w:id="3781" w:name="_Toc20215658"/>
      <w:bookmarkStart w:id="3782" w:name="_Toc27496151"/>
      <w:bookmarkStart w:id="3783" w:name="_Toc36107892"/>
      <w:bookmarkStart w:id="3784" w:name="_Toc44598645"/>
      <w:bookmarkStart w:id="3785" w:name="_Toc44602500"/>
      <w:bookmarkStart w:id="3786" w:name="_Toc45197677"/>
      <w:bookmarkStart w:id="3787" w:name="_Toc45695710"/>
      <w:bookmarkStart w:id="3788" w:name="_Toc51851166"/>
      <w:bookmarkStart w:id="3789" w:name="_Toc92224781"/>
      <w:bookmarkStart w:id="3790" w:name="_Toc218717573"/>
      <w:bookmarkEnd w:id="3780"/>
      <w:r w:rsidRPr="00B02A0B">
        <w:rPr>
          <w:rFonts w:eastAsia="Malgun Gothic"/>
        </w:rPr>
        <w:t>10.2.4.2.2</w:t>
      </w:r>
      <w:r w:rsidRPr="00B02A0B">
        <w:rPr>
          <w:rFonts w:eastAsia="Malgun Gothic"/>
        </w:rPr>
        <w:tab/>
        <w:t>MCData client terminating procedures</w:t>
      </w:r>
      <w:bookmarkEnd w:id="3781"/>
      <w:bookmarkEnd w:id="3782"/>
      <w:bookmarkEnd w:id="3783"/>
      <w:bookmarkEnd w:id="3784"/>
      <w:bookmarkEnd w:id="3785"/>
      <w:bookmarkEnd w:id="3786"/>
      <w:bookmarkEnd w:id="3787"/>
      <w:bookmarkEnd w:id="3788"/>
      <w:bookmarkEnd w:id="3789"/>
      <w:bookmarkEnd w:id="3790"/>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lastRenderedPageBreak/>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791" w:name="_CR10_2_4_3"/>
      <w:bookmarkStart w:id="3792" w:name="_Toc20215659"/>
      <w:bookmarkStart w:id="3793" w:name="_Toc27496152"/>
      <w:bookmarkStart w:id="3794" w:name="_Toc36107893"/>
      <w:bookmarkStart w:id="3795" w:name="_Toc44598646"/>
      <w:bookmarkStart w:id="3796" w:name="_Toc44602501"/>
      <w:bookmarkStart w:id="3797" w:name="_Toc45197678"/>
      <w:bookmarkStart w:id="3798" w:name="_Toc45695711"/>
      <w:bookmarkStart w:id="3799" w:name="_Toc51851167"/>
      <w:bookmarkStart w:id="3800" w:name="_Toc92224782"/>
      <w:bookmarkStart w:id="3801" w:name="_Toc218717574"/>
      <w:bookmarkEnd w:id="3791"/>
      <w:r w:rsidRPr="00B02A0B">
        <w:rPr>
          <w:rFonts w:eastAsia="Malgun Gothic"/>
        </w:rPr>
        <w:t>10.2.4.3</w:t>
      </w:r>
      <w:r w:rsidRPr="00B02A0B">
        <w:rPr>
          <w:rFonts w:eastAsia="Malgun Gothic"/>
        </w:rPr>
        <w:tab/>
        <w:t>Participating MCData function procedures</w:t>
      </w:r>
      <w:bookmarkEnd w:id="3792"/>
      <w:bookmarkEnd w:id="3793"/>
      <w:bookmarkEnd w:id="3794"/>
      <w:bookmarkEnd w:id="3795"/>
      <w:bookmarkEnd w:id="3796"/>
      <w:bookmarkEnd w:id="3797"/>
      <w:bookmarkEnd w:id="3798"/>
      <w:bookmarkEnd w:id="3799"/>
      <w:bookmarkEnd w:id="3800"/>
      <w:bookmarkEnd w:id="3801"/>
    </w:p>
    <w:p w14:paraId="1B41E593" w14:textId="77777777" w:rsidR="005C310B" w:rsidRPr="00B02A0B" w:rsidRDefault="005C310B" w:rsidP="007D34FE">
      <w:pPr>
        <w:pStyle w:val="Heading5"/>
        <w:rPr>
          <w:noProof/>
          <w:lang w:val="en-US"/>
        </w:rPr>
      </w:pPr>
      <w:bookmarkStart w:id="3802" w:name="_CR10_2_4_3_1"/>
      <w:bookmarkStart w:id="3803" w:name="_Toc20215660"/>
      <w:bookmarkStart w:id="3804" w:name="_Toc27496153"/>
      <w:bookmarkStart w:id="3805" w:name="_Toc36107894"/>
      <w:bookmarkStart w:id="3806" w:name="_Toc44598647"/>
      <w:bookmarkStart w:id="3807" w:name="_Toc44602502"/>
      <w:bookmarkStart w:id="3808" w:name="_Toc45197679"/>
      <w:bookmarkStart w:id="3809" w:name="_Toc45695712"/>
      <w:bookmarkStart w:id="3810" w:name="_Toc51851168"/>
      <w:bookmarkStart w:id="3811" w:name="_Toc92224783"/>
      <w:bookmarkStart w:id="3812" w:name="_Toc218717575"/>
      <w:bookmarkEnd w:id="3802"/>
      <w:r w:rsidRPr="00B02A0B">
        <w:rPr>
          <w:noProof/>
          <w:lang w:val="en-US"/>
        </w:rPr>
        <w:t>10.2.4.3.1</w:t>
      </w:r>
      <w:r w:rsidRPr="00B02A0B">
        <w:rPr>
          <w:noProof/>
          <w:lang w:val="en-US"/>
        </w:rPr>
        <w:tab/>
        <w:t>Originating participating MCData function procedures</w:t>
      </w:r>
      <w:bookmarkEnd w:id="3803"/>
      <w:bookmarkEnd w:id="3804"/>
      <w:bookmarkEnd w:id="3805"/>
      <w:bookmarkEnd w:id="3806"/>
      <w:bookmarkEnd w:id="3807"/>
      <w:bookmarkEnd w:id="3808"/>
      <w:bookmarkEnd w:id="3809"/>
      <w:bookmarkEnd w:id="3810"/>
      <w:bookmarkEnd w:id="3811"/>
      <w:bookmarkEnd w:id="3812"/>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lastRenderedPageBreak/>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lastRenderedPageBreak/>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13" w:name="_CR10_2_4_3_2"/>
      <w:bookmarkStart w:id="3814" w:name="_Toc20215661"/>
      <w:bookmarkStart w:id="3815" w:name="_Toc27496154"/>
      <w:bookmarkStart w:id="3816" w:name="_Toc36107895"/>
      <w:bookmarkStart w:id="3817" w:name="_Toc44598648"/>
      <w:bookmarkStart w:id="3818" w:name="_Toc44602503"/>
      <w:bookmarkStart w:id="3819" w:name="_Toc45197680"/>
      <w:bookmarkStart w:id="3820" w:name="_Toc45695713"/>
      <w:bookmarkStart w:id="3821" w:name="_Toc51851169"/>
      <w:bookmarkStart w:id="3822" w:name="_Toc92224784"/>
      <w:bookmarkStart w:id="3823" w:name="_Toc218717576"/>
      <w:bookmarkEnd w:id="3813"/>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14"/>
      <w:bookmarkEnd w:id="3815"/>
      <w:bookmarkEnd w:id="3816"/>
      <w:bookmarkEnd w:id="3817"/>
      <w:bookmarkEnd w:id="3818"/>
      <w:bookmarkEnd w:id="3819"/>
      <w:bookmarkEnd w:id="3820"/>
      <w:bookmarkEnd w:id="3821"/>
      <w:bookmarkEnd w:id="3822"/>
      <w:bookmarkEnd w:id="3823"/>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if the SIP MESSAGE is a "SIP MESSAGE request for FD using HTTP for terminating participating MCData function", and if the application/vnd.3gpp.mcdata-signalling MIME body contains an FD SIGNALLING 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24" w:name="_CR10_2_4_4"/>
      <w:bookmarkStart w:id="3825" w:name="_Toc20215662"/>
      <w:bookmarkStart w:id="3826" w:name="_Toc27496155"/>
      <w:bookmarkStart w:id="3827" w:name="_Toc36107896"/>
      <w:bookmarkStart w:id="3828" w:name="_Toc44598649"/>
      <w:bookmarkStart w:id="3829" w:name="_Toc44602504"/>
      <w:bookmarkStart w:id="3830" w:name="_Toc45197681"/>
      <w:bookmarkStart w:id="3831" w:name="_Toc45695714"/>
      <w:bookmarkStart w:id="3832" w:name="_Toc51851170"/>
      <w:bookmarkStart w:id="3833" w:name="_Toc92224785"/>
      <w:bookmarkStart w:id="3834" w:name="_Toc218717577"/>
      <w:bookmarkEnd w:id="3824"/>
      <w:r w:rsidRPr="00B02A0B">
        <w:rPr>
          <w:rFonts w:eastAsia="Malgun Gothic"/>
        </w:rPr>
        <w:t>10.2.4.4</w:t>
      </w:r>
      <w:r w:rsidRPr="00B02A0B">
        <w:rPr>
          <w:rFonts w:eastAsia="Malgun Gothic"/>
        </w:rPr>
        <w:tab/>
        <w:t>Controlling MCData function procedures</w:t>
      </w:r>
      <w:bookmarkEnd w:id="3825"/>
      <w:bookmarkEnd w:id="3826"/>
      <w:bookmarkEnd w:id="3827"/>
      <w:bookmarkEnd w:id="3828"/>
      <w:bookmarkEnd w:id="3829"/>
      <w:bookmarkEnd w:id="3830"/>
      <w:bookmarkEnd w:id="3831"/>
      <w:bookmarkEnd w:id="3832"/>
      <w:bookmarkEnd w:id="3833"/>
      <w:bookmarkEnd w:id="3834"/>
    </w:p>
    <w:p w14:paraId="460838F2" w14:textId="77777777" w:rsidR="005C310B" w:rsidRPr="00B02A0B" w:rsidRDefault="005C310B" w:rsidP="007D34FE">
      <w:pPr>
        <w:pStyle w:val="Heading5"/>
        <w:rPr>
          <w:rFonts w:eastAsia="Malgun Gothic"/>
        </w:rPr>
      </w:pPr>
      <w:bookmarkStart w:id="3835" w:name="_CR10_2_4_4_1"/>
      <w:bookmarkStart w:id="3836" w:name="_Toc20215663"/>
      <w:bookmarkStart w:id="3837" w:name="_Toc27496156"/>
      <w:bookmarkStart w:id="3838" w:name="_Toc36107897"/>
      <w:bookmarkStart w:id="3839" w:name="_Toc44598650"/>
      <w:bookmarkStart w:id="3840" w:name="_Toc44602505"/>
      <w:bookmarkStart w:id="3841" w:name="_Toc45197682"/>
      <w:bookmarkStart w:id="3842" w:name="_Toc45695715"/>
      <w:bookmarkStart w:id="3843" w:name="_Toc51851171"/>
      <w:bookmarkStart w:id="3844" w:name="_Toc92224786"/>
      <w:bookmarkStart w:id="3845" w:name="_Toc218717578"/>
      <w:bookmarkEnd w:id="3835"/>
      <w:r w:rsidRPr="00B02A0B">
        <w:rPr>
          <w:rFonts w:eastAsia="Malgun Gothic"/>
        </w:rPr>
        <w:t>10.2.4.4.1</w:t>
      </w:r>
      <w:r w:rsidRPr="00B02A0B">
        <w:rPr>
          <w:rFonts w:eastAsia="Malgun Gothic"/>
        </w:rPr>
        <w:tab/>
        <w:t>Originating controlling MCData function procedures</w:t>
      </w:r>
      <w:bookmarkEnd w:id="3836"/>
      <w:bookmarkEnd w:id="3837"/>
      <w:bookmarkEnd w:id="3838"/>
      <w:bookmarkEnd w:id="3839"/>
      <w:bookmarkEnd w:id="3840"/>
      <w:bookmarkEnd w:id="3841"/>
      <w:bookmarkEnd w:id="3842"/>
      <w:bookmarkEnd w:id="3843"/>
      <w:bookmarkEnd w:id="3844"/>
      <w:bookmarkEnd w:id="3845"/>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lastRenderedPageBreak/>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46" w:name="_CR10_2_4_4_2"/>
      <w:bookmarkStart w:id="3847" w:name="_Toc20215664"/>
      <w:bookmarkStart w:id="3848" w:name="_Toc27496157"/>
      <w:bookmarkStart w:id="3849" w:name="_Toc36107898"/>
      <w:bookmarkStart w:id="3850" w:name="_Toc44598651"/>
      <w:bookmarkStart w:id="3851" w:name="_Toc44602506"/>
      <w:bookmarkStart w:id="3852" w:name="_Toc45197683"/>
      <w:bookmarkStart w:id="3853" w:name="_Toc45695716"/>
      <w:bookmarkStart w:id="3854" w:name="_Toc51851172"/>
      <w:bookmarkStart w:id="3855" w:name="_Toc92224787"/>
      <w:bookmarkStart w:id="3856" w:name="_Toc218717579"/>
      <w:bookmarkEnd w:id="3846"/>
      <w:r w:rsidRPr="00B02A0B">
        <w:rPr>
          <w:rFonts w:eastAsia="Malgun Gothic"/>
        </w:rPr>
        <w:t>10.2.4.4.2</w:t>
      </w:r>
      <w:r w:rsidRPr="00B02A0B">
        <w:rPr>
          <w:rFonts w:eastAsia="Malgun Gothic"/>
        </w:rPr>
        <w:tab/>
        <w:t>Terminating controlling MCData function procedures</w:t>
      </w:r>
      <w:bookmarkEnd w:id="3847"/>
      <w:bookmarkEnd w:id="3848"/>
      <w:bookmarkEnd w:id="3849"/>
      <w:bookmarkEnd w:id="3850"/>
      <w:bookmarkEnd w:id="3851"/>
      <w:bookmarkEnd w:id="3852"/>
      <w:bookmarkEnd w:id="3853"/>
      <w:bookmarkEnd w:id="3854"/>
      <w:bookmarkEnd w:id="3855"/>
      <w:bookmarkEnd w:id="3856"/>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lastRenderedPageBreak/>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w:t>
      </w:r>
      <w:r>
        <w:rPr>
          <w:lang w:eastAsia="ko-KR"/>
        </w:rPr>
        <w:lastRenderedPageBreak/>
        <w:t xml:space="preserve">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w:t>
      </w:r>
      <w:r w:rsidRPr="00B02A0B">
        <w:lastRenderedPageBreak/>
        <w:t>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B44357" w:rsidRDefault="005C310B" w:rsidP="00B44357">
      <w:pPr>
        <w:pStyle w:val="B2"/>
      </w:pPr>
      <w:r w:rsidRPr="00B44357">
        <w:t>a)</w:t>
      </w:r>
      <w:r w:rsidRPr="00B44357">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lastRenderedPageBreak/>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57" w:name="_CR10_2_5"/>
      <w:bookmarkStart w:id="3858" w:name="_Toc20215665"/>
      <w:bookmarkStart w:id="3859" w:name="_Toc27496158"/>
      <w:bookmarkStart w:id="3860" w:name="_Toc36107899"/>
      <w:bookmarkStart w:id="3861" w:name="_Toc44598652"/>
      <w:bookmarkStart w:id="3862" w:name="_Toc44602507"/>
      <w:bookmarkStart w:id="3863" w:name="_Toc45197684"/>
      <w:bookmarkStart w:id="3864" w:name="_Toc45695717"/>
      <w:bookmarkStart w:id="3865" w:name="_Toc51851173"/>
      <w:bookmarkStart w:id="3866" w:name="_Toc92224788"/>
      <w:bookmarkStart w:id="3867" w:name="_Toc218717580"/>
      <w:bookmarkEnd w:id="3857"/>
      <w:r w:rsidRPr="00B02A0B">
        <w:lastRenderedPageBreak/>
        <w:t>10.2.5</w:t>
      </w:r>
      <w:r w:rsidRPr="00B02A0B">
        <w:tab/>
        <w:t>FD using media plane</w:t>
      </w:r>
      <w:bookmarkEnd w:id="3858"/>
      <w:bookmarkEnd w:id="3859"/>
      <w:bookmarkEnd w:id="3860"/>
      <w:bookmarkEnd w:id="3861"/>
      <w:bookmarkEnd w:id="3862"/>
      <w:bookmarkEnd w:id="3863"/>
      <w:bookmarkEnd w:id="3864"/>
      <w:bookmarkEnd w:id="3865"/>
      <w:bookmarkEnd w:id="3866"/>
      <w:bookmarkEnd w:id="3867"/>
    </w:p>
    <w:p w14:paraId="64062AED" w14:textId="77777777" w:rsidR="005C310B" w:rsidRPr="00B02A0B" w:rsidRDefault="005C310B" w:rsidP="007D34FE">
      <w:pPr>
        <w:pStyle w:val="Heading4"/>
        <w:rPr>
          <w:rFonts w:eastAsia="Malgun Gothic"/>
        </w:rPr>
      </w:pPr>
      <w:bookmarkStart w:id="3868" w:name="_CR10_2_5_1"/>
      <w:bookmarkStart w:id="3869" w:name="_Toc20215666"/>
      <w:bookmarkStart w:id="3870" w:name="_Toc27496159"/>
      <w:bookmarkStart w:id="3871" w:name="_Toc36107900"/>
      <w:bookmarkStart w:id="3872" w:name="_Toc44598653"/>
      <w:bookmarkStart w:id="3873" w:name="_Toc44602508"/>
      <w:bookmarkStart w:id="3874" w:name="_Toc45197685"/>
      <w:bookmarkStart w:id="3875" w:name="_Toc45695718"/>
      <w:bookmarkStart w:id="3876" w:name="_Toc51851174"/>
      <w:bookmarkStart w:id="3877" w:name="_Toc92224789"/>
      <w:bookmarkStart w:id="3878" w:name="_Toc218717581"/>
      <w:bookmarkEnd w:id="3868"/>
      <w:r w:rsidRPr="00B02A0B">
        <w:rPr>
          <w:rFonts w:eastAsia="Malgun Gothic"/>
        </w:rPr>
        <w:t>10.2.5.1</w:t>
      </w:r>
      <w:r w:rsidRPr="00B02A0B">
        <w:rPr>
          <w:rFonts w:eastAsia="Malgun Gothic"/>
        </w:rPr>
        <w:tab/>
        <w:t>General</w:t>
      </w:r>
      <w:bookmarkEnd w:id="3869"/>
      <w:bookmarkEnd w:id="3870"/>
      <w:bookmarkEnd w:id="3871"/>
      <w:bookmarkEnd w:id="3872"/>
      <w:bookmarkEnd w:id="3873"/>
      <w:bookmarkEnd w:id="3874"/>
      <w:bookmarkEnd w:id="3875"/>
      <w:bookmarkEnd w:id="3876"/>
      <w:bookmarkEnd w:id="3877"/>
      <w:bookmarkEnd w:id="3878"/>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879" w:name="_CR10_2_5_2"/>
      <w:bookmarkStart w:id="3880" w:name="_Toc20215667"/>
      <w:bookmarkStart w:id="3881" w:name="_Toc27496160"/>
      <w:bookmarkStart w:id="3882" w:name="_Toc36107901"/>
      <w:bookmarkStart w:id="3883" w:name="_Toc44598654"/>
      <w:bookmarkStart w:id="3884" w:name="_Toc44602509"/>
      <w:bookmarkStart w:id="3885" w:name="_Toc45197686"/>
      <w:bookmarkStart w:id="3886" w:name="_Toc45695719"/>
      <w:bookmarkStart w:id="3887" w:name="_Toc51851175"/>
      <w:bookmarkStart w:id="3888" w:name="_Toc92224790"/>
      <w:bookmarkStart w:id="3889" w:name="_Toc218717582"/>
      <w:bookmarkEnd w:id="3879"/>
      <w:r w:rsidRPr="00B02A0B">
        <w:rPr>
          <w:rFonts w:eastAsia="Malgun Gothic"/>
        </w:rPr>
        <w:t>10.2.5.2</w:t>
      </w:r>
      <w:r w:rsidRPr="00B02A0B">
        <w:rPr>
          <w:rFonts w:eastAsia="Malgun Gothic"/>
        </w:rPr>
        <w:tab/>
        <w:t>MCData client procedures</w:t>
      </w:r>
      <w:bookmarkEnd w:id="3880"/>
      <w:bookmarkEnd w:id="3881"/>
      <w:bookmarkEnd w:id="3882"/>
      <w:bookmarkEnd w:id="3883"/>
      <w:bookmarkEnd w:id="3884"/>
      <w:bookmarkEnd w:id="3885"/>
      <w:bookmarkEnd w:id="3886"/>
      <w:bookmarkEnd w:id="3887"/>
      <w:bookmarkEnd w:id="3888"/>
      <w:bookmarkEnd w:id="3889"/>
    </w:p>
    <w:p w14:paraId="79A911E5" w14:textId="77777777" w:rsidR="005C310B" w:rsidRPr="00B02A0B" w:rsidRDefault="005C310B" w:rsidP="007D34FE">
      <w:pPr>
        <w:pStyle w:val="Heading5"/>
        <w:rPr>
          <w:rFonts w:eastAsia="Malgun Gothic"/>
        </w:rPr>
      </w:pPr>
      <w:bookmarkStart w:id="3890" w:name="_CR10_2_5_2_1"/>
      <w:bookmarkStart w:id="3891" w:name="_Toc20215668"/>
      <w:bookmarkStart w:id="3892" w:name="_Toc27496161"/>
      <w:bookmarkStart w:id="3893" w:name="_Toc36107902"/>
      <w:bookmarkStart w:id="3894" w:name="_Toc44598655"/>
      <w:bookmarkStart w:id="3895" w:name="_Toc44602510"/>
      <w:bookmarkStart w:id="3896" w:name="_Toc45197687"/>
      <w:bookmarkStart w:id="3897" w:name="_Toc45695720"/>
      <w:bookmarkStart w:id="3898" w:name="_Toc51851176"/>
      <w:bookmarkStart w:id="3899" w:name="_Toc92224791"/>
      <w:bookmarkStart w:id="3900" w:name="_Toc218717583"/>
      <w:bookmarkEnd w:id="3890"/>
      <w:r w:rsidRPr="00B02A0B">
        <w:rPr>
          <w:rFonts w:eastAsia="Malgun Gothic"/>
        </w:rPr>
        <w:t>10.2.5.2.1</w:t>
      </w:r>
      <w:r w:rsidRPr="00B02A0B">
        <w:rPr>
          <w:rFonts w:eastAsia="Malgun Gothic"/>
        </w:rPr>
        <w:tab/>
        <w:t>SDP offer generation</w:t>
      </w:r>
      <w:bookmarkEnd w:id="3891"/>
      <w:bookmarkEnd w:id="3892"/>
      <w:bookmarkEnd w:id="3893"/>
      <w:bookmarkEnd w:id="3894"/>
      <w:bookmarkEnd w:id="3895"/>
      <w:bookmarkEnd w:id="3896"/>
      <w:bookmarkEnd w:id="3897"/>
      <w:bookmarkEnd w:id="3898"/>
      <w:bookmarkEnd w:id="3899"/>
      <w:bookmarkEnd w:id="3900"/>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01" w:name="_CR10_2_5_2_2"/>
      <w:bookmarkStart w:id="3902" w:name="_Toc20215669"/>
      <w:bookmarkStart w:id="3903" w:name="_Toc27496162"/>
      <w:bookmarkStart w:id="3904" w:name="_Toc36107903"/>
      <w:bookmarkStart w:id="3905" w:name="_Toc44598656"/>
      <w:bookmarkStart w:id="3906" w:name="_Toc44602511"/>
      <w:bookmarkStart w:id="3907" w:name="_Toc45197688"/>
      <w:bookmarkStart w:id="3908" w:name="_Toc45695721"/>
      <w:bookmarkStart w:id="3909" w:name="_Toc51851177"/>
      <w:bookmarkStart w:id="3910" w:name="_Toc92224792"/>
      <w:bookmarkStart w:id="3911" w:name="_Toc218717584"/>
      <w:bookmarkEnd w:id="3901"/>
      <w:r w:rsidRPr="00B02A0B">
        <w:rPr>
          <w:rFonts w:eastAsia="Malgun Gothic"/>
        </w:rPr>
        <w:t>10.2.5.2.2</w:t>
      </w:r>
      <w:r w:rsidRPr="00B02A0B">
        <w:rPr>
          <w:rFonts w:eastAsia="Malgun Gothic"/>
        </w:rPr>
        <w:tab/>
        <w:t>SDP answer generation</w:t>
      </w:r>
      <w:bookmarkEnd w:id="3902"/>
      <w:bookmarkEnd w:id="3903"/>
      <w:bookmarkEnd w:id="3904"/>
      <w:bookmarkEnd w:id="3905"/>
      <w:bookmarkEnd w:id="3906"/>
      <w:bookmarkEnd w:id="3907"/>
      <w:bookmarkEnd w:id="3908"/>
      <w:bookmarkEnd w:id="3909"/>
      <w:bookmarkEnd w:id="3910"/>
      <w:bookmarkEnd w:id="3911"/>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lastRenderedPageBreak/>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12" w:name="_CR10_2_5_2_3"/>
      <w:bookmarkStart w:id="3913" w:name="_Toc20215670"/>
      <w:bookmarkStart w:id="3914" w:name="_Toc27496163"/>
      <w:bookmarkStart w:id="3915" w:name="_Toc36107904"/>
      <w:bookmarkStart w:id="3916" w:name="_Toc44598657"/>
      <w:bookmarkStart w:id="3917" w:name="_Toc44602512"/>
      <w:bookmarkStart w:id="3918" w:name="_Toc45197689"/>
      <w:bookmarkStart w:id="3919" w:name="_Toc45695722"/>
      <w:bookmarkStart w:id="3920" w:name="_Toc51851178"/>
      <w:bookmarkStart w:id="3921" w:name="_Toc92224793"/>
      <w:bookmarkStart w:id="3922" w:name="_Toc218717585"/>
      <w:bookmarkEnd w:id="3912"/>
      <w:r w:rsidRPr="00B02A0B">
        <w:rPr>
          <w:rFonts w:eastAsia="Malgun Gothic"/>
        </w:rPr>
        <w:t>10.2.5.2.3</w:t>
      </w:r>
      <w:r w:rsidRPr="00B02A0B">
        <w:rPr>
          <w:rFonts w:eastAsia="Malgun Gothic"/>
        </w:rPr>
        <w:tab/>
        <w:t>MCData client originating procedures</w:t>
      </w:r>
      <w:bookmarkEnd w:id="3913"/>
      <w:bookmarkEnd w:id="3914"/>
      <w:bookmarkEnd w:id="3915"/>
      <w:bookmarkEnd w:id="3916"/>
      <w:bookmarkEnd w:id="3917"/>
      <w:bookmarkEnd w:id="3918"/>
      <w:bookmarkEnd w:id="3919"/>
      <w:bookmarkEnd w:id="3920"/>
      <w:bookmarkEnd w:id="3921"/>
      <w:bookmarkEnd w:id="3922"/>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lastRenderedPageBreak/>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lastRenderedPageBreak/>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lastRenderedPageBreak/>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23" w:name="_CR10_2_5_2_4"/>
      <w:bookmarkStart w:id="3924" w:name="_Toc20215671"/>
      <w:bookmarkStart w:id="3925" w:name="_Toc27496164"/>
      <w:bookmarkStart w:id="3926" w:name="_Toc36107905"/>
      <w:bookmarkStart w:id="3927" w:name="_Toc44598658"/>
      <w:bookmarkStart w:id="3928" w:name="_Toc44602513"/>
      <w:bookmarkStart w:id="3929" w:name="_Toc45197690"/>
      <w:bookmarkStart w:id="3930" w:name="_Toc45695723"/>
      <w:bookmarkStart w:id="3931" w:name="_Toc51851179"/>
      <w:bookmarkStart w:id="3932" w:name="_Toc92224794"/>
      <w:bookmarkStart w:id="3933" w:name="_Toc218717586"/>
      <w:bookmarkEnd w:id="3923"/>
      <w:r w:rsidRPr="00B02A0B">
        <w:rPr>
          <w:rFonts w:eastAsia="Malgun Gothic"/>
        </w:rPr>
        <w:t>10.2.5.2.4</w:t>
      </w:r>
      <w:r w:rsidRPr="00B02A0B">
        <w:rPr>
          <w:rFonts w:eastAsia="Malgun Gothic"/>
        </w:rPr>
        <w:tab/>
        <w:t>MCData client terminating procedures</w:t>
      </w:r>
      <w:bookmarkEnd w:id="3924"/>
      <w:bookmarkEnd w:id="3925"/>
      <w:bookmarkEnd w:id="3926"/>
      <w:bookmarkEnd w:id="3927"/>
      <w:bookmarkEnd w:id="3928"/>
      <w:bookmarkEnd w:id="3929"/>
      <w:bookmarkEnd w:id="3930"/>
      <w:bookmarkEnd w:id="3931"/>
      <w:bookmarkEnd w:id="3932"/>
      <w:bookmarkEnd w:id="3933"/>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lastRenderedPageBreak/>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lastRenderedPageBreak/>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34" w:name="_Toc20215672"/>
      <w:bookmarkStart w:id="3935" w:name="_Toc27496165"/>
      <w:bookmarkStart w:id="3936" w:name="_Toc36107906"/>
      <w:bookmarkStart w:id="3937" w:name="_Toc44598659"/>
      <w:bookmarkStart w:id="3938" w:name="_Toc44602514"/>
      <w:bookmarkStart w:id="3939" w:name="_Toc45197691"/>
      <w:bookmarkStart w:id="3940" w:name="_Toc45695724"/>
      <w:bookmarkStart w:id="3941"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lastRenderedPageBreak/>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42" w:name="_CR10_2_5_2_5"/>
      <w:bookmarkStart w:id="3943" w:name="_Toc218717587"/>
      <w:bookmarkEnd w:id="3942"/>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43"/>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44" w:name="_CR10_2_5_2_6"/>
      <w:bookmarkStart w:id="3945" w:name="_Toc218717588"/>
      <w:bookmarkEnd w:id="3944"/>
      <w:r>
        <w:t>10.2.5.2.6</w:t>
      </w:r>
      <w:r>
        <w:tab/>
        <w:t>MCData</w:t>
      </w:r>
      <w:r w:rsidRPr="0073469F">
        <w:t xml:space="preserve"> </w:t>
      </w:r>
      <w:r>
        <w:t>client initiates upgrade to emergency for an ongoing</w:t>
      </w:r>
      <w:r w:rsidRPr="0073469F">
        <w:t xml:space="preserve"> </w:t>
      </w:r>
      <w:r>
        <w:t>one-to-one communication using FD media plane</w:t>
      </w:r>
      <w:bookmarkEnd w:id="3945"/>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46" w:name="_CR10_2_5_2_7"/>
      <w:bookmarkStart w:id="3947" w:name="_Toc218717589"/>
      <w:bookmarkEnd w:id="3946"/>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47"/>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48" w:name="_CR10_2_5_3"/>
      <w:bookmarkStart w:id="3949" w:name="_Toc92224795"/>
      <w:bookmarkStart w:id="3950" w:name="_Toc218717590"/>
      <w:bookmarkEnd w:id="3948"/>
      <w:r w:rsidRPr="00B02A0B">
        <w:rPr>
          <w:rFonts w:eastAsia="Malgun Gothic"/>
        </w:rPr>
        <w:t>10.2.5.3</w:t>
      </w:r>
      <w:r w:rsidRPr="00B02A0B">
        <w:rPr>
          <w:rFonts w:eastAsia="Malgun Gothic"/>
        </w:rPr>
        <w:tab/>
        <w:t>Participating MCData function procedures</w:t>
      </w:r>
      <w:bookmarkEnd w:id="3934"/>
      <w:bookmarkEnd w:id="3935"/>
      <w:bookmarkEnd w:id="3936"/>
      <w:bookmarkEnd w:id="3937"/>
      <w:bookmarkEnd w:id="3938"/>
      <w:bookmarkEnd w:id="3939"/>
      <w:bookmarkEnd w:id="3940"/>
      <w:bookmarkEnd w:id="3941"/>
      <w:bookmarkEnd w:id="3949"/>
      <w:bookmarkEnd w:id="3950"/>
    </w:p>
    <w:p w14:paraId="020CCB45" w14:textId="77777777" w:rsidR="005C310B" w:rsidRPr="00B02A0B" w:rsidRDefault="005C310B" w:rsidP="007D34FE">
      <w:pPr>
        <w:pStyle w:val="Heading5"/>
        <w:rPr>
          <w:rFonts w:eastAsia="Malgun Gothic"/>
        </w:rPr>
      </w:pPr>
      <w:bookmarkStart w:id="3951" w:name="_CR10_2_5_3_1"/>
      <w:bookmarkStart w:id="3952" w:name="_Toc20215673"/>
      <w:bookmarkStart w:id="3953" w:name="_Toc27496166"/>
      <w:bookmarkStart w:id="3954" w:name="_Toc36107907"/>
      <w:bookmarkStart w:id="3955" w:name="_Toc44598660"/>
      <w:bookmarkStart w:id="3956" w:name="_Toc44602515"/>
      <w:bookmarkStart w:id="3957" w:name="_Toc45197692"/>
      <w:bookmarkStart w:id="3958" w:name="_Toc45695725"/>
      <w:bookmarkStart w:id="3959" w:name="_Toc51851181"/>
      <w:bookmarkStart w:id="3960" w:name="_Toc92224796"/>
      <w:bookmarkStart w:id="3961" w:name="_Toc218717591"/>
      <w:bookmarkEnd w:id="3951"/>
      <w:r w:rsidRPr="00B02A0B">
        <w:rPr>
          <w:rFonts w:eastAsia="Malgun Gothic"/>
        </w:rPr>
        <w:t>10.2.5.3.1</w:t>
      </w:r>
      <w:r w:rsidRPr="00B02A0B">
        <w:rPr>
          <w:rFonts w:eastAsia="Malgun Gothic"/>
        </w:rPr>
        <w:tab/>
        <w:t>SDP offer generation</w:t>
      </w:r>
      <w:bookmarkEnd w:id="3952"/>
      <w:bookmarkEnd w:id="3953"/>
      <w:bookmarkEnd w:id="3954"/>
      <w:bookmarkEnd w:id="3955"/>
      <w:bookmarkEnd w:id="3956"/>
      <w:bookmarkEnd w:id="3957"/>
      <w:bookmarkEnd w:id="3958"/>
      <w:bookmarkEnd w:id="3959"/>
      <w:bookmarkEnd w:id="3960"/>
      <w:bookmarkEnd w:id="3961"/>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62" w:name="_CR10_2_5_3_2"/>
      <w:bookmarkStart w:id="3963" w:name="_Toc20215674"/>
      <w:bookmarkStart w:id="3964" w:name="_Toc27496167"/>
      <w:bookmarkStart w:id="3965" w:name="_Toc36107908"/>
      <w:bookmarkStart w:id="3966" w:name="_Toc44598661"/>
      <w:bookmarkStart w:id="3967" w:name="_Toc44602516"/>
      <w:bookmarkStart w:id="3968" w:name="_Toc45197693"/>
      <w:bookmarkStart w:id="3969" w:name="_Toc45695726"/>
      <w:bookmarkStart w:id="3970" w:name="_Toc51851182"/>
      <w:bookmarkStart w:id="3971" w:name="_Toc92224797"/>
      <w:bookmarkStart w:id="3972" w:name="_Toc218717592"/>
      <w:bookmarkEnd w:id="3962"/>
      <w:r w:rsidRPr="00B02A0B">
        <w:rPr>
          <w:rFonts w:eastAsia="Malgun Gothic"/>
        </w:rPr>
        <w:t>10.2.5.3.2</w:t>
      </w:r>
      <w:r w:rsidRPr="00B02A0B">
        <w:rPr>
          <w:rFonts w:eastAsia="Malgun Gothic"/>
        </w:rPr>
        <w:tab/>
        <w:t>SDP answer generation</w:t>
      </w:r>
      <w:bookmarkEnd w:id="3963"/>
      <w:bookmarkEnd w:id="3964"/>
      <w:bookmarkEnd w:id="3965"/>
      <w:bookmarkEnd w:id="3966"/>
      <w:bookmarkEnd w:id="3967"/>
      <w:bookmarkEnd w:id="3968"/>
      <w:bookmarkEnd w:id="3969"/>
      <w:bookmarkEnd w:id="3970"/>
      <w:bookmarkEnd w:id="3971"/>
      <w:bookmarkEnd w:id="3972"/>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lastRenderedPageBreak/>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3973" w:name="_CR10_2_5_3_3"/>
      <w:bookmarkStart w:id="3974" w:name="_Toc20215675"/>
      <w:bookmarkStart w:id="3975" w:name="_Toc27496168"/>
      <w:bookmarkStart w:id="3976" w:name="_Toc36107909"/>
      <w:bookmarkStart w:id="3977" w:name="_Toc44598662"/>
      <w:bookmarkStart w:id="3978" w:name="_Toc44602517"/>
      <w:bookmarkStart w:id="3979" w:name="_Toc45197694"/>
      <w:bookmarkStart w:id="3980" w:name="_Toc45695727"/>
      <w:bookmarkStart w:id="3981" w:name="_Toc51851183"/>
      <w:bookmarkStart w:id="3982" w:name="_Toc92224798"/>
      <w:bookmarkStart w:id="3983" w:name="_Toc218717593"/>
      <w:bookmarkEnd w:id="3973"/>
      <w:r w:rsidRPr="00B02A0B">
        <w:rPr>
          <w:rFonts w:eastAsia="Malgun Gothic"/>
        </w:rPr>
        <w:t>10.2.5.3.3</w:t>
      </w:r>
      <w:r w:rsidRPr="00B02A0B">
        <w:rPr>
          <w:rFonts w:eastAsia="Malgun Gothic"/>
        </w:rPr>
        <w:tab/>
        <w:t>Originating participating MCData function procedures</w:t>
      </w:r>
      <w:bookmarkEnd w:id="3974"/>
      <w:bookmarkEnd w:id="3975"/>
      <w:bookmarkEnd w:id="3976"/>
      <w:bookmarkEnd w:id="3977"/>
      <w:bookmarkEnd w:id="3978"/>
      <w:bookmarkEnd w:id="3979"/>
      <w:bookmarkEnd w:id="3980"/>
      <w:bookmarkEnd w:id="3981"/>
      <w:bookmarkEnd w:id="3982"/>
      <w:bookmarkEnd w:id="3983"/>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lastRenderedPageBreak/>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lastRenderedPageBreak/>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3984" w:name="_CR10_2_5_3_4"/>
      <w:bookmarkStart w:id="3985" w:name="_Toc20215676"/>
      <w:bookmarkStart w:id="3986" w:name="_Toc27496169"/>
      <w:bookmarkStart w:id="3987" w:name="_Toc36107910"/>
      <w:bookmarkStart w:id="3988" w:name="_Toc44598663"/>
      <w:bookmarkStart w:id="3989" w:name="_Toc44602518"/>
      <w:bookmarkStart w:id="3990" w:name="_Toc45197695"/>
      <w:bookmarkStart w:id="3991" w:name="_Toc45695728"/>
      <w:bookmarkStart w:id="3992" w:name="_Toc51851184"/>
      <w:bookmarkStart w:id="3993" w:name="_Toc92224799"/>
      <w:bookmarkStart w:id="3994" w:name="_Toc218717594"/>
      <w:bookmarkEnd w:id="3984"/>
      <w:r w:rsidRPr="00B02A0B">
        <w:rPr>
          <w:rFonts w:eastAsia="Malgun Gothic"/>
        </w:rPr>
        <w:t>10.2.5.3.4</w:t>
      </w:r>
      <w:r w:rsidRPr="00B02A0B">
        <w:rPr>
          <w:rFonts w:eastAsia="Malgun Gothic"/>
        </w:rPr>
        <w:tab/>
        <w:t>Terminating participating MCData function procedures</w:t>
      </w:r>
      <w:bookmarkEnd w:id="3985"/>
      <w:bookmarkEnd w:id="3986"/>
      <w:bookmarkEnd w:id="3987"/>
      <w:bookmarkEnd w:id="3988"/>
      <w:bookmarkEnd w:id="3989"/>
      <w:bookmarkEnd w:id="3990"/>
      <w:bookmarkEnd w:id="3991"/>
      <w:bookmarkEnd w:id="3992"/>
      <w:bookmarkEnd w:id="3993"/>
      <w:bookmarkEnd w:id="3994"/>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lastRenderedPageBreak/>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lastRenderedPageBreak/>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lastRenderedPageBreak/>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lastRenderedPageBreak/>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w:t>
      </w:r>
      <w:r w:rsidRPr="00B02A0B">
        <w:rPr>
          <w:rFonts w:eastAsia="Malgun Gothic"/>
        </w:rPr>
        <w:lastRenderedPageBreak/>
        <w:t>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3995" w:name="_CR10_2_5_3_5"/>
      <w:bookmarkStart w:id="3996" w:name="_Toc20215677"/>
      <w:bookmarkStart w:id="3997" w:name="_Toc27496170"/>
      <w:bookmarkStart w:id="3998" w:name="_Toc36107911"/>
      <w:bookmarkStart w:id="3999" w:name="_Toc44598664"/>
      <w:bookmarkStart w:id="4000" w:name="_Toc44602519"/>
      <w:bookmarkStart w:id="4001" w:name="_Toc45197696"/>
      <w:bookmarkStart w:id="4002" w:name="_Toc45695729"/>
      <w:bookmarkStart w:id="4003" w:name="_Toc51851185"/>
      <w:bookmarkStart w:id="4004" w:name="_Toc92224800"/>
      <w:bookmarkStart w:id="4005" w:name="_Toc218717595"/>
      <w:bookmarkEnd w:id="3995"/>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05"/>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06" w:name="_CR10_2_5_3_6"/>
      <w:bookmarkStart w:id="4007" w:name="_Toc218717596"/>
      <w:bookmarkEnd w:id="4006"/>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07"/>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08" w:name="_CR10_2_5_4"/>
      <w:bookmarkStart w:id="4009" w:name="_Toc218717597"/>
      <w:bookmarkEnd w:id="4008"/>
      <w:r w:rsidRPr="00B02A0B">
        <w:rPr>
          <w:rFonts w:eastAsia="Malgun Gothic"/>
        </w:rPr>
        <w:t>10.2.5.4</w:t>
      </w:r>
      <w:r w:rsidRPr="00B02A0B">
        <w:rPr>
          <w:rFonts w:eastAsia="Malgun Gothic"/>
        </w:rPr>
        <w:tab/>
        <w:t>Controlling MCData function procedures</w:t>
      </w:r>
      <w:bookmarkEnd w:id="3996"/>
      <w:bookmarkEnd w:id="3997"/>
      <w:bookmarkEnd w:id="3998"/>
      <w:bookmarkEnd w:id="3999"/>
      <w:bookmarkEnd w:id="4000"/>
      <w:bookmarkEnd w:id="4001"/>
      <w:bookmarkEnd w:id="4002"/>
      <w:bookmarkEnd w:id="4003"/>
      <w:bookmarkEnd w:id="4004"/>
      <w:bookmarkEnd w:id="4009"/>
    </w:p>
    <w:p w14:paraId="3865016D" w14:textId="77777777" w:rsidR="005C310B" w:rsidRPr="00B02A0B" w:rsidRDefault="005C310B" w:rsidP="007D34FE">
      <w:pPr>
        <w:pStyle w:val="Heading5"/>
        <w:rPr>
          <w:lang w:eastAsia="ko-KR"/>
        </w:rPr>
      </w:pPr>
      <w:bookmarkStart w:id="4010" w:name="_CR10_2_5_4_1"/>
      <w:bookmarkStart w:id="4011" w:name="_Toc20215678"/>
      <w:bookmarkStart w:id="4012" w:name="_Toc27496171"/>
      <w:bookmarkStart w:id="4013" w:name="_Toc36107912"/>
      <w:bookmarkStart w:id="4014" w:name="_Toc44598665"/>
      <w:bookmarkStart w:id="4015" w:name="_Toc44602520"/>
      <w:bookmarkStart w:id="4016" w:name="_Toc45197697"/>
      <w:bookmarkStart w:id="4017" w:name="_Toc45695730"/>
      <w:bookmarkStart w:id="4018" w:name="_Toc51851186"/>
      <w:bookmarkStart w:id="4019" w:name="_Toc92224801"/>
      <w:bookmarkStart w:id="4020" w:name="_Toc218717598"/>
      <w:bookmarkEnd w:id="4010"/>
      <w:r w:rsidRPr="00B02A0B">
        <w:rPr>
          <w:lang w:eastAsia="ko-KR"/>
        </w:rPr>
        <w:t>10.2.5.4.1</w:t>
      </w:r>
      <w:r w:rsidRPr="00B02A0B">
        <w:rPr>
          <w:lang w:eastAsia="ko-KR"/>
        </w:rPr>
        <w:tab/>
        <w:t>SDP offer generation</w:t>
      </w:r>
      <w:bookmarkEnd w:id="4011"/>
      <w:bookmarkEnd w:id="4012"/>
      <w:bookmarkEnd w:id="4013"/>
      <w:bookmarkEnd w:id="4014"/>
      <w:bookmarkEnd w:id="4015"/>
      <w:bookmarkEnd w:id="4016"/>
      <w:bookmarkEnd w:id="4017"/>
      <w:bookmarkEnd w:id="4018"/>
      <w:bookmarkEnd w:id="4019"/>
      <w:bookmarkEnd w:id="4020"/>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21" w:name="_CR10_2_5_4_2"/>
      <w:bookmarkStart w:id="4022" w:name="_Toc20215679"/>
      <w:bookmarkStart w:id="4023" w:name="_Toc27496172"/>
      <w:bookmarkStart w:id="4024" w:name="_Toc36107913"/>
      <w:bookmarkStart w:id="4025" w:name="_Toc44598666"/>
      <w:bookmarkStart w:id="4026" w:name="_Toc44602521"/>
      <w:bookmarkStart w:id="4027" w:name="_Toc45197698"/>
      <w:bookmarkStart w:id="4028" w:name="_Toc45695731"/>
      <w:bookmarkStart w:id="4029" w:name="_Toc51851187"/>
      <w:bookmarkStart w:id="4030" w:name="_Toc92224802"/>
      <w:bookmarkStart w:id="4031" w:name="_Toc218717599"/>
      <w:bookmarkEnd w:id="4021"/>
      <w:r w:rsidRPr="00B02A0B">
        <w:rPr>
          <w:lang w:eastAsia="ko-KR"/>
        </w:rPr>
        <w:t>10.2.5.4.2</w:t>
      </w:r>
      <w:r w:rsidRPr="00B02A0B">
        <w:rPr>
          <w:lang w:eastAsia="ko-KR"/>
        </w:rPr>
        <w:tab/>
        <w:t>SDP answer generation</w:t>
      </w:r>
      <w:bookmarkEnd w:id="4022"/>
      <w:bookmarkEnd w:id="4023"/>
      <w:bookmarkEnd w:id="4024"/>
      <w:bookmarkEnd w:id="4025"/>
      <w:bookmarkEnd w:id="4026"/>
      <w:bookmarkEnd w:id="4027"/>
      <w:bookmarkEnd w:id="4028"/>
      <w:bookmarkEnd w:id="4029"/>
      <w:bookmarkEnd w:id="4030"/>
      <w:bookmarkEnd w:id="4031"/>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lastRenderedPageBreak/>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32" w:name="_CR10_2_5_4_3"/>
      <w:bookmarkStart w:id="4033" w:name="_Toc20215680"/>
      <w:bookmarkStart w:id="4034" w:name="_Toc27496173"/>
      <w:bookmarkStart w:id="4035" w:name="_Toc36107914"/>
      <w:bookmarkStart w:id="4036" w:name="_Toc44598667"/>
      <w:bookmarkStart w:id="4037" w:name="_Toc44602522"/>
      <w:bookmarkStart w:id="4038" w:name="_Toc45197699"/>
      <w:bookmarkStart w:id="4039" w:name="_Toc45695732"/>
      <w:bookmarkStart w:id="4040" w:name="_Toc51851188"/>
      <w:bookmarkStart w:id="4041" w:name="_Toc92224803"/>
      <w:bookmarkStart w:id="4042" w:name="_Toc218717600"/>
      <w:bookmarkEnd w:id="4032"/>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33"/>
      <w:bookmarkEnd w:id="4034"/>
      <w:bookmarkEnd w:id="4035"/>
      <w:bookmarkEnd w:id="4036"/>
      <w:bookmarkEnd w:id="4037"/>
      <w:bookmarkEnd w:id="4038"/>
      <w:bookmarkEnd w:id="4039"/>
      <w:bookmarkEnd w:id="4040"/>
      <w:bookmarkEnd w:id="4041"/>
      <w:bookmarkEnd w:id="4042"/>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location-info+xml 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lastRenderedPageBreak/>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43" w:name="_CR10_2_5_4_4"/>
      <w:bookmarkStart w:id="4044" w:name="_Toc20215681"/>
      <w:bookmarkStart w:id="4045" w:name="_Toc27496174"/>
      <w:bookmarkStart w:id="4046" w:name="_Toc36107915"/>
      <w:bookmarkStart w:id="4047" w:name="_Toc44598668"/>
      <w:bookmarkStart w:id="4048" w:name="_Toc44602523"/>
      <w:bookmarkStart w:id="4049" w:name="_Toc45197700"/>
      <w:bookmarkStart w:id="4050" w:name="_Toc45695733"/>
      <w:bookmarkStart w:id="4051" w:name="_Toc51851189"/>
      <w:bookmarkStart w:id="4052" w:name="_Toc92224804"/>
      <w:bookmarkStart w:id="4053" w:name="_Toc218717601"/>
      <w:bookmarkEnd w:id="4043"/>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44"/>
      <w:bookmarkEnd w:id="4045"/>
      <w:bookmarkEnd w:id="4046"/>
      <w:bookmarkEnd w:id="4047"/>
      <w:bookmarkEnd w:id="4048"/>
      <w:bookmarkEnd w:id="4049"/>
      <w:bookmarkEnd w:id="4050"/>
      <w:bookmarkEnd w:id="4051"/>
      <w:bookmarkEnd w:id="4052"/>
      <w:bookmarkEnd w:id="4053"/>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The 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lastRenderedPageBreak/>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lastRenderedPageBreak/>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xml:space="preserve">, shall reject the SIP INVITE request with a SIP 403 (Forbidden) response, with warning </w:t>
      </w:r>
      <w:r w:rsidRPr="00B02A0B">
        <w:lastRenderedPageBreak/>
        <w:t>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lastRenderedPageBreak/>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54" w:name="_CR10_2_5_4_5"/>
      <w:bookmarkStart w:id="4055" w:name="_Toc92224805"/>
      <w:bookmarkStart w:id="4056" w:name="_Toc218717602"/>
      <w:bookmarkEnd w:id="4054"/>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56"/>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57" w:name="_CR10_2_5_4_6"/>
      <w:bookmarkStart w:id="4058" w:name="_Toc218717603"/>
      <w:bookmarkEnd w:id="4057"/>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58"/>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59" w:name="_CR10_2_5_4_7"/>
      <w:bookmarkStart w:id="4060" w:name="_Toc218717604"/>
      <w:bookmarkEnd w:id="4059"/>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60"/>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61" w:name="_CR10_2_5_4_8"/>
      <w:bookmarkStart w:id="4062" w:name="_Toc218717605"/>
      <w:bookmarkEnd w:id="4061"/>
      <w:r>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62"/>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63" w:name="_CR10_2_6"/>
      <w:bookmarkStart w:id="4064" w:name="_Toc218717606"/>
      <w:bookmarkEnd w:id="4063"/>
      <w:r w:rsidRPr="00B02A0B">
        <w:t>10.2.6</w:t>
      </w:r>
      <w:r w:rsidRPr="00B02A0B">
        <w:tab/>
        <w:t>FD using MBMS delivery via MB2 interface</w:t>
      </w:r>
      <w:bookmarkEnd w:id="4055"/>
      <w:bookmarkEnd w:id="4064"/>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65" w:name="_CR10_2_7"/>
      <w:bookmarkStart w:id="4066" w:name="_Toc218717607"/>
      <w:bookmarkEnd w:id="4065"/>
      <w:r>
        <w:t>10.2.7</w:t>
      </w:r>
      <w:r>
        <w:tab/>
        <w:t>FD using MB</w:t>
      </w:r>
      <w:r w:rsidRPr="00B02A0B">
        <w:t>S delivery via MB2 interface</w:t>
      </w:r>
      <w:bookmarkEnd w:id="4066"/>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67" w:name="_CR11"/>
      <w:bookmarkStart w:id="4068" w:name="14f4399e2adfb55a__Toc427698780"/>
      <w:bookmarkStart w:id="4069" w:name="_Toc20215682"/>
      <w:bookmarkStart w:id="4070" w:name="_Toc27496175"/>
      <w:bookmarkStart w:id="4071" w:name="_Toc36107916"/>
      <w:bookmarkStart w:id="4072" w:name="_Toc44598669"/>
      <w:bookmarkStart w:id="4073" w:name="_Toc44602524"/>
      <w:bookmarkStart w:id="4074" w:name="_Toc45197701"/>
      <w:bookmarkStart w:id="4075" w:name="_Toc45695734"/>
      <w:bookmarkStart w:id="4076" w:name="_Toc51851190"/>
      <w:bookmarkStart w:id="4077" w:name="_Toc92224806"/>
      <w:bookmarkStart w:id="4078" w:name="_Toc218717608"/>
      <w:bookmarkEnd w:id="4067"/>
      <w:r w:rsidRPr="00B02A0B">
        <w:rPr>
          <w:rFonts w:eastAsia="Malgun Gothic"/>
        </w:rPr>
        <w:lastRenderedPageBreak/>
        <w:t>11</w:t>
      </w:r>
      <w:r w:rsidRPr="00B02A0B">
        <w:rPr>
          <w:rFonts w:eastAsia="Malgun Gothic"/>
        </w:rPr>
        <w:tab/>
      </w:r>
      <w:bookmarkEnd w:id="4068"/>
      <w:r w:rsidRPr="00B02A0B">
        <w:rPr>
          <w:rFonts w:eastAsia="Malgun Gothic"/>
        </w:rPr>
        <w:t>Transmission and Reception Control</w:t>
      </w:r>
      <w:bookmarkEnd w:id="4069"/>
      <w:bookmarkEnd w:id="4070"/>
      <w:bookmarkEnd w:id="4071"/>
      <w:bookmarkEnd w:id="4072"/>
      <w:bookmarkEnd w:id="4073"/>
      <w:bookmarkEnd w:id="4074"/>
      <w:bookmarkEnd w:id="4075"/>
      <w:bookmarkEnd w:id="4076"/>
      <w:bookmarkEnd w:id="4077"/>
      <w:bookmarkEnd w:id="4078"/>
    </w:p>
    <w:p w14:paraId="62508D89" w14:textId="77777777" w:rsidR="005C310B" w:rsidRPr="00B02A0B" w:rsidRDefault="005C310B" w:rsidP="007D34FE">
      <w:pPr>
        <w:pStyle w:val="Heading2"/>
        <w:rPr>
          <w:lang w:eastAsia="ko-KR"/>
        </w:rPr>
      </w:pPr>
      <w:bookmarkStart w:id="4079" w:name="_CR11_1"/>
      <w:bookmarkStart w:id="4080" w:name="_Toc20215683"/>
      <w:bookmarkStart w:id="4081" w:name="_Toc27496176"/>
      <w:bookmarkStart w:id="4082" w:name="_Toc36107917"/>
      <w:bookmarkStart w:id="4083" w:name="_Toc44598670"/>
      <w:bookmarkStart w:id="4084" w:name="_Toc44602525"/>
      <w:bookmarkStart w:id="4085" w:name="_Toc45197702"/>
      <w:bookmarkStart w:id="4086" w:name="_Toc45695735"/>
      <w:bookmarkStart w:id="4087" w:name="_Toc51851191"/>
      <w:bookmarkStart w:id="4088" w:name="_Toc92224807"/>
      <w:bookmarkStart w:id="4089" w:name="_Toc218717609"/>
      <w:bookmarkEnd w:id="4079"/>
      <w:r w:rsidRPr="00B02A0B">
        <w:rPr>
          <w:rFonts w:hint="eastAsia"/>
          <w:lang w:eastAsia="ko-KR"/>
        </w:rPr>
        <w:t>1</w:t>
      </w:r>
      <w:r w:rsidRPr="00B02A0B">
        <w:rPr>
          <w:lang w:eastAsia="ko-KR"/>
        </w:rPr>
        <w:t>1.1</w:t>
      </w:r>
      <w:r w:rsidRPr="00B02A0B">
        <w:rPr>
          <w:rFonts w:hint="eastAsia"/>
          <w:lang w:eastAsia="ko-KR"/>
        </w:rPr>
        <w:tab/>
        <w:t>General</w:t>
      </w:r>
      <w:bookmarkEnd w:id="4080"/>
      <w:bookmarkEnd w:id="4081"/>
      <w:bookmarkEnd w:id="4082"/>
      <w:bookmarkEnd w:id="4083"/>
      <w:bookmarkEnd w:id="4084"/>
      <w:bookmarkEnd w:id="4085"/>
      <w:bookmarkEnd w:id="4086"/>
      <w:bookmarkEnd w:id="4087"/>
      <w:bookmarkEnd w:id="4088"/>
      <w:bookmarkEnd w:id="4089"/>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lastRenderedPageBreak/>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090" w:name="14f4399e2adfb55a__Toc427698223"/>
      <w:bookmarkStart w:id="4091" w:name="14f4399e2adfb55a__Toc427695823"/>
      <w:bookmarkStart w:id="4092" w:name="14f4399e2adfb55a__Toc427696223"/>
      <w:bookmarkStart w:id="4093" w:name="14f4399e2adfb55a__Toc427696622"/>
      <w:bookmarkStart w:id="4094" w:name="14f4399e2adfb55a__Toc427698224"/>
      <w:bookmarkStart w:id="4095" w:name="_CR11_2"/>
      <w:bookmarkStart w:id="4096" w:name="_Toc20215684"/>
      <w:bookmarkStart w:id="4097" w:name="_Toc27496177"/>
      <w:bookmarkStart w:id="4098" w:name="_Toc36107918"/>
      <w:bookmarkStart w:id="4099" w:name="_Toc44598671"/>
      <w:bookmarkStart w:id="4100" w:name="_Toc44602526"/>
      <w:bookmarkStart w:id="4101" w:name="_Toc45197703"/>
      <w:bookmarkStart w:id="4102" w:name="_Toc45695736"/>
      <w:bookmarkStart w:id="4103" w:name="_Toc51851192"/>
      <w:bookmarkStart w:id="4104" w:name="_Toc92224808"/>
      <w:bookmarkStart w:id="4105" w:name="14f4399e2adfb55a__Toc427698782"/>
      <w:bookmarkStart w:id="4106" w:name="_Toc218717610"/>
      <w:bookmarkEnd w:id="4090"/>
      <w:bookmarkEnd w:id="4091"/>
      <w:bookmarkEnd w:id="4092"/>
      <w:bookmarkEnd w:id="4093"/>
      <w:bookmarkEnd w:id="4094"/>
      <w:bookmarkEnd w:id="4095"/>
      <w:r w:rsidRPr="00B02A0B">
        <w:rPr>
          <w:rFonts w:eastAsia="Malgun Gothic"/>
        </w:rPr>
        <w:t>11.2</w:t>
      </w:r>
      <w:r w:rsidRPr="00B02A0B">
        <w:rPr>
          <w:rFonts w:eastAsia="Malgun Gothic"/>
        </w:rPr>
        <w:tab/>
        <w:t>Auto-receive</w:t>
      </w:r>
      <w:r w:rsidRPr="00B02A0B">
        <w:rPr>
          <w:rFonts w:eastAsia="Malgun Gothic"/>
          <w:lang w:val="en-IN"/>
        </w:rPr>
        <w:t xml:space="preserve"> for File Distribution</w:t>
      </w:r>
      <w:bookmarkEnd w:id="4096"/>
      <w:bookmarkEnd w:id="4097"/>
      <w:bookmarkEnd w:id="4098"/>
      <w:bookmarkEnd w:id="4099"/>
      <w:bookmarkEnd w:id="4100"/>
      <w:bookmarkEnd w:id="4101"/>
      <w:bookmarkEnd w:id="4102"/>
      <w:bookmarkEnd w:id="4103"/>
      <w:bookmarkEnd w:id="4104"/>
      <w:bookmarkEnd w:id="4106"/>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lastRenderedPageBreak/>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07" w:name="_CR11_3"/>
      <w:bookmarkStart w:id="4108" w:name="_Toc20215685"/>
      <w:bookmarkStart w:id="4109" w:name="_Toc27496178"/>
      <w:bookmarkStart w:id="4110" w:name="_Toc36107919"/>
      <w:bookmarkStart w:id="4111" w:name="_Toc44598672"/>
      <w:bookmarkStart w:id="4112" w:name="_Toc44602527"/>
      <w:bookmarkStart w:id="4113" w:name="_Toc45197704"/>
      <w:bookmarkStart w:id="4114" w:name="_Toc45695737"/>
      <w:bookmarkStart w:id="4115" w:name="_Toc51851193"/>
      <w:bookmarkStart w:id="4116" w:name="_Toc92224809"/>
      <w:bookmarkStart w:id="4117" w:name="_Toc218717611"/>
      <w:bookmarkEnd w:id="4107"/>
      <w:r w:rsidRPr="00B02A0B">
        <w:t>1</w:t>
      </w:r>
      <w:r w:rsidRPr="00B02A0B">
        <w:rPr>
          <w:lang w:val="en-US"/>
        </w:rPr>
        <w:t>1</w:t>
      </w:r>
      <w:r w:rsidRPr="00B02A0B">
        <w:t>.</w:t>
      </w:r>
      <w:r w:rsidRPr="00B02A0B">
        <w:rPr>
          <w:lang w:val="en-US"/>
        </w:rPr>
        <w:t>3</w:t>
      </w:r>
      <w:r w:rsidRPr="00B02A0B">
        <w:tab/>
        <w:t>Accessing list of deferred data group communications</w:t>
      </w:r>
      <w:bookmarkEnd w:id="4108"/>
      <w:bookmarkEnd w:id="4109"/>
      <w:bookmarkEnd w:id="4110"/>
      <w:bookmarkEnd w:id="4111"/>
      <w:bookmarkEnd w:id="4112"/>
      <w:bookmarkEnd w:id="4113"/>
      <w:bookmarkEnd w:id="4114"/>
      <w:bookmarkEnd w:id="4115"/>
      <w:bookmarkEnd w:id="4116"/>
      <w:bookmarkEnd w:id="4117"/>
    </w:p>
    <w:p w14:paraId="34148EC1" w14:textId="77777777" w:rsidR="005C310B" w:rsidRPr="00B02A0B" w:rsidRDefault="005C310B" w:rsidP="007D34FE">
      <w:pPr>
        <w:pStyle w:val="Heading3"/>
      </w:pPr>
      <w:bookmarkStart w:id="4118" w:name="_CR11_3_1"/>
      <w:bookmarkStart w:id="4119" w:name="_Toc20215686"/>
      <w:bookmarkStart w:id="4120" w:name="_Toc27496179"/>
      <w:bookmarkStart w:id="4121" w:name="_Toc36107920"/>
      <w:bookmarkStart w:id="4122" w:name="_Toc44598673"/>
      <w:bookmarkStart w:id="4123" w:name="_Toc44602528"/>
      <w:bookmarkStart w:id="4124" w:name="_Toc45197705"/>
      <w:bookmarkStart w:id="4125" w:name="_Toc45695738"/>
      <w:bookmarkStart w:id="4126" w:name="_Toc51851194"/>
      <w:bookmarkStart w:id="4127" w:name="_Toc92224810"/>
      <w:bookmarkStart w:id="4128" w:name="_Toc218717612"/>
      <w:bookmarkEnd w:id="4118"/>
      <w:r w:rsidRPr="00B02A0B">
        <w:t>1</w:t>
      </w:r>
      <w:r w:rsidRPr="00B02A0B">
        <w:rPr>
          <w:lang w:val="en-US"/>
        </w:rPr>
        <w:t>1</w:t>
      </w:r>
      <w:r w:rsidRPr="00B02A0B">
        <w:t>.</w:t>
      </w:r>
      <w:r w:rsidRPr="00B02A0B">
        <w:rPr>
          <w:lang w:val="en-US"/>
        </w:rPr>
        <w:t>3</w:t>
      </w:r>
      <w:r w:rsidRPr="00B02A0B">
        <w:t>.1</w:t>
      </w:r>
      <w:r w:rsidRPr="00B02A0B">
        <w:tab/>
        <w:t>General</w:t>
      </w:r>
      <w:bookmarkEnd w:id="4119"/>
      <w:bookmarkEnd w:id="4120"/>
      <w:bookmarkEnd w:id="4121"/>
      <w:bookmarkEnd w:id="4122"/>
      <w:bookmarkEnd w:id="4123"/>
      <w:bookmarkEnd w:id="4124"/>
      <w:bookmarkEnd w:id="4125"/>
      <w:bookmarkEnd w:id="4126"/>
      <w:bookmarkEnd w:id="4127"/>
      <w:bookmarkEnd w:id="4128"/>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29" w:name="_CR11_3_2"/>
      <w:bookmarkStart w:id="4130" w:name="_Toc20215687"/>
      <w:bookmarkStart w:id="4131" w:name="_Toc27496180"/>
      <w:bookmarkStart w:id="4132" w:name="_Toc36107921"/>
      <w:bookmarkStart w:id="4133" w:name="_Toc44598674"/>
      <w:bookmarkStart w:id="4134" w:name="_Toc44602529"/>
      <w:bookmarkStart w:id="4135" w:name="_Toc45197706"/>
      <w:bookmarkStart w:id="4136" w:name="_Toc45695739"/>
      <w:bookmarkStart w:id="4137" w:name="_Toc51851195"/>
      <w:bookmarkStart w:id="4138" w:name="_Toc92224811"/>
      <w:bookmarkStart w:id="4139" w:name="_Toc218717613"/>
      <w:bookmarkEnd w:id="4129"/>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30"/>
      <w:bookmarkEnd w:id="4131"/>
      <w:bookmarkEnd w:id="4132"/>
      <w:bookmarkEnd w:id="4133"/>
      <w:bookmarkEnd w:id="4134"/>
      <w:bookmarkEnd w:id="4135"/>
      <w:bookmarkEnd w:id="4136"/>
      <w:bookmarkEnd w:id="4137"/>
      <w:bookmarkEnd w:id="4138"/>
      <w:bookmarkEnd w:id="4139"/>
    </w:p>
    <w:p w14:paraId="24C35C75" w14:textId="77777777" w:rsidR="005C310B" w:rsidRPr="00B02A0B" w:rsidRDefault="005C310B" w:rsidP="007D34FE">
      <w:pPr>
        <w:pStyle w:val="Heading4"/>
        <w:rPr>
          <w:rFonts w:eastAsia="Malgun Gothic"/>
          <w:lang w:val="en-US"/>
        </w:rPr>
      </w:pPr>
      <w:bookmarkStart w:id="4140" w:name="_CR11_3_2_1"/>
      <w:bookmarkStart w:id="4141" w:name="_Toc20215688"/>
      <w:bookmarkStart w:id="4142" w:name="_Toc27496181"/>
      <w:bookmarkStart w:id="4143" w:name="_Toc36107922"/>
      <w:bookmarkStart w:id="4144" w:name="_Toc44598675"/>
      <w:bookmarkStart w:id="4145" w:name="_Toc44602530"/>
      <w:bookmarkStart w:id="4146" w:name="_Toc45197707"/>
      <w:bookmarkStart w:id="4147" w:name="_Toc45695740"/>
      <w:bookmarkStart w:id="4148" w:name="_Toc51851196"/>
      <w:bookmarkStart w:id="4149" w:name="_Toc92224812"/>
      <w:bookmarkStart w:id="4150" w:name="_Toc218717614"/>
      <w:bookmarkEnd w:id="4140"/>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41"/>
      <w:bookmarkEnd w:id="4142"/>
      <w:bookmarkEnd w:id="4143"/>
      <w:bookmarkEnd w:id="4144"/>
      <w:bookmarkEnd w:id="4145"/>
      <w:bookmarkEnd w:id="4146"/>
      <w:bookmarkEnd w:id="4147"/>
      <w:bookmarkEnd w:id="4148"/>
      <w:bookmarkEnd w:id="4149"/>
      <w:bookmarkEnd w:id="4150"/>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51" w:name="_CR11_3_2_2"/>
      <w:bookmarkStart w:id="4152" w:name="_Toc20215689"/>
      <w:bookmarkStart w:id="4153" w:name="_Toc27496182"/>
      <w:bookmarkStart w:id="4154" w:name="_Toc36107923"/>
      <w:bookmarkStart w:id="4155" w:name="_Toc44598676"/>
      <w:bookmarkStart w:id="4156" w:name="_Toc44602531"/>
      <w:bookmarkStart w:id="4157" w:name="_Toc45197708"/>
      <w:bookmarkStart w:id="4158" w:name="_Toc45695741"/>
      <w:bookmarkStart w:id="4159" w:name="_Toc51851197"/>
      <w:bookmarkStart w:id="4160" w:name="_Toc92224813"/>
      <w:bookmarkStart w:id="4161" w:name="_Toc218717615"/>
      <w:bookmarkEnd w:id="4151"/>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52"/>
      <w:bookmarkEnd w:id="4153"/>
      <w:bookmarkEnd w:id="4154"/>
      <w:bookmarkEnd w:id="4155"/>
      <w:bookmarkEnd w:id="4156"/>
      <w:bookmarkEnd w:id="4157"/>
      <w:bookmarkEnd w:id="4158"/>
      <w:bookmarkEnd w:id="4159"/>
      <w:bookmarkEnd w:id="4160"/>
      <w:bookmarkEnd w:id="4161"/>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62" w:name="_CR11_3_3"/>
      <w:bookmarkStart w:id="4163" w:name="_Toc20215690"/>
      <w:bookmarkStart w:id="4164" w:name="_Toc27496183"/>
      <w:bookmarkStart w:id="4165" w:name="_Toc36107924"/>
      <w:bookmarkStart w:id="4166" w:name="_Toc44598677"/>
      <w:bookmarkStart w:id="4167" w:name="_Toc44602532"/>
      <w:bookmarkStart w:id="4168" w:name="_Toc45197709"/>
      <w:bookmarkStart w:id="4169" w:name="_Toc45695742"/>
      <w:bookmarkStart w:id="4170" w:name="_Toc51851198"/>
      <w:bookmarkStart w:id="4171" w:name="_Toc92224814"/>
      <w:bookmarkStart w:id="4172" w:name="_Toc218717616"/>
      <w:bookmarkEnd w:id="4162"/>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63"/>
      <w:bookmarkEnd w:id="4164"/>
      <w:bookmarkEnd w:id="4165"/>
      <w:bookmarkEnd w:id="4166"/>
      <w:bookmarkEnd w:id="4167"/>
      <w:bookmarkEnd w:id="4168"/>
      <w:bookmarkEnd w:id="4169"/>
      <w:bookmarkEnd w:id="4170"/>
      <w:bookmarkEnd w:id="4171"/>
      <w:bookmarkEnd w:id="4172"/>
    </w:p>
    <w:p w14:paraId="2B265938" w14:textId="77777777" w:rsidR="005C310B" w:rsidRPr="00B02A0B" w:rsidRDefault="005C310B" w:rsidP="007D34FE">
      <w:pPr>
        <w:pStyle w:val="Heading4"/>
        <w:rPr>
          <w:rFonts w:eastAsia="Malgun Gothic"/>
        </w:rPr>
      </w:pPr>
      <w:bookmarkStart w:id="4173" w:name="_CR11_3_3_1"/>
      <w:bookmarkStart w:id="4174" w:name="_Toc20215691"/>
      <w:bookmarkStart w:id="4175" w:name="_Toc27496184"/>
      <w:bookmarkStart w:id="4176" w:name="_Toc36107925"/>
      <w:bookmarkStart w:id="4177" w:name="_Toc44598678"/>
      <w:bookmarkStart w:id="4178" w:name="_Toc44602533"/>
      <w:bookmarkStart w:id="4179" w:name="_Toc45197710"/>
      <w:bookmarkStart w:id="4180" w:name="_Toc45695743"/>
      <w:bookmarkStart w:id="4181" w:name="_Toc51851199"/>
      <w:bookmarkStart w:id="4182" w:name="_Toc92224815"/>
      <w:bookmarkStart w:id="4183" w:name="_Toc218717617"/>
      <w:bookmarkEnd w:id="4173"/>
      <w:r w:rsidRPr="00B02A0B">
        <w:rPr>
          <w:rFonts w:eastAsia="Malgun Gothic"/>
        </w:rPr>
        <w:t>11.3.3.1</w:t>
      </w:r>
      <w:r w:rsidRPr="00B02A0B">
        <w:rPr>
          <w:rFonts w:eastAsia="Malgun Gothic"/>
        </w:rPr>
        <w:tab/>
        <w:t>Receiving a request to access a list of deferred group communications</w:t>
      </w:r>
      <w:bookmarkEnd w:id="4174"/>
      <w:bookmarkEnd w:id="4175"/>
      <w:bookmarkEnd w:id="4176"/>
      <w:bookmarkEnd w:id="4177"/>
      <w:bookmarkEnd w:id="4178"/>
      <w:bookmarkEnd w:id="4179"/>
      <w:bookmarkEnd w:id="4180"/>
      <w:bookmarkEnd w:id="4181"/>
      <w:bookmarkEnd w:id="4182"/>
      <w:bookmarkEnd w:id="4183"/>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lastRenderedPageBreak/>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184" w:name="_CR11_3_3_2"/>
      <w:bookmarkStart w:id="4185" w:name="_Toc20215692"/>
      <w:bookmarkStart w:id="4186" w:name="_Toc27496185"/>
      <w:bookmarkStart w:id="4187" w:name="_Toc36107926"/>
      <w:bookmarkStart w:id="4188" w:name="_Toc44598679"/>
      <w:bookmarkStart w:id="4189" w:name="_Toc44602534"/>
      <w:bookmarkStart w:id="4190" w:name="_Toc45197711"/>
      <w:bookmarkStart w:id="4191" w:name="_Toc45695744"/>
      <w:bookmarkStart w:id="4192" w:name="_Toc51851200"/>
      <w:bookmarkStart w:id="4193" w:name="_Toc92224816"/>
      <w:bookmarkStart w:id="4194" w:name="_Toc218717618"/>
      <w:bookmarkEnd w:id="4184"/>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185"/>
      <w:bookmarkEnd w:id="4186"/>
      <w:bookmarkEnd w:id="4187"/>
      <w:bookmarkEnd w:id="4188"/>
      <w:bookmarkEnd w:id="4189"/>
      <w:bookmarkEnd w:id="4190"/>
      <w:bookmarkEnd w:id="4191"/>
      <w:bookmarkEnd w:id="4192"/>
      <w:bookmarkEnd w:id="4193"/>
      <w:bookmarkEnd w:id="4194"/>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195" w:name="_CR12"/>
      <w:bookmarkStart w:id="4196" w:name="_Toc20215693"/>
      <w:bookmarkStart w:id="4197" w:name="_Toc27496186"/>
      <w:bookmarkStart w:id="4198" w:name="_Toc36107927"/>
      <w:bookmarkStart w:id="4199" w:name="_Toc44598680"/>
      <w:bookmarkStart w:id="4200" w:name="_Toc44602535"/>
      <w:bookmarkStart w:id="4201" w:name="_Toc45197712"/>
      <w:bookmarkStart w:id="4202" w:name="_Toc45695745"/>
      <w:bookmarkStart w:id="4203" w:name="_Toc51851201"/>
      <w:bookmarkStart w:id="4204" w:name="_Toc92224817"/>
      <w:bookmarkStart w:id="4205" w:name="_Toc218717619"/>
      <w:bookmarkEnd w:id="4195"/>
      <w:r w:rsidRPr="00B02A0B">
        <w:t>12</w:t>
      </w:r>
      <w:r w:rsidRPr="00B02A0B">
        <w:tab/>
        <w:t>Dispositions and Notifications</w:t>
      </w:r>
      <w:bookmarkEnd w:id="4196"/>
      <w:bookmarkEnd w:id="4197"/>
      <w:bookmarkEnd w:id="4198"/>
      <w:bookmarkEnd w:id="4199"/>
      <w:bookmarkEnd w:id="4200"/>
      <w:bookmarkEnd w:id="4201"/>
      <w:bookmarkEnd w:id="4202"/>
      <w:bookmarkEnd w:id="4203"/>
      <w:bookmarkEnd w:id="4204"/>
      <w:bookmarkEnd w:id="4205"/>
    </w:p>
    <w:p w14:paraId="5AA76A4F" w14:textId="77777777" w:rsidR="005C310B" w:rsidRPr="00B02A0B" w:rsidRDefault="005C310B" w:rsidP="007D34FE">
      <w:pPr>
        <w:pStyle w:val="Heading2"/>
      </w:pPr>
      <w:bookmarkStart w:id="4206" w:name="_CR12_1"/>
      <w:bookmarkStart w:id="4207" w:name="_Toc20215694"/>
      <w:bookmarkStart w:id="4208" w:name="_Toc27496187"/>
      <w:bookmarkStart w:id="4209" w:name="_Toc36107928"/>
      <w:bookmarkStart w:id="4210" w:name="_Toc44598681"/>
      <w:bookmarkStart w:id="4211" w:name="_Toc44602536"/>
      <w:bookmarkStart w:id="4212" w:name="_Toc45197713"/>
      <w:bookmarkStart w:id="4213" w:name="_Toc45695746"/>
      <w:bookmarkStart w:id="4214" w:name="_Toc51851202"/>
      <w:bookmarkStart w:id="4215" w:name="_Toc92224818"/>
      <w:bookmarkStart w:id="4216" w:name="_Toc218717620"/>
      <w:bookmarkEnd w:id="4206"/>
      <w:r w:rsidRPr="00B02A0B">
        <w:t>12.1</w:t>
      </w:r>
      <w:r w:rsidRPr="00B02A0B">
        <w:tab/>
        <w:t>General</w:t>
      </w:r>
      <w:bookmarkEnd w:id="4207"/>
      <w:bookmarkEnd w:id="4208"/>
      <w:bookmarkEnd w:id="4209"/>
      <w:bookmarkEnd w:id="4210"/>
      <w:bookmarkEnd w:id="4211"/>
      <w:bookmarkEnd w:id="4212"/>
      <w:bookmarkEnd w:id="4213"/>
      <w:bookmarkEnd w:id="4214"/>
      <w:bookmarkEnd w:id="4215"/>
      <w:bookmarkEnd w:id="4216"/>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17" w:name="_CR12_2"/>
      <w:bookmarkStart w:id="4218" w:name="_Toc20215695"/>
      <w:bookmarkStart w:id="4219" w:name="_Toc27496188"/>
      <w:bookmarkStart w:id="4220" w:name="_Toc36107929"/>
      <w:bookmarkStart w:id="4221" w:name="_Toc44598682"/>
      <w:bookmarkStart w:id="4222" w:name="_Toc44602537"/>
      <w:bookmarkStart w:id="4223" w:name="_Toc45197714"/>
      <w:bookmarkStart w:id="4224" w:name="_Toc45695747"/>
      <w:bookmarkStart w:id="4225" w:name="_Toc51851203"/>
      <w:bookmarkStart w:id="4226" w:name="_Toc92224819"/>
      <w:bookmarkStart w:id="4227" w:name="_Toc218717621"/>
      <w:bookmarkEnd w:id="4217"/>
      <w:r w:rsidRPr="00B02A0B">
        <w:lastRenderedPageBreak/>
        <w:t>12.2</w:t>
      </w:r>
      <w:r w:rsidRPr="00B02A0B">
        <w:tab/>
        <w:t>On-network disposition notifications</w:t>
      </w:r>
      <w:bookmarkEnd w:id="4218"/>
      <w:bookmarkEnd w:id="4219"/>
      <w:bookmarkEnd w:id="4220"/>
      <w:bookmarkEnd w:id="4221"/>
      <w:bookmarkEnd w:id="4222"/>
      <w:bookmarkEnd w:id="4223"/>
      <w:bookmarkEnd w:id="4224"/>
      <w:bookmarkEnd w:id="4225"/>
      <w:bookmarkEnd w:id="4226"/>
      <w:bookmarkEnd w:id="4227"/>
    </w:p>
    <w:p w14:paraId="21DA90EF" w14:textId="77777777" w:rsidR="005C310B" w:rsidRPr="00B02A0B" w:rsidRDefault="005C310B" w:rsidP="007D34FE">
      <w:pPr>
        <w:pStyle w:val="Heading3"/>
      </w:pPr>
      <w:bookmarkStart w:id="4228" w:name="_CR12_2_1"/>
      <w:bookmarkStart w:id="4229" w:name="_Toc20215696"/>
      <w:bookmarkStart w:id="4230" w:name="_Toc27496189"/>
      <w:bookmarkStart w:id="4231" w:name="_Toc36107930"/>
      <w:bookmarkStart w:id="4232" w:name="_Toc44598683"/>
      <w:bookmarkStart w:id="4233" w:name="_Toc44602538"/>
      <w:bookmarkStart w:id="4234" w:name="_Toc45197715"/>
      <w:bookmarkStart w:id="4235" w:name="_Toc45695748"/>
      <w:bookmarkStart w:id="4236" w:name="_Toc51851204"/>
      <w:bookmarkStart w:id="4237" w:name="_Toc92224820"/>
      <w:bookmarkStart w:id="4238" w:name="_Toc218717622"/>
      <w:bookmarkEnd w:id="4228"/>
      <w:r w:rsidRPr="00B02A0B">
        <w:t>12.2.1</w:t>
      </w:r>
      <w:r w:rsidRPr="00B02A0B">
        <w:tab/>
        <w:t>MCData client procedures</w:t>
      </w:r>
      <w:bookmarkEnd w:id="4229"/>
      <w:bookmarkEnd w:id="4230"/>
      <w:bookmarkEnd w:id="4231"/>
      <w:bookmarkEnd w:id="4232"/>
      <w:bookmarkEnd w:id="4233"/>
      <w:bookmarkEnd w:id="4234"/>
      <w:bookmarkEnd w:id="4235"/>
      <w:bookmarkEnd w:id="4236"/>
      <w:bookmarkEnd w:id="4237"/>
      <w:bookmarkEnd w:id="4238"/>
    </w:p>
    <w:p w14:paraId="58F6D6B2" w14:textId="77777777" w:rsidR="005C310B" w:rsidRPr="00B02A0B" w:rsidRDefault="005C310B" w:rsidP="007D34FE">
      <w:pPr>
        <w:pStyle w:val="Heading4"/>
        <w:rPr>
          <w:rFonts w:eastAsia="Malgun Gothic"/>
        </w:rPr>
      </w:pPr>
      <w:bookmarkStart w:id="4239" w:name="_CR12_2_1_1"/>
      <w:bookmarkStart w:id="4240" w:name="_Toc20215697"/>
      <w:bookmarkStart w:id="4241" w:name="_Toc27496190"/>
      <w:bookmarkStart w:id="4242" w:name="_Toc36107931"/>
      <w:bookmarkStart w:id="4243" w:name="_Toc44598684"/>
      <w:bookmarkStart w:id="4244" w:name="_Toc44602539"/>
      <w:bookmarkStart w:id="4245" w:name="_Toc45197716"/>
      <w:bookmarkStart w:id="4246" w:name="_Toc45695749"/>
      <w:bookmarkStart w:id="4247" w:name="_Toc51851205"/>
      <w:bookmarkStart w:id="4248" w:name="_Toc92224821"/>
      <w:bookmarkStart w:id="4249" w:name="_Toc218717623"/>
      <w:bookmarkEnd w:id="4239"/>
      <w:r w:rsidRPr="00B02A0B">
        <w:rPr>
          <w:rFonts w:eastAsia="Malgun Gothic"/>
        </w:rPr>
        <w:t>12.2.1.1</w:t>
      </w:r>
      <w:r w:rsidRPr="00B02A0B">
        <w:rPr>
          <w:rFonts w:eastAsia="Malgun Gothic"/>
        </w:rPr>
        <w:tab/>
        <w:t>MCData client sends a disposition notification message</w:t>
      </w:r>
      <w:bookmarkEnd w:id="4240"/>
      <w:bookmarkEnd w:id="4241"/>
      <w:bookmarkEnd w:id="4242"/>
      <w:bookmarkEnd w:id="4243"/>
      <w:bookmarkEnd w:id="4244"/>
      <w:bookmarkEnd w:id="4245"/>
      <w:bookmarkEnd w:id="4246"/>
      <w:bookmarkEnd w:id="4247"/>
      <w:bookmarkEnd w:id="4248"/>
      <w:bookmarkEnd w:id="4249"/>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50" w:name="_CR12_2_1_2"/>
      <w:bookmarkStart w:id="4251" w:name="_Toc20215698"/>
      <w:bookmarkStart w:id="4252" w:name="_Toc27496191"/>
      <w:bookmarkStart w:id="4253" w:name="_Toc36107932"/>
      <w:bookmarkStart w:id="4254" w:name="_Toc44598685"/>
      <w:bookmarkStart w:id="4255" w:name="_Toc44602540"/>
      <w:bookmarkStart w:id="4256" w:name="_Toc45197717"/>
      <w:bookmarkStart w:id="4257" w:name="_Toc45695750"/>
      <w:bookmarkStart w:id="4258" w:name="_Toc51851206"/>
      <w:bookmarkStart w:id="4259" w:name="_Toc92224822"/>
      <w:bookmarkStart w:id="4260" w:name="_Toc218717624"/>
      <w:bookmarkEnd w:id="4250"/>
      <w:r w:rsidRPr="00B02A0B">
        <w:rPr>
          <w:rFonts w:eastAsia="Malgun Gothic"/>
        </w:rPr>
        <w:t>12.2.1.2</w:t>
      </w:r>
      <w:r w:rsidRPr="00B02A0B">
        <w:rPr>
          <w:rFonts w:eastAsia="Malgun Gothic"/>
        </w:rPr>
        <w:tab/>
        <w:t>MCData client receives a disposition notification message</w:t>
      </w:r>
      <w:bookmarkEnd w:id="4251"/>
      <w:bookmarkEnd w:id="4252"/>
      <w:bookmarkEnd w:id="4253"/>
      <w:bookmarkEnd w:id="4254"/>
      <w:bookmarkEnd w:id="4255"/>
      <w:bookmarkEnd w:id="4256"/>
      <w:bookmarkEnd w:id="4257"/>
      <w:bookmarkEnd w:id="4258"/>
      <w:bookmarkEnd w:id="4259"/>
      <w:bookmarkEnd w:id="4260"/>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lastRenderedPageBreak/>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61" w:name="_CR12_2_2"/>
      <w:bookmarkStart w:id="4262" w:name="_Toc20215699"/>
      <w:bookmarkStart w:id="4263" w:name="_Toc27496192"/>
      <w:bookmarkStart w:id="4264" w:name="_Toc36107933"/>
      <w:bookmarkStart w:id="4265" w:name="_Toc44598686"/>
      <w:bookmarkStart w:id="4266" w:name="_Toc44602541"/>
      <w:bookmarkStart w:id="4267" w:name="_Toc45197718"/>
      <w:bookmarkStart w:id="4268" w:name="_Toc45695751"/>
      <w:bookmarkStart w:id="4269" w:name="_Toc51851207"/>
      <w:bookmarkStart w:id="4270" w:name="_Toc92224823"/>
      <w:bookmarkStart w:id="4271" w:name="_Toc218717625"/>
      <w:bookmarkEnd w:id="4261"/>
      <w:r w:rsidRPr="00B02A0B">
        <w:rPr>
          <w:rFonts w:eastAsia="Malgun Gothic"/>
        </w:rPr>
        <w:t>12.2.2</w:t>
      </w:r>
      <w:r w:rsidRPr="00B02A0B">
        <w:rPr>
          <w:rFonts w:eastAsia="Malgun Gothic"/>
        </w:rPr>
        <w:tab/>
        <w:t>Participating MCData function procedures</w:t>
      </w:r>
      <w:bookmarkEnd w:id="4262"/>
      <w:bookmarkEnd w:id="4263"/>
      <w:bookmarkEnd w:id="4264"/>
      <w:bookmarkEnd w:id="4265"/>
      <w:bookmarkEnd w:id="4266"/>
      <w:bookmarkEnd w:id="4267"/>
      <w:bookmarkEnd w:id="4268"/>
      <w:bookmarkEnd w:id="4269"/>
      <w:bookmarkEnd w:id="4270"/>
      <w:bookmarkEnd w:id="4271"/>
    </w:p>
    <w:p w14:paraId="790A618B" w14:textId="77777777" w:rsidR="005C310B" w:rsidRPr="00B02A0B" w:rsidRDefault="005C310B" w:rsidP="007D34FE">
      <w:pPr>
        <w:pStyle w:val="Heading4"/>
        <w:rPr>
          <w:rFonts w:eastAsia="Malgun Gothic"/>
        </w:rPr>
      </w:pPr>
      <w:bookmarkStart w:id="4272" w:name="_CR12_2_2_1"/>
      <w:bookmarkStart w:id="4273" w:name="_Toc20215700"/>
      <w:bookmarkStart w:id="4274" w:name="_Toc27496193"/>
      <w:bookmarkStart w:id="4275" w:name="_Toc36107934"/>
      <w:bookmarkStart w:id="4276" w:name="_Toc44598687"/>
      <w:bookmarkStart w:id="4277" w:name="_Toc44602542"/>
      <w:bookmarkStart w:id="4278" w:name="_Toc45197719"/>
      <w:bookmarkStart w:id="4279" w:name="_Toc45695752"/>
      <w:bookmarkStart w:id="4280" w:name="_Toc51851208"/>
      <w:bookmarkStart w:id="4281" w:name="_Toc92224824"/>
      <w:bookmarkStart w:id="4282" w:name="_Toc218717626"/>
      <w:bookmarkEnd w:id="4272"/>
      <w:r w:rsidRPr="00B02A0B">
        <w:rPr>
          <w:rFonts w:eastAsia="Malgun Gothic"/>
        </w:rPr>
        <w:t>12.2.2.1</w:t>
      </w:r>
      <w:r w:rsidRPr="00B02A0B">
        <w:rPr>
          <w:rFonts w:eastAsia="Malgun Gothic"/>
        </w:rPr>
        <w:tab/>
        <w:t>Participating MCData function receives disposition notification from a MCData user</w:t>
      </w:r>
      <w:bookmarkEnd w:id="4273"/>
      <w:bookmarkEnd w:id="4274"/>
      <w:bookmarkEnd w:id="4275"/>
      <w:bookmarkEnd w:id="4276"/>
      <w:bookmarkEnd w:id="4277"/>
      <w:bookmarkEnd w:id="4278"/>
      <w:bookmarkEnd w:id="4279"/>
      <w:bookmarkEnd w:id="4280"/>
      <w:bookmarkEnd w:id="4281"/>
      <w:bookmarkEnd w:id="4282"/>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lastRenderedPageBreak/>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lastRenderedPageBreak/>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283" w:name="_CR12_2_2_2"/>
      <w:bookmarkStart w:id="4284" w:name="_Toc20215701"/>
      <w:bookmarkStart w:id="4285" w:name="_Toc27496194"/>
      <w:bookmarkStart w:id="4286" w:name="_Toc36107935"/>
      <w:bookmarkStart w:id="4287" w:name="_Toc44598688"/>
      <w:bookmarkStart w:id="4288" w:name="_Toc44602543"/>
      <w:bookmarkStart w:id="4289" w:name="_Toc45197720"/>
      <w:bookmarkStart w:id="4290" w:name="_Toc45695753"/>
      <w:bookmarkStart w:id="4291" w:name="_Toc51851209"/>
      <w:bookmarkStart w:id="4292" w:name="_Toc92224825"/>
      <w:bookmarkStart w:id="4293" w:name="_Toc218717627"/>
      <w:bookmarkEnd w:id="4283"/>
      <w:r w:rsidRPr="00B02A0B">
        <w:rPr>
          <w:rFonts w:eastAsia="Malgun Gothic"/>
        </w:rPr>
        <w:t>12.2.2.2</w:t>
      </w:r>
      <w:r w:rsidRPr="00B02A0B">
        <w:rPr>
          <w:rFonts w:eastAsia="Malgun Gothic"/>
        </w:rPr>
        <w:tab/>
        <w:t>Participating MCData function receives disposition notification from a Controlling MCData function</w:t>
      </w:r>
      <w:bookmarkEnd w:id="4284"/>
      <w:bookmarkEnd w:id="4285"/>
      <w:bookmarkEnd w:id="4286"/>
      <w:bookmarkEnd w:id="4287"/>
      <w:bookmarkEnd w:id="4288"/>
      <w:bookmarkEnd w:id="4289"/>
      <w:bookmarkEnd w:id="4290"/>
      <w:bookmarkEnd w:id="4291"/>
      <w:bookmarkEnd w:id="4292"/>
      <w:bookmarkEnd w:id="4293"/>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294" w:name="_CR12_2_2_3"/>
      <w:bookmarkStart w:id="4295" w:name="_Toc92224826"/>
      <w:bookmarkStart w:id="4296" w:name="_Toc218717628"/>
      <w:bookmarkEnd w:id="4294"/>
      <w:r w:rsidRPr="00B02A0B">
        <w:rPr>
          <w:rFonts w:eastAsia="Malgun Gothic"/>
        </w:rPr>
        <w:t>12.2.2.</w:t>
      </w:r>
      <w:r w:rsidRPr="00B02A0B">
        <w:rPr>
          <w:rFonts w:eastAsia="Malgun Gothic"/>
          <w:lang w:val="en-US"/>
        </w:rPr>
        <w:t>3</w:t>
      </w:r>
      <w:r w:rsidRPr="00B02A0B">
        <w:rPr>
          <w:rFonts w:eastAsia="Malgun Gothic"/>
        </w:rPr>
        <w:tab/>
        <w:t>Participating MCData function sends a disposition notification message</w:t>
      </w:r>
      <w:bookmarkEnd w:id="4295"/>
      <w:bookmarkEnd w:id="4296"/>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lastRenderedPageBreak/>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297" w:name="_CR12_2_3"/>
      <w:bookmarkStart w:id="4298" w:name="_Toc20215702"/>
      <w:bookmarkStart w:id="4299" w:name="_Toc27496195"/>
      <w:bookmarkStart w:id="4300" w:name="_Toc36107936"/>
      <w:bookmarkStart w:id="4301" w:name="_Toc44598689"/>
      <w:bookmarkStart w:id="4302" w:name="_Toc44602544"/>
      <w:bookmarkStart w:id="4303" w:name="_Toc45197721"/>
      <w:bookmarkStart w:id="4304" w:name="_Toc45695754"/>
      <w:bookmarkStart w:id="4305" w:name="_Toc51851210"/>
      <w:bookmarkStart w:id="4306" w:name="_Toc92224827"/>
      <w:bookmarkStart w:id="4307" w:name="_Toc218717629"/>
      <w:bookmarkEnd w:id="4297"/>
      <w:r w:rsidRPr="00B02A0B">
        <w:rPr>
          <w:rFonts w:eastAsia="Malgun Gothic"/>
        </w:rPr>
        <w:t>12.2.3</w:t>
      </w:r>
      <w:r w:rsidRPr="00B02A0B">
        <w:rPr>
          <w:rFonts w:eastAsia="Malgun Gothic"/>
        </w:rPr>
        <w:tab/>
        <w:t>Controlling MCData function procedures</w:t>
      </w:r>
      <w:bookmarkEnd w:id="4298"/>
      <w:bookmarkEnd w:id="4299"/>
      <w:bookmarkEnd w:id="4300"/>
      <w:bookmarkEnd w:id="4301"/>
      <w:bookmarkEnd w:id="4302"/>
      <w:bookmarkEnd w:id="4303"/>
      <w:bookmarkEnd w:id="4304"/>
      <w:bookmarkEnd w:id="4305"/>
      <w:bookmarkEnd w:id="4306"/>
      <w:bookmarkEnd w:id="4307"/>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w:t>
      </w:r>
      <w:r w:rsidRPr="00B02A0B">
        <w:lastRenderedPageBreak/>
        <w:t>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lastRenderedPageBreak/>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08" w:name="_CR12_3"/>
      <w:bookmarkStart w:id="4309" w:name="_Toc20215703"/>
      <w:bookmarkStart w:id="4310" w:name="_Toc27496196"/>
      <w:bookmarkStart w:id="4311" w:name="_Toc36107937"/>
      <w:bookmarkStart w:id="4312" w:name="_Toc44598690"/>
      <w:bookmarkStart w:id="4313" w:name="_Toc44602545"/>
      <w:bookmarkStart w:id="4314" w:name="_Toc45197722"/>
      <w:bookmarkStart w:id="4315" w:name="_Toc45695755"/>
      <w:bookmarkStart w:id="4316" w:name="_Toc51851211"/>
      <w:bookmarkStart w:id="4317" w:name="_Toc92224828"/>
      <w:bookmarkStart w:id="4318" w:name="_Toc218717630"/>
      <w:bookmarkEnd w:id="4308"/>
      <w:r w:rsidRPr="00B02A0B">
        <w:t>12.3</w:t>
      </w:r>
      <w:r w:rsidRPr="00B02A0B">
        <w:tab/>
        <w:t>Off-network dispositions</w:t>
      </w:r>
      <w:bookmarkStart w:id="4319" w:name="14f4399e2adfb55a__Toc427698807"/>
      <w:bookmarkEnd w:id="4309"/>
      <w:bookmarkEnd w:id="4310"/>
      <w:bookmarkEnd w:id="4311"/>
      <w:bookmarkEnd w:id="4312"/>
      <w:bookmarkEnd w:id="4313"/>
      <w:bookmarkEnd w:id="4314"/>
      <w:bookmarkEnd w:id="4315"/>
      <w:bookmarkEnd w:id="4316"/>
      <w:bookmarkEnd w:id="4317"/>
      <w:bookmarkEnd w:id="4318"/>
    </w:p>
    <w:p w14:paraId="2E105737" w14:textId="77777777" w:rsidR="005C310B" w:rsidRPr="00B02A0B" w:rsidRDefault="005C310B" w:rsidP="007D34FE">
      <w:pPr>
        <w:pStyle w:val="Heading3"/>
        <w:rPr>
          <w:lang w:eastAsia="zh-CN"/>
        </w:rPr>
      </w:pPr>
      <w:bookmarkStart w:id="4320" w:name="_CR12_3_1"/>
      <w:bookmarkStart w:id="4321" w:name="_Toc20215704"/>
      <w:bookmarkStart w:id="4322" w:name="_Toc27496197"/>
      <w:bookmarkStart w:id="4323" w:name="_Toc36107938"/>
      <w:bookmarkStart w:id="4324" w:name="_Toc44598691"/>
      <w:bookmarkStart w:id="4325" w:name="_Toc44602546"/>
      <w:bookmarkStart w:id="4326" w:name="_Toc45197723"/>
      <w:bookmarkStart w:id="4327" w:name="_Toc45695756"/>
      <w:bookmarkStart w:id="4328" w:name="_Toc51851212"/>
      <w:bookmarkStart w:id="4329" w:name="_Toc92224829"/>
      <w:bookmarkStart w:id="4330" w:name="_Toc218717631"/>
      <w:bookmarkEnd w:id="4320"/>
      <w:r w:rsidRPr="00B02A0B">
        <w:rPr>
          <w:lang w:eastAsia="zh-CN"/>
        </w:rPr>
        <w:t>12.3.1</w:t>
      </w:r>
      <w:r w:rsidRPr="00B02A0B">
        <w:rPr>
          <w:lang w:eastAsia="zh-CN"/>
        </w:rPr>
        <w:tab/>
        <w:t>General</w:t>
      </w:r>
      <w:bookmarkEnd w:id="4321"/>
      <w:bookmarkEnd w:id="4322"/>
      <w:bookmarkEnd w:id="4323"/>
      <w:bookmarkEnd w:id="4324"/>
      <w:bookmarkEnd w:id="4325"/>
      <w:bookmarkEnd w:id="4326"/>
      <w:bookmarkEnd w:id="4327"/>
      <w:bookmarkEnd w:id="4328"/>
      <w:bookmarkEnd w:id="4329"/>
      <w:bookmarkEnd w:id="4330"/>
    </w:p>
    <w:p w14:paraId="43EEA7F4" w14:textId="77777777" w:rsidR="005C310B" w:rsidRPr="00B02A0B" w:rsidRDefault="005C310B" w:rsidP="007D34FE">
      <w:pPr>
        <w:pStyle w:val="Heading3"/>
        <w:rPr>
          <w:rFonts w:eastAsia="Malgun Gothic"/>
          <w:lang w:eastAsia="zh-CN"/>
        </w:rPr>
      </w:pPr>
      <w:bookmarkStart w:id="4331" w:name="_CR12_3_2"/>
      <w:bookmarkStart w:id="4332" w:name="_Toc20215705"/>
      <w:bookmarkStart w:id="4333" w:name="_Toc27496198"/>
      <w:bookmarkStart w:id="4334" w:name="_Toc36107939"/>
      <w:bookmarkStart w:id="4335" w:name="_Toc44598692"/>
      <w:bookmarkStart w:id="4336" w:name="_Toc44602547"/>
      <w:bookmarkStart w:id="4337" w:name="_Toc45197724"/>
      <w:bookmarkStart w:id="4338" w:name="_Toc45695757"/>
      <w:bookmarkStart w:id="4339" w:name="_Toc51851213"/>
      <w:bookmarkStart w:id="4340" w:name="_Toc92224830"/>
      <w:bookmarkStart w:id="4341" w:name="_Toc218717632"/>
      <w:bookmarkEnd w:id="4331"/>
      <w:r w:rsidRPr="00B02A0B">
        <w:rPr>
          <w:lang w:val="en-IN" w:eastAsia="zh-CN"/>
        </w:rPr>
        <w:t>12.3.2</w:t>
      </w:r>
      <w:r w:rsidRPr="00B02A0B">
        <w:rPr>
          <w:rFonts w:eastAsia="Malgun Gothic"/>
          <w:lang w:eastAsia="zh-CN"/>
        </w:rPr>
        <w:tab/>
        <w:t>Sending off-network SDS delivery notification</w:t>
      </w:r>
      <w:bookmarkEnd w:id="4332"/>
      <w:bookmarkEnd w:id="4333"/>
      <w:bookmarkEnd w:id="4334"/>
      <w:bookmarkEnd w:id="4335"/>
      <w:bookmarkEnd w:id="4336"/>
      <w:bookmarkEnd w:id="4337"/>
      <w:bookmarkEnd w:id="4338"/>
      <w:bookmarkEnd w:id="4339"/>
      <w:bookmarkEnd w:id="4340"/>
      <w:bookmarkEnd w:id="4341"/>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lastRenderedPageBreak/>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42" w:name="_CR12_3_3"/>
      <w:bookmarkStart w:id="4343" w:name="_Toc20215706"/>
      <w:bookmarkStart w:id="4344" w:name="_Toc27496199"/>
      <w:bookmarkStart w:id="4345" w:name="_Toc36107940"/>
      <w:bookmarkStart w:id="4346" w:name="_Toc44598693"/>
      <w:bookmarkStart w:id="4347" w:name="_Toc44602548"/>
      <w:bookmarkStart w:id="4348" w:name="_Toc45197725"/>
      <w:bookmarkStart w:id="4349" w:name="_Toc45695758"/>
      <w:bookmarkStart w:id="4350" w:name="_Toc51851214"/>
      <w:bookmarkStart w:id="4351" w:name="_Toc92224831"/>
      <w:bookmarkStart w:id="4352" w:name="_Toc218717633"/>
      <w:bookmarkEnd w:id="4342"/>
      <w:r w:rsidRPr="00B02A0B">
        <w:rPr>
          <w:lang w:val="en-IN" w:eastAsia="zh-CN"/>
        </w:rPr>
        <w:t>12.3.3</w:t>
      </w:r>
      <w:r w:rsidRPr="00B02A0B">
        <w:rPr>
          <w:rFonts w:eastAsia="Malgun Gothic"/>
          <w:lang w:eastAsia="zh-CN"/>
        </w:rPr>
        <w:tab/>
        <w:t>Sending off-network SDS read notification</w:t>
      </w:r>
      <w:bookmarkEnd w:id="4343"/>
      <w:bookmarkEnd w:id="4344"/>
      <w:bookmarkEnd w:id="4345"/>
      <w:bookmarkEnd w:id="4346"/>
      <w:bookmarkEnd w:id="4347"/>
      <w:bookmarkEnd w:id="4348"/>
      <w:bookmarkEnd w:id="4349"/>
      <w:bookmarkEnd w:id="4350"/>
      <w:bookmarkEnd w:id="4351"/>
      <w:bookmarkEnd w:id="4352"/>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53" w:name="_CR12_3_4"/>
      <w:bookmarkStart w:id="4354" w:name="_Toc20215707"/>
      <w:bookmarkStart w:id="4355" w:name="_Toc27496200"/>
      <w:bookmarkStart w:id="4356" w:name="_Toc36107941"/>
      <w:bookmarkStart w:id="4357" w:name="_Toc44598694"/>
      <w:bookmarkStart w:id="4358" w:name="_Toc44602549"/>
      <w:bookmarkStart w:id="4359" w:name="_Toc45197726"/>
      <w:bookmarkStart w:id="4360" w:name="_Toc45695759"/>
      <w:bookmarkStart w:id="4361" w:name="_Toc51851215"/>
      <w:bookmarkStart w:id="4362" w:name="_Toc92224832"/>
      <w:bookmarkStart w:id="4363" w:name="_Toc218717634"/>
      <w:bookmarkEnd w:id="4353"/>
      <w:r w:rsidRPr="00B02A0B">
        <w:rPr>
          <w:lang w:val="en-IN" w:eastAsia="zh-CN"/>
        </w:rPr>
        <w:lastRenderedPageBreak/>
        <w:t>12.3.4</w:t>
      </w:r>
      <w:r w:rsidRPr="00B02A0B">
        <w:rPr>
          <w:lang w:val="en-IN" w:eastAsia="zh-CN"/>
        </w:rPr>
        <w:tab/>
        <w:t>Sending off-network SDS delivered and read notification</w:t>
      </w:r>
      <w:bookmarkEnd w:id="4354"/>
      <w:bookmarkEnd w:id="4355"/>
      <w:bookmarkEnd w:id="4356"/>
      <w:bookmarkEnd w:id="4357"/>
      <w:bookmarkEnd w:id="4358"/>
      <w:bookmarkEnd w:id="4359"/>
      <w:bookmarkEnd w:id="4360"/>
      <w:bookmarkEnd w:id="4361"/>
      <w:bookmarkEnd w:id="4362"/>
      <w:bookmarkEnd w:id="4363"/>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64" w:name="_CR12_3_5"/>
      <w:bookmarkStart w:id="4365" w:name="_Toc20215708"/>
      <w:bookmarkStart w:id="4366" w:name="_Toc27496201"/>
      <w:bookmarkStart w:id="4367" w:name="_Toc36107942"/>
      <w:bookmarkStart w:id="4368" w:name="_Toc44598695"/>
      <w:bookmarkStart w:id="4369" w:name="_Toc44602550"/>
      <w:bookmarkStart w:id="4370" w:name="_Toc45197727"/>
      <w:bookmarkStart w:id="4371" w:name="_Toc45695760"/>
      <w:bookmarkStart w:id="4372" w:name="_Toc51851216"/>
      <w:bookmarkStart w:id="4373" w:name="_Toc92224833"/>
      <w:bookmarkStart w:id="4374" w:name="_Toc218717635"/>
      <w:bookmarkEnd w:id="4364"/>
      <w:r w:rsidRPr="00B02A0B">
        <w:rPr>
          <w:lang w:val="en-IN" w:eastAsia="zh-CN"/>
        </w:rPr>
        <w:t>12.3.5</w:t>
      </w:r>
      <w:r w:rsidRPr="00B02A0B">
        <w:rPr>
          <w:rFonts w:eastAsia="Malgun Gothic"/>
          <w:lang w:eastAsia="zh-CN"/>
        </w:rPr>
        <w:tab/>
        <w:t>Off-network SDS notification retransmission</w:t>
      </w:r>
      <w:bookmarkEnd w:id="4365"/>
      <w:bookmarkEnd w:id="4366"/>
      <w:bookmarkEnd w:id="4367"/>
      <w:bookmarkEnd w:id="4368"/>
      <w:bookmarkEnd w:id="4369"/>
      <w:bookmarkEnd w:id="4370"/>
      <w:bookmarkEnd w:id="4371"/>
      <w:bookmarkEnd w:id="4372"/>
      <w:bookmarkEnd w:id="4373"/>
      <w:bookmarkEnd w:id="4374"/>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19"/>
    </w:p>
    <w:p w14:paraId="27BD7D4E" w14:textId="77777777" w:rsidR="005C310B" w:rsidRPr="00B02A0B" w:rsidRDefault="005C310B" w:rsidP="007D34FE">
      <w:pPr>
        <w:pStyle w:val="Heading2"/>
        <w:rPr>
          <w:rFonts w:eastAsia="Malgun Gothic"/>
        </w:rPr>
      </w:pPr>
      <w:bookmarkStart w:id="4375" w:name="_CR12_4"/>
      <w:bookmarkStart w:id="4376" w:name="_Toc20215709"/>
      <w:bookmarkStart w:id="4377" w:name="_Toc27496202"/>
      <w:bookmarkStart w:id="4378" w:name="_Toc36107943"/>
      <w:bookmarkStart w:id="4379" w:name="_Toc44598696"/>
      <w:bookmarkStart w:id="4380" w:name="_Toc44602551"/>
      <w:bookmarkStart w:id="4381" w:name="_Toc45197728"/>
      <w:bookmarkStart w:id="4382" w:name="_Toc45695761"/>
      <w:bookmarkStart w:id="4383" w:name="_Toc51851217"/>
      <w:bookmarkStart w:id="4384" w:name="_Toc92224834"/>
      <w:bookmarkStart w:id="4385" w:name="_Toc218717636"/>
      <w:bookmarkEnd w:id="4375"/>
      <w:r w:rsidRPr="00B02A0B">
        <w:rPr>
          <w:rFonts w:eastAsia="Malgun Gothic"/>
        </w:rPr>
        <w:lastRenderedPageBreak/>
        <w:t>12.4</w:t>
      </w:r>
      <w:r w:rsidRPr="00B02A0B">
        <w:rPr>
          <w:rFonts w:eastAsia="Malgun Gothic"/>
        </w:rPr>
        <w:tab/>
        <w:t>Network-triggered notifications for FD</w:t>
      </w:r>
      <w:bookmarkEnd w:id="4376"/>
      <w:bookmarkEnd w:id="4377"/>
      <w:bookmarkEnd w:id="4378"/>
      <w:bookmarkEnd w:id="4379"/>
      <w:bookmarkEnd w:id="4380"/>
      <w:bookmarkEnd w:id="4381"/>
      <w:bookmarkEnd w:id="4382"/>
      <w:bookmarkEnd w:id="4383"/>
      <w:bookmarkEnd w:id="4384"/>
      <w:bookmarkEnd w:id="4385"/>
    </w:p>
    <w:p w14:paraId="2B7CDC79" w14:textId="77777777" w:rsidR="005C310B" w:rsidRPr="00B02A0B" w:rsidRDefault="005C310B" w:rsidP="007D34FE">
      <w:pPr>
        <w:pStyle w:val="Heading3"/>
        <w:rPr>
          <w:rFonts w:eastAsia="Malgun Gothic"/>
        </w:rPr>
      </w:pPr>
      <w:bookmarkStart w:id="4386" w:name="_CR12_4_1"/>
      <w:bookmarkStart w:id="4387" w:name="_Toc20215710"/>
      <w:bookmarkStart w:id="4388" w:name="_Toc27496203"/>
      <w:bookmarkStart w:id="4389" w:name="_Toc36107944"/>
      <w:bookmarkStart w:id="4390" w:name="_Toc44598697"/>
      <w:bookmarkStart w:id="4391" w:name="_Toc44602552"/>
      <w:bookmarkStart w:id="4392" w:name="_Toc45197729"/>
      <w:bookmarkStart w:id="4393" w:name="_Toc45695762"/>
      <w:bookmarkStart w:id="4394" w:name="_Toc51851218"/>
      <w:bookmarkStart w:id="4395" w:name="_Toc92224835"/>
      <w:bookmarkStart w:id="4396" w:name="_Toc218717637"/>
      <w:bookmarkEnd w:id="4386"/>
      <w:r w:rsidRPr="00B02A0B">
        <w:rPr>
          <w:rFonts w:eastAsia="Malgun Gothic"/>
        </w:rPr>
        <w:t>12.4.1</w:t>
      </w:r>
      <w:r w:rsidRPr="00B02A0B">
        <w:rPr>
          <w:rFonts w:eastAsia="Malgun Gothic"/>
        </w:rPr>
        <w:tab/>
        <w:t>General</w:t>
      </w:r>
      <w:bookmarkEnd w:id="4387"/>
      <w:bookmarkEnd w:id="4388"/>
      <w:bookmarkEnd w:id="4389"/>
      <w:bookmarkEnd w:id="4390"/>
      <w:bookmarkEnd w:id="4391"/>
      <w:bookmarkEnd w:id="4392"/>
      <w:bookmarkEnd w:id="4393"/>
      <w:bookmarkEnd w:id="4394"/>
      <w:bookmarkEnd w:id="4395"/>
      <w:bookmarkEnd w:id="4396"/>
    </w:p>
    <w:p w14:paraId="7022DE34" w14:textId="77777777" w:rsidR="005C310B" w:rsidRPr="00B02A0B" w:rsidRDefault="005C310B" w:rsidP="007D34FE">
      <w:pPr>
        <w:pStyle w:val="Heading4"/>
        <w:rPr>
          <w:rFonts w:eastAsia="Malgun Gothic"/>
        </w:rPr>
      </w:pPr>
      <w:bookmarkStart w:id="4397" w:name="_CR12_4_1_1"/>
      <w:bookmarkStart w:id="4398" w:name="_Toc20215711"/>
      <w:bookmarkStart w:id="4399" w:name="_Toc27496204"/>
      <w:bookmarkStart w:id="4400" w:name="_Toc36107945"/>
      <w:bookmarkStart w:id="4401" w:name="_Toc44598698"/>
      <w:bookmarkStart w:id="4402" w:name="_Toc44602553"/>
      <w:bookmarkStart w:id="4403" w:name="_Toc45197730"/>
      <w:bookmarkStart w:id="4404" w:name="_Toc45695763"/>
      <w:bookmarkStart w:id="4405" w:name="_Toc51851219"/>
      <w:bookmarkStart w:id="4406" w:name="_Toc92224836"/>
      <w:bookmarkStart w:id="4407" w:name="_Toc218717638"/>
      <w:bookmarkEnd w:id="4397"/>
      <w:r w:rsidRPr="00B02A0B">
        <w:rPr>
          <w:rFonts w:eastAsia="Malgun Gothic"/>
        </w:rPr>
        <w:t>12.4.1.1</w:t>
      </w:r>
      <w:r w:rsidRPr="00B02A0B">
        <w:rPr>
          <w:rFonts w:eastAsia="Malgun Gothic"/>
        </w:rPr>
        <w:tab/>
        <w:t>File availability expiry</w:t>
      </w:r>
      <w:bookmarkEnd w:id="4398"/>
      <w:bookmarkEnd w:id="4399"/>
      <w:bookmarkEnd w:id="4400"/>
      <w:bookmarkEnd w:id="4401"/>
      <w:bookmarkEnd w:id="4402"/>
      <w:bookmarkEnd w:id="4403"/>
      <w:bookmarkEnd w:id="4404"/>
      <w:bookmarkEnd w:id="4405"/>
      <w:bookmarkEnd w:id="4406"/>
      <w:bookmarkEnd w:id="4407"/>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08" w:name="_CR12_4_2"/>
      <w:bookmarkStart w:id="4409" w:name="_Toc20215712"/>
      <w:bookmarkStart w:id="4410" w:name="_Toc27496205"/>
      <w:bookmarkStart w:id="4411" w:name="_Toc36107946"/>
      <w:bookmarkStart w:id="4412" w:name="_Toc44598699"/>
      <w:bookmarkStart w:id="4413" w:name="_Toc44602554"/>
      <w:bookmarkStart w:id="4414" w:name="_Toc45197731"/>
      <w:bookmarkStart w:id="4415" w:name="_Toc45695764"/>
      <w:bookmarkStart w:id="4416" w:name="_Toc51851220"/>
      <w:bookmarkStart w:id="4417" w:name="_Toc92224837"/>
      <w:bookmarkStart w:id="4418" w:name="_Toc218717639"/>
      <w:bookmarkEnd w:id="4408"/>
      <w:r w:rsidRPr="00B02A0B">
        <w:rPr>
          <w:rFonts w:eastAsia="Malgun Gothic"/>
        </w:rPr>
        <w:t>12.4.2</w:t>
      </w:r>
      <w:r w:rsidRPr="00B02A0B">
        <w:rPr>
          <w:rFonts w:eastAsia="Malgun Gothic"/>
        </w:rPr>
        <w:tab/>
        <w:t>Controlling MCData function procedures</w:t>
      </w:r>
      <w:bookmarkEnd w:id="4409"/>
      <w:bookmarkEnd w:id="4410"/>
      <w:bookmarkEnd w:id="4411"/>
      <w:bookmarkEnd w:id="4412"/>
      <w:bookmarkEnd w:id="4413"/>
      <w:bookmarkEnd w:id="4414"/>
      <w:bookmarkEnd w:id="4415"/>
      <w:bookmarkEnd w:id="4416"/>
      <w:bookmarkEnd w:id="4417"/>
      <w:bookmarkEnd w:id="4418"/>
    </w:p>
    <w:p w14:paraId="43B7C4F2" w14:textId="77777777" w:rsidR="005C310B" w:rsidRPr="00B02A0B" w:rsidRDefault="005C310B" w:rsidP="007D34FE">
      <w:pPr>
        <w:pStyle w:val="Heading4"/>
        <w:rPr>
          <w:rFonts w:eastAsia="Malgun Gothic"/>
        </w:rPr>
      </w:pPr>
      <w:bookmarkStart w:id="4419" w:name="_CR12_4_2_1"/>
      <w:bookmarkStart w:id="4420" w:name="_Toc20215713"/>
      <w:bookmarkStart w:id="4421" w:name="_Toc27496206"/>
      <w:bookmarkStart w:id="4422" w:name="_Toc36107947"/>
      <w:bookmarkStart w:id="4423" w:name="_Toc44598700"/>
      <w:bookmarkStart w:id="4424" w:name="_Toc44602555"/>
      <w:bookmarkStart w:id="4425" w:name="_Toc45197732"/>
      <w:bookmarkStart w:id="4426" w:name="_Toc45695765"/>
      <w:bookmarkStart w:id="4427" w:name="_Toc51851221"/>
      <w:bookmarkStart w:id="4428" w:name="_Toc92224838"/>
      <w:bookmarkStart w:id="4429" w:name="_Toc218717640"/>
      <w:bookmarkEnd w:id="4419"/>
      <w:r w:rsidRPr="00B02A0B">
        <w:rPr>
          <w:rFonts w:eastAsia="Malgun Gothic"/>
        </w:rPr>
        <w:t>12.4.2.1</w:t>
      </w:r>
      <w:r w:rsidRPr="00B02A0B">
        <w:rPr>
          <w:rFonts w:eastAsia="Malgun Gothic"/>
        </w:rPr>
        <w:tab/>
        <w:t>Generation of a SIP MESSAGE request for notification</w:t>
      </w:r>
      <w:bookmarkEnd w:id="4420"/>
      <w:bookmarkEnd w:id="4421"/>
      <w:bookmarkEnd w:id="4422"/>
      <w:bookmarkEnd w:id="4423"/>
      <w:bookmarkEnd w:id="4424"/>
      <w:bookmarkEnd w:id="4425"/>
      <w:bookmarkEnd w:id="4426"/>
      <w:bookmarkEnd w:id="4427"/>
      <w:bookmarkEnd w:id="4428"/>
      <w:bookmarkEnd w:id="4429"/>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lastRenderedPageBreak/>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30" w:name="_CR12_4_2_2"/>
      <w:bookmarkStart w:id="4431" w:name="_Toc20215714"/>
      <w:bookmarkStart w:id="4432" w:name="_Toc27496207"/>
      <w:bookmarkStart w:id="4433" w:name="_Toc36107948"/>
      <w:bookmarkStart w:id="4434" w:name="_Toc44598701"/>
      <w:bookmarkStart w:id="4435" w:name="_Toc44602556"/>
      <w:bookmarkStart w:id="4436" w:name="_Toc45197733"/>
      <w:bookmarkStart w:id="4437" w:name="_Toc45695766"/>
      <w:bookmarkStart w:id="4438" w:name="_Toc51851222"/>
      <w:bookmarkStart w:id="4439" w:name="_Toc92224839"/>
      <w:bookmarkStart w:id="4440" w:name="_Toc218717641"/>
      <w:bookmarkEnd w:id="4430"/>
      <w:r w:rsidRPr="00B02A0B">
        <w:rPr>
          <w:rFonts w:eastAsia="Malgun Gothic"/>
        </w:rPr>
        <w:t>12.4.2.2</w:t>
      </w:r>
      <w:r w:rsidRPr="00B02A0B">
        <w:rPr>
          <w:rFonts w:eastAsia="Malgun Gothic"/>
        </w:rPr>
        <w:tab/>
        <w:t xml:space="preserve">Expiry of timer </w:t>
      </w:r>
      <w:r w:rsidRPr="00B02A0B">
        <w:t>TDC2 (file availability timer)</w:t>
      </w:r>
      <w:bookmarkEnd w:id="4431"/>
      <w:bookmarkEnd w:id="4432"/>
      <w:bookmarkEnd w:id="4433"/>
      <w:bookmarkEnd w:id="4434"/>
      <w:bookmarkEnd w:id="4435"/>
      <w:bookmarkEnd w:id="4436"/>
      <w:bookmarkEnd w:id="4437"/>
      <w:bookmarkEnd w:id="4438"/>
      <w:bookmarkEnd w:id="4439"/>
      <w:bookmarkEnd w:id="4440"/>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41" w:name="_CR12_4_3"/>
      <w:bookmarkStart w:id="4442" w:name="_Toc20215715"/>
      <w:bookmarkStart w:id="4443" w:name="_Toc27496208"/>
      <w:bookmarkStart w:id="4444" w:name="_Toc36107949"/>
      <w:bookmarkStart w:id="4445" w:name="_Toc44598702"/>
      <w:bookmarkStart w:id="4446" w:name="_Toc44602557"/>
      <w:bookmarkStart w:id="4447" w:name="_Toc45197734"/>
      <w:bookmarkStart w:id="4448" w:name="_Toc45695767"/>
      <w:bookmarkStart w:id="4449" w:name="_Toc51851223"/>
      <w:bookmarkStart w:id="4450" w:name="_Toc92224840"/>
      <w:bookmarkStart w:id="4451" w:name="_Toc218717642"/>
      <w:bookmarkEnd w:id="4441"/>
      <w:r w:rsidRPr="00B02A0B">
        <w:rPr>
          <w:rFonts w:eastAsia="Malgun Gothic"/>
        </w:rPr>
        <w:t>12.4.3</w:t>
      </w:r>
      <w:r w:rsidRPr="00B02A0B">
        <w:rPr>
          <w:rFonts w:eastAsia="Malgun Gothic"/>
        </w:rPr>
        <w:tab/>
        <w:t>Participating MCData function procedures</w:t>
      </w:r>
      <w:bookmarkEnd w:id="4442"/>
      <w:bookmarkEnd w:id="4443"/>
      <w:bookmarkEnd w:id="4444"/>
      <w:bookmarkEnd w:id="4445"/>
      <w:bookmarkEnd w:id="4446"/>
      <w:bookmarkEnd w:id="4447"/>
      <w:bookmarkEnd w:id="4448"/>
      <w:bookmarkEnd w:id="4449"/>
      <w:bookmarkEnd w:id="4450"/>
      <w:bookmarkEnd w:id="4451"/>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52" w:name="_CR12_4_4"/>
      <w:bookmarkStart w:id="4453" w:name="_Toc20215716"/>
      <w:bookmarkStart w:id="4454" w:name="_Toc27496209"/>
      <w:bookmarkStart w:id="4455" w:name="_Toc36107950"/>
      <w:bookmarkStart w:id="4456" w:name="_Toc44598703"/>
      <w:bookmarkStart w:id="4457" w:name="_Toc44602558"/>
      <w:bookmarkStart w:id="4458" w:name="_Toc45197735"/>
      <w:bookmarkStart w:id="4459" w:name="_Toc45695768"/>
      <w:bookmarkStart w:id="4460" w:name="_Toc51851224"/>
      <w:bookmarkStart w:id="4461" w:name="_Toc92224841"/>
      <w:bookmarkStart w:id="4462" w:name="_Toc218717643"/>
      <w:bookmarkEnd w:id="4452"/>
      <w:r w:rsidRPr="00B02A0B">
        <w:rPr>
          <w:rFonts w:eastAsia="Malgun Gothic"/>
        </w:rPr>
        <w:t>12.4.4</w:t>
      </w:r>
      <w:r w:rsidRPr="00B02A0B">
        <w:rPr>
          <w:rFonts w:eastAsia="Malgun Gothic"/>
        </w:rPr>
        <w:tab/>
        <w:t>MCData client terminating procedures</w:t>
      </w:r>
      <w:bookmarkEnd w:id="4453"/>
      <w:bookmarkEnd w:id="4454"/>
      <w:bookmarkEnd w:id="4455"/>
      <w:bookmarkEnd w:id="4456"/>
      <w:bookmarkEnd w:id="4457"/>
      <w:bookmarkEnd w:id="4458"/>
      <w:bookmarkEnd w:id="4459"/>
      <w:bookmarkEnd w:id="4460"/>
      <w:bookmarkEnd w:id="4461"/>
      <w:bookmarkEnd w:id="4462"/>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lastRenderedPageBreak/>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63" w:name="_CR13"/>
      <w:bookmarkStart w:id="4464" w:name="_Toc20215717"/>
      <w:bookmarkStart w:id="4465" w:name="_Toc27496210"/>
      <w:bookmarkStart w:id="4466" w:name="_Toc36107951"/>
      <w:bookmarkStart w:id="4467" w:name="_Toc44598704"/>
      <w:bookmarkStart w:id="4468" w:name="_Toc44602559"/>
      <w:bookmarkStart w:id="4469" w:name="_Toc45197736"/>
      <w:bookmarkStart w:id="4470" w:name="_Toc45695769"/>
      <w:bookmarkStart w:id="4471" w:name="_Toc51851225"/>
      <w:bookmarkStart w:id="4472" w:name="_Toc92224842"/>
      <w:bookmarkStart w:id="4473" w:name="_Toc218717644"/>
      <w:bookmarkEnd w:id="4105"/>
      <w:bookmarkEnd w:id="4463"/>
      <w:r w:rsidRPr="00B02A0B">
        <w:t>13</w:t>
      </w:r>
      <w:r w:rsidRPr="00B02A0B">
        <w:tab/>
        <w:t>Communication Release</w:t>
      </w:r>
      <w:bookmarkEnd w:id="4464"/>
      <w:bookmarkEnd w:id="4465"/>
      <w:bookmarkEnd w:id="4466"/>
      <w:bookmarkEnd w:id="4467"/>
      <w:bookmarkEnd w:id="4468"/>
      <w:bookmarkEnd w:id="4469"/>
      <w:bookmarkEnd w:id="4470"/>
      <w:bookmarkEnd w:id="4471"/>
      <w:bookmarkEnd w:id="4472"/>
      <w:bookmarkEnd w:id="4473"/>
    </w:p>
    <w:p w14:paraId="071F155F" w14:textId="77777777" w:rsidR="005C310B" w:rsidRPr="00B02A0B" w:rsidRDefault="005C310B" w:rsidP="007D34FE">
      <w:pPr>
        <w:pStyle w:val="Heading2"/>
        <w:rPr>
          <w:lang w:eastAsia="ko-KR"/>
        </w:rPr>
      </w:pPr>
      <w:bookmarkStart w:id="4474" w:name="_CR13_1"/>
      <w:bookmarkStart w:id="4475" w:name="_Toc20215718"/>
      <w:bookmarkStart w:id="4476" w:name="_Toc27496211"/>
      <w:bookmarkStart w:id="4477" w:name="_Toc36107952"/>
      <w:bookmarkStart w:id="4478" w:name="_Toc44598705"/>
      <w:bookmarkStart w:id="4479" w:name="_Toc44602560"/>
      <w:bookmarkStart w:id="4480" w:name="_Toc45197737"/>
      <w:bookmarkStart w:id="4481" w:name="_Toc45695770"/>
      <w:bookmarkStart w:id="4482" w:name="_Toc51851226"/>
      <w:bookmarkStart w:id="4483" w:name="_Toc92224843"/>
      <w:bookmarkStart w:id="4484" w:name="_Toc218717645"/>
      <w:bookmarkEnd w:id="4474"/>
      <w:r w:rsidRPr="00B02A0B">
        <w:rPr>
          <w:rFonts w:hint="eastAsia"/>
          <w:lang w:eastAsia="ko-KR"/>
        </w:rPr>
        <w:t>1</w:t>
      </w:r>
      <w:r w:rsidRPr="00B02A0B">
        <w:rPr>
          <w:lang w:eastAsia="ko-KR"/>
        </w:rPr>
        <w:t>3.1</w:t>
      </w:r>
      <w:r w:rsidRPr="00B02A0B">
        <w:rPr>
          <w:rFonts w:hint="eastAsia"/>
          <w:lang w:eastAsia="ko-KR"/>
        </w:rPr>
        <w:tab/>
        <w:t>General</w:t>
      </w:r>
      <w:bookmarkEnd w:id="4475"/>
      <w:bookmarkEnd w:id="4476"/>
      <w:bookmarkEnd w:id="4477"/>
      <w:bookmarkEnd w:id="4478"/>
      <w:bookmarkEnd w:id="4479"/>
      <w:bookmarkEnd w:id="4480"/>
      <w:bookmarkEnd w:id="4481"/>
      <w:bookmarkEnd w:id="4482"/>
      <w:bookmarkEnd w:id="4483"/>
      <w:bookmarkEnd w:id="4484"/>
    </w:p>
    <w:p w14:paraId="4E839914" w14:textId="77777777"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p>
    <w:p w14:paraId="29947D9E" w14:textId="77777777" w:rsidR="005C310B" w:rsidRPr="00B02A0B" w:rsidRDefault="005C310B" w:rsidP="007D34FE">
      <w:pPr>
        <w:pStyle w:val="Heading2"/>
      </w:pPr>
      <w:bookmarkStart w:id="4485" w:name="_CR13_2"/>
      <w:bookmarkStart w:id="4486" w:name="_Toc20215719"/>
      <w:bookmarkStart w:id="4487" w:name="_Toc27496212"/>
      <w:bookmarkStart w:id="4488" w:name="_Toc36107953"/>
      <w:bookmarkStart w:id="4489" w:name="_Toc44598706"/>
      <w:bookmarkStart w:id="4490" w:name="_Toc44602561"/>
      <w:bookmarkStart w:id="4491" w:name="_Toc45197738"/>
      <w:bookmarkStart w:id="4492" w:name="_Toc45695771"/>
      <w:bookmarkStart w:id="4493" w:name="_Toc51851227"/>
      <w:bookmarkStart w:id="4494" w:name="_Toc92224844"/>
      <w:bookmarkStart w:id="4495" w:name="_Toc218717646"/>
      <w:bookmarkEnd w:id="4485"/>
      <w:r w:rsidRPr="00B02A0B">
        <w:t>13.2</w:t>
      </w:r>
      <w:r w:rsidRPr="00B02A0B">
        <w:tab/>
        <w:t>On-network</w:t>
      </w:r>
      <w:bookmarkEnd w:id="4486"/>
      <w:bookmarkEnd w:id="4487"/>
      <w:bookmarkEnd w:id="4488"/>
      <w:bookmarkEnd w:id="4489"/>
      <w:bookmarkEnd w:id="4490"/>
      <w:bookmarkEnd w:id="4491"/>
      <w:bookmarkEnd w:id="4492"/>
      <w:bookmarkEnd w:id="4493"/>
      <w:bookmarkEnd w:id="4494"/>
      <w:bookmarkEnd w:id="4495"/>
    </w:p>
    <w:p w14:paraId="40A3D8B6" w14:textId="77777777" w:rsidR="005C310B" w:rsidRPr="00B02A0B" w:rsidRDefault="005C310B" w:rsidP="007D34FE">
      <w:pPr>
        <w:pStyle w:val="Heading3"/>
      </w:pPr>
      <w:bookmarkStart w:id="4496" w:name="_CR13_2_1"/>
      <w:bookmarkStart w:id="4497" w:name="_Toc20215720"/>
      <w:bookmarkStart w:id="4498" w:name="_Toc27496213"/>
      <w:bookmarkStart w:id="4499" w:name="_Toc36107954"/>
      <w:bookmarkStart w:id="4500" w:name="_Toc44598707"/>
      <w:bookmarkStart w:id="4501" w:name="_Toc44602562"/>
      <w:bookmarkStart w:id="4502" w:name="_Toc45197739"/>
      <w:bookmarkStart w:id="4503" w:name="_Toc45695772"/>
      <w:bookmarkStart w:id="4504" w:name="_Toc51851228"/>
      <w:bookmarkStart w:id="4505" w:name="_Toc92224845"/>
      <w:bookmarkStart w:id="4506" w:name="_Toc218717647"/>
      <w:bookmarkEnd w:id="4496"/>
      <w:r w:rsidRPr="00B02A0B">
        <w:t>13.2.1</w:t>
      </w:r>
      <w:r w:rsidRPr="00B02A0B">
        <w:tab/>
        <w:t>General</w:t>
      </w:r>
      <w:bookmarkEnd w:id="4497"/>
      <w:bookmarkEnd w:id="4498"/>
      <w:bookmarkEnd w:id="4499"/>
      <w:bookmarkEnd w:id="4500"/>
      <w:bookmarkEnd w:id="4501"/>
      <w:bookmarkEnd w:id="4502"/>
      <w:bookmarkEnd w:id="4503"/>
      <w:bookmarkEnd w:id="4504"/>
      <w:bookmarkEnd w:id="4505"/>
      <w:bookmarkEnd w:id="4506"/>
    </w:p>
    <w:p w14:paraId="68BD8E70" w14:textId="77777777" w:rsidR="005C310B" w:rsidRPr="00B02A0B" w:rsidRDefault="005C310B" w:rsidP="007D34FE">
      <w:pPr>
        <w:pStyle w:val="Heading4"/>
      </w:pPr>
      <w:bookmarkStart w:id="4507" w:name="_CR13_2_1_1"/>
      <w:bookmarkStart w:id="4508" w:name="_Toc20215721"/>
      <w:bookmarkStart w:id="4509" w:name="_Toc27496214"/>
      <w:bookmarkStart w:id="4510" w:name="_Toc36107955"/>
      <w:bookmarkStart w:id="4511" w:name="_Toc44598708"/>
      <w:bookmarkStart w:id="4512" w:name="_Toc44602563"/>
      <w:bookmarkStart w:id="4513" w:name="_Toc45197740"/>
      <w:bookmarkStart w:id="4514" w:name="_Toc45695773"/>
      <w:bookmarkStart w:id="4515" w:name="_Toc51851229"/>
      <w:bookmarkStart w:id="4516" w:name="_Toc92224846"/>
      <w:bookmarkStart w:id="4517" w:name="_Toc218717648"/>
      <w:bookmarkEnd w:id="4507"/>
      <w:r w:rsidRPr="00B02A0B">
        <w:t>13.2.1.1</w:t>
      </w:r>
      <w:r w:rsidRPr="00B02A0B">
        <w:tab/>
        <w:t>Server generating message for release of communication over HTTP towards participating MCData function</w:t>
      </w:r>
      <w:bookmarkEnd w:id="4508"/>
      <w:bookmarkEnd w:id="4509"/>
      <w:bookmarkEnd w:id="4510"/>
      <w:bookmarkEnd w:id="4511"/>
      <w:bookmarkEnd w:id="4512"/>
      <w:bookmarkEnd w:id="4513"/>
      <w:bookmarkEnd w:id="4514"/>
      <w:bookmarkEnd w:id="4515"/>
      <w:bookmarkEnd w:id="4516"/>
      <w:bookmarkEnd w:id="4517"/>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B44357" w:rsidRDefault="005C310B" w:rsidP="00B44357">
      <w:r w:rsidRPr="00B44357">
        <w:t>While generating an FD HTTP TERMINATION 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lastRenderedPageBreak/>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18" w:name="_CR13_2_1_2"/>
      <w:bookmarkStart w:id="4519" w:name="_Toc20215722"/>
      <w:bookmarkStart w:id="4520" w:name="_Toc27496215"/>
      <w:bookmarkStart w:id="4521" w:name="_Toc36107956"/>
      <w:bookmarkStart w:id="4522" w:name="_Toc44598709"/>
      <w:bookmarkStart w:id="4523" w:name="_Toc44602564"/>
      <w:bookmarkStart w:id="4524" w:name="_Toc45197741"/>
      <w:bookmarkStart w:id="4525" w:name="_Toc45695774"/>
      <w:bookmarkStart w:id="4526" w:name="_Toc51851230"/>
      <w:bookmarkStart w:id="4527" w:name="_Toc92224847"/>
      <w:bookmarkStart w:id="4528" w:name="_Toc218717649"/>
      <w:bookmarkEnd w:id="4518"/>
      <w:r w:rsidRPr="00B02A0B">
        <w:t>13.2.1.2</w:t>
      </w:r>
      <w:r w:rsidRPr="00B02A0B">
        <w:tab/>
        <w:t>Authorised user generating FD HTTP TERMINATION MESSAGE towards participating MCData function</w:t>
      </w:r>
      <w:bookmarkEnd w:id="4519"/>
      <w:bookmarkEnd w:id="4520"/>
      <w:bookmarkEnd w:id="4521"/>
      <w:bookmarkEnd w:id="4522"/>
      <w:bookmarkEnd w:id="4523"/>
      <w:bookmarkEnd w:id="4524"/>
      <w:bookmarkEnd w:id="4525"/>
      <w:bookmarkEnd w:id="4526"/>
      <w:bookmarkEnd w:id="4527"/>
      <w:bookmarkEnd w:id="4528"/>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B44357" w:rsidRDefault="005C310B" w:rsidP="00B44357">
      <w:r w:rsidRPr="00B44357">
        <w:t>When generating an FD HTTP TERMINATION 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29" w:name="_CR13_2_2"/>
      <w:bookmarkStart w:id="4530" w:name="_Toc20215723"/>
      <w:bookmarkStart w:id="4531" w:name="_Toc27496216"/>
      <w:bookmarkStart w:id="4532" w:name="_Toc36107957"/>
      <w:bookmarkStart w:id="4533" w:name="_Toc44598710"/>
      <w:bookmarkStart w:id="4534" w:name="_Toc44602565"/>
      <w:bookmarkStart w:id="4535" w:name="_Toc45197742"/>
      <w:bookmarkStart w:id="4536" w:name="_Toc45695775"/>
      <w:bookmarkStart w:id="4537" w:name="_Toc51851231"/>
      <w:bookmarkStart w:id="4538" w:name="_Toc92224848"/>
      <w:bookmarkStart w:id="4539" w:name="_Toc218717650"/>
      <w:bookmarkEnd w:id="4529"/>
      <w:r w:rsidRPr="00B02A0B">
        <w:t>13.2.2</w:t>
      </w:r>
      <w:r w:rsidRPr="00B02A0B">
        <w:tab/>
        <w:t>MCData originating user initiated communication release</w:t>
      </w:r>
      <w:bookmarkEnd w:id="4530"/>
      <w:bookmarkEnd w:id="4531"/>
      <w:bookmarkEnd w:id="4532"/>
      <w:bookmarkEnd w:id="4533"/>
      <w:bookmarkEnd w:id="4534"/>
      <w:bookmarkEnd w:id="4535"/>
      <w:bookmarkEnd w:id="4536"/>
      <w:bookmarkEnd w:id="4537"/>
      <w:bookmarkEnd w:id="4538"/>
      <w:bookmarkEnd w:id="4539"/>
    </w:p>
    <w:p w14:paraId="3D3CA274" w14:textId="77777777" w:rsidR="005C310B" w:rsidRPr="00B02A0B" w:rsidRDefault="005C310B" w:rsidP="007D34FE">
      <w:pPr>
        <w:pStyle w:val="Heading4"/>
      </w:pPr>
      <w:bookmarkStart w:id="4540" w:name="_CR13_2_2_1"/>
      <w:bookmarkStart w:id="4541" w:name="_Toc20215724"/>
      <w:bookmarkStart w:id="4542" w:name="_Toc27496217"/>
      <w:bookmarkStart w:id="4543" w:name="_Toc36107958"/>
      <w:bookmarkStart w:id="4544" w:name="_Toc44598711"/>
      <w:bookmarkStart w:id="4545" w:name="_Toc44602566"/>
      <w:bookmarkStart w:id="4546" w:name="_Toc45197743"/>
      <w:bookmarkStart w:id="4547" w:name="_Toc45695776"/>
      <w:bookmarkStart w:id="4548" w:name="_Toc51851232"/>
      <w:bookmarkStart w:id="4549" w:name="_Toc92224849"/>
      <w:bookmarkStart w:id="4550" w:name="_Toc218717651"/>
      <w:bookmarkEnd w:id="4540"/>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41"/>
      <w:bookmarkEnd w:id="4542"/>
      <w:bookmarkEnd w:id="4543"/>
      <w:bookmarkEnd w:id="4544"/>
      <w:bookmarkEnd w:id="4545"/>
      <w:bookmarkEnd w:id="4546"/>
      <w:bookmarkEnd w:id="4547"/>
      <w:bookmarkEnd w:id="4548"/>
      <w:bookmarkEnd w:id="4549"/>
      <w:bookmarkEnd w:id="4550"/>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51" w:name="_CR13_2_2_2"/>
      <w:bookmarkStart w:id="4552" w:name="_Toc20215725"/>
      <w:bookmarkStart w:id="4553" w:name="_Toc27496218"/>
      <w:bookmarkStart w:id="4554" w:name="_Toc36107959"/>
      <w:bookmarkStart w:id="4555" w:name="_Toc44598712"/>
      <w:bookmarkStart w:id="4556" w:name="_Toc44602567"/>
      <w:bookmarkStart w:id="4557" w:name="_Toc45197744"/>
      <w:bookmarkStart w:id="4558" w:name="_Toc45695777"/>
      <w:bookmarkStart w:id="4559" w:name="_Toc51851233"/>
      <w:bookmarkStart w:id="4560" w:name="_Toc92224850"/>
      <w:bookmarkStart w:id="4561" w:name="_Toc218717652"/>
      <w:bookmarkEnd w:id="4551"/>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52"/>
      <w:bookmarkEnd w:id="4553"/>
      <w:bookmarkEnd w:id="4554"/>
      <w:bookmarkEnd w:id="4555"/>
      <w:bookmarkEnd w:id="4556"/>
      <w:bookmarkEnd w:id="4557"/>
      <w:bookmarkEnd w:id="4558"/>
      <w:bookmarkEnd w:id="4559"/>
      <w:bookmarkEnd w:id="4560"/>
      <w:bookmarkEnd w:id="4561"/>
    </w:p>
    <w:p w14:paraId="0C008219" w14:textId="77777777" w:rsidR="005C310B" w:rsidRPr="00B02A0B" w:rsidRDefault="005C310B" w:rsidP="007D34FE">
      <w:pPr>
        <w:pStyle w:val="Heading5"/>
        <w:rPr>
          <w:rFonts w:eastAsia="Malgun Gothic"/>
        </w:rPr>
      </w:pPr>
      <w:bookmarkStart w:id="4562" w:name="_CR13_2_2_2_1"/>
      <w:bookmarkStart w:id="4563" w:name="_Toc20215726"/>
      <w:bookmarkStart w:id="4564" w:name="_Toc27496219"/>
      <w:bookmarkStart w:id="4565" w:name="_Toc36107960"/>
      <w:bookmarkStart w:id="4566" w:name="_Toc44598713"/>
      <w:bookmarkStart w:id="4567" w:name="_Toc44602568"/>
      <w:bookmarkStart w:id="4568" w:name="_Toc45197745"/>
      <w:bookmarkStart w:id="4569" w:name="_Toc45695778"/>
      <w:bookmarkStart w:id="4570" w:name="_Toc51851234"/>
      <w:bookmarkStart w:id="4571" w:name="_Toc92224851"/>
      <w:bookmarkStart w:id="4572" w:name="_Toc218717653"/>
      <w:bookmarkEnd w:id="4562"/>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63"/>
      <w:bookmarkEnd w:id="4564"/>
      <w:bookmarkEnd w:id="4565"/>
      <w:bookmarkEnd w:id="4566"/>
      <w:bookmarkEnd w:id="4567"/>
      <w:bookmarkEnd w:id="4568"/>
      <w:bookmarkEnd w:id="4569"/>
      <w:bookmarkEnd w:id="4570"/>
      <w:bookmarkEnd w:id="4571"/>
      <w:bookmarkEnd w:id="4572"/>
    </w:p>
    <w:p w14:paraId="0A8BA5E5" w14:textId="77777777" w:rsidR="005C310B" w:rsidRPr="00B02A0B" w:rsidRDefault="005C310B" w:rsidP="005C310B">
      <w:pPr>
        <w:rPr>
          <w:lang w:val="en-US"/>
        </w:rPr>
      </w:pPr>
      <w:r w:rsidRPr="00B02A0B">
        <w:rPr>
          <w:lang w:val="en-US"/>
        </w:rPr>
        <w:t>The procedures described in this clause are applicable to MCData SDS and MCData FD using media plane where originating MCData user initiates the communication release.</w:t>
      </w:r>
    </w:p>
    <w:p w14:paraId="2A67E722" w14:textId="77777777" w:rsidR="005C310B" w:rsidRPr="00B02A0B" w:rsidRDefault="005C310B" w:rsidP="007D34FE">
      <w:pPr>
        <w:pStyle w:val="Heading5"/>
        <w:rPr>
          <w:rFonts w:eastAsia="Malgun Gothic"/>
        </w:rPr>
      </w:pPr>
      <w:bookmarkStart w:id="4573" w:name="_CR13_2_2_2_2"/>
      <w:bookmarkStart w:id="4574" w:name="_Toc20215727"/>
      <w:bookmarkStart w:id="4575" w:name="_Toc27496220"/>
      <w:bookmarkStart w:id="4576" w:name="_Toc36107961"/>
      <w:bookmarkStart w:id="4577" w:name="_Toc44598714"/>
      <w:bookmarkStart w:id="4578" w:name="_Toc44602569"/>
      <w:bookmarkStart w:id="4579" w:name="_Toc45197746"/>
      <w:bookmarkStart w:id="4580" w:name="_Toc45695779"/>
      <w:bookmarkStart w:id="4581" w:name="_Toc51851235"/>
      <w:bookmarkStart w:id="4582" w:name="_Toc92224852"/>
      <w:bookmarkStart w:id="4583" w:name="_Toc218717654"/>
      <w:bookmarkEnd w:id="4573"/>
      <w:r w:rsidRPr="00B02A0B">
        <w:rPr>
          <w:rFonts w:eastAsia="Malgun Gothic"/>
        </w:rPr>
        <w:lastRenderedPageBreak/>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574"/>
      <w:bookmarkEnd w:id="4575"/>
      <w:bookmarkEnd w:id="4576"/>
      <w:bookmarkEnd w:id="4577"/>
      <w:bookmarkEnd w:id="4578"/>
      <w:bookmarkEnd w:id="4579"/>
      <w:bookmarkEnd w:id="4580"/>
      <w:bookmarkEnd w:id="4581"/>
      <w:bookmarkEnd w:id="4582"/>
      <w:bookmarkEnd w:id="4583"/>
    </w:p>
    <w:p w14:paraId="6F1ACBE1" w14:textId="77777777" w:rsidR="005C310B" w:rsidRPr="00B02A0B" w:rsidRDefault="005C310B" w:rsidP="007D34FE">
      <w:pPr>
        <w:pStyle w:val="Heading6"/>
        <w:numPr>
          <w:ilvl w:val="5"/>
          <w:numId w:val="0"/>
        </w:numPr>
        <w:ind w:left="1152" w:hanging="432"/>
      </w:pPr>
      <w:bookmarkStart w:id="4584" w:name="_CR13_2_2_2_2_1"/>
      <w:bookmarkStart w:id="4585" w:name="_Toc20215728"/>
      <w:bookmarkStart w:id="4586" w:name="_Toc27496221"/>
      <w:bookmarkStart w:id="4587" w:name="_Toc36107962"/>
      <w:bookmarkStart w:id="4588" w:name="_Toc44598715"/>
      <w:bookmarkStart w:id="4589" w:name="_Toc44602570"/>
      <w:bookmarkStart w:id="4590" w:name="_Toc45197747"/>
      <w:bookmarkStart w:id="4591" w:name="_Toc45695780"/>
      <w:bookmarkStart w:id="4592" w:name="_Toc51851236"/>
      <w:bookmarkStart w:id="4593" w:name="_Toc92224853"/>
      <w:bookmarkStart w:id="4594" w:name="_Toc218717655"/>
      <w:bookmarkEnd w:id="4584"/>
      <w:r w:rsidRPr="00B02A0B">
        <w:t>13.2.2.</w:t>
      </w:r>
      <w:r w:rsidRPr="00B02A0B">
        <w:rPr>
          <w:lang w:val="en-US"/>
        </w:rPr>
        <w:t>2</w:t>
      </w:r>
      <w:r w:rsidRPr="00B02A0B">
        <w:t>.2</w:t>
      </w:r>
      <w:r w:rsidRPr="00B02A0B">
        <w:rPr>
          <w:lang w:val="en-US"/>
        </w:rPr>
        <w:t>.1</w:t>
      </w:r>
      <w:r w:rsidRPr="00B02A0B">
        <w:tab/>
        <w:t>MCData client originating procedures</w:t>
      </w:r>
      <w:bookmarkEnd w:id="4585"/>
      <w:bookmarkEnd w:id="4586"/>
      <w:bookmarkEnd w:id="4587"/>
      <w:bookmarkEnd w:id="4588"/>
      <w:bookmarkEnd w:id="4589"/>
      <w:bookmarkEnd w:id="4590"/>
      <w:bookmarkEnd w:id="4591"/>
      <w:bookmarkEnd w:id="4592"/>
      <w:bookmarkEnd w:id="4593"/>
      <w:bookmarkEnd w:id="4594"/>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B02A0B" w:rsidRDefault="005C310B" w:rsidP="007D34FE">
      <w:pPr>
        <w:pStyle w:val="Heading6"/>
        <w:numPr>
          <w:ilvl w:val="5"/>
          <w:numId w:val="0"/>
        </w:numPr>
        <w:ind w:left="1152" w:hanging="432"/>
      </w:pPr>
      <w:bookmarkStart w:id="4595" w:name="_CR13_2_2_2_2_2"/>
      <w:bookmarkStart w:id="4596" w:name="_Toc20215729"/>
      <w:bookmarkStart w:id="4597" w:name="_Toc27496222"/>
      <w:bookmarkStart w:id="4598" w:name="_Toc36107963"/>
      <w:bookmarkStart w:id="4599" w:name="_Toc44598716"/>
      <w:bookmarkStart w:id="4600" w:name="_Toc44602571"/>
      <w:bookmarkStart w:id="4601" w:name="_Toc45197748"/>
      <w:bookmarkStart w:id="4602" w:name="_Toc45695781"/>
      <w:bookmarkStart w:id="4603" w:name="_Toc51851237"/>
      <w:bookmarkStart w:id="4604" w:name="_Toc92224854"/>
      <w:bookmarkStart w:id="4605" w:name="_Toc218717656"/>
      <w:bookmarkEnd w:id="4595"/>
      <w:r w:rsidRPr="00B02A0B">
        <w:t>13.2.2.</w:t>
      </w:r>
      <w:r w:rsidRPr="00B02A0B">
        <w:rPr>
          <w:lang w:val="en-US"/>
        </w:rPr>
        <w:t>2</w:t>
      </w:r>
      <w:r w:rsidRPr="00B02A0B">
        <w:t>.2</w:t>
      </w:r>
      <w:r w:rsidRPr="00B02A0B">
        <w:rPr>
          <w:lang w:val="en-US"/>
        </w:rPr>
        <w:t>.2</w:t>
      </w:r>
      <w:r w:rsidRPr="00B02A0B">
        <w:tab/>
        <w:t>MCData client terminating procedures</w:t>
      </w:r>
      <w:bookmarkEnd w:id="4596"/>
      <w:bookmarkEnd w:id="4597"/>
      <w:bookmarkEnd w:id="4598"/>
      <w:bookmarkEnd w:id="4599"/>
      <w:bookmarkEnd w:id="4600"/>
      <w:bookmarkEnd w:id="4601"/>
      <w:bookmarkEnd w:id="4602"/>
      <w:bookmarkEnd w:id="4603"/>
      <w:bookmarkEnd w:id="4604"/>
      <w:bookmarkEnd w:id="4605"/>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06" w:name="_CR13_2_2_2_3"/>
      <w:bookmarkStart w:id="4607" w:name="_Toc20215730"/>
      <w:bookmarkStart w:id="4608" w:name="_Toc27496223"/>
      <w:bookmarkStart w:id="4609" w:name="_Toc36107964"/>
      <w:bookmarkStart w:id="4610" w:name="_Toc44598717"/>
      <w:bookmarkStart w:id="4611" w:name="_Toc44602572"/>
      <w:bookmarkStart w:id="4612" w:name="_Toc45197749"/>
      <w:bookmarkStart w:id="4613" w:name="_Toc45695782"/>
      <w:bookmarkStart w:id="4614" w:name="_Toc51851238"/>
      <w:bookmarkStart w:id="4615" w:name="_Toc92224855"/>
      <w:bookmarkStart w:id="4616" w:name="_Toc218717657"/>
      <w:bookmarkEnd w:id="4606"/>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07"/>
      <w:bookmarkEnd w:id="4608"/>
      <w:bookmarkEnd w:id="4609"/>
      <w:bookmarkEnd w:id="4610"/>
      <w:bookmarkEnd w:id="4611"/>
      <w:bookmarkEnd w:id="4612"/>
      <w:bookmarkEnd w:id="4613"/>
      <w:bookmarkEnd w:id="4614"/>
      <w:bookmarkEnd w:id="4615"/>
      <w:bookmarkEnd w:id="4616"/>
    </w:p>
    <w:p w14:paraId="3438C8E6" w14:textId="77777777" w:rsidR="005C310B" w:rsidRPr="00B02A0B" w:rsidRDefault="005C310B" w:rsidP="007D34FE">
      <w:pPr>
        <w:pStyle w:val="Heading6"/>
        <w:numPr>
          <w:ilvl w:val="5"/>
          <w:numId w:val="0"/>
        </w:numPr>
        <w:ind w:left="1152" w:hanging="432"/>
      </w:pPr>
      <w:bookmarkStart w:id="4617" w:name="_CR13_2_2_2_3_1"/>
      <w:bookmarkStart w:id="4618" w:name="_Toc20215731"/>
      <w:bookmarkStart w:id="4619" w:name="_Toc27496224"/>
      <w:bookmarkStart w:id="4620" w:name="_Toc36107965"/>
      <w:bookmarkStart w:id="4621" w:name="_Toc44598718"/>
      <w:bookmarkStart w:id="4622" w:name="_Toc44602573"/>
      <w:bookmarkStart w:id="4623" w:name="_Toc45197750"/>
      <w:bookmarkStart w:id="4624" w:name="_Toc45695783"/>
      <w:bookmarkStart w:id="4625" w:name="_Toc51851239"/>
      <w:bookmarkStart w:id="4626" w:name="_Toc92224856"/>
      <w:bookmarkStart w:id="4627" w:name="_Toc218717658"/>
      <w:bookmarkEnd w:id="4617"/>
      <w:r w:rsidRPr="00B02A0B">
        <w:t>13.2.2.</w:t>
      </w:r>
      <w:r w:rsidRPr="00B02A0B">
        <w:rPr>
          <w:lang w:val="en-US"/>
        </w:rPr>
        <w:t>2</w:t>
      </w:r>
      <w:r w:rsidRPr="00B02A0B">
        <w:t>.3</w:t>
      </w:r>
      <w:r w:rsidRPr="00B02A0B">
        <w:rPr>
          <w:lang w:val="en-US"/>
        </w:rPr>
        <w:t>.1</w:t>
      </w:r>
      <w:r w:rsidRPr="00B02A0B">
        <w:tab/>
        <w:t>Originating participating MCData function procedures</w:t>
      </w:r>
      <w:bookmarkEnd w:id="4618"/>
      <w:bookmarkEnd w:id="4619"/>
      <w:bookmarkEnd w:id="4620"/>
      <w:bookmarkEnd w:id="4621"/>
      <w:bookmarkEnd w:id="4622"/>
      <w:bookmarkEnd w:id="4623"/>
      <w:bookmarkEnd w:id="4624"/>
      <w:bookmarkEnd w:id="4625"/>
      <w:bookmarkEnd w:id="4626"/>
      <w:bookmarkEnd w:id="4627"/>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B02A0B" w:rsidRDefault="005C310B" w:rsidP="007D34FE">
      <w:pPr>
        <w:pStyle w:val="Heading6"/>
        <w:numPr>
          <w:ilvl w:val="5"/>
          <w:numId w:val="0"/>
        </w:numPr>
        <w:ind w:left="1152" w:hanging="432"/>
      </w:pPr>
      <w:bookmarkStart w:id="4628" w:name="_CR13_2_2_2_3_2"/>
      <w:bookmarkStart w:id="4629" w:name="_Toc20215732"/>
      <w:bookmarkStart w:id="4630" w:name="_Toc27496225"/>
      <w:bookmarkStart w:id="4631" w:name="_Toc36107966"/>
      <w:bookmarkStart w:id="4632" w:name="_Toc44598719"/>
      <w:bookmarkStart w:id="4633" w:name="_Toc44602574"/>
      <w:bookmarkStart w:id="4634" w:name="_Toc45197751"/>
      <w:bookmarkStart w:id="4635" w:name="_Toc45695784"/>
      <w:bookmarkStart w:id="4636" w:name="_Toc51851240"/>
      <w:bookmarkStart w:id="4637" w:name="_Toc92224857"/>
      <w:bookmarkStart w:id="4638" w:name="_Toc218717659"/>
      <w:bookmarkEnd w:id="4628"/>
      <w:r w:rsidRPr="00B02A0B">
        <w:t>13.2.2.</w:t>
      </w:r>
      <w:r w:rsidRPr="00B02A0B">
        <w:rPr>
          <w:lang w:val="en-US"/>
        </w:rPr>
        <w:t>2</w:t>
      </w:r>
      <w:r w:rsidRPr="00B02A0B">
        <w:t>.3</w:t>
      </w:r>
      <w:r w:rsidRPr="00B02A0B">
        <w:rPr>
          <w:lang w:val="en-US"/>
        </w:rPr>
        <w:t>.2</w:t>
      </w:r>
      <w:r w:rsidRPr="00B02A0B">
        <w:tab/>
        <w:t>Terminating participating MCData function procedures</w:t>
      </w:r>
      <w:bookmarkEnd w:id="4629"/>
      <w:bookmarkEnd w:id="4630"/>
      <w:bookmarkEnd w:id="4631"/>
      <w:bookmarkEnd w:id="4632"/>
      <w:bookmarkEnd w:id="4633"/>
      <w:bookmarkEnd w:id="4634"/>
      <w:bookmarkEnd w:id="4635"/>
      <w:bookmarkEnd w:id="4636"/>
      <w:bookmarkEnd w:id="4637"/>
      <w:bookmarkEnd w:id="4638"/>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lastRenderedPageBreak/>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39" w:name="_CR13_2_2_2_4"/>
      <w:bookmarkStart w:id="4640" w:name="_Toc20215733"/>
      <w:bookmarkStart w:id="4641" w:name="_Toc27496226"/>
      <w:bookmarkStart w:id="4642" w:name="_Toc36107967"/>
      <w:bookmarkStart w:id="4643" w:name="_Toc44598720"/>
      <w:bookmarkStart w:id="4644" w:name="_Toc44602575"/>
      <w:bookmarkStart w:id="4645" w:name="_Toc45197752"/>
      <w:bookmarkStart w:id="4646" w:name="_Toc45695785"/>
      <w:bookmarkStart w:id="4647" w:name="_Toc51851241"/>
      <w:bookmarkStart w:id="4648" w:name="_Toc92224858"/>
      <w:bookmarkStart w:id="4649" w:name="_Toc218717660"/>
      <w:bookmarkEnd w:id="4639"/>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40"/>
      <w:bookmarkEnd w:id="4641"/>
      <w:bookmarkEnd w:id="4642"/>
      <w:bookmarkEnd w:id="4643"/>
      <w:bookmarkEnd w:id="4644"/>
      <w:bookmarkEnd w:id="4645"/>
      <w:bookmarkEnd w:id="4646"/>
      <w:bookmarkEnd w:id="4647"/>
      <w:bookmarkEnd w:id="4648"/>
      <w:bookmarkEnd w:id="4649"/>
    </w:p>
    <w:p w14:paraId="6A68F00F" w14:textId="77777777" w:rsidR="005C310B" w:rsidRPr="00B02A0B" w:rsidRDefault="005C310B" w:rsidP="007D34FE">
      <w:pPr>
        <w:pStyle w:val="Heading6"/>
        <w:numPr>
          <w:ilvl w:val="5"/>
          <w:numId w:val="0"/>
        </w:numPr>
        <w:ind w:left="1152" w:hanging="432"/>
      </w:pPr>
      <w:bookmarkStart w:id="4650" w:name="_CR13_2_2_2_4_1"/>
      <w:bookmarkStart w:id="4651" w:name="_Toc20215734"/>
      <w:bookmarkStart w:id="4652" w:name="_Toc27496227"/>
      <w:bookmarkStart w:id="4653" w:name="_Toc36107968"/>
      <w:bookmarkStart w:id="4654" w:name="_Toc44598721"/>
      <w:bookmarkStart w:id="4655" w:name="_Toc44602576"/>
      <w:bookmarkStart w:id="4656" w:name="_Toc45197753"/>
      <w:bookmarkStart w:id="4657" w:name="_Toc45695786"/>
      <w:bookmarkStart w:id="4658" w:name="_Toc51851242"/>
      <w:bookmarkStart w:id="4659" w:name="_Toc92224859"/>
      <w:bookmarkStart w:id="4660" w:name="_Toc218717661"/>
      <w:bookmarkEnd w:id="4650"/>
      <w:r w:rsidRPr="00B02A0B">
        <w:t>13.2.2.</w:t>
      </w:r>
      <w:r w:rsidRPr="00B02A0B">
        <w:rPr>
          <w:lang w:val="en-US"/>
        </w:rPr>
        <w:t>2</w:t>
      </w:r>
      <w:r w:rsidRPr="00B02A0B">
        <w:t>.4.1</w:t>
      </w:r>
      <w:r w:rsidRPr="00B02A0B">
        <w:tab/>
      </w:r>
      <w:r w:rsidRPr="00B02A0B">
        <w:rPr>
          <w:lang w:val="en-US"/>
        </w:rPr>
        <w:t>Communication</w:t>
      </w:r>
      <w:r w:rsidRPr="00B02A0B">
        <w:t xml:space="preserve"> release policy for</w:t>
      </w:r>
      <w:r w:rsidRPr="00B02A0B">
        <w:rPr>
          <w:lang w:val="en-US"/>
        </w:rPr>
        <w:t xml:space="preserve"> group</w:t>
      </w:r>
      <w:r w:rsidRPr="00B02A0B">
        <w:t xml:space="preserve"> MCData communication</w:t>
      </w:r>
      <w:bookmarkEnd w:id="4651"/>
      <w:bookmarkEnd w:id="4652"/>
      <w:bookmarkEnd w:id="4653"/>
      <w:bookmarkEnd w:id="4654"/>
      <w:bookmarkEnd w:id="4655"/>
      <w:bookmarkEnd w:id="4656"/>
      <w:bookmarkEnd w:id="4657"/>
      <w:bookmarkEnd w:id="4658"/>
      <w:bookmarkEnd w:id="4659"/>
      <w:bookmarkEnd w:id="4660"/>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B02A0B" w:rsidRDefault="005C310B" w:rsidP="007D34FE">
      <w:pPr>
        <w:pStyle w:val="Heading6"/>
        <w:numPr>
          <w:ilvl w:val="5"/>
          <w:numId w:val="0"/>
        </w:numPr>
        <w:ind w:left="1152" w:hanging="432"/>
      </w:pPr>
      <w:bookmarkStart w:id="4661" w:name="_CR13_2_2_2_4_2"/>
      <w:bookmarkStart w:id="4662" w:name="_Toc20215735"/>
      <w:bookmarkStart w:id="4663" w:name="_Toc27496228"/>
      <w:bookmarkStart w:id="4664" w:name="_Toc36107969"/>
      <w:bookmarkStart w:id="4665" w:name="_Toc44598722"/>
      <w:bookmarkStart w:id="4666" w:name="_Toc44602577"/>
      <w:bookmarkStart w:id="4667" w:name="_Toc45197754"/>
      <w:bookmarkStart w:id="4668" w:name="_Toc45695787"/>
      <w:bookmarkStart w:id="4669" w:name="_Toc51851243"/>
      <w:bookmarkStart w:id="4670" w:name="_Toc92224860"/>
      <w:bookmarkStart w:id="4671" w:name="_Toc218717662"/>
      <w:bookmarkEnd w:id="4661"/>
      <w:r w:rsidRPr="00B02A0B">
        <w:t>13.2.2.</w:t>
      </w:r>
      <w:r w:rsidRPr="00B02A0B">
        <w:rPr>
          <w:lang w:val="en-US"/>
        </w:rPr>
        <w:t>2</w:t>
      </w:r>
      <w:r w:rsidRPr="00B02A0B">
        <w:t>.4.2</w:t>
      </w:r>
      <w:r w:rsidRPr="00B02A0B">
        <w:tab/>
      </w:r>
      <w:r w:rsidRPr="00B02A0B">
        <w:rPr>
          <w:lang w:val="en-US"/>
        </w:rPr>
        <w:t>Communication</w:t>
      </w:r>
      <w:r w:rsidRPr="00B02A0B">
        <w:t xml:space="preserve"> release policy for one-to-one MCData communication</w:t>
      </w:r>
      <w:bookmarkEnd w:id="4662"/>
      <w:bookmarkEnd w:id="4663"/>
      <w:bookmarkEnd w:id="4664"/>
      <w:bookmarkEnd w:id="4665"/>
      <w:bookmarkEnd w:id="4666"/>
      <w:bookmarkEnd w:id="4667"/>
      <w:bookmarkEnd w:id="4668"/>
      <w:bookmarkEnd w:id="4669"/>
      <w:bookmarkEnd w:id="4670"/>
      <w:bookmarkEnd w:id="4671"/>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B02A0B" w:rsidRDefault="005C310B" w:rsidP="007D34FE">
      <w:pPr>
        <w:pStyle w:val="Heading6"/>
        <w:numPr>
          <w:ilvl w:val="5"/>
          <w:numId w:val="0"/>
        </w:numPr>
        <w:ind w:left="1152" w:hanging="432"/>
        <w:rPr>
          <w:lang w:eastAsia="ko-KR"/>
        </w:rPr>
      </w:pPr>
      <w:bookmarkStart w:id="4672" w:name="_CR13_2_2_2_4_3"/>
      <w:bookmarkStart w:id="4673" w:name="_Toc20215736"/>
      <w:bookmarkStart w:id="4674" w:name="_Toc27496229"/>
      <w:bookmarkStart w:id="4675" w:name="_Toc36107970"/>
      <w:bookmarkStart w:id="4676" w:name="_Toc44598723"/>
      <w:bookmarkStart w:id="4677" w:name="_Toc44602578"/>
      <w:bookmarkStart w:id="4678" w:name="_Toc45197755"/>
      <w:bookmarkStart w:id="4679" w:name="_Toc45695788"/>
      <w:bookmarkStart w:id="4680" w:name="_Toc51851244"/>
      <w:bookmarkStart w:id="4681" w:name="_Toc92224861"/>
      <w:bookmarkStart w:id="4682" w:name="_Toc218717663"/>
      <w:bookmarkEnd w:id="4672"/>
      <w:r w:rsidRPr="00B02A0B">
        <w:t>13.2.2.</w:t>
      </w:r>
      <w:r w:rsidRPr="00B02A0B">
        <w:rPr>
          <w:lang w:val="en-US"/>
        </w:rPr>
        <w:t>2</w:t>
      </w:r>
      <w:r w:rsidRPr="00B02A0B">
        <w:t>.4.3</w:t>
      </w:r>
      <w:r w:rsidRPr="00B02A0B">
        <w:tab/>
      </w:r>
      <w:r w:rsidRPr="00B02A0B">
        <w:rPr>
          <w:lang w:eastAsia="ko-KR"/>
        </w:rPr>
        <w:t>Receiving a SIP BYE request</w:t>
      </w:r>
      <w:bookmarkEnd w:id="4673"/>
      <w:bookmarkEnd w:id="4674"/>
      <w:bookmarkEnd w:id="4675"/>
      <w:bookmarkEnd w:id="4676"/>
      <w:bookmarkEnd w:id="4677"/>
      <w:bookmarkEnd w:id="4678"/>
      <w:bookmarkEnd w:id="4679"/>
      <w:bookmarkEnd w:id="4680"/>
      <w:bookmarkEnd w:id="4681"/>
      <w:bookmarkEnd w:id="4682"/>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Pr="00B02A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B02A0B" w:rsidRDefault="005C310B" w:rsidP="007D34FE">
      <w:pPr>
        <w:pStyle w:val="Heading6"/>
        <w:numPr>
          <w:ilvl w:val="5"/>
          <w:numId w:val="0"/>
        </w:numPr>
        <w:ind w:left="1152" w:hanging="432"/>
        <w:rPr>
          <w:lang w:eastAsia="ko-KR"/>
        </w:rPr>
      </w:pPr>
      <w:bookmarkStart w:id="4683" w:name="_CR13_2_2_2_4_4"/>
      <w:bookmarkStart w:id="4684" w:name="_Toc20215737"/>
      <w:bookmarkStart w:id="4685" w:name="_Toc27496230"/>
      <w:bookmarkStart w:id="4686" w:name="_Toc36107971"/>
      <w:bookmarkStart w:id="4687" w:name="_Toc44598724"/>
      <w:bookmarkStart w:id="4688" w:name="_Toc44602579"/>
      <w:bookmarkStart w:id="4689" w:name="_Toc45197756"/>
      <w:bookmarkStart w:id="4690" w:name="_Toc45695789"/>
      <w:bookmarkStart w:id="4691" w:name="_Toc51851245"/>
      <w:bookmarkStart w:id="4692" w:name="_Toc92224862"/>
      <w:bookmarkStart w:id="4693" w:name="_Toc218717664"/>
      <w:bookmarkEnd w:id="4683"/>
      <w:r w:rsidRPr="00B02A0B">
        <w:t>13.2.2.</w:t>
      </w:r>
      <w:r w:rsidRPr="00B02A0B">
        <w:rPr>
          <w:lang w:val="en-US"/>
        </w:rPr>
        <w:t>2</w:t>
      </w:r>
      <w:r w:rsidRPr="00B02A0B">
        <w:t>.4.4</w:t>
      </w:r>
      <w:r w:rsidRPr="00B02A0B">
        <w:tab/>
      </w:r>
      <w:r w:rsidRPr="00B02A0B">
        <w:rPr>
          <w:lang w:val="en-US" w:eastAsia="ko-KR"/>
        </w:rPr>
        <w:t>Sending</w:t>
      </w:r>
      <w:r w:rsidRPr="00B02A0B">
        <w:rPr>
          <w:lang w:eastAsia="ko-KR"/>
        </w:rPr>
        <w:t xml:space="preserve"> a SIP BYE request</w:t>
      </w:r>
      <w:bookmarkEnd w:id="4684"/>
      <w:bookmarkEnd w:id="4685"/>
      <w:bookmarkEnd w:id="4686"/>
      <w:bookmarkEnd w:id="4687"/>
      <w:bookmarkEnd w:id="4688"/>
      <w:bookmarkEnd w:id="4689"/>
      <w:bookmarkEnd w:id="4690"/>
      <w:bookmarkEnd w:id="4691"/>
      <w:bookmarkEnd w:id="4692"/>
      <w:bookmarkEnd w:id="4693"/>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lastRenderedPageBreak/>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694" w:name="_CR13_2_2_3"/>
      <w:bookmarkStart w:id="4695" w:name="_Toc20215738"/>
      <w:bookmarkStart w:id="4696" w:name="_Toc27496231"/>
      <w:bookmarkStart w:id="4697" w:name="_Toc36107972"/>
      <w:bookmarkStart w:id="4698" w:name="_Toc44598725"/>
      <w:bookmarkStart w:id="4699" w:name="_Toc44602580"/>
      <w:bookmarkStart w:id="4700" w:name="_Toc45197757"/>
      <w:bookmarkStart w:id="4701" w:name="_Toc45695790"/>
      <w:bookmarkStart w:id="4702" w:name="_Toc51851246"/>
      <w:bookmarkStart w:id="4703" w:name="_Toc92224863"/>
      <w:bookmarkStart w:id="4704" w:name="_Toc218717665"/>
      <w:bookmarkEnd w:id="4694"/>
      <w:r w:rsidRPr="00B02A0B">
        <w:rPr>
          <w:rFonts w:eastAsia="Malgun Gothic"/>
        </w:rPr>
        <w:t>13.2.2.3</w:t>
      </w:r>
      <w:r w:rsidRPr="00B02A0B">
        <w:rPr>
          <w:rFonts w:eastAsia="Malgun Gothic"/>
        </w:rPr>
        <w:tab/>
      </w:r>
      <w:r w:rsidRPr="00B02A0B">
        <w:t>Release of MCData communication over HTTP</w:t>
      </w:r>
      <w:bookmarkEnd w:id="4695"/>
      <w:bookmarkEnd w:id="4696"/>
      <w:bookmarkEnd w:id="4697"/>
      <w:bookmarkEnd w:id="4698"/>
      <w:bookmarkEnd w:id="4699"/>
      <w:bookmarkEnd w:id="4700"/>
      <w:bookmarkEnd w:id="4701"/>
      <w:bookmarkEnd w:id="4702"/>
      <w:bookmarkEnd w:id="4703"/>
      <w:bookmarkEnd w:id="4704"/>
    </w:p>
    <w:p w14:paraId="050DE645" w14:textId="77777777" w:rsidR="005C310B" w:rsidRPr="00B02A0B" w:rsidRDefault="005C310B" w:rsidP="007D34FE">
      <w:pPr>
        <w:pStyle w:val="Heading5"/>
        <w:rPr>
          <w:rFonts w:eastAsia="Malgun Gothic"/>
        </w:rPr>
      </w:pPr>
      <w:bookmarkStart w:id="4705" w:name="_CR13_2_2_3_1"/>
      <w:bookmarkStart w:id="4706" w:name="_Toc20215739"/>
      <w:bookmarkStart w:id="4707" w:name="_Toc27496232"/>
      <w:bookmarkStart w:id="4708" w:name="_Toc36107973"/>
      <w:bookmarkStart w:id="4709" w:name="_Toc44598726"/>
      <w:bookmarkStart w:id="4710" w:name="_Toc44602581"/>
      <w:bookmarkStart w:id="4711" w:name="_Toc45197758"/>
      <w:bookmarkStart w:id="4712" w:name="_Toc45695791"/>
      <w:bookmarkStart w:id="4713" w:name="_Toc51851247"/>
      <w:bookmarkStart w:id="4714" w:name="_Toc92224864"/>
      <w:bookmarkStart w:id="4715" w:name="_Toc218717666"/>
      <w:bookmarkEnd w:id="4705"/>
      <w:r w:rsidRPr="00B02A0B">
        <w:rPr>
          <w:rFonts w:eastAsia="Malgun Gothic"/>
        </w:rPr>
        <w:t>13.2.2.3.1</w:t>
      </w:r>
      <w:r w:rsidRPr="00B02A0B">
        <w:rPr>
          <w:rFonts w:eastAsia="Malgun Gothic"/>
        </w:rPr>
        <w:tab/>
        <w:t>General</w:t>
      </w:r>
      <w:bookmarkEnd w:id="4706"/>
      <w:bookmarkEnd w:id="4707"/>
      <w:bookmarkEnd w:id="4708"/>
      <w:bookmarkEnd w:id="4709"/>
      <w:bookmarkEnd w:id="4710"/>
      <w:bookmarkEnd w:id="4711"/>
      <w:bookmarkEnd w:id="4712"/>
      <w:bookmarkEnd w:id="4713"/>
      <w:bookmarkEnd w:id="4714"/>
      <w:bookmarkEnd w:id="4715"/>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16" w:name="_CR13_2_2_3_2"/>
      <w:bookmarkStart w:id="4717" w:name="_Toc20215740"/>
      <w:bookmarkStart w:id="4718" w:name="_Toc27496233"/>
      <w:bookmarkStart w:id="4719" w:name="_Toc36107974"/>
      <w:bookmarkStart w:id="4720" w:name="_Toc44598727"/>
      <w:bookmarkStart w:id="4721" w:name="_Toc44602582"/>
      <w:bookmarkStart w:id="4722" w:name="_Toc45197759"/>
      <w:bookmarkStart w:id="4723" w:name="_Toc45695792"/>
      <w:bookmarkStart w:id="4724" w:name="_Toc51851248"/>
      <w:bookmarkStart w:id="4725" w:name="_Toc92224865"/>
      <w:bookmarkStart w:id="4726" w:name="_Toc218717667"/>
      <w:bookmarkEnd w:id="4716"/>
      <w:r w:rsidRPr="00B02A0B">
        <w:rPr>
          <w:rFonts w:eastAsia="Malgun Gothic"/>
        </w:rPr>
        <w:t>13.2.2.3.2</w:t>
      </w:r>
      <w:r w:rsidRPr="00B02A0B">
        <w:rPr>
          <w:rFonts w:eastAsia="Malgun Gothic"/>
        </w:rPr>
        <w:tab/>
        <w:t>MCData client procedures</w:t>
      </w:r>
      <w:bookmarkEnd w:id="4717"/>
      <w:bookmarkEnd w:id="4718"/>
      <w:bookmarkEnd w:id="4719"/>
      <w:bookmarkEnd w:id="4720"/>
      <w:bookmarkEnd w:id="4721"/>
      <w:bookmarkEnd w:id="4722"/>
      <w:bookmarkEnd w:id="4723"/>
      <w:bookmarkEnd w:id="4724"/>
      <w:bookmarkEnd w:id="4725"/>
      <w:bookmarkEnd w:id="4726"/>
    </w:p>
    <w:p w14:paraId="298C3EF8" w14:textId="77777777" w:rsidR="005C310B" w:rsidRPr="00B02A0B" w:rsidRDefault="005C310B" w:rsidP="007D34FE">
      <w:pPr>
        <w:pStyle w:val="Heading6"/>
        <w:numPr>
          <w:ilvl w:val="5"/>
          <w:numId w:val="0"/>
        </w:numPr>
        <w:ind w:left="1152" w:hanging="432"/>
      </w:pPr>
      <w:bookmarkStart w:id="4727" w:name="_CR13_2_2_3_2_1"/>
      <w:bookmarkStart w:id="4728" w:name="_Toc20215741"/>
      <w:bookmarkStart w:id="4729" w:name="_Toc27496234"/>
      <w:bookmarkStart w:id="4730" w:name="_Toc36107975"/>
      <w:bookmarkStart w:id="4731" w:name="_Toc44598728"/>
      <w:bookmarkStart w:id="4732" w:name="_Toc44602583"/>
      <w:bookmarkStart w:id="4733" w:name="_Toc45197760"/>
      <w:bookmarkStart w:id="4734" w:name="_Toc45695793"/>
      <w:bookmarkStart w:id="4735" w:name="_Toc51851249"/>
      <w:bookmarkStart w:id="4736" w:name="_Toc92224866"/>
      <w:bookmarkStart w:id="4737" w:name="_Toc218717668"/>
      <w:bookmarkEnd w:id="4727"/>
      <w:r w:rsidRPr="00B02A0B">
        <w:t>13.2.2.3.2.1</w:t>
      </w:r>
      <w:r w:rsidRPr="00B02A0B">
        <w:tab/>
        <w:t>MCData client originating procedures</w:t>
      </w:r>
      <w:bookmarkEnd w:id="4728"/>
      <w:bookmarkEnd w:id="4729"/>
      <w:bookmarkEnd w:id="4730"/>
      <w:bookmarkEnd w:id="4731"/>
      <w:bookmarkEnd w:id="4732"/>
      <w:bookmarkEnd w:id="4733"/>
      <w:bookmarkEnd w:id="4734"/>
      <w:bookmarkEnd w:id="4735"/>
      <w:bookmarkEnd w:id="4736"/>
      <w:bookmarkEnd w:id="4737"/>
    </w:p>
    <w:p w14:paraId="04587153" w14:textId="77777777" w:rsidR="005C310B" w:rsidRPr="00B02A0B" w:rsidRDefault="005C310B" w:rsidP="007D34FE">
      <w:pPr>
        <w:pStyle w:val="Heading7"/>
        <w:numPr>
          <w:ilvl w:val="6"/>
          <w:numId w:val="0"/>
        </w:numPr>
        <w:ind w:left="1296" w:hanging="288"/>
      </w:pPr>
      <w:bookmarkStart w:id="4738" w:name="_CR13_2_2_3_2_1_1"/>
      <w:bookmarkStart w:id="4739" w:name="_Toc20215742"/>
      <w:bookmarkStart w:id="4740" w:name="_Toc27496235"/>
      <w:bookmarkStart w:id="4741" w:name="_Toc36107976"/>
      <w:bookmarkStart w:id="4742" w:name="_Toc44598729"/>
      <w:bookmarkStart w:id="4743" w:name="_Toc44602584"/>
      <w:bookmarkStart w:id="4744" w:name="_Toc45197761"/>
      <w:bookmarkStart w:id="4745" w:name="_Toc45695794"/>
      <w:bookmarkStart w:id="4746" w:name="_Toc51851250"/>
      <w:bookmarkStart w:id="4747" w:name="_Toc92224867"/>
      <w:bookmarkStart w:id="4748" w:name="_Toc218717669"/>
      <w:bookmarkEnd w:id="4738"/>
      <w:r w:rsidRPr="00B02A0B">
        <w:t>13.2.2.3.2.1.1</w:t>
      </w:r>
      <w:r w:rsidRPr="00B02A0B">
        <w:tab/>
        <w:t>Initiating Release</w:t>
      </w:r>
      <w:bookmarkEnd w:id="4739"/>
      <w:bookmarkEnd w:id="4740"/>
      <w:bookmarkEnd w:id="4741"/>
      <w:bookmarkEnd w:id="4742"/>
      <w:bookmarkEnd w:id="4743"/>
      <w:bookmarkEnd w:id="4744"/>
      <w:bookmarkEnd w:id="4745"/>
      <w:bookmarkEnd w:id="4746"/>
      <w:bookmarkEnd w:id="4747"/>
      <w:bookmarkEnd w:id="4748"/>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B02A0B" w:rsidRDefault="005C310B" w:rsidP="007D34FE">
      <w:pPr>
        <w:pStyle w:val="Heading7"/>
        <w:numPr>
          <w:ilvl w:val="6"/>
          <w:numId w:val="0"/>
        </w:numPr>
        <w:ind w:left="1296" w:hanging="288"/>
      </w:pPr>
      <w:bookmarkStart w:id="4749" w:name="_CR13_2_2_3_2_1_2"/>
      <w:bookmarkStart w:id="4750" w:name="_Toc20215743"/>
      <w:bookmarkStart w:id="4751" w:name="_Toc27496236"/>
      <w:bookmarkStart w:id="4752" w:name="_Toc36107977"/>
      <w:bookmarkStart w:id="4753" w:name="_Toc44598730"/>
      <w:bookmarkStart w:id="4754" w:name="_Toc44602585"/>
      <w:bookmarkStart w:id="4755" w:name="_Toc45197762"/>
      <w:bookmarkStart w:id="4756" w:name="_Toc45695795"/>
      <w:bookmarkStart w:id="4757" w:name="_Toc51851251"/>
      <w:bookmarkStart w:id="4758" w:name="_Toc92224868"/>
      <w:bookmarkStart w:id="4759" w:name="_Toc218717670"/>
      <w:bookmarkEnd w:id="4749"/>
      <w:r w:rsidRPr="00B02A0B">
        <w:t>13.2.2.3.2.1.2</w:t>
      </w:r>
      <w:r w:rsidRPr="00B02A0B">
        <w:tab/>
        <w:t>Receiving Release Response Type from server</w:t>
      </w:r>
      <w:bookmarkEnd w:id="4750"/>
      <w:bookmarkEnd w:id="4751"/>
      <w:bookmarkEnd w:id="4752"/>
      <w:bookmarkEnd w:id="4753"/>
      <w:bookmarkEnd w:id="4754"/>
      <w:bookmarkEnd w:id="4755"/>
      <w:bookmarkEnd w:id="4756"/>
      <w:bookmarkEnd w:id="4757"/>
      <w:bookmarkEnd w:id="4758"/>
      <w:bookmarkEnd w:id="4759"/>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lastRenderedPageBreak/>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B02A0B" w:rsidRDefault="005C310B" w:rsidP="007D34FE">
      <w:pPr>
        <w:pStyle w:val="Heading6"/>
        <w:numPr>
          <w:ilvl w:val="5"/>
          <w:numId w:val="0"/>
        </w:numPr>
        <w:ind w:left="1152" w:hanging="432"/>
      </w:pPr>
      <w:bookmarkStart w:id="4760" w:name="_CR13_2_2_3_2_2"/>
      <w:bookmarkStart w:id="4761" w:name="_Toc20215744"/>
      <w:bookmarkStart w:id="4762" w:name="_Toc27496237"/>
      <w:bookmarkStart w:id="4763" w:name="_Toc36107978"/>
      <w:bookmarkStart w:id="4764" w:name="_Toc44598731"/>
      <w:bookmarkStart w:id="4765" w:name="_Toc44602586"/>
      <w:bookmarkStart w:id="4766" w:name="_Toc45197763"/>
      <w:bookmarkStart w:id="4767" w:name="_Toc45695796"/>
      <w:bookmarkStart w:id="4768" w:name="_Toc51851252"/>
      <w:bookmarkStart w:id="4769" w:name="_Toc92224869"/>
      <w:bookmarkStart w:id="4770" w:name="_Toc218717671"/>
      <w:bookmarkEnd w:id="4760"/>
      <w:r w:rsidRPr="00B02A0B">
        <w:t>13.2.2.3.2.2</w:t>
      </w:r>
      <w:r w:rsidRPr="00B02A0B">
        <w:tab/>
        <w:t>MCData client terminating procedures</w:t>
      </w:r>
      <w:bookmarkEnd w:id="4761"/>
      <w:bookmarkEnd w:id="4762"/>
      <w:bookmarkEnd w:id="4763"/>
      <w:bookmarkEnd w:id="4764"/>
      <w:bookmarkEnd w:id="4765"/>
      <w:bookmarkEnd w:id="4766"/>
      <w:bookmarkEnd w:id="4767"/>
      <w:bookmarkEnd w:id="4768"/>
      <w:bookmarkEnd w:id="4769"/>
      <w:bookmarkEnd w:id="4770"/>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71" w:name="_CR13_2_2_3_3"/>
      <w:bookmarkStart w:id="4772" w:name="_Toc20215745"/>
      <w:bookmarkStart w:id="4773" w:name="_Toc27496238"/>
      <w:bookmarkStart w:id="4774" w:name="_Toc36107979"/>
      <w:bookmarkStart w:id="4775" w:name="_Toc44598732"/>
      <w:bookmarkStart w:id="4776" w:name="_Toc44602587"/>
      <w:bookmarkStart w:id="4777" w:name="_Toc45197764"/>
      <w:bookmarkStart w:id="4778" w:name="_Toc45695797"/>
      <w:bookmarkStart w:id="4779" w:name="_Toc51851253"/>
      <w:bookmarkStart w:id="4780" w:name="_Toc92224870"/>
      <w:bookmarkStart w:id="4781" w:name="_Toc218717672"/>
      <w:bookmarkEnd w:id="4771"/>
      <w:r w:rsidRPr="00B02A0B">
        <w:rPr>
          <w:rFonts w:eastAsia="Malgun Gothic"/>
        </w:rPr>
        <w:t>13.2.2.3.3</w:t>
      </w:r>
      <w:r w:rsidRPr="00B02A0B">
        <w:rPr>
          <w:rFonts w:eastAsia="Malgun Gothic"/>
        </w:rPr>
        <w:tab/>
        <w:t>Participating MCData function procedures</w:t>
      </w:r>
      <w:bookmarkEnd w:id="4772"/>
      <w:bookmarkEnd w:id="4773"/>
      <w:bookmarkEnd w:id="4774"/>
      <w:bookmarkEnd w:id="4775"/>
      <w:bookmarkEnd w:id="4776"/>
      <w:bookmarkEnd w:id="4777"/>
      <w:bookmarkEnd w:id="4778"/>
      <w:bookmarkEnd w:id="4779"/>
      <w:bookmarkEnd w:id="4780"/>
      <w:bookmarkEnd w:id="4781"/>
    </w:p>
    <w:p w14:paraId="72E3BF78" w14:textId="77777777" w:rsidR="005C310B" w:rsidRPr="00B02A0B" w:rsidRDefault="005C310B" w:rsidP="007D34FE">
      <w:pPr>
        <w:pStyle w:val="Heading6"/>
        <w:numPr>
          <w:ilvl w:val="5"/>
          <w:numId w:val="0"/>
        </w:numPr>
        <w:ind w:left="1152" w:hanging="432"/>
      </w:pPr>
      <w:bookmarkStart w:id="4782" w:name="_CR13_2_2_3_3_1"/>
      <w:bookmarkStart w:id="4783" w:name="_Toc20215746"/>
      <w:bookmarkStart w:id="4784" w:name="_Toc27496239"/>
      <w:bookmarkStart w:id="4785" w:name="_Toc36107980"/>
      <w:bookmarkStart w:id="4786" w:name="_Toc44598733"/>
      <w:bookmarkStart w:id="4787" w:name="_Toc44602588"/>
      <w:bookmarkStart w:id="4788" w:name="_Toc45197765"/>
      <w:bookmarkStart w:id="4789" w:name="_Toc45695798"/>
      <w:bookmarkStart w:id="4790" w:name="_Toc51851254"/>
      <w:bookmarkStart w:id="4791" w:name="_Toc92224871"/>
      <w:bookmarkStart w:id="4792" w:name="_Toc218717673"/>
      <w:bookmarkEnd w:id="4782"/>
      <w:r w:rsidRPr="00B02A0B">
        <w:t>13.2.2.3.3.1</w:t>
      </w:r>
      <w:r w:rsidRPr="00B02A0B">
        <w:tab/>
        <w:t>Originating participating MCData function procedures</w:t>
      </w:r>
      <w:bookmarkEnd w:id="4783"/>
      <w:bookmarkEnd w:id="4784"/>
      <w:bookmarkEnd w:id="4785"/>
      <w:bookmarkEnd w:id="4786"/>
      <w:bookmarkEnd w:id="4787"/>
      <w:bookmarkEnd w:id="4788"/>
      <w:bookmarkEnd w:id="4789"/>
      <w:bookmarkEnd w:id="4790"/>
      <w:bookmarkEnd w:id="4791"/>
      <w:bookmarkEnd w:id="4792"/>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B02A0B" w:rsidRDefault="005C310B" w:rsidP="007D34FE">
      <w:pPr>
        <w:pStyle w:val="Heading6"/>
        <w:numPr>
          <w:ilvl w:val="5"/>
          <w:numId w:val="0"/>
        </w:numPr>
        <w:ind w:left="1152" w:hanging="432"/>
      </w:pPr>
      <w:bookmarkStart w:id="4793" w:name="_CR13_2_2_3_3_2"/>
      <w:bookmarkStart w:id="4794" w:name="_Toc20215747"/>
      <w:bookmarkStart w:id="4795" w:name="_Toc27496240"/>
      <w:bookmarkStart w:id="4796" w:name="_Toc36107981"/>
      <w:bookmarkStart w:id="4797" w:name="_Toc44598734"/>
      <w:bookmarkStart w:id="4798" w:name="_Toc44602589"/>
      <w:bookmarkStart w:id="4799" w:name="_Toc45197766"/>
      <w:bookmarkStart w:id="4800" w:name="_Toc45695799"/>
      <w:bookmarkStart w:id="4801" w:name="_Toc51851255"/>
      <w:bookmarkStart w:id="4802" w:name="_Toc92224872"/>
      <w:bookmarkStart w:id="4803" w:name="_Toc218717674"/>
      <w:bookmarkEnd w:id="4793"/>
      <w:r w:rsidRPr="00B02A0B">
        <w:t>13.2.2.3.3.2</w:t>
      </w:r>
      <w:r w:rsidRPr="00B02A0B">
        <w:tab/>
        <w:t>Terminating participating MCData function procedures</w:t>
      </w:r>
      <w:bookmarkEnd w:id="4794"/>
      <w:bookmarkEnd w:id="4795"/>
      <w:bookmarkEnd w:id="4796"/>
      <w:bookmarkEnd w:id="4797"/>
      <w:bookmarkEnd w:id="4798"/>
      <w:bookmarkEnd w:id="4799"/>
      <w:bookmarkEnd w:id="4800"/>
      <w:bookmarkEnd w:id="4801"/>
      <w:bookmarkEnd w:id="4802"/>
      <w:bookmarkEnd w:id="4803"/>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04" w:name="_CR13_2_2_3_4"/>
      <w:bookmarkStart w:id="4805" w:name="_Toc20215748"/>
      <w:bookmarkStart w:id="4806" w:name="_Toc27496241"/>
      <w:bookmarkStart w:id="4807" w:name="_Toc36107982"/>
      <w:bookmarkStart w:id="4808" w:name="_Toc44598735"/>
      <w:bookmarkStart w:id="4809" w:name="_Toc44602590"/>
      <w:bookmarkStart w:id="4810" w:name="_Toc45197767"/>
      <w:bookmarkStart w:id="4811" w:name="_Toc45695800"/>
      <w:bookmarkStart w:id="4812" w:name="_Toc51851256"/>
      <w:bookmarkStart w:id="4813" w:name="_Toc92224873"/>
      <w:bookmarkStart w:id="4814" w:name="_Toc218717675"/>
      <w:bookmarkEnd w:id="4804"/>
      <w:r w:rsidRPr="00B02A0B">
        <w:rPr>
          <w:rFonts w:eastAsia="Malgun Gothic"/>
        </w:rPr>
        <w:t>13.2.2.3.4</w:t>
      </w:r>
      <w:r w:rsidRPr="00B02A0B">
        <w:rPr>
          <w:rFonts w:eastAsia="Malgun Gothic"/>
        </w:rPr>
        <w:tab/>
        <w:t>Controlling MCData function procedures</w:t>
      </w:r>
      <w:bookmarkEnd w:id="4805"/>
      <w:bookmarkEnd w:id="4806"/>
      <w:bookmarkEnd w:id="4807"/>
      <w:bookmarkEnd w:id="4808"/>
      <w:bookmarkEnd w:id="4809"/>
      <w:bookmarkEnd w:id="4810"/>
      <w:bookmarkEnd w:id="4811"/>
      <w:bookmarkEnd w:id="4812"/>
      <w:bookmarkEnd w:id="4813"/>
      <w:bookmarkEnd w:id="4814"/>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15" w:name="_CR13_2_3"/>
      <w:bookmarkStart w:id="4816" w:name="_Toc20215749"/>
      <w:bookmarkStart w:id="4817" w:name="_Toc27496242"/>
      <w:bookmarkStart w:id="4818" w:name="_Toc36107983"/>
      <w:bookmarkStart w:id="4819" w:name="_Toc44598736"/>
      <w:bookmarkStart w:id="4820" w:name="_Toc44602591"/>
      <w:bookmarkStart w:id="4821" w:name="_Toc45197768"/>
      <w:bookmarkStart w:id="4822" w:name="_Toc45695801"/>
      <w:bookmarkStart w:id="4823" w:name="_Toc51851257"/>
      <w:bookmarkStart w:id="4824" w:name="_Toc92224874"/>
      <w:bookmarkStart w:id="4825" w:name="_Toc218717676"/>
      <w:bookmarkEnd w:id="4815"/>
      <w:r w:rsidRPr="00B02A0B">
        <w:t>13.2.3</w:t>
      </w:r>
      <w:r w:rsidRPr="00B02A0B">
        <w:tab/>
        <w:t>MCData server initiated communication release without prior indication</w:t>
      </w:r>
      <w:bookmarkEnd w:id="4816"/>
      <w:bookmarkEnd w:id="4817"/>
      <w:bookmarkEnd w:id="4818"/>
      <w:bookmarkEnd w:id="4819"/>
      <w:bookmarkEnd w:id="4820"/>
      <w:bookmarkEnd w:id="4821"/>
      <w:bookmarkEnd w:id="4822"/>
      <w:bookmarkEnd w:id="4823"/>
      <w:bookmarkEnd w:id="4824"/>
      <w:bookmarkEnd w:id="4825"/>
    </w:p>
    <w:p w14:paraId="3D38C72D" w14:textId="77777777" w:rsidR="005C310B" w:rsidRPr="00B02A0B" w:rsidRDefault="005C310B" w:rsidP="007D34FE">
      <w:pPr>
        <w:pStyle w:val="Heading4"/>
      </w:pPr>
      <w:bookmarkStart w:id="4826" w:name="_CR13_2_3_1"/>
      <w:bookmarkStart w:id="4827" w:name="_Toc20215750"/>
      <w:bookmarkStart w:id="4828" w:name="_Toc27496243"/>
      <w:bookmarkStart w:id="4829" w:name="_Toc36107984"/>
      <w:bookmarkStart w:id="4830" w:name="_Toc44598737"/>
      <w:bookmarkStart w:id="4831" w:name="_Toc44602592"/>
      <w:bookmarkStart w:id="4832" w:name="_Toc45197769"/>
      <w:bookmarkStart w:id="4833" w:name="_Toc45695802"/>
      <w:bookmarkStart w:id="4834" w:name="_Toc51851258"/>
      <w:bookmarkStart w:id="4835" w:name="_Toc92224875"/>
      <w:bookmarkStart w:id="4836" w:name="_Toc218717677"/>
      <w:bookmarkEnd w:id="4826"/>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27"/>
      <w:bookmarkEnd w:id="4828"/>
      <w:bookmarkEnd w:id="4829"/>
      <w:bookmarkEnd w:id="4830"/>
      <w:bookmarkEnd w:id="4831"/>
      <w:bookmarkEnd w:id="4832"/>
      <w:bookmarkEnd w:id="4833"/>
      <w:bookmarkEnd w:id="4834"/>
      <w:bookmarkEnd w:id="4835"/>
      <w:bookmarkEnd w:id="4836"/>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37" w:name="_CR13_2_3_2"/>
      <w:bookmarkStart w:id="4838" w:name="_Toc20215751"/>
      <w:bookmarkStart w:id="4839" w:name="_Toc27496244"/>
      <w:bookmarkStart w:id="4840" w:name="_Toc36107985"/>
      <w:bookmarkStart w:id="4841" w:name="_Toc44598738"/>
      <w:bookmarkStart w:id="4842" w:name="_Toc44602593"/>
      <w:bookmarkStart w:id="4843" w:name="_Toc45197770"/>
      <w:bookmarkStart w:id="4844" w:name="_Toc45695803"/>
      <w:bookmarkStart w:id="4845" w:name="_Toc51851259"/>
      <w:bookmarkStart w:id="4846" w:name="_Toc92224876"/>
      <w:bookmarkStart w:id="4847" w:name="_Toc218717678"/>
      <w:bookmarkEnd w:id="4837"/>
      <w:r w:rsidRPr="00B02A0B">
        <w:rPr>
          <w:rFonts w:eastAsia="Malgun Gothic"/>
        </w:rPr>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38"/>
      <w:bookmarkEnd w:id="4839"/>
      <w:bookmarkEnd w:id="4840"/>
      <w:bookmarkEnd w:id="4841"/>
      <w:bookmarkEnd w:id="4842"/>
      <w:bookmarkEnd w:id="4843"/>
      <w:bookmarkEnd w:id="4844"/>
      <w:bookmarkEnd w:id="4845"/>
      <w:bookmarkEnd w:id="4846"/>
      <w:bookmarkEnd w:id="4847"/>
    </w:p>
    <w:p w14:paraId="530402C8" w14:textId="77777777" w:rsidR="005C310B" w:rsidRPr="00B02A0B" w:rsidRDefault="005C310B" w:rsidP="007D34FE">
      <w:pPr>
        <w:pStyle w:val="Heading5"/>
        <w:rPr>
          <w:rFonts w:eastAsia="Malgun Gothic"/>
        </w:rPr>
      </w:pPr>
      <w:bookmarkStart w:id="4848" w:name="_CR13_2_3_2_1"/>
      <w:bookmarkStart w:id="4849" w:name="_Toc20215752"/>
      <w:bookmarkStart w:id="4850" w:name="_Toc27496245"/>
      <w:bookmarkStart w:id="4851" w:name="_Toc36107986"/>
      <w:bookmarkStart w:id="4852" w:name="_Toc44598739"/>
      <w:bookmarkStart w:id="4853" w:name="_Toc44602594"/>
      <w:bookmarkStart w:id="4854" w:name="_Toc45197771"/>
      <w:bookmarkStart w:id="4855" w:name="_Toc45695804"/>
      <w:bookmarkStart w:id="4856" w:name="_Toc51851260"/>
      <w:bookmarkStart w:id="4857" w:name="_Toc92224877"/>
      <w:bookmarkStart w:id="4858" w:name="_Toc218717679"/>
      <w:bookmarkEnd w:id="4848"/>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49"/>
      <w:bookmarkEnd w:id="4850"/>
      <w:bookmarkEnd w:id="4851"/>
      <w:bookmarkEnd w:id="4852"/>
      <w:bookmarkEnd w:id="4853"/>
      <w:bookmarkEnd w:id="4854"/>
      <w:bookmarkEnd w:id="4855"/>
      <w:bookmarkEnd w:id="4856"/>
      <w:bookmarkEnd w:id="4857"/>
      <w:bookmarkEnd w:id="4858"/>
    </w:p>
    <w:p w14:paraId="5BEB981C" w14:textId="77777777" w:rsidR="005C310B" w:rsidRPr="00B02A0B" w:rsidRDefault="005C310B" w:rsidP="005C310B">
      <w:pPr>
        <w:rPr>
          <w:lang w:val="en-US"/>
        </w:rPr>
      </w:pPr>
      <w:r w:rsidRPr="00B02A0B">
        <w:rPr>
          <w:lang w:val="en-US"/>
        </w:rPr>
        <w:t>The procedures described in this clause are applicable to MCData SDS and MCData FD using media plane where MCData server initiates communication release.</w:t>
      </w:r>
    </w:p>
    <w:p w14:paraId="783741C3" w14:textId="77777777" w:rsidR="005C310B" w:rsidRPr="00B02A0B" w:rsidRDefault="005C310B" w:rsidP="007D34FE">
      <w:pPr>
        <w:pStyle w:val="Heading5"/>
        <w:rPr>
          <w:rFonts w:eastAsia="Malgun Gothic"/>
        </w:rPr>
      </w:pPr>
      <w:bookmarkStart w:id="4859" w:name="_CR13_2_3_2_2"/>
      <w:bookmarkStart w:id="4860" w:name="_Toc20215753"/>
      <w:bookmarkStart w:id="4861" w:name="_Toc27496246"/>
      <w:bookmarkStart w:id="4862" w:name="_Toc36107987"/>
      <w:bookmarkStart w:id="4863" w:name="_Toc44598740"/>
      <w:bookmarkStart w:id="4864" w:name="_Toc44602595"/>
      <w:bookmarkStart w:id="4865" w:name="_Toc45197772"/>
      <w:bookmarkStart w:id="4866" w:name="_Toc45695805"/>
      <w:bookmarkStart w:id="4867" w:name="_Toc51851261"/>
      <w:bookmarkStart w:id="4868" w:name="_Toc92224878"/>
      <w:bookmarkStart w:id="4869" w:name="_Toc218717680"/>
      <w:bookmarkEnd w:id="4859"/>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60"/>
      <w:bookmarkEnd w:id="4861"/>
      <w:bookmarkEnd w:id="4862"/>
      <w:bookmarkEnd w:id="4863"/>
      <w:bookmarkEnd w:id="4864"/>
      <w:bookmarkEnd w:id="4865"/>
      <w:bookmarkEnd w:id="4866"/>
      <w:bookmarkEnd w:id="4867"/>
      <w:bookmarkEnd w:id="4868"/>
      <w:bookmarkEnd w:id="4869"/>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70" w:name="_CR13_2_3_2_3"/>
      <w:bookmarkStart w:id="4871" w:name="_Toc20215754"/>
      <w:bookmarkStart w:id="4872" w:name="_Toc27496247"/>
      <w:bookmarkStart w:id="4873" w:name="_Toc36107988"/>
      <w:bookmarkStart w:id="4874" w:name="_Toc44598741"/>
      <w:bookmarkStart w:id="4875" w:name="_Toc44602596"/>
      <w:bookmarkStart w:id="4876" w:name="_Toc45197773"/>
      <w:bookmarkStart w:id="4877" w:name="_Toc45695806"/>
      <w:bookmarkStart w:id="4878" w:name="_Toc51851262"/>
      <w:bookmarkStart w:id="4879" w:name="_Toc92224879"/>
      <w:bookmarkStart w:id="4880" w:name="_Toc218717681"/>
      <w:bookmarkEnd w:id="4870"/>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71"/>
      <w:bookmarkEnd w:id="4872"/>
      <w:bookmarkEnd w:id="4873"/>
      <w:bookmarkEnd w:id="4874"/>
      <w:bookmarkEnd w:id="4875"/>
      <w:bookmarkEnd w:id="4876"/>
      <w:bookmarkEnd w:id="4877"/>
      <w:bookmarkEnd w:id="4878"/>
      <w:bookmarkEnd w:id="4879"/>
      <w:bookmarkEnd w:id="4880"/>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lastRenderedPageBreak/>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881" w:name="_CR13_2_3_2_4"/>
      <w:bookmarkStart w:id="4882" w:name="_Toc20215755"/>
      <w:bookmarkStart w:id="4883" w:name="_Toc27496248"/>
      <w:bookmarkStart w:id="4884" w:name="_Toc36107989"/>
      <w:bookmarkStart w:id="4885" w:name="_Toc44598742"/>
      <w:bookmarkStart w:id="4886" w:name="_Toc44602597"/>
      <w:bookmarkStart w:id="4887" w:name="_Toc45197774"/>
      <w:bookmarkStart w:id="4888" w:name="_Toc45695807"/>
      <w:bookmarkStart w:id="4889" w:name="_Toc51851263"/>
      <w:bookmarkStart w:id="4890" w:name="_Toc92224880"/>
      <w:bookmarkStart w:id="4891" w:name="_Toc218717682"/>
      <w:bookmarkEnd w:id="4881"/>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882"/>
      <w:bookmarkEnd w:id="4883"/>
      <w:bookmarkEnd w:id="4884"/>
      <w:bookmarkEnd w:id="4885"/>
      <w:bookmarkEnd w:id="4886"/>
      <w:bookmarkEnd w:id="4887"/>
      <w:bookmarkEnd w:id="4888"/>
      <w:bookmarkEnd w:id="4889"/>
      <w:bookmarkEnd w:id="4890"/>
      <w:bookmarkEnd w:id="4891"/>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892" w:name="_CR13_2_3_3"/>
      <w:bookmarkStart w:id="4893" w:name="_Toc20215756"/>
      <w:bookmarkStart w:id="4894" w:name="_Toc27496249"/>
      <w:bookmarkStart w:id="4895" w:name="_Toc36107990"/>
      <w:bookmarkStart w:id="4896" w:name="_Toc44598743"/>
      <w:bookmarkStart w:id="4897" w:name="_Toc44602598"/>
      <w:bookmarkStart w:id="4898" w:name="_Toc45197775"/>
      <w:bookmarkStart w:id="4899" w:name="_Toc45695808"/>
      <w:bookmarkStart w:id="4900" w:name="_Toc51851264"/>
      <w:bookmarkStart w:id="4901" w:name="_Toc92224881"/>
      <w:bookmarkStart w:id="4902" w:name="_Toc218717683"/>
      <w:bookmarkEnd w:id="4892"/>
      <w:r w:rsidRPr="00B02A0B">
        <w:rPr>
          <w:rFonts w:eastAsia="Malgun Gothic"/>
        </w:rPr>
        <w:t>13.2.3.3</w:t>
      </w:r>
      <w:r w:rsidRPr="00B02A0B">
        <w:rPr>
          <w:rFonts w:eastAsia="Malgun Gothic"/>
        </w:rPr>
        <w:tab/>
      </w:r>
      <w:r w:rsidRPr="00B02A0B">
        <w:t>Release of MCData communication over HTTP</w:t>
      </w:r>
      <w:bookmarkEnd w:id="4893"/>
      <w:bookmarkEnd w:id="4894"/>
      <w:bookmarkEnd w:id="4895"/>
      <w:bookmarkEnd w:id="4896"/>
      <w:bookmarkEnd w:id="4897"/>
      <w:bookmarkEnd w:id="4898"/>
      <w:bookmarkEnd w:id="4899"/>
      <w:bookmarkEnd w:id="4900"/>
      <w:bookmarkEnd w:id="4901"/>
      <w:bookmarkEnd w:id="4902"/>
    </w:p>
    <w:p w14:paraId="5AB6078C" w14:textId="77777777" w:rsidR="005C310B" w:rsidRPr="00B02A0B" w:rsidRDefault="005C310B" w:rsidP="007D34FE">
      <w:pPr>
        <w:pStyle w:val="Heading5"/>
        <w:rPr>
          <w:rFonts w:eastAsia="Malgun Gothic"/>
        </w:rPr>
      </w:pPr>
      <w:bookmarkStart w:id="4903" w:name="_CR13_2_3_3_1"/>
      <w:bookmarkStart w:id="4904" w:name="_Toc20215757"/>
      <w:bookmarkStart w:id="4905" w:name="_Toc27496250"/>
      <w:bookmarkStart w:id="4906" w:name="_Toc36107991"/>
      <w:bookmarkStart w:id="4907" w:name="_Toc44598744"/>
      <w:bookmarkStart w:id="4908" w:name="_Toc44602599"/>
      <w:bookmarkStart w:id="4909" w:name="_Toc45197776"/>
      <w:bookmarkStart w:id="4910" w:name="_Toc45695809"/>
      <w:bookmarkStart w:id="4911" w:name="_Toc51851265"/>
      <w:bookmarkStart w:id="4912" w:name="_Toc92224882"/>
      <w:bookmarkStart w:id="4913" w:name="_Toc218717684"/>
      <w:bookmarkEnd w:id="4903"/>
      <w:r w:rsidRPr="00B02A0B">
        <w:rPr>
          <w:rFonts w:eastAsia="Malgun Gothic"/>
        </w:rPr>
        <w:t>13.2.3.3.1</w:t>
      </w:r>
      <w:r w:rsidRPr="00B02A0B">
        <w:rPr>
          <w:rFonts w:eastAsia="Malgun Gothic"/>
        </w:rPr>
        <w:tab/>
        <w:t>General</w:t>
      </w:r>
      <w:bookmarkEnd w:id="4904"/>
      <w:bookmarkEnd w:id="4905"/>
      <w:bookmarkEnd w:id="4906"/>
      <w:bookmarkEnd w:id="4907"/>
      <w:bookmarkEnd w:id="4908"/>
      <w:bookmarkEnd w:id="4909"/>
      <w:bookmarkEnd w:id="4910"/>
      <w:bookmarkEnd w:id="4911"/>
      <w:bookmarkEnd w:id="4912"/>
      <w:bookmarkEnd w:id="4913"/>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14" w:name="_CR13_2_3_3_2"/>
      <w:bookmarkStart w:id="4915" w:name="_Toc20215758"/>
      <w:bookmarkStart w:id="4916" w:name="_Toc27496251"/>
      <w:bookmarkStart w:id="4917" w:name="_Toc36107992"/>
      <w:bookmarkStart w:id="4918" w:name="_Toc44598745"/>
      <w:bookmarkStart w:id="4919" w:name="_Toc44602600"/>
      <w:bookmarkStart w:id="4920" w:name="_Toc45197777"/>
      <w:bookmarkStart w:id="4921" w:name="_Toc45695810"/>
      <w:bookmarkStart w:id="4922" w:name="_Toc51851266"/>
      <w:bookmarkStart w:id="4923" w:name="_Toc92224883"/>
      <w:bookmarkStart w:id="4924" w:name="_Toc218717685"/>
      <w:bookmarkEnd w:id="4914"/>
      <w:r w:rsidRPr="00B02A0B">
        <w:t>13.2.3.3.2</w:t>
      </w:r>
      <w:r w:rsidRPr="00B02A0B">
        <w:tab/>
        <w:t>MCData client procedures</w:t>
      </w:r>
      <w:bookmarkEnd w:id="4915"/>
      <w:bookmarkEnd w:id="4916"/>
      <w:bookmarkEnd w:id="4917"/>
      <w:bookmarkEnd w:id="4918"/>
      <w:bookmarkEnd w:id="4919"/>
      <w:bookmarkEnd w:id="4920"/>
      <w:bookmarkEnd w:id="4921"/>
      <w:bookmarkEnd w:id="4922"/>
      <w:bookmarkEnd w:id="4923"/>
      <w:bookmarkEnd w:id="4924"/>
    </w:p>
    <w:p w14:paraId="258D36D4" w14:textId="77777777" w:rsidR="005C310B" w:rsidRPr="00B02A0B" w:rsidRDefault="005C310B" w:rsidP="007D34FE">
      <w:pPr>
        <w:pStyle w:val="Heading6"/>
        <w:numPr>
          <w:ilvl w:val="5"/>
          <w:numId w:val="0"/>
        </w:numPr>
        <w:ind w:left="1152" w:hanging="432"/>
      </w:pPr>
      <w:bookmarkStart w:id="4925" w:name="_CR13_2_3_3_2_1"/>
      <w:bookmarkStart w:id="4926" w:name="_Toc20215759"/>
      <w:bookmarkStart w:id="4927" w:name="_Toc27496252"/>
      <w:bookmarkStart w:id="4928" w:name="_Toc36107993"/>
      <w:bookmarkStart w:id="4929" w:name="_Toc44598746"/>
      <w:bookmarkStart w:id="4930" w:name="_Toc44602601"/>
      <w:bookmarkStart w:id="4931" w:name="_Toc45197778"/>
      <w:bookmarkStart w:id="4932" w:name="_Toc45695811"/>
      <w:bookmarkStart w:id="4933" w:name="_Toc51851267"/>
      <w:bookmarkStart w:id="4934" w:name="_Toc92224884"/>
      <w:bookmarkStart w:id="4935" w:name="_Toc218717686"/>
      <w:bookmarkEnd w:id="4925"/>
      <w:r w:rsidRPr="00B02A0B">
        <w:t>13.2.3.3.2.1</w:t>
      </w:r>
      <w:r w:rsidRPr="00B02A0B">
        <w:tab/>
        <w:t>MCData client originating procedure</w:t>
      </w:r>
      <w:bookmarkEnd w:id="4926"/>
      <w:bookmarkEnd w:id="4927"/>
      <w:bookmarkEnd w:id="4928"/>
      <w:bookmarkEnd w:id="4929"/>
      <w:bookmarkEnd w:id="4930"/>
      <w:bookmarkEnd w:id="4931"/>
      <w:bookmarkEnd w:id="4932"/>
      <w:bookmarkEnd w:id="4933"/>
      <w:bookmarkEnd w:id="4934"/>
      <w:bookmarkEnd w:id="4935"/>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B02A0B" w:rsidRDefault="005C310B" w:rsidP="007D34FE">
      <w:pPr>
        <w:pStyle w:val="Heading6"/>
        <w:numPr>
          <w:ilvl w:val="5"/>
          <w:numId w:val="0"/>
        </w:numPr>
        <w:ind w:left="1152" w:hanging="432"/>
      </w:pPr>
      <w:bookmarkStart w:id="4936" w:name="_CR13_2_3_3_2_2"/>
      <w:bookmarkStart w:id="4937" w:name="_Toc20215760"/>
      <w:bookmarkStart w:id="4938" w:name="_Toc27496253"/>
      <w:bookmarkStart w:id="4939" w:name="_Toc36107994"/>
      <w:bookmarkStart w:id="4940" w:name="_Toc44598747"/>
      <w:bookmarkStart w:id="4941" w:name="_Toc44602602"/>
      <w:bookmarkStart w:id="4942" w:name="_Toc45197779"/>
      <w:bookmarkStart w:id="4943" w:name="_Toc45695812"/>
      <w:bookmarkStart w:id="4944" w:name="_Toc51851268"/>
      <w:bookmarkStart w:id="4945" w:name="_Toc92224885"/>
      <w:bookmarkStart w:id="4946" w:name="_Toc218717687"/>
      <w:bookmarkEnd w:id="4936"/>
      <w:r w:rsidRPr="00B02A0B">
        <w:t>13.2.3.3.2.2</w:t>
      </w:r>
      <w:r w:rsidRPr="00B02A0B">
        <w:tab/>
        <w:t>MCData client terminating procedure</w:t>
      </w:r>
      <w:bookmarkEnd w:id="4937"/>
      <w:bookmarkEnd w:id="4938"/>
      <w:bookmarkEnd w:id="4939"/>
      <w:bookmarkEnd w:id="4940"/>
      <w:bookmarkEnd w:id="4941"/>
      <w:bookmarkEnd w:id="4942"/>
      <w:bookmarkEnd w:id="4943"/>
      <w:bookmarkEnd w:id="4944"/>
      <w:bookmarkEnd w:id="4945"/>
      <w:bookmarkEnd w:id="4946"/>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47" w:name="_CR13_2_3_3_3"/>
      <w:bookmarkStart w:id="4948" w:name="_Toc20215761"/>
      <w:bookmarkStart w:id="4949" w:name="_Toc27496254"/>
      <w:bookmarkStart w:id="4950" w:name="_Toc36107995"/>
      <w:bookmarkStart w:id="4951" w:name="_Toc44598748"/>
      <w:bookmarkStart w:id="4952" w:name="_Toc44602603"/>
      <w:bookmarkStart w:id="4953" w:name="_Toc45197780"/>
      <w:bookmarkStart w:id="4954" w:name="_Toc45695813"/>
      <w:bookmarkStart w:id="4955" w:name="_Toc51851269"/>
      <w:bookmarkStart w:id="4956" w:name="_Toc92224886"/>
      <w:bookmarkStart w:id="4957" w:name="_Toc218717688"/>
      <w:bookmarkEnd w:id="4947"/>
      <w:r w:rsidRPr="00B02A0B">
        <w:t>13.2.3.3.3</w:t>
      </w:r>
      <w:r w:rsidRPr="00B02A0B">
        <w:tab/>
        <w:t>Participating MCData function procedures</w:t>
      </w:r>
      <w:bookmarkEnd w:id="4948"/>
      <w:bookmarkEnd w:id="4949"/>
      <w:bookmarkEnd w:id="4950"/>
      <w:bookmarkEnd w:id="4951"/>
      <w:bookmarkEnd w:id="4952"/>
      <w:bookmarkEnd w:id="4953"/>
      <w:bookmarkEnd w:id="4954"/>
      <w:bookmarkEnd w:id="4955"/>
      <w:bookmarkEnd w:id="4956"/>
      <w:bookmarkEnd w:id="4957"/>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58" w:name="_CR13_2_3_3_4"/>
      <w:bookmarkStart w:id="4959" w:name="_Toc20215762"/>
      <w:bookmarkStart w:id="4960" w:name="_Toc27496255"/>
      <w:bookmarkStart w:id="4961" w:name="_Toc36107996"/>
      <w:bookmarkStart w:id="4962" w:name="_Toc44598749"/>
      <w:bookmarkStart w:id="4963" w:name="_Toc44602604"/>
      <w:bookmarkStart w:id="4964" w:name="_Toc45197781"/>
      <w:bookmarkStart w:id="4965" w:name="_Toc45695814"/>
      <w:bookmarkStart w:id="4966" w:name="_Toc51851270"/>
      <w:bookmarkStart w:id="4967" w:name="_Toc92224887"/>
      <w:bookmarkStart w:id="4968" w:name="_Toc218717689"/>
      <w:bookmarkEnd w:id="4958"/>
      <w:r w:rsidRPr="00B02A0B">
        <w:t>13.2.3.3.4</w:t>
      </w:r>
      <w:r w:rsidRPr="00B02A0B">
        <w:tab/>
        <w:t>Controlling MCData function procedures</w:t>
      </w:r>
      <w:bookmarkEnd w:id="4959"/>
      <w:bookmarkEnd w:id="4960"/>
      <w:bookmarkEnd w:id="4961"/>
      <w:bookmarkEnd w:id="4962"/>
      <w:bookmarkEnd w:id="4963"/>
      <w:bookmarkEnd w:id="4964"/>
      <w:bookmarkEnd w:id="4965"/>
      <w:bookmarkEnd w:id="4966"/>
      <w:bookmarkEnd w:id="4967"/>
      <w:bookmarkEnd w:id="4968"/>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lastRenderedPageBreak/>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69" w:name="_CR13_2_4"/>
      <w:bookmarkStart w:id="4970" w:name="_Toc20215763"/>
      <w:bookmarkStart w:id="4971" w:name="_Toc27496256"/>
      <w:bookmarkStart w:id="4972" w:name="_Toc36107997"/>
      <w:bookmarkStart w:id="4973" w:name="_Toc44598750"/>
      <w:bookmarkStart w:id="4974" w:name="_Toc44602605"/>
      <w:bookmarkStart w:id="4975" w:name="_Toc45197782"/>
      <w:bookmarkStart w:id="4976" w:name="_Toc45695815"/>
      <w:bookmarkStart w:id="4977" w:name="_Toc51851271"/>
      <w:bookmarkStart w:id="4978" w:name="_Toc92224888"/>
      <w:bookmarkStart w:id="4979" w:name="_Toc218717690"/>
      <w:bookmarkEnd w:id="4969"/>
      <w:r w:rsidRPr="00B02A0B">
        <w:t>13.2.4</w:t>
      </w:r>
      <w:r w:rsidRPr="00B02A0B">
        <w:tab/>
        <w:t>MCData server initiated communication release with prior indication</w:t>
      </w:r>
      <w:bookmarkEnd w:id="4970"/>
      <w:bookmarkEnd w:id="4971"/>
      <w:bookmarkEnd w:id="4972"/>
      <w:bookmarkEnd w:id="4973"/>
      <w:bookmarkEnd w:id="4974"/>
      <w:bookmarkEnd w:id="4975"/>
      <w:bookmarkEnd w:id="4976"/>
      <w:bookmarkEnd w:id="4977"/>
      <w:bookmarkEnd w:id="4978"/>
      <w:bookmarkEnd w:id="4979"/>
    </w:p>
    <w:p w14:paraId="6F8BC65F" w14:textId="77777777" w:rsidR="005C310B" w:rsidRPr="00B02A0B" w:rsidRDefault="005C310B" w:rsidP="007D34FE">
      <w:pPr>
        <w:pStyle w:val="Heading4"/>
        <w:rPr>
          <w:rFonts w:eastAsia="Malgun Gothic"/>
        </w:rPr>
      </w:pPr>
      <w:bookmarkStart w:id="4980" w:name="_CR13_2_4_1"/>
      <w:bookmarkStart w:id="4981" w:name="_Toc20215764"/>
      <w:bookmarkStart w:id="4982" w:name="_Toc27496257"/>
      <w:bookmarkStart w:id="4983" w:name="_Toc36107998"/>
      <w:bookmarkStart w:id="4984" w:name="_Toc44598751"/>
      <w:bookmarkStart w:id="4985" w:name="_Toc44602606"/>
      <w:bookmarkStart w:id="4986" w:name="_Toc45197783"/>
      <w:bookmarkStart w:id="4987" w:name="_Toc45695816"/>
      <w:bookmarkStart w:id="4988" w:name="_Toc51851272"/>
      <w:bookmarkStart w:id="4989" w:name="_Toc92224889"/>
      <w:bookmarkStart w:id="4990" w:name="_Toc218717691"/>
      <w:bookmarkEnd w:id="4980"/>
      <w:r w:rsidRPr="00B02A0B">
        <w:t>13.2.4</w:t>
      </w:r>
      <w:r w:rsidRPr="00B02A0B">
        <w:rPr>
          <w:rFonts w:eastAsia="Malgun Gothic"/>
        </w:rPr>
        <w:t>.1</w:t>
      </w:r>
      <w:r w:rsidRPr="00B02A0B">
        <w:rPr>
          <w:rFonts w:eastAsia="Malgun Gothic"/>
        </w:rPr>
        <w:tab/>
        <w:t>General</w:t>
      </w:r>
      <w:bookmarkEnd w:id="4981"/>
      <w:bookmarkEnd w:id="4982"/>
      <w:bookmarkEnd w:id="4983"/>
      <w:bookmarkEnd w:id="4984"/>
      <w:bookmarkEnd w:id="4985"/>
      <w:bookmarkEnd w:id="4986"/>
      <w:bookmarkEnd w:id="4987"/>
      <w:bookmarkEnd w:id="4988"/>
      <w:bookmarkEnd w:id="4989"/>
      <w:bookmarkEnd w:id="4990"/>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4991" w:name="_CR13_2_4_2"/>
      <w:bookmarkStart w:id="4992" w:name="_Toc20215765"/>
      <w:bookmarkStart w:id="4993" w:name="_Toc27496258"/>
      <w:bookmarkStart w:id="4994" w:name="_Toc36107999"/>
      <w:bookmarkStart w:id="4995" w:name="_Toc44598752"/>
      <w:bookmarkStart w:id="4996" w:name="_Toc44602607"/>
      <w:bookmarkStart w:id="4997" w:name="_Toc45197784"/>
      <w:bookmarkStart w:id="4998" w:name="_Toc45695817"/>
      <w:bookmarkStart w:id="4999" w:name="_Toc51851273"/>
      <w:bookmarkStart w:id="5000" w:name="_Toc92224890"/>
      <w:bookmarkStart w:id="5001" w:name="_Toc218717692"/>
      <w:bookmarkEnd w:id="4991"/>
      <w:r w:rsidRPr="00B02A0B">
        <w:t>13.2.4</w:t>
      </w:r>
      <w:r w:rsidRPr="00B02A0B">
        <w:rPr>
          <w:rFonts w:eastAsia="Malgun Gothic"/>
        </w:rPr>
        <w:t>.2</w:t>
      </w:r>
      <w:r w:rsidRPr="00B02A0B">
        <w:rPr>
          <w:rFonts w:eastAsia="Malgun Gothic"/>
        </w:rPr>
        <w:tab/>
        <w:t>MCData client procedures for communication over media plane</w:t>
      </w:r>
      <w:bookmarkEnd w:id="4992"/>
      <w:bookmarkEnd w:id="4993"/>
      <w:bookmarkEnd w:id="4994"/>
      <w:bookmarkEnd w:id="4995"/>
      <w:bookmarkEnd w:id="4996"/>
      <w:bookmarkEnd w:id="4997"/>
      <w:bookmarkEnd w:id="4998"/>
      <w:bookmarkEnd w:id="4999"/>
      <w:bookmarkEnd w:id="5000"/>
      <w:bookmarkEnd w:id="5001"/>
    </w:p>
    <w:p w14:paraId="1F3689DA" w14:textId="77777777" w:rsidR="005C310B" w:rsidRPr="00B02A0B" w:rsidRDefault="005C310B" w:rsidP="007D34FE">
      <w:pPr>
        <w:pStyle w:val="Heading5"/>
      </w:pPr>
      <w:bookmarkStart w:id="5002" w:name="_CR13_2_4_2_1"/>
      <w:bookmarkStart w:id="5003" w:name="_Toc20215766"/>
      <w:bookmarkStart w:id="5004" w:name="_Toc27496259"/>
      <w:bookmarkStart w:id="5005" w:name="_Toc36108000"/>
      <w:bookmarkStart w:id="5006" w:name="_Toc44598753"/>
      <w:bookmarkStart w:id="5007" w:name="_Toc44602608"/>
      <w:bookmarkStart w:id="5008" w:name="_Toc45197785"/>
      <w:bookmarkStart w:id="5009" w:name="_Toc45695818"/>
      <w:bookmarkStart w:id="5010" w:name="_Toc51851274"/>
      <w:bookmarkStart w:id="5011" w:name="_Toc92224891"/>
      <w:bookmarkStart w:id="5012" w:name="_Toc218717693"/>
      <w:bookmarkEnd w:id="5002"/>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03"/>
      <w:bookmarkEnd w:id="5004"/>
      <w:bookmarkEnd w:id="5005"/>
      <w:bookmarkEnd w:id="5006"/>
      <w:bookmarkEnd w:id="5007"/>
      <w:bookmarkEnd w:id="5008"/>
      <w:bookmarkEnd w:id="5009"/>
      <w:bookmarkEnd w:id="5010"/>
      <w:bookmarkEnd w:id="5011"/>
      <w:bookmarkEnd w:id="5012"/>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13" w:name="_CR13_2_4_2_2"/>
      <w:bookmarkStart w:id="5014" w:name="_Toc20215767"/>
      <w:bookmarkStart w:id="5015" w:name="_Toc27496260"/>
      <w:bookmarkStart w:id="5016" w:name="_Toc36108001"/>
      <w:bookmarkStart w:id="5017" w:name="_Toc44598754"/>
      <w:bookmarkStart w:id="5018" w:name="_Toc44602609"/>
      <w:bookmarkStart w:id="5019" w:name="_Toc45197786"/>
      <w:bookmarkStart w:id="5020" w:name="_Toc45695819"/>
      <w:bookmarkStart w:id="5021" w:name="_Toc51851275"/>
      <w:bookmarkStart w:id="5022" w:name="_Toc92224892"/>
      <w:bookmarkStart w:id="5023" w:name="_Toc218717694"/>
      <w:bookmarkEnd w:id="5013"/>
      <w:r w:rsidRPr="00B02A0B">
        <w:lastRenderedPageBreak/>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14"/>
      <w:bookmarkEnd w:id="5015"/>
      <w:bookmarkEnd w:id="5016"/>
      <w:bookmarkEnd w:id="5017"/>
      <w:bookmarkEnd w:id="5018"/>
      <w:bookmarkEnd w:id="5019"/>
      <w:bookmarkEnd w:id="5020"/>
      <w:bookmarkEnd w:id="5021"/>
      <w:bookmarkEnd w:id="5022"/>
      <w:bookmarkEnd w:id="5023"/>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24" w:name="_CR13_2_4_2_3"/>
      <w:bookmarkStart w:id="5025" w:name="_Toc20215768"/>
      <w:bookmarkStart w:id="5026" w:name="_Toc27496261"/>
      <w:bookmarkStart w:id="5027" w:name="_Toc36108002"/>
      <w:bookmarkStart w:id="5028" w:name="_Toc44598755"/>
      <w:bookmarkStart w:id="5029" w:name="_Toc44602610"/>
      <w:bookmarkStart w:id="5030" w:name="_Toc45197787"/>
      <w:bookmarkStart w:id="5031" w:name="_Toc45695820"/>
      <w:bookmarkStart w:id="5032" w:name="_Toc51851276"/>
      <w:bookmarkStart w:id="5033" w:name="_Toc92224893"/>
      <w:bookmarkStart w:id="5034" w:name="_Toc218717695"/>
      <w:bookmarkEnd w:id="5024"/>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25"/>
      <w:bookmarkEnd w:id="5026"/>
      <w:bookmarkEnd w:id="5027"/>
      <w:bookmarkEnd w:id="5028"/>
      <w:bookmarkEnd w:id="5029"/>
      <w:bookmarkEnd w:id="5030"/>
      <w:bookmarkEnd w:id="5031"/>
      <w:bookmarkEnd w:id="5032"/>
      <w:bookmarkEnd w:id="5033"/>
      <w:bookmarkEnd w:id="5034"/>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35" w:name="_CR13_2_4_3"/>
      <w:bookmarkStart w:id="5036" w:name="_Toc20215769"/>
      <w:bookmarkStart w:id="5037" w:name="_Toc27496262"/>
      <w:bookmarkStart w:id="5038" w:name="_Toc36108003"/>
      <w:bookmarkStart w:id="5039" w:name="_Toc44598756"/>
      <w:bookmarkStart w:id="5040" w:name="_Toc44602611"/>
      <w:bookmarkStart w:id="5041" w:name="_Toc45197788"/>
      <w:bookmarkStart w:id="5042" w:name="_Toc45695821"/>
      <w:bookmarkStart w:id="5043" w:name="_Toc51851277"/>
      <w:bookmarkStart w:id="5044" w:name="_Toc92224894"/>
      <w:bookmarkStart w:id="5045" w:name="_Toc218717696"/>
      <w:bookmarkEnd w:id="5035"/>
      <w:r w:rsidRPr="00B02A0B">
        <w:t>13.2.4</w:t>
      </w:r>
      <w:r w:rsidRPr="00B02A0B">
        <w:rPr>
          <w:rFonts w:eastAsia="Malgun Gothic"/>
        </w:rPr>
        <w:t>.3</w:t>
      </w:r>
      <w:r w:rsidRPr="00B02A0B">
        <w:rPr>
          <w:rFonts w:eastAsia="Malgun Gothic"/>
        </w:rPr>
        <w:tab/>
        <w:t>Participating MCData function procedures for communication over media plane</w:t>
      </w:r>
      <w:bookmarkEnd w:id="5036"/>
      <w:bookmarkEnd w:id="5037"/>
      <w:bookmarkEnd w:id="5038"/>
      <w:bookmarkEnd w:id="5039"/>
      <w:bookmarkEnd w:id="5040"/>
      <w:bookmarkEnd w:id="5041"/>
      <w:bookmarkEnd w:id="5042"/>
      <w:bookmarkEnd w:id="5043"/>
      <w:bookmarkEnd w:id="5044"/>
      <w:bookmarkEnd w:id="5045"/>
    </w:p>
    <w:p w14:paraId="5ADAA616" w14:textId="77777777" w:rsidR="005C310B" w:rsidRPr="00B02A0B" w:rsidRDefault="005C310B" w:rsidP="007D34FE">
      <w:pPr>
        <w:pStyle w:val="Heading5"/>
      </w:pPr>
      <w:bookmarkStart w:id="5046" w:name="_CR13_2_4_3_1"/>
      <w:bookmarkStart w:id="5047" w:name="_Toc20215770"/>
      <w:bookmarkStart w:id="5048" w:name="_Toc27496263"/>
      <w:bookmarkStart w:id="5049" w:name="_Toc36108004"/>
      <w:bookmarkStart w:id="5050" w:name="_Toc44598757"/>
      <w:bookmarkStart w:id="5051" w:name="_Toc44602612"/>
      <w:bookmarkStart w:id="5052" w:name="_Toc45197789"/>
      <w:bookmarkStart w:id="5053" w:name="_Toc45695822"/>
      <w:bookmarkStart w:id="5054" w:name="_Toc51851278"/>
      <w:bookmarkStart w:id="5055" w:name="_Toc92224895"/>
      <w:bookmarkStart w:id="5056" w:name="_Toc218717697"/>
      <w:bookmarkEnd w:id="5046"/>
      <w:r w:rsidRPr="00B02A0B">
        <w:t>13.2.4.3.1</w:t>
      </w:r>
      <w:r w:rsidRPr="00B02A0B">
        <w:tab/>
        <w:t>Receiving SIP INFO request from the controlling MCData function</w:t>
      </w:r>
      <w:bookmarkEnd w:id="5047"/>
      <w:bookmarkEnd w:id="5048"/>
      <w:bookmarkEnd w:id="5049"/>
      <w:bookmarkEnd w:id="5050"/>
      <w:bookmarkEnd w:id="5051"/>
      <w:bookmarkEnd w:id="5052"/>
      <w:bookmarkEnd w:id="5053"/>
      <w:bookmarkEnd w:id="5054"/>
      <w:bookmarkEnd w:id="5055"/>
      <w:bookmarkEnd w:id="5056"/>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57" w:name="_CR13_2_4_3_2"/>
      <w:bookmarkStart w:id="5058" w:name="_Toc20215771"/>
      <w:bookmarkStart w:id="5059" w:name="_Toc27496264"/>
      <w:bookmarkStart w:id="5060" w:name="_Toc36108005"/>
      <w:bookmarkStart w:id="5061" w:name="_Toc44598758"/>
      <w:bookmarkStart w:id="5062" w:name="_Toc44602613"/>
      <w:bookmarkStart w:id="5063" w:name="_Toc45197790"/>
      <w:bookmarkStart w:id="5064" w:name="_Toc45695823"/>
      <w:bookmarkStart w:id="5065" w:name="_Toc51851279"/>
      <w:bookmarkStart w:id="5066" w:name="_Toc92224896"/>
      <w:bookmarkStart w:id="5067" w:name="_Toc218717698"/>
      <w:bookmarkEnd w:id="5057"/>
      <w:r w:rsidRPr="00B02A0B">
        <w:lastRenderedPageBreak/>
        <w:t>13.2.4.3.2</w:t>
      </w:r>
      <w:r w:rsidRPr="00B02A0B">
        <w:tab/>
        <w:t>Receiving SIP INFO request from the MCData client</w:t>
      </w:r>
      <w:bookmarkEnd w:id="5058"/>
      <w:bookmarkEnd w:id="5059"/>
      <w:bookmarkEnd w:id="5060"/>
      <w:bookmarkEnd w:id="5061"/>
      <w:bookmarkEnd w:id="5062"/>
      <w:bookmarkEnd w:id="5063"/>
      <w:bookmarkEnd w:id="5064"/>
      <w:bookmarkEnd w:id="5065"/>
      <w:bookmarkEnd w:id="5066"/>
      <w:bookmarkEnd w:id="5067"/>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68" w:name="_CR13_2_4_4"/>
      <w:bookmarkStart w:id="5069" w:name="_Toc20215772"/>
      <w:bookmarkStart w:id="5070" w:name="_Toc27496265"/>
      <w:bookmarkStart w:id="5071" w:name="_Toc36108006"/>
      <w:bookmarkStart w:id="5072" w:name="_Toc44598759"/>
      <w:bookmarkStart w:id="5073" w:name="_Toc44602614"/>
      <w:bookmarkStart w:id="5074" w:name="_Toc45197791"/>
      <w:bookmarkStart w:id="5075" w:name="_Toc45695824"/>
      <w:bookmarkStart w:id="5076" w:name="_Toc51851280"/>
      <w:bookmarkStart w:id="5077" w:name="_Toc92224897"/>
      <w:bookmarkStart w:id="5078" w:name="_Toc218717699"/>
      <w:bookmarkEnd w:id="5068"/>
      <w:r w:rsidRPr="00B02A0B">
        <w:t>13.2.4</w:t>
      </w:r>
      <w:r w:rsidRPr="00B02A0B">
        <w:rPr>
          <w:rFonts w:eastAsia="Malgun Gothic"/>
        </w:rPr>
        <w:t>.4</w:t>
      </w:r>
      <w:r w:rsidRPr="00B02A0B">
        <w:rPr>
          <w:rFonts w:eastAsia="Malgun Gothic"/>
        </w:rPr>
        <w:tab/>
        <w:t>Controlling MCData function procedures for communication over media plane</w:t>
      </w:r>
      <w:bookmarkEnd w:id="5069"/>
      <w:bookmarkEnd w:id="5070"/>
      <w:bookmarkEnd w:id="5071"/>
      <w:bookmarkEnd w:id="5072"/>
      <w:bookmarkEnd w:id="5073"/>
      <w:bookmarkEnd w:id="5074"/>
      <w:bookmarkEnd w:id="5075"/>
      <w:bookmarkEnd w:id="5076"/>
      <w:bookmarkEnd w:id="5077"/>
      <w:bookmarkEnd w:id="5078"/>
    </w:p>
    <w:p w14:paraId="640E9A7F" w14:textId="77777777" w:rsidR="005C310B" w:rsidRPr="00B02A0B" w:rsidRDefault="005C310B" w:rsidP="007D34FE">
      <w:pPr>
        <w:pStyle w:val="Heading5"/>
        <w:rPr>
          <w:lang w:val="en-US"/>
        </w:rPr>
      </w:pPr>
      <w:bookmarkStart w:id="5079" w:name="_CR13_2_4_4_1"/>
      <w:bookmarkStart w:id="5080" w:name="_Toc20215773"/>
      <w:bookmarkStart w:id="5081" w:name="_Toc27496266"/>
      <w:bookmarkStart w:id="5082" w:name="_Toc36108007"/>
      <w:bookmarkStart w:id="5083" w:name="_Toc44598760"/>
      <w:bookmarkStart w:id="5084" w:name="_Toc44602615"/>
      <w:bookmarkStart w:id="5085" w:name="_Toc45197792"/>
      <w:bookmarkStart w:id="5086" w:name="_Toc45695825"/>
      <w:bookmarkStart w:id="5087" w:name="_Toc51851281"/>
      <w:bookmarkStart w:id="5088" w:name="_Toc92224898"/>
      <w:bookmarkStart w:id="5089" w:name="_Toc218717700"/>
      <w:bookmarkEnd w:id="5079"/>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080"/>
      <w:bookmarkEnd w:id="5081"/>
      <w:bookmarkEnd w:id="5082"/>
      <w:bookmarkEnd w:id="5083"/>
      <w:bookmarkEnd w:id="5084"/>
      <w:bookmarkEnd w:id="5085"/>
      <w:bookmarkEnd w:id="5086"/>
      <w:bookmarkEnd w:id="5087"/>
      <w:bookmarkEnd w:id="5088"/>
      <w:bookmarkEnd w:id="5089"/>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090" w:name="_CR13_2_4_4_2"/>
      <w:bookmarkStart w:id="5091" w:name="_Toc20215774"/>
      <w:bookmarkStart w:id="5092" w:name="_Toc27496267"/>
      <w:bookmarkStart w:id="5093" w:name="_Toc36108008"/>
      <w:bookmarkStart w:id="5094" w:name="_Toc44598761"/>
      <w:bookmarkStart w:id="5095" w:name="_Toc44602616"/>
      <w:bookmarkStart w:id="5096" w:name="_Toc45197793"/>
      <w:bookmarkStart w:id="5097" w:name="_Toc45695826"/>
      <w:bookmarkStart w:id="5098" w:name="_Toc51851282"/>
      <w:bookmarkStart w:id="5099" w:name="_Toc92224899"/>
      <w:bookmarkStart w:id="5100" w:name="_Toc218717701"/>
      <w:bookmarkEnd w:id="5090"/>
      <w:r w:rsidRPr="00B02A0B">
        <w:lastRenderedPageBreak/>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091"/>
      <w:bookmarkEnd w:id="5092"/>
      <w:bookmarkEnd w:id="5093"/>
      <w:bookmarkEnd w:id="5094"/>
      <w:bookmarkEnd w:id="5095"/>
      <w:bookmarkEnd w:id="5096"/>
      <w:bookmarkEnd w:id="5097"/>
      <w:bookmarkEnd w:id="5098"/>
      <w:bookmarkEnd w:id="5099"/>
      <w:bookmarkEnd w:id="5100"/>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101" w:name="_CR13_2_4_4_3"/>
      <w:bookmarkStart w:id="5102" w:name="_Toc20215775"/>
      <w:bookmarkStart w:id="5103" w:name="_Toc27496268"/>
      <w:bookmarkStart w:id="5104" w:name="_Toc36108009"/>
      <w:bookmarkStart w:id="5105" w:name="_Toc44598762"/>
      <w:bookmarkStart w:id="5106" w:name="_Toc44602617"/>
      <w:bookmarkStart w:id="5107" w:name="_Toc45197794"/>
      <w:bookmarkStart w:id="5108" w:name="_Toc45695827"/>
      <w:bookmarkStart w:id="5109" w:name="_Toc51851283"/>
      <w:bookmarkStart w:id="5110" w:name="_Toc92224900"/>
      <w:bookmarkStart w:id="5111" w:name="_Toc218717702"/>
      <w:bookmarkEnd w:id="5101"/>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102"/>
      <w:bookmarkEnd w:id="5103"/>
      <w:bookmarkEnd w:id="5104"/>
      <w:bookmarkEnd w:id="5105"/>
      <w:bookmarkEnd w:id="5106"/>
      <w:bookmarkEnd w:id="5107"/>
      <w:bookmarkEnd w:id="5108"/>
      <w:bookmarkEnd w:id="5109"/>
      <w:bookmarkEnd w:id="5110"/>
      <w:bookmarkEnd w:id="5111"/>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12" w:name="_CR13_2_4_4_4"/>
      <w:bookmarkStart w:id="5113" w:name="_Toc20215776"/>
      <w:bookmarkStart w:id="5114" w:name="_Toc27496269"/>
      <w:bookmarkStart w:id="5115" w:name="_Toc36108010"/>
      <w:bookmarkStart w:id="5116" w:name="_Toc44598763"/>
      <w:bookmarkStart w:id="5117" w:name="_Toc44602618"/>
      <w:bookmarkStart w:id="5118" w:name="_Toc45197795"/>
      <w:bookmarkStart w:id="5119" w:name="_Toc45695828"/>
      <w:bookmarkStart w:id="5120" w:name="_Toc51851284"/>
      <w:bookmarkStart w:id="5121" w:name="_Toc92224901"/>
      <w:bookmarkStart w:id="5122" w:name="_Toc218717703"/>
      <w:bookmarkEnd w:id="5112"/>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13"/>
      <w:bookmarkEnd w:id="5114"/>
      <w:bookmarkEnd w:id="5115"/>
      <w:bookmarkEnd w:id="5116"/>
      <w:bookmarkEnd w:id="5117"/>
      <w:bookmarkEnd w:id="5118"/>
      <w:bookmarkEnd w:id="5119"/>
      <w:bookmarkEnd w:id="5120"/>
      <w:bookmarkEnd w:id="5121"/>
      <w:bookmarkEnd w:id="5122"/>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lastRenderedPageBreak/>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23" w:name="_CR13_2_4_5"/>
      <w:bookmarkStart w:id="5124" w:name="_Toc20215777"/>
      <w:bookmarkStart w:id="5125" w:name="_Toc27496270"/>
      <w:bookmarkStart w:id="5126" w:name="_Toc36108011"/>
      <w:bookmarkStart w:id="5127" w:name="_Toc44598764"/>
      <w:bookmarkStart w:id="5128" w:name="_Toc44602619"/>
      <w:bookmarkStart w:id="5129" w:name="_Toc45197796"/>
      <w:bookmarkStart w:id="5130" w:name="_Toc45695829"/>
      <w:bookmarkStart w:id="5131" w:name="_Toc51851285"/>
      <w:bookmarkStart w:id="5132" w:name="_Toc92224902"/>
      <w:bookmarkStart w:id="5133" w:name="_Toc218717704"/>
      <w:bookmarkEnd w:id="5123"/>
      <w:r w:rsidRPr="00B02A0B">
        <w:t>13.2.4.5</w:t>
      </w:r>
      <w:r w:rsidRPr="00B02A0B">
        <w:tab/>
        <w:t>Release of MCData communication over HTTP</w:t>
      </w:r>
      <w:bookmarkEnd w:id="5124"/>
      <w:bookmarkEnd w:id="5125"/>
      <w:bookmarkEnd w:id="5126"/>
      <w:bookmarkEnd w:id="5127"/>
      <w:bookmarkEnd w:id="5128"/>
      <w:bookmarkEnd w:id="5129"/>
      <w:bookmarkEnd w:id="5130"/>
      <w:bookmarkEnd w:id="5131"/>
      <w:bookmarkEnd w:id="5132"/>
      <w:bookmarkEnd w:id="5133"/>
    </w:p>
    <w:p w14:paraId="3870740C" w14:textId="77777777" w:rsidR="005C310B" w:rsidRPr="00B02A0B" w:rsidRDefault="005C310B" w:rsidP="007D34FE">
      <w:pPr>
        <w:pStyle w:val="Heading5"/>
        <w:rPr>
          <w:rFonts w:eastAsia="Malgun Gothic"/>
        </w:rPr>
      </w:pPr>
      <w:bookmarkStart w:id="5134" w:name="_CR13_2_4_5_1"/>
      <w:bookmarkStart w:id="5135" w:name="_Toc20215778"/>
      <w:bookmarkStart w:id="5136" w:name="_Toc27496271"/>
      <w:bookmarkStart w:id="5137" w:name="_Toc36108012"/>
      <w:bookmarkStart w:id="5138" w:name="_Toc44598765"/>
      <w:bookmarkStart w:id="5139" w:name="_Toc44602620"/>
      <w:bookmarkStart w:id="5140" w:name="_Toc45197797"/>
      <w:bookmarkStart w:id="5141" w:name="_Toc45695830"/>
      <w:bookmarkStart w:id="5142" w:name="_Toc51851286"/>
      <w:bookmarkStart w:id="5143" w:name="_Toc92224903"/>
      <w:bookmarkStart w:id="5144" w:name="_Toc218717705"/>
      <w:bookmarkEnd w:id="5134"/>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35"/>
      <w:bookmarkEnd w:id="5136"/>
      <w:bookmarkEnd w:id="5137"/>
      <w:bookmarkEnd w:id="5138"/>
      <w:bookmarkEnd w:id="5139"/>
      <w:bookmarkEnd w:id="5140"/>
      <w:bookmarkEnd w:id="5141"/>
      <w:bookmarkEnd w:id="5142"/>
      <w:bookmarkEnd w:id="5143"/>
      <w:bookmarkEnd w:id="5144"/>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45" w:name="_CR13_2_4_5_2"/>
      <w:bookmarkStart w:id="5146" w:name="_Toc20215779"/>
      <w:bookmarkStart w:id="5147" w:name="_Toc27496272"/>
      <w:bookmarkStart w:id="5148" w:name="_Toc36108013"/>
      <w:bookmarkStart w:id="5149" w:name="_Toc44598766"/>
      <w:bookmarkStart w:id="5150" w:name="_Toc44602621"/>
      <w:bookmarkStart w:id="5151" w:name="_Toc45197798"/>
      <w:bookmarkStart w:id="5152" w:name="_Toc45695831"/>
      <w:bookmarkStart w:id="5153" w:name="_Toc51851287"/>
      <w:bookmarkStart w:id="5154" w:name="_Toc92224904"/>
      <w:bookmarkStart w:id="5155" w:name="_Toc218717706"/>
      <w:bookmarkEnd w:id="5145"/>
      <w:r w:rsidRPr="00B02A0B">
        <w:t>13.2.4.5.2</w:t>
      </w:r>
      <w:r w:rsidRPr="00B02A0B">
        <w:tab/>
        <w:t>MCData client procedures</w:t>
      </w:r>
      <w:bookmarkEnd w:id="5146"/>
      <w:bookmarkEnd w:id="5147"/>
      <w:bookmarkEnd w:id="5148"/>
      <w:bookmarkEnd w:id="5149"/>
      <w:bookmarkEnd w:id="5150"/>
      <w:bookmarkEnd w:id="5151"/>
      <w:bookmarkEnd w:id="5152"/>
      <w:bookmarkEnd w:id="5153"/>
      <w:bookmarkEnd w:id="5154"/>
      <w:bookmarkEnd w:id="5155"/>
    </w:p>
    <w:p w14:paraId="52653404" w14:textId="77777777" w:rsidR="005C310B" w:rsidRPr="00B02A0B" w:rsidRDefault="005C310B" w:rsidP="007D34FE">
      <w:pPr>
        <w:pStyle w:val="Heading6"/>
        <w:numPr>
          <w:ilvl w:val="5"/>
          <w:numId w:val="0"/>
        </w:numPr>
        <w:ind w:left="1152" w:hanging="432"/>
      </w:pPr>
      <w:bookmarkStart w:id="5156" w:name="_CR13_2_4_5_2_1"/>
      <w:bookmarkStart w:id="5157" w:name="_Toc20215780"/>
      <w:bookmarkStart w:id="5158" w:name="_Toc27496273"/>
      <w:bookmarkStart w:id="5159" w:name="_Toc36108014"/>
      <w:bookmarkStart w:id="5160" w:name="_Toc44598767"/>
      <w:bookmarkStart w:id="5161" w:name="_Toc44602622"/>
      <w:bookmarkStart w:id="5162" w:name="_Toc45197799"/>
      <w:bookmarkStart w:id="5163" w:name="_Toc45695832"/>
      <w:bookmarkStart w:id="5164" w:name="_Toc51851288"/>
      <w:bookmarkStart w:id="5165" w:name="_Toc92224905"/>
      <w:bookmarkStart w:id="5166" w:name="_Toc218717707"/>
      <w:bookmarkEnd w:id="5156"/>
      <w:r w:rsidRPr="00B02A0B">
        <w:t>13.2.4.5.2.1</w:t>
      </w:r>
      <w:r w:rsidRPr="00B02A0B">
        <w:tab/>
        <w:t>Receiving intent to release the communication</w:t>
      </w:r>
      <w:bookmarkEnd w:id="5157"/>
      <w:bookmarkEnd w:id="5158"/>
      <w:bookmarkEnd w:id="5159"/>
      <w:bookmarkEnd w:id="5160"/>
      <w:bookmarkEnd w:id="5161"/>
      <w:bookmarkEnd w:id="5162"/>
      <w:bookmarkEnd w:id="5163"/>
      <w:bookmarkEnd w:id="5164"/>
      <w:bookmarkEnd w:id="5165"/>
      <w:bookmarkEnd w:id="5166"/>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B02A0B" w:rsidRDefault="005C310B" w:rsidP="007D34FE">
      <w:pPr>
        <w:pStyle w:val="Heading6"/>
        <w:numPr>
          <w:ilvl w:val="5"/>
          <w:numId w:val="0"/>
        </w:numPr>
        <w:ind w:left="1152" w:hanging="432"/>
      </w:pPr>
      <w:bookmarkStart w:id="5167" w:name="_CR13_2_4_5_2_2"/>
      <w:bookmarkStart w:id="5168" w:name="_Toc20215781"/>
      <w:bookmarkStart w:id="5169" w:name="_Toc27496274"/>
      <w:bookmarkStart w:id="5170" w:name="_Toc36108015"/>
      <w:bookmarkStart w:id="5171" w:name="_Toc44598768"/>
      <w:bookmarkStart w:id="5172" w:name="_Toc44602623"/>
      <w:bookmarkStart w:id="5173" w:name="_Toc45197800"/>
      <w:bookmarkStart w:id="5174" w:name="_Toc45695833"/>
      <w:bookmarkStart w:id="5175" w:name="_Toc51851289"/>
      <w:bookmarkStart w:id="5176" w:name="_Toc92224906"/>
      <w:bookmarkStart w:id="5177" w:name="_Toc218717708"/>
      <w:bookmarkEnd w:id="5167"/>
      <w:r w:rsidRPr="00B02A0B">
        <w:t>13.2.4.5.2.2</w:t>
      </w:r>
      <w:r w:rsidRPr="00B02A0B">
        <w:tab/>
        <w:t>Request for extension of communication</w:t>
      </w:r>
      <w:bookmarkEnd w:id="5168"/>
      <w:bookmarkEnd w:id="5169"/>
      <w:bookmarkEnd w:id="5170"/>
      <w:bookmarkEnd w:id="5171"/>
      <w:bookmarkEnd w:id="5172"/>
      <w:bookmarkEnd w:id="5173"/>
      <w:bookmarkEnd w:id="5174"/>
      <w:bookmarkEnd w:id="5175"/>
      <w:bookmarkEnd w:id="5176"/>
      <w:bookmarkEnd w:id="5177"/>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B02A0B" w:rsidRDefault="005C310B" w:rsidP="007D34FE">
      <w:pPr>
        <w:pStyle w:val="Heading6"/>
        <w:numPr>
          <w:ilvl w:val="5"/>
          <w:numId w:val="0"/>
        </w:numPr>
        <w:ind w:left="1152" w:hanging="432"/>
      </w:pPr>
      <w:bookmarkStart w:id="5178" w:name="_CR13_2_4_5_2_3"/>
      <w:bookmarkStart w:id="5179" w:name="_Toc20215782"/>
      <w:bookmarkStart w:id="5180" w:name="_Toc27496275"/>
      <w:bookmarkStart w:id="5181" w:name="_Toc36108016"/>
      <w:bookmarkStart w:id="5182" w:name="_Toc44598769"/>
      <w:bookmarkStart w:id="5183" w:name="_Toc44602624"/>
      <w:bookmarkStart w:id="5184" w:name="_Toc45197801"/>
      <w:bookmarkStart w:id="5185" w:name="_Toc45695834"/>
      <w:bookmarkStart w:id="5186" w:name="_Toc51851290"/>
      <w:bookmarkStart w:id="5187" w:name="_Toc92224907"/>
      <w:bookmarkStart w:id="5188" w:name="_Toc218717709"/>
      <w:bookmarkEnd w:id="5178"/>
      <w:r w:rsidRPr="00B02A0B">
        <w:lastRenderedPageBreak/>
        <w:t>13.2.4.5.2.3</w:t>
      </w:r>
      <w:r w:rsidRPr="00B02A0B">
        <w:tab/>
        <w:t>Receiving response to communication extension request</w:t>
      </w:r>
      <w:bookmarkEnd w:id="5179"/>
      <w:bookmarkEnd w:id="5180"/>
      <w:bookmarkEnd w:id="5181"/>
      <w:bookmarkEnd w:id="5182"/>
      <w:bookmarkEnd w:id="5183"/>
      <w:bookmarkEnd w:id="5184"/>
      <w:bookmarkEnd w:id="5185"/>
      <w:bookmarkEnd w:id="5186"/>
      <w:bookmarkEnd w:id="5187"/>
      <w:bookmarkEnd w:id="5188"/>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189" w:name="_CR13_2_4_5_3"/>
      <w:bookmarkStart w:id="5190" w:name="_Toc20215783"/>
      <w:bookmarkStart w:id="5191" w:name="_Toc27496276"/>
      <w:bookmarkStart w:id="5192" w:name="_Toc36108017"/>
      <w:bookmarkStart w:id="5193" w:name="_Toc44598770"/>
      <w:bookmarkStart w:id="5194" w:name="_Toc44602625"/>
      <w:bookmarkStart w:id="5195" w:name="_Toc45197802"/>
      <w:bookmarkStart w:id="5196" w:name="_Toc45695835"/>
      <w:bookmarkStart w:id="5197" w:name="_Toc51851291"/>
      <w:bookmarkStart w:id="5198" w:name="_Toc92224908"/>
      <w:bookmarkStart w:id="5199" w:name="_Toc218717710"/>
      <w:bookmarkEnd w:id="5189"/>
      <w:r w:rsidRPr="00B02A0B">
        <w:t>13.2.4.5.3</w:t>
      </w:r>
      <w:r w:rsidRPr="00B02A0B">
        <w:tab/>
        <w:t>Participating MCData function procedures</w:t>
      </w:r>
      <w:bookmarkEnd w:id="5190"/>
      <w:bookmarkEnd w:id="5191"/>
      <w:bookmarkEnd w:id="5192"/>
      <w:bookmarkEnd w:id="5193"/>
      <w:bookmarkEnd w:id="5194"/>
      <w:bookmarkEnd w:id="5195"/>
      <w:bookmarkEnd w:id="5196"/>
      <w:bookmarkEnd w:id="5197"/>
      <w:bookmarkEnd w:id="5198"/>
      <w:bookmarkEnd w:id="5199"/>
    </w:p>
    <w:p w14:paraId="400C4D7A" w14:textId="77777777" w:rsidR="005C310B" w:rsidRPr="00B02A0B" w:rsidRDefault="005C310B" w:rsidP="007D34FE">
      <w:pPr>
        <w:pStyle w:val="Heading6"/>
        <w:numPr>
          <w:ilvl w:val="5"/>
          <w:numId w:val="0"/>
        </w:numPr>
        <w:ind w:left="1152" w:hanging="432"/>
      </w:pPr>
      <w:bookmarkStart w:id="5200" w:name="_CR13_2_4_5_3_1"/>
      <w:bookmarkStart w:id="5201" w:name="_Toc20215784"/>
      <w:bookmarkStart w:id="5202" w:name="_Toc27496277"/>
      <w:bookmarkStart w:id="5203" w:name="_Toc36108018"/>
      <w:bookmarkStart w:id="5204" w:name="_Toc44598771"/>
      <w:bookmarkStart w:id="5205" w:name="_Toc44602626"/>
      <w:bookmarkStart w:id="5206" w:name="_Toc45197803"/>
      <w:bookmarkStart w:id="5207" w:name="_Toc45695836"/>
      <w:bookmarkStart w:id="5208" w:name="_Toc51851292"/>
      <w:bookmarkStart w:id="5209" w:name="_Toc92224909"/>
      <w:bookmarkStart w:id="5210" w:name="_Toc218717711"/>
      <w:bookmarkEnd w:id="5200"/>
      <w:r w:rsidRPr="00B02A0B">
        <w:t>13.2.4.5.3.1</w:t>
      </w:r>
      <w:r w:rsidRPr="00B02A0B">
        <w:tab/>
        <w:t>Originating participating MCData function procedures</w:t>
      </w:r>
      <w:bookmarkEnd w:id="5201"/>
      <w:bookmarkEnd w:id="5202"/>
      <w:bookmarkEnd w:id="5203"/>
      <w:bookmarkEnd w:id="5204"/>
      <w:bookmarkEnd w:id="5205"/>
      <w:bookmarkEnd w:id="5206"/>
      <w:bookmarkEnd w:id="5207"/>
      <w:bookmarkEnd w:id="5208"/>
      <w:bookmarkEnd w:id="5209"/>
      <w:bookmarkEnd w:id="5210"/>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B02A0B" w:rsidRDefault="005C310B" w:rsidP="007D34FE">
      <w:pPr>
        <w:pStyle w:val="Heading6"/>
        <w:numPr>
          <w:ilvl w:val="5"/>
          <w:numId w:val="0"/>
        </w:numPr>
        <w:ind w:left="1152" w:hanging="432"/>
      </w:pPr>
      <w:bookmarkStart w:id="5211" w:name="_CR13_2_4_5_3_2"/>
      <w:bookmarkStart w:id="5212" w:name="_Toc20215785"/>
      <w:bookmarkStart w:id="5213" w:name="_Toc27496278"/>
      <w:bookmarkStart w:id="5214" w:name="_Toc36108019"/>
      <w:bookmarkStart w:id="5215" w:name="_Toc44598772"/>
      <w:bookmarkStart w:id="5216" w:name="_Toc44602627"/>
      <w:bookmarkStart w:id="5217" w:name="_Toc45197804"/>
      <w:bookmarkStart w:id="5218" w:name="_Toc45695837"/>
      <w:bookmarkStart w:id="5219" w:name="_Toc51851293"/>
      <w:bookmarkStart w:id="5220" w:name="_Toc92224910"/>
      <w:bookmarkStart w:id="5221" w:name="_Toc218717712"/>
      <w:bookmarkEnd w:id="5211"/>
      <w:r w:rsidRPr="00B02A0B">
        <w:t>13.2.4.5.3.2</w:t>
      </w:r>
      <w:r w:rsidRPr="00B02A0B">
        <w:tab/>
        <w:t>Terminating participating MCData function procedures</w:t>
      </w:r>
      <w:bookmarkEnd w:id="5212"/>
      <w:bookmarkEnd w:id="5213"/>
      <w:bookmarkEnd w:id="5214"/>
      <w:bookmarkEnd w:id="5215"/>
      <w:bookmarkEnd w:id="5216"/>
      <w:bookmarkEnd w:id="5217"/>
      <w:bookmarkEnd w:id="5218"/>
      <w:bookmarkEnd w:id="5219"/>
      <w:bookmarkEnd w:id="5220"/>
      <w:bookmarkEnd w:id="5221"/>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22" w:name="_CR13_2_4_5_4"/>
      <w:bookmarkStart w:id="5223" w:name="_Toc20215786"/>
      <w:bookmarkStart w:id="5224" w:name="_Toc27496279"/>
      <w:bookmarkStart w:id="5225" w:name="_Toc36108020"/>
      <w:bookmarkStart w:id="5226" w:name="_Toc44598773"/>
      <w:bookmarkStart w:id="5227" w:name="_Toc44602628"/>
      <w:bookmarkStart w:id="5228" w:name="_Toc45197805"/>
      <w:bookmarkStart w:id="5229" w:name="_Toc45695838"/>
      <w:bookmarkStart w:id="5230" w:name="_Toc51851294"/>
      <w:bookmarkStart w:id="5231" w:name="_Toc92224911"/>
      <w:bookmarkStart w:id="5232" w:name="_Toc218717713"/>
      <w:bookmarkEnd w:id="5222"/>
      <w:r w:rsidRPr="00B02A0B">
        <w:t>13.2.4.5.4</w:t>
      </w:r>
      <w:r w:rsidRPr="00B02A0B">
        <w:tab/>
        <w:t>Controlling MCData function procedures</w:t>
      </w:r>
      <w:bookmarkEnd w:id="5223"/>
      <w:bookmarkEnd w:id="5224"/>
      <w:bookmarkEnd w:id="5225"/>
      <w:bookmarkEnd w:id="5226"/>
      <w:bookmarkEnd w:id="5227"/>
      <w:bookmarkEnd w:id="5228"/>
      <w:bookmarkEnd w:id="5229"/>
      <w:bookmarkEnd w:id="5230"/>
      <w:bookmarkEnd w:id="5231"/>
      <w:bookmarkEnd w:id="5232"/>
    </w:p>
    <w:p w14:paraId="5A508784" w14:textId="77777777" w:rsidR="005C310B" w:rsidRPr="00B02A0B" w:rsidRDefault="005C310B" w:rsidP="007D34FE">
      <w:pPr>
        <w:pStyle w:val="Heading6"/>
        <w:numPr>
          <w:ilvl w:val="5"/>
          <w:numId w:val="0"/>
        </w:numPr>
        <w:ind w:left="1152" w:hanging="432"/>
      </w:pPr>
      <w:bookmarkStart w:id="5233" w:name="_CR13_2_4_5_4_1"/>
      <w:bookmarkStart w:id="5234" w:name="_Toc20215787"/>
      <w:bookmarkStart w:id="5235" w:name="_Toc27496280"/>
      <w:bookmarkStart w:id="5236" w:name="_Toc36108021"/>
      <w:bookmarkStart w:id="5237" w:name="_Toc44598774"/>
      <w:bookmarkStart w:id="5238" w:name="_Toc44602629"/>
      <w:bookmarkStart w:id="5239" w:name="_Toc45197806"/>
      <w:bookmarkStart w:id="5240" w:name="_Toc45695839"/>
      <w:bookmarkStart w:id="5241" w:name="_Toc51851295"/>
      <w:bookmarkStart w:id="5242" w:name="_Toc92224912"/>
      <w:bookmarkStart w:id="5243" w:name="_Toc218717714"/>
      <w:bookmarkEnd w:id="5233"/>
      <w:r w:rsidRPr="00B02A0B">
        <w:t>13.2.4.5.4.1</w:t>
      </w:r>
      <w:r w:rsidRPr="00B02A0B">
        <w:tab/>
        <w:t>Sending intent to release a communication</w:t>
      </w:r>
      <w:bookmarkEnd w:id="5234"/>
      <w:bookmarkEnd w:id="5235"/>
      <w:bookmarkEnd w:id="5236"/>
      <w:bookmarkEnd w:id="5237"/>
      <w:bookmarkEnd w:id="5238"/>
      <w:bookmarkEnd w:id="5239"/>
      <w:bookmarkEnd w:id="5240"/>
      <w:bookmarkEnd w:id="5241"/>
      <w:bookmarkEnd w:id="5242"/>
      <w:bookmarkEnd w:id="5243"/>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B02A0B" w:rsidRDefault="005C310B" w:rsidP="007D34FE">
      <w:pPr>
        <w:pStyle w:val="Heading6"/>
        <w:numPr>
          <w:ilvl w:val="5"/>
          <w:numId w:val="0"/>
        </w:numPr>
        <w:ind w:left="1152" w:hanging="432"/>
      </w:pPr>
      <w:bookmarkStart w:id="5244" w:name="_CR13_2_4_5_4_2"/>
      <w:bookmarkStart w:id="5245" w:name="_Toc20215788"/>
      <w:bookmarkStart w:id="5246" w:name="_Toc27496281"/>
      <w:bookmarkStart w:id="5247" w:name="_Toc36108022"/>
      <w:bookmarkStart w:id="5248" w:name="_Toc44598775"/>
      <w:bookmarkStart w:id="5249" w:name="_Toc44602630"/>
      <w:bookmarkStart w:id="5250" w:name="_Toc45197807"/>
      <w:bookmarkStart w:id="5251" w:name="_Toc45695840"/>
      <w:bookmarkStart w:id="5252" w:name="_Toc51851296"/>
      <w:bookmarkStart w:id="5253" w:name="_Toc92224913"/>
      <w:bookmarkStart w:id="5254" w:name="_Toc218717715"/>
      <w:bookmarkEnd w:id="5244"/>
      <w:r w:rsidRPr="00B02A0B">
        <w:t>13.2.4.5.4.2</w:t>
      </w:r>
      <w:r w:rsidRPr="00B02A0B">
        <w:tab/>
        <w:t>Receiving request for extension of communication</w:t>
      </w:r>
      <w:bookmarkEnd w:id="5245"/>
      <w:bookmarkEnd w:id="5246"/>
      <w:bookmarkEnd w:id="5247"/>
      <w:bookmarkEnd w:id="5248"/>
      <w:bookmarkEnd w:id="5249"/>
      <w:bookmarkEnd w:id="5250"/>
      <w:bookmarkEnd w:id="5251"/>
      <w:bookmarkEnd w:id="5252"/>
      <w:bookmarkEnd w:id="5253"/>
      <w:bookmarkEnd w:id="5254"/>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lastRenderedPageBreak/>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B02A0B" w:rsidRDefault="005C310B" w:rsidP="007D34FE">
      <w:pPr>
        <w:pStyle w:val="Heading6"/>
        <w:numPr>
          <w:ilvl w:val="5"/>
          <w:numId w:val="0"/>
        </w:numPr>
        <w:ind w:left="1152" w:hanging="432"/>
      </w:pPr>
      <w:bookmarkStart w:id="5255" w:name="_CR13_2_4_5_4_3"/>
      <w:bookmarkStart w:id="5256" w:name="_Toc20215789"/>
      <w:bookmarkStart w:id="5257" w:name="_Toc27496282"/>
      <w:bookmarkStart w:id="5258" w:name="_Toc36108023"/>
      <w:bookmarkStart w:id="5259" w:name="_Toc44598776"/>
      <w:bookmarkStart w:id="5260" w:name="_Toc44602631"/>
      <w:bookmarkStart w:id="5261" w:name="_Toc45197808"/>
      <w:bookmarkStart w:id="5262" w:name="_Toc45695841"/>
      <w:bookmarkStart w:id="5263" w:name="_Toc51851297"/>
      <w:bookmarkStart w:id="5264" w:name="_Toc92224914"/>
      <w:bookmarkStart w:id="5265" w:name="_Toc218717716"/>
      <w:bookmarkEnd w:id="5255"/>
      <w:r w:rsidRPr="00B02A0B">
        <w:t>13.2.4.5.4.3</w:t>
      </w:r>
      <w:r w:rsidRPr="00B02A0B">
        <w:tab/>
        <w:t>Sending response to communication extension request</w:t>
      </w:r>
      <w:bookmarkEnd w:id="5256"/>
      <w:bookmarkEnd w:id="5257"/>
      <w:bookmarkEnd w:id="5258"/>
      <w:bookmarkEnd w:id="5259"/>
      <w:bookmarkEnd w:id="5260"/>
      <w:bookmarkEnd w:id="5261"/>
      <w:bookmarkEnd w:id="5262"/>
      <w:bookmarkEnd w:id="5263"/>
      <w:bookmarkEnd w:id="5264"/>
      <w:bookmarkEnd w:id="5265"/>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66" w:name="_Toc20215790"/>
      <w:bookmarkStart w:id="5267" w:name="_Toc27496283"/>
      <w:bookmarkStart w:id="5268" w:name="_Toc36108024"/>
      <w:bookmarkStart w:id="5269" w:name="_Toc44598777"/>
      <w:bookmarkStart w:id="5270" w:name="_Toc44602632"/>
      <w:bookmarkStart w:id="5271" w:name="_Toc45197809"/>
      <w:bookmarkStart w:id="5272" w:name="_Toc45695842"/>
      <w:bookmarkStart w:id="5273" w:name="_Toc51851298"/>
      <w:bookmarkStart w:id="5274" w:name="_Toc92224915"/>
    </w:p>
    <w:p w14:paraId="23AE23D7" w14:textId="2CAC6CF4" w:rsidR="005C310B" w:rsidRPr="00B02A0B" w:rsidRDefault="005C310B" w:rsidP="007D34FE">
      <w:pPr>
        <w:pStyle w:val="Heading3"/>
      </w:pPr>
      <w:bookmarkStart w:id="5275" w:name="_CR13_2_5"/>
      <w:bookmarkStart w:id="5276" w:name="_Toc218717717"/>
      <w:bookmarkEnd w:id="5275"/>
      <w:r w:rsidRPr="00B02A0B">
        <w:t>13.2.5</w:t>
      </w:r>
      <w:r w:rsidRPr="00B02A0B">
        <w:tab/>
        <w:t>Authorized MCData user initiated communication release without prior indication</w:t>
      </w:r>
      <w:bookmarkEnd w:id="5266"/>
      <w:bookmarkEnd w:id="5267"/>
      <w:bookmarkEnd w:id="5268"/>
      <w:bookmarkEnd w:id="5269"/>
      <w:bookmarkEnd w:id="5270"/>
      <w:bookmarkEnd w:id="5271"/>
      <w:bookmarkEnd w:id="5272"/>
      <w:bookmarkEnd w:id="5273"/>
      <w:bookmarkEnd w:id="5274"/>
      <w:bookmarkEnd w:id="5276"/>
    </w:p>
    <w:p w14:paraId="6AA1BA08" w14:textId="77777777" w:rsidR="005C310B" w:rsidRPr="00B02A0B" w:rsidRDefault="005C310B" w:rsidP="007D34FE">
      <w:pPr>
        <w:pStyle w:val="Heading4"/>
      </w:pPr>
      <w:bookmarkStart w:id="5277" w:name="_CR13_2_5_1"/>
      <w:bookmarkStart w:id="5278" w:name="_Toc20215791"/>
      <w:bookmarkStart w:id="5279" w:name="_Toc27496284"/>
      <w:bookmarkStart w:id="5280" w:name="_Toc36108025"/>
      <w:bookmarkStart w:id="5281" w:name="_Toc44598778"/>
      <w:bookmarkStart w:id="5282" w:name="_Toc44602633"/>
      <w:bookmarkStart w:id="5283" w:name="_Toc45197810"/>
      <w:bookmarkStart w:id="5284" w:name="_Toc45695843"/>
      <w:bookmarkStart w:id="5285" w:name="_Toc51851299"/>
      <w:bookmarkStart w:id="5286" w:name="_Toc92224916"/>
      <w:bookmarkStart w:id="5287" w:name="_Toc218717718"/>
      <w:bookmarkEnd w:id="5277"/>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278"/>
      <w:bookmarkEnd w:id="5279"/>
      <w:bookmarkEnd w:id="5280"/>
      <w:bookmarkEnd w:id="5281"/>
      <w:bookmarkEnd w:id="5282"/>
      <w:bookmarkEnd w:id="5283"/>
      <w:bookmarkEnd w:id="5284"/>
      <w:bookmarkEnd w:id="5285"/>
      <w:bookmarkEnd w:id="5286"/>
      <w:bookmarkEnd w:id="5287"/>
    </w:p>
    <w:p w14:paraId="0A35B656"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without providing prior indication to originator MCData user.</w:t>
      </w:r>
      <w:bookmarkStart w:id="5288" w:name="_Toc20215792"/>
      <w:bookmarkStart w:id="5289" w:name="_Toc27496285"/>
      <w:bookmarkStart w:id="5290" w:name="_Toc36108026"/>
      <w:bookmarkStart w:id="5291" w:name="_Toc44598779"/>
      <w:bookmarkStart w:id="5292" w:name="_Toc44602634"/>
      <w:bookmarkStart w:id="5293" w:name="_Toc45197811"/>
      <w:bookmarkStart w:id="5294" w:name="_Toc45695844"/>
      <w:bookmarkStart w:id="5295" w:name="_Toc51851300"/>
      <w:bookmarkStart w:id="5296" w:name="_Toc92224917"/>
    </w:p>
    <w:p w14:paraId="6E07ACA3" w14:textId="49A0C188" w:rsidR="005C310B" w:rsidRPr="00B02A0B" w:rsidRDefault="005C310B" w:rsidP="007D34FE">
      <w:pPr>
        <w:pStyle w:val="Heading4"/>
      </w:pPr>
      <w:bookmarkStart w:id="5297" w:name="_CR13_2_5_2"/>
      <w:bookmarkStart w:id="5298" w:name="_Toc218717719"/>
      <w:bookmarkEnd w:id="529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288"/>
      <w:bookmarkEnd w:id="5289"/>
      <w:bookmarkEnd w:id="5290"/>
      <w:bookmarkEnd w:id="5291"/>
      <w:bookmarkEnd w:id="5292"/>
      <w:bookmarkEnd w:id="5293"/>
      <w:bookmarkEnd w:id="5294"/>
      <w:bookmarkEnd w:id="5295"/>
      <w:bookmarkEnd w:id="5296"/>
      <w:bookmarkEnd w:id="5298"/>
    </w:p>
    <w:p w14:paraId="3776DFFA" w14:textId="77777777" w:rsidR="005C310B" w:rsidRPr="00B02A0B" w:rsidRDefault="005C310B" w:rsidP="007D34FE">
      <w:pPr>
        <w:pStyle w:val="Heading5"/>
        <w:rPr>
          <w:rFonts w:eastAsia="Malgun Gothic"/>
        </w:rPr>
      </w:pPr>
      <w:bookmarkStart w:id="5299" w:name="_CR13_2_5_2_1"/>
      <w:bookmarkStart w:id="5300" w:name="_Toc20215793"/>
      <w:bookmarkStart w:id="5301" w:name="_Toc27496286"/>
      <w:bookmarkStart w:id="5302" w:name="_Toc36108027"/>
      <w:bookmarkStart w:id="5303" w:name="_Toc44598780"/>
      <w:bookmarkStart w:id="5304" w:name="_Toc44602635"/>
      <w:bookmarkStart w:id="5305" w:name="_Toc45197812"/>
      <w:bookmarkStart w:id="5306" w:name="_Toc45695845"/>
      <w:bookmarkStart w:id="5307" w:name="_Toc51851301"/>
      <w:bookmarkStart w:id="5308" w:name="_Toc92224918"/>
      <w:bookmarkStart w:id="5309" w:name="_Toc218717720"/>
      <w:bookmarkEnd w:id="5299"/>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300"/>
      <w:bookmarkEnd w:id="5301"/>
      <w:bookmarkEnd w:id="5302"/>
      <w:bookmarkEnd w:id="5303"/>
      <w:bookmarkEnd w:id="5304"/>
      <w:bookmarkEnd w:id="5305"/>
      <w:bookmarkEnd w:id="5306"/>
      <w:bookmarkEnd w:id="5307"/>
      <w:bookmarkEnd w:id="5308"/>
      <w:bookmarkEnd w:id="5309"/>
    </w:p>
    <w:p w14:paraId="667B4FE9"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23B59289" w14:textId="77777777" w:rsidR="005C310B" w:rsidRPr="00B02A0B" w:rsidRDefault="005C310B" w:rsidP="007D34FE">
      <w:pPr>
        <w:pStyle w:val="Heading5"/>
      </w:pPr>
      <w:bookmarkStart w:id="5310" w:name="_CR13_2_5_2_2"/>
      <w:bookmarkStart w:id="5311" w:name="_Toc20215794"/>
      <w:bookmarkStart w:id="5312" w:name="_Toc27496287"/>
      <w:bookmarkStart w:id="5313" w:name="_Toc36108028"/>
      <w:bookmarkStart w:id="5314" w:name="_Toc44598781"/>
      <w:bookmarkStart w:id="5315" w:name="_Toc44602636"/>
      <w:bookmarkStart w:id="5316" w:name="_Toc45197813"/>
      <w:bookmarkStart w:id="5317" w:name="_Toc45695846"/>
      <w:bookmarkStart w:id="5318" w:name="_Toc51851302"/>
      <w:bookmarkStart w:id="5319" w:name="_Toc92224919"/>
      <w:bookmarkStart w:id="5320" w:name="_Toc218717721"/>
      <w:bookmarkEnd w:id="5310"/>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11"/>
      <w:bookmarkEnd w:id="5312"/>
      <w:bookmarkEnd w:id="5313"/>
      <w:bookmarkEnd w:id="5314"/>
      <w:bookmarkEnd w:id="5315"/>
      <w:bookmarkEnd w:id="5316"/>
      <w:bookmarkEnd w:id="5317"/>
      <w:bookmarkEnd w:id="5318"/>
      <w:bookmarkEnd w:id="5319"/>
      <w:bookmarkEnd w:id="5320"/>
    </w:p>
    <w:p w14:paraId="07C35309" w14:textId="77777777" w:rsidR="005C310B" w:rsidRPr="00B02A0B" w:rsidRDefault="005C310B" w:rsidP="007D34FE">
      <w:pPr>
        <w:pStyle w:val="Heading6"/>
        <w:numPr>
          <w:ilvl w:val="5"/>
          <w:numId w:val="0"/>
        </w:numPr>
        <w:ind w:left="1152" w:hanging="432"/>
        <w:rPr>
          <w:lang w:val="en-US"/>
        </w:rPr>
      </w:pPr>
      <w:bookmarkStart w:id="5321" w:name="_CR13_2_5_2_2_1"/>
      <w:bookmarkStart w:id="5322" w:name="_Toc20215795"/>
      <w:bookmarkStart w:id="5323" w:name="_Toc27496288"/>
      <w:bookmarkStart w:id="5324" w:name="_Toc36108029"/>
      <w:bookmarkStart w:id="5325" w:name="_Toc44598782"/>
      <w:bookmarkStart w:id="5326" w:name="_Toc44602637"/>
      <w:bookmarkStart w:id="5327" w:name="_Toc45197814"/>
      <w:bookmarkStart w:id="5328" w:name="_Toc45695847"/>
      <w:bookmarkStart w:id="5329" w:name="_Toc51851303"/>
      <w:bookmarkStart w:id="5330" w:name="_Toc92224920"/>
      <w:bookmarkStart w:id="5331" w:name="_Toc218717722"/>
      <w:bookmarkEnd w:id="5321"/>
      <w:r w:rsidRPr="00B02A0B">
        <w:t>13.2.</w:t>
      </w:r>
      <w:r w:rsidRPr="00B02A0B">
        <w:rPr>
          <w:lang w:val="en-US"/>
        </w:rPr>
        <w:t>5</w:t>
      </w:r>
      <w:r w:rsidRPr="00B02A0B">
        <w:t>.2.</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322"/>
      <w:bookmarkEnd w:id="5323"/>
      <w:bookmarkEnd w:id="5324"/>
      <w:bookmarkEnd w:id="5325"/>
      <w:bookmarkEnd w:id="5326"/>
      <w:bookmarkEnd w:id="5327"/>
      <w:bookmarkEnd w:id="5328"/>
      <w:bookmarkEnd w:id="5329"/>
      <w:bookmarkEnd w:id="5330"/>
      <w:bookmarkEnd w:id="5331"/>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32" w:name="_CR13_2_5_2_3"/>
      <w:bookmarkStart w:id="5333" w:name="_Toc20215796"/>
      <w:bookmarkStart w:id="5334" w:name="_Toc27496289"/>
      <w:bookmarkStart w:id="5335" w:name="_Toc36108030"/>
      <w:bookmarkStart w:id="5336" w:name="_Toc44598783"/>
      <w:bookmarkStart w:id="5337" w:name="_Toc44602638"/>
      <w:bookmarkStart w:id="5338" w:name="_Toc45197815"/>
      <w:bookmarkStart w:id="5339" w:name="_Toc45695848"/>
      <w:bookmarkStart w:id="5340" w:name="_Toc51851304"/>
      <w:bookmarkStart w:id="5341" w:name="_Toc92224921"/>
      <w:bookmarkStart w:id="5342" w:name="_Toc218717723"/>
      <w:bookmarkEnd w:id="5332"/>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33"/>
      <w:bookmarkEnd w:id="5334"/>
      <w:bookmarkEnd w:id="5335"/>
      <w:bookmarkEnd w:id="5336"/>
      <w:bookmarkEnd w:id="5337"/>
      <w:bookmarkEnd w:id="5338"/>
      <w:bookmarkEnd w:id="5339"/>
      <w:bookmarkEnd w:id="5340"/>
      <w:bookmarkEnd w:id="5341"/>
      <w:bookmarkEnd w:id="5342"/>
    </w:p>
    <w:p w14:paraId="1AB46835" w14:textId="77777777" w:rsidR="005C310B" w:rsidRPr="00B02A0B" w:rsidRDefault="005C310B" w:rsidP="007D34FE">
      <w:pPr>
        <w:pStyle w:val="Heading6"/>
        <w:numPr>
          <w:ilvl w:val="5"/>
          <w:numId w:val="0"/>
        </w:numPr>
        <w:ind w:left="1152" w:hanging="432"/>
        <w:rPr>
          <w:lang w:eastAsia="ko-KR"/>
        </w:rPr>
      </w:pPr>
      <w:bookmarkStart w:id="5343" w:name="_CR13_2_5_2_3_1"/>
      <w:bookmarkStart w:id="5344" w:name="_Toc20215797"/>
      <w:bookmarkStart w:id="5345" w:name="_Toc27496290"/>
      <w:bookmarkStart w:id="5346" w:name="_Toc36108031"/>
      <w:bookmarkStart w:id="5347" w:name="_Toc44598784"/>
      <w:bookmarkStart w:id="5348" w:name="_Toc44602639"/>
      <w:bookmarkStart w:id="5349" w:name="_Toc45197816"/>
      <w:bookmarkStart w:id="5350" w:name="_Toc45695849"/>
      <w:bookmarkStart w:id="5351" w:name="_Toc51851305"/>
      <w:bookmarkStart w:id="5352" w:name="_Toc92224922"/>
      <w:bookmarkStart w:id="5353" w:name="_Toc218717724"/>
      <w:bookmarkEnd w:id="5343"/>
      <w:r w:rsidRPr="00B02A0B">
        <w:t>13.2.5.2.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344"/>
      <w:bookmarkEnd w:id="5345"/>
      <w:bookmarkEnd w:id="5346"/>
      <w:bookmarkEnd w:id="5347"/>
      <w:bookmarkEnd w:id="5348"/>
      <w:bookmarkEnd w:id="5349"/>
      <w:bookmarkEnd w:id="5350"/>
      <w:bookmarkEnd w:id="5351"/>
      <w:bookmarkEnd w:id="5352"/>
      <w:bookmarkEnd w:id="5353"/>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54" w:name="_CR13_2_5_2_4"/>
      <w:bookmarkStart w:id="5355" w:name="_Toc20215798"/>
      <w:bookmarkStart w:id="5356" w:name="_Toc27496291"/>
      <w:bookmarkStart w:id="5357" w:name="_Toc36108032"/>
      <w:bookmarkStart w:id="5358" w:name="_Toc44598785"/>
      <w:bookmarkStart w:id="5359" w:name="_Toc44602640"/>
      <w:bookmarkStart w:id="5360" w:name="_Toc45197817"/>
      <w:bookmarkStart w:id="5361" w:name="_Toc45695850"/>
      <w:bookmarkStart w:id="5362" w:name="_Toc51851306"/>
      <w:bookmarkStart w:id="5363" w:name="_Toc92224923"/>
      <w:bookmarkStart w:id="5364" w:name="_Toc218717725"/>
      <w:bookmarkEnd w:id="535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55"/>
      <w:bookmarkEnd w:id="5356"/>
      <w:bookmarkEnd w:id="5357"/>
      <w:bookmarkEnd w:id="5358"/>
      <w:bookmarkEnd w:id="5359"/>
      <w:bookmarkEnd w:id="5360"/>
      <w:bookmarkEnd w:id="5361"/>
      <w:bookmarkEnd w:id="5362"/>
      <w:bookmarkEnd w:id="5363"/>
      <w:bookmarkEnd w:id="5364"/>
    </w:p>
    <w:p w14:paraId="1CE05FC2" w14:textId="77777777" w:rsidR="005C310B" w:rsidRPr="00B02A0B" w:rsidRDefault="005C310B" w:rsidP="007D34FE">
      <w:pPr>
        <w:pStyle w:val="Heading6"/>
        <w:numPr>
          <w:ilvl w:val="5"/>
          <w:numId w:val="0"/>
        </w:numPr>
        <w:ind w:left="1152" w:hanging="432"/>
        <w:rPr>
          <w:lang w:val="en-US"/>
        </w:rPr>
      </w:pPr>
      <w:bookmarkStart w:id="5365" w:name="_CR13_2_5_2_4_1"/>
      <w:bookmarkStart w:id="5366" w:name="_Toc20215799"/>
      <w:bookmarkStart w:id="5367" w:name="_Toc27496292"/>
      <w:bookmarkStart w:id="5368" w:name="_Toc36108033"/>
      <w:bookmarkStart w:id="5369" w:name="_Toc44598786"/>
      <w:bookmarkStart w:id="5370" w:name="_Toc44602641"/>
      <w:bookmarkStart w:id="5371" w:name="_Toc45197818"/>
      <w:bookmarkStart w:id="5372" w:name="_Toc45695851"/>
      <w:bookmarkStart w:id="5373" w:name="_Toc51851307"/>
      <w:bookmarkStart w:id="5374" w:name="_Toc92224924"/>
      <w:bookmarkStart w:id="5375" w:name="_Toc218717726"/>
      <w:bookmarkEnd w:id="5365"/>
      <w:r w:rsidRPr="00B02A0B">
        <w:t>13.2.</w:t>
      </w:r>
      <w:r w:rsidRPr="00B02A0B">
        <w:rPr>
          <w:lang w:val="en-US"/>
        </w:rPr>
        <w:t>5</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366"/>
      <w:bookmarkEnd w:id="5367"/>
      <w:bookmarkEnd w:id="5368"/>
      <w:bookmarkEnd w:id="5369"/>
      <w:bookmarkEnd w:id="5370"/>
      <w:bookmarkEnd w:id="5371"/>
      <w:bookmarkEnd w:id="5372"/>
      <w:bookmarkEnd w:id="5373"/>
      <w:bookmarkEnd w:id="5374"/>
      <w:bookmarkEnd w:id="5375"/>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lastRenderedPageBreak/>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376" w:name="_CR13_2_5_3"/>
      <w:bookmarkStart w:id="5377" w:name="_Toc20215800"/>
      <w:bookmarkStart w:id="5378" w:name="_Toc27496293"/>
      <w:bookmarkStart w:id="5379" w:name="_Toc36108034"/>
      <w:bookmarkStart w:id="5380" w:name="_Toc44598787"/>
      <w:bookmarkStart w:id="5381" w:name="_Toc44602642"/>
      <w:bookmarkStart w:id="5382" w:name="_Toc45197819"/>
      <w:bookmarkStart w:id="5383" w:name="_Toc45695852"/>
      <w:bookmarkStart w:id="5384" w:name="_Toc51851308"/>
      <w:bookmarkStart w:id="5385" w:name="_Toc92224925"/>
      <w:bookmarkStart w:id="5386" w:name="_Toc218717727"/>
      <w:bookmarkEnd w:id="5376"/>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377"/>
      <w:bookmarkEnd w:id="5378"/>
      <w:bookmarkEnd w:id="5379"/>
      <w:bookmarkEnd w:id="5380"/>
      <w:bookmarkEnd w:id="5381"/>
      <w:bookmarkEnd w:id="5382"/>
      <w:bookmarkEnd w:id="5383"/>
      <w:bookmarkEnd w:id="5384"/>
      <w:bookmarkEnd w:id="5385"/>
      <w:bookmarkEnd w:id="5386"/>
    </w:p>
    <w:p w14:paraId="6A967157" w14:textId="77777777" w:rsidR="005C310B" w:rsidRPr="00B02A0B" w:rsidRDefault="005C310B" w:rsidP="007D34FE">
      <w:pPr>
        <w:pStyle w:val="Heading5"/>
        <w:rPr>
          <w:rFonts w:eastAsia="Malgun Gothic"/>
        </w:rPr>
      </w:pPr>
      <w:bookmarkStart w:id="5387" w:name="_CR13_2_5_3_1"/>
      <w:bookmarkStart w:id="5388" w:name="_Toc20215801"/>
      <w:bookmarkStart w:id="5389" w:name="_Toc27496294"/>
      <w:bookmarkStart w:id="5390" w:name="_Toc36108035"/>
      <w:bookmarkStart w:id="5391" w:name="_Toc44598788"/>
      <w:bookmarkStart w:id="5392" w:name="_Toc44602643"/>
      <w:bookmarkStart w:id="5393" w:name="_Toc45197820"/>
      <w:bookmarkStart w:id="5394" w:name="_Toc45695853"/>
      <w:bookmarkStart w:id="5395" w:name="_Toc51851309"/>
      <w:bookmarkStart w:id="5396" w:name="_Toc92224926"/>
      <w:bookmarkStart w:id="5397" w:name="_Toc218717728"/>
      <w:bookmarkEnd w:id="5387"/>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388"/>
      <w:bookmarkEnd w:id="5389"/>
      <w:bookmarkEnd w:id="5390"/>
      <w:bookmarkEnd w:id="5391"/>
      <w:bookmarkEnd w:id="5392"/>
      <w:bookmarkEnd w:id="5393"/>
      <w:bookmarkEnd w:id="5394"/>
      <w:bookmarkEnd w:id="5395"/>
      <w:bookmarkEnd w:id="5396"/>
      <w:bookmarkEnd w:id="5397"/>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398" w:name="_CR13_2_5_3_2"/>
      <w:bookmarkStart w:id="5399" w:name="_Toc20215802"/>
      <w:bookmarkStart w:id="5400" w:name="_Toc27496295"/>
      <w:bookmarkStart w:id="5401" w:name="_Toc36108036"/>
      <w:bookmarkStart w:id="5402" w:name="_Toc44598789"/>
      <w:bookmarkStart w:id="5403" w:name="_Toc44602644"/>
      <w:bookmarkStart w:id="5404" w:name="_Toc45197821"/>
      <w:bookmarkStart w:id="5405" w:name="_Toc45695854"/>
      <w:bookmarkStart w:id="5406" w:name="_Toc51851310"/>
      <w:bookmarkStart w:id="5407" w:name="_Toc92224927"/>
      <w:bookmarkStart w:id="5408" w:name="_Toc218717729"/>
      <w:bookmarkEnd w:id="5398"/>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399"/>
      <w:bookmarkEnd w:id="5400"/>
      <w:bookmarkEnd w:id="5401"/>
      <w:bookmarkEnd w:id="5402"/>
      <w:bookmarkEnd w:id="5403"/>
      <w:bookmarkEnd w:id="5404"/>
      <w:bookmarkEnd w:id="5405"/>
      <w:bookmarkEnd w:id="5406"/>
      <w:bookmarkEnd w:id="5407"/>
      <w:bookmarkEnd w:id="5408"/>
    </w:p>
    <w:p w14:paraId="2EC96590" w14:textId="77777777" w:rsidR="005C310B" w:rsidRPr="00B02A0B" w:rsidRDefault="005C310B" w:rsidP="007D34FE">
      <w:pPr>
        <w:pStyle w:val="Heading6"/>
        <w:numPr>
          <w:ilvl w:val="5"/>
          <w:numId w:val="0"/>
        </w:numPr>
        <w:ind w:left="1152" w:hanging="432"/>
        <w:rPr>
          <w:lang w:val="en-US"/>
        </w:rPr>
      </w:pPr>
      <w:bookmarkStart w:id="5409" w:name="_CR13_2_5_3_2_1"/>
      <w:bookmarkStart w:id="5410" w:name="_Toc20215803"/>
      <w:bookmarkStart w:id="5411" w:name="_Toc27496296"/>
      <w:bookmarkStart w:id="5412" w:name="_Toc36108037"/>
      <w:bookmarkStart w:id="5413" w:name="_Toc44598790"/>
      <w:bookmarkStart w:id="5414" w:name="_Toc44602645"/>
      <w:bookmarkStart w:id="5415" w:name="_Toc45197822"/>
      <w:bookmarkStart w:id="5416" w:name="_Toc45695855"/>
      <w:bookmarkStart w:id="5417" w:name="_Toc51851311"/>
      <w:bookmarkStart w:id="5418" w:name="_Toc92224928"/>
      <w:bookmarkStart w:id="5419" w:name="_Toc218717730"/>
      <w:bookmarkEnd w:id="5409"/>
      <w:r w:rsidRPr="00B02A0B">
        <w:t>13.2.</w:t>
      </w:r>
      <w:r w:rsidRPr="00B02A0B">
        <w:rPr>
          <w:lang w:val="en-US"/>
        </w:rPr>
        <w:t>5</w:t>
      </w:r>
      <w:r w:rsidRPr="00B02A0B">
        <w:t>.3.</w:t>
      </w:r>
      <w:r w:rsidRPr="00B02A0B">
        <w:rPr>
          <w:lang w:val="en-US"/>
        </w:rPr>
        <w:t>2</w:t>
      </w:r>
      <w:r w:rsidRPr="00B02A0B">
        <w:t>.1</w:t>
      </w:r>
      <w:r w:rsidRPr="00B02A0B">
        <w:tab/>
      </w:r>
      <w:r w:rsidRPr="00B02A0B">
        <w:rPr>
          <w:lang w:val="en-US"/>
        </w:rPr>
        <w:t xml:space="preserve">Sending </w:t>
      </w:r>
      <w:r w:rsidRPr="00B02A0B">
        <w:t>communication</w:t>
      </w:r>
      <w:r w:rsidRPr="00B02A0B">
        <w:rPr>
          <w:lang w:val="en-US"/>
        </w:rPr>
        <w:t xml:space="preserve"> release request</w:t>
      </w:r>
      <w:bookmarkEnd w:id="5410"/>
      <w:bookmarkEnd w:id="5411"/>
      <w:bookmarkEnd w:id="5412"/>
      <w:bookmarkEnd w:id="5413"/>
      <w:bookmarkEnd w:id="5414"/>
      <w:bookmarkEnd w:id="5415"/>
      <w:bookmarkEnd w:id="5416"/>
      <w:bookmarkEnd w:id="5417"/>
      <w:bookmarkEnd w:id="5418"/>
      <w:bookmarkEnd w:id="5419"/>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B02A0B" w:rsidRDefault="005C310B" w:rsidP="007D34FE">
      <w:pPr>
        <w:pStyle w:val="Heading6"/>
        <w:numPr>
          <w:ilvl w:val="5"/>
          <w:numId w:val="0"/>
        </w:numPr>
        <w:ind w:left="1152" w:hanging="432"/>
      </w:pPr>
      <w:bookmarkStart w:id="5420" w:name="_CR13_2_5_3_2_2"/>
      <w:bookmarkStart w:id="5421" w:name="_Toc20215804"/>
      <w:bookmarkStart w:id="5422" w:name="_Toc27496297"/>
      <w:bookmarkStart w:id="5423" w:name="_Toc36108038"/>
      <w:bookmarkStart w:id="5424" w:name="_Toc44598791"/>
      <w:bookmarkStart w:id="5425" w:name="_Toc44602646"/>
      <w:bookmarkStart w:id="5426" w:name="_Toc45197823"/>
      <w:bookmarkStart w:id="5427" w:name="_Toc45695856"/>
      <w:bookmarkStart w:id="5428" w:name="_Toc51851312"/>
      <w:bookmarkStart w:id="5429" w:name="_Toc92224929"/>
      <w:bookmarkStart w:id="5430" w:name="_Toc218717731"/>
      <w:bookmarkEnd w:id="5420"/>
      <w:r w:rsidRPr="00B02A0B">
        <w:t>13.2.5.3.2.2</w:t>
      </w:r>
      <w:r w:rsidRPr="00B02A0B">
        <w:tab/>
        <w:t>Receiving Release Response Type from server</w:t>
      </w:r>
      <w:bookmarkEnd w:id="5421"/>
      <w:bookmarkEnd w:id="5422"/>
      <w:bookmarkEnd w:id="5423"/>
      <w:bookmarkEnd w:id="5424"/>
      <w:bookmarkEnd w:id="5425"/>
      <w:bookmarkEnd w:id="5426"/>
      <w:bookmarkEnd w:id="5427"/>
      <w:bookmarkEnd w:id="5428"/>
      <w:bookmarkEnd w:id="5429"/>
      <w:bookmarkEnd w:id="5430"/>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31" w:name="_CR13_2_5_3_3"/>
      <w:bookmarkStart w:id="5432" w:name="_Toc20215805"/>
      <w:bookmarkStart w:id="5433" w:name="_Toc27496298"/>
      <w:bookmarkStart w:id="5434" w:name="_Toc36108039"/>
      <w:bookmarkStart w:id="5435" w:name="_Toc44598792"/>
      <w:bookmarkStart w:id="5436" w:name="_Toc44602647"/>
      <w:bookmarkStart w:id="5437" w:name="_Toc45197824"/>
      <w:bookmarkStart w:id="5438" w:name="_Toc45695857"/>
      <w:bookmarkStart w:id="5439" w:name="_Toc51851313"/>
      <w:bookmarkStart w:id="5440" w:name="_Toc92224930"/>
      <w:bookmarkStart w:id="5441" w:name="_Toc218717732"/>
      <w:bookmarkEnd w:id="5431"/>
      <w:r w:rsidRPr="00B02A0B">
        <w:rPr>
          <w:rFonts w:eastAsia="Malgun Gothic"/>
        </w:rPr>
        <w:t>13.2.5.3.3</w:t>
      </w:r>
      <w:r w:rsidRPr="00B02A0B">
        <w:rPr>
          <w:rFonts w:eastAsia="Malgun Gothic"/>
        </w:rPr>
        <w:tab/>
      </w:r>
      <w:r w:rsidRPr="00B02A0B">
        <w:t>Participating MCData function procedures</w:t>
      </w:r>
      <w:bookmarkEnd w:id="5432"/>
      <w:bookmarkEnd w:id="5433"/>
      <w:bookmarkEnd w:id="5434"/>
      <w:bookmarkEnd w:id="5435"/>
      <w:bookmarkEnd w:id="5436"/>
      <w:bookmarkEnd w:id="5437"/>
      <w:bookmarkEnd w:id="5438"/>
      <w:bookmarkEnd w:id="5439"/>
      <w:bookmarkEnd w:id="5440"/>
      <w:bookmarkEnd w:id="5441"/>
    </w:p>
    <w:p w14:paraId="46343A95" w14:textId="77777777" w:rsidR="005C310B" w:rsidRPr="00B02A0B" w:rsidRDefault="005C310B" w:rsidP="007D34FE">
      <w:pPr>
        <w:pStyle w:val="Heading6"/>
        <w:numPr>
          <w:ilvl w:val="5"/>
          <w:numId w:val="0"/>
        </w:numPr>
        <w:ind w:left="1152" w:hanging="432"/>
      </w:pPr>
      <w:bookmarkStart w:id="5442" w:name="_CR13_2_5_3_3_1"/>
      <w:bookmarkStart w:id="5443" w:name="_Toc20215806"/>
      <w:bookmarkStart w:id="5444" w:name="_Toc27496299"/>
      <w:bookmarkStart w:id="5445" w:name="_Toc36108040"/>
      <w:bookmarkStart w:id="5446" w:name="_Toc44598793"/>
      <w:bookmarkStart w:id="5447" w:name="_Toc44602648"/>
      <w:bookmarkStart w:id="5448" w:name="_Toc45197825"/>
      <w:bookmarkStart w:id="5449" w:name="_Toc45695858"/>
      <w:bookmarkStart w:id="5450" w:name="_Toc51851314"/>
      <w:bookmarkStart w:id="5451" w:name="_Toc92224931"/>
      <w:bookmarkStart w:id="5452" w:name="_Toc218717733"/>
      <w:bookmarkEnd w:id="5442"/>
      <w:r w:rsidRPr="00B02A0B">
        <w:t>13.2.5.3.3.1</w:t>
      </w:r>
      <w:r w:rsidRPr="00B02A0B">
        <w:tab/>
        <w:t>Originating participating MCData function procedures</w:t>
      </w:r>
      <w:bookmarkEnd w:id="5443"/>
      <w:bookmarkEnd w:id="5444"/>
      <w:bookmarkEnd w:id="5445"/>
      <w:bookmarkEnd w:id="5446"/>
      <w:bookmarkEnd w:id="5447"/>
      <w:bookmarkEnd w:id="5448"/>
      <w:bookmarkEnd w:id="5449"/>
      <w:bookmarkEnd w:id="5450"/>
      <w:bookmarkEnd w:id="5451"/>
      <w:bookmarkEnd w:id="5452"/>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B02A0B" w:rsidRDefault="005C310B" w:rsidP="007D34FE">
      <w:pPr>
        <w:pStyle w:val="Heading6"/>
        <w:numPr>
          <w:ilvl w:val="5"/>
          <w:numId w:val="0"/>
        </w:numPr>
        <w:ind w:left="1152" w:hanging="432"/>
      </w:pPr>
      <w:bookmarkStart w:id="5453" w:name="_CR13_2_5_3_3_2"/>
      <w:bookmarkStart w:id="5454" w:name="_Toc20215807"/>
      <w:bookmarkStart w:id="5455" w:name="_Toc27496300"/>
      <w:bookmarkStart w:id="5456" w:name="_Toc36108041"/>
      <w:bookmarkStart w:id="5457" w:name="_Toc44598794"/>
      <w:bookmarkStart w:id="5458" w:name="_Toc44602649"/>
      <w:bookmarkStart w:id="5459" w:name="_Toc45197826"/>
      <w:bookmarkStart w:id="5460" w:name="_Toc45695859"/>
      <w:bookmarkStart w:id="5461" w:name="_Toc51851315"/>
      <w:bookmarkStart w:id="5462" w:name="_Toc92224932"/>
      <w:bookmarkStart w:id="5463" w:name="_Toc218717734"/>
      <w:bookmarkEnd w:id="5453"/>
      <w:r w:rsidRPr="00B02A0B">
        <w:lastRenderedPageBreak/>
        <w:t>13.2.5.3.3.2</w:t>
      </w:r>
      <w:r w:rsidRPr="00B02A0B">
        <w:tab/>
        <w:t>Terminating participating MCData function procedures</w:t>
      </w:r>
      <w:bookmarkEnd w:id="5454"/>
      <w:bookmarkEnd w:id="5455"/>
      <w:bookmarkEnd w:id="5456"/>
      <w:bookmarkEnd w:id="5457"/>
      <w:bookmarkEnd w:id="5458"/>
      <w:bookmarkEnd w:id="5459"/>
      <w:bookmarkEnd w:id="5460"/>
      <w:bookmarkEnd w:id="5461"/>
      <w:bookmarkEnd w:id="5462"/>
      <w:bookmarkEnd w:id="5463"/>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64" w:name="_CR13_2_5_3_4"/>
      <w:bookmarkStart w:id="5465" w:name="_Toc20215808"/>
      <w:bookmarkStart w:id="5466" w:name="_Toc27496301"/>
      <w:bookmarkStart w:id="5467" w:name="_Toc36108042"/>
      <w:bookmarkStart w:id="5468" w:name="_Toc44598795"/>
      <w:bookmarkStart w:id="5469" w:name="_Toc44602650"/>
      <w:bookmarkStart w:id="5470" w:name="_Toc45197827"/>
      <w:bookmarkStart w:id="5471" w:name="_Toc45695860"/>
      <w:bookmarkStart w:id="5472" w:name="_Toc51851316"/>
      <w:bookmarkStart w:id="5473" w:name="_Toc92224933"/>
      <w:bookmarkStart w:id="5474" w:name="_Toc218717735"/>
      <w:bookmarkEnd w:id="5464"/>
      <w:r w:rsidRPr="00B02A0B">
        <w:rPr>
          <w:rFonts w:eastAsia="Malgun Gothic"/>
        </w:rPr>
        <w:t>13.2.5.3.4</w:t>
      </w:r>
      <w:r w:rsidRPr="00B02A0B">
        <w:rPr>
          <w:rFonts w:eastAsia="Malgun Gothic"/>
        </w:rPr>
        <w:tab/>
      </w:r>
      <w:r w:rsidRPr="00B02A0B">
        <w:t>Controlling MCData function procedures</w:t>
      </w:r>
      <w:bookmarkEnd w:id="5465"/>
      <w:bookmarkEnd w:id="5466"/>
      <w:bookmarkEnd w:id="5467"/>
      <w:bookmarkEnd w:id="5468"/>
      <w:bookmarkEnd w:id="5469"/>
      <w:bookmarkEnd w:id="5470"/>
      <w:bookmarkEnd w:id="5471"/>
      <w:bookmarkEnd w:id="5472"/>
      <w:bookmarkEnd w:id="5473"/>
      <w:bookmarkEnd w:id="5474"/>
    </w:p>
    <w:p w14:paraId="60640324" w14:textId="77777777" w:rsidR="005C310B" w:rsidRPr="00B02A0B" w:rsidRDefault="005C310B" w:rsidP="007D34FE">
      <w:pPr>
        <w:pStyle w:val="Heading6"/>
        <w:numPr>
          <w:ilvl w:val="5"/>
          <w:numId w:val="0"/>
        </w:numPr>
        <w:ind w:left="1152" w:hanging="432"/>
      </w:pPr>
      <w:bookmarkStart w:id="5475" w:name="_CR13_2_5_3_4_1"/>
      <w:bookmarkStart w:id="5476" w:name="_Toc20215809"/>
      <w:bookmarkStart w:id="5477" w:name="_Toc27496302"/>
      <w:bookmarkStart w:id="5478" w:name="_Toc36108043"/>
      <w:bookmarkStart w:id="5479" w:name="_Toc44598796"/>
      <w:bookmarkStart w:id="5480" w:name="_Toc44602651"/>
      <w:bookmarkStart w:id="5481" w:name="_Toc45197828"/>
      <w:bookmarkStart w:id="5482" w:name="_Toc45695861"/>
      <w:bookmarkStart w:id="5483" w:name="_Toc51851317"/>
      <w:bookmarkStart w:id="5484" w:name="_Toc92224934"/>
      <w:bookmarkStart w:id="5485" w:name="_Toc218717736"/>
      <w:bookmarkEnd w:id="5475"/>
      <w:r w:rsidRPr="00B02A0B">
        <w:t>13.2.5.3.4.1</w:t>
      </w:r>
      <w:r w:rsidRPr="00B02A0B">
        <w:tab/>
        <w:t>Receiving request to release the communication from authorized MCData user</w:t>
      </w:r>
      <w:bookmarkEnd w:id="5476"/>
      <w:bookmarkEnd w:id="5477"/>
      <w:bookmarkEnd w:id="5478"/>
      <w:bookmarkEnd w:id="5479"/>
      <w:bookmarkEnd w:id="5480"/>
      <w:bookmarkEnd w:id="5481"/>
      <w:bookmarkEnd w:id="5482"/>
      <w:bookmarkEnd w:id="5483"/>
      <w:bookmarkEnd w:id="5484"/>
      <w:bookmarkEnd w:id="5485"/>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486" w:name="_CR13_2_6"/>
      <w:bookmarkStart w:id="5487" w:name="_Toc20215810"/>
      <w:bookmarkStart w:id="5488" w:name="_Toc27496303"/>
      <w:bookmarkStart w:id="5489" w:name="_Toc36108044"/>
      <w:bookmarkStart w:id="5490" w:name="_Toc44598797"/>
      <w:bookmarkStart w:id="5491" w:name="_Toc44602652"/>
      <w:bookmarkStart w:id="5492" w:name="_Toc45197829"/>
      <w:bookmarkStart w:id="5493" w:name="_Toc45695862"/>
      <w:bookmarkStart w:id="5494" w:name="_Toc51851318"/>
      <w:bookmarkStart w:id="5495" w:name="_Toc92224935"/>
      <w:bookmarkStart w:id="5496" w:name="_Toc218717737"/>
      <w:bookmarkEnd w:id="5486"/>
      <w:r w:rsidRPr="00B02A0B">
        <w:t>13.2.6</w:t>
      </w:r>
      <w:r w:rsidRPr="00B02A0B">
        <w:tab/>
        <w:t>Authorized MCData user initiated communication release with prior indication</w:t>
      </w:r>
      <w:bookmarkEnd w:id="5487"/>
      <w:bookmarkEnd w:id="5488"/>
      <w:bookmarkEnd w:id="5489"/>
      <w:bookmarkEnd w:id="5490"/>
      <w:bookmarkEnd w:id="5491"/>
      <w:bookmarkEnd w:id="5492"/>
      <w:bookmarkEnd w:id="5493"/>
      <w:bookmarkEnd w:id="5494"/>
      <w:bookmarkEnd w:id="5495"/>
      <w:bookmarkEnd w:id="5496"/>
    </w:p>
    <w:p w14:paraId="7C7DE066" w14:textId="77777777" w:rsidR="005C310B" w:rsidRPr="00B02A0B" w:rsidRDefault="005C310B" w:rsidP="007D34FE">
      <w:pPr>
        <w:pStyle w:val="Heading4"/>
      </w:pPr>
      <w:bookmarkStart w:id="5497" w:name="_CR13_2_6_1"/>
      <w:bookmarkStart w:id="5498" w:name="_Toc20215811"/>
      <w:bookmarkStart w:id="5499" w:name="_Toc27496304"/>
      <w:bookmarkStart w:id="5500" w:name="_Toc36108045"/>
      <w:bookmarkStart w:id="5501" w:name="_Toc44598798"/>
      <w:bookmarkStart w:id="5502" w:name="_Toc44602653"/>
      <w:bookmarkStart w:id="5503" w:name="_Toc45197830"/>
      <w:bookmarkStart w:id="5504" w:name="_Toc45695863"/>
      <w:bookmarkStart w:id="5505" w:name="_Toc51851319"/>
      <w:bookmarkStart w:id="5506" w:name="_Toc92224936"/>
      <w:bookmarkStart w:id="5507" w:name="_Toc218717738"/>
      <w:bookmarkEnd w:id="5497"/>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498"/>
      <w:bookmarkEnd w:id="5499"/>
      <w:bookmarkEnd w:id="5500"/>
      <w:bookmarkEnd w:id="5501"/>
      <w:bookmarkEnd w:id="5502"/>
      <w:bookmarkEnd w:id="5503"/>
      <w:bookmarkEnd w:id="5504"/>
      <w:bookmarkEnd w:id="5505"/>
      <w:bookmarkEnd w:id="5506"/>
      <w:bookmarkEnd w:id="5507"/>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508" w:name="_Toc20215812"/>
      <w:bookmarkStart w:id="5509" w:name="_Toc27496305"/>
      <w:bookmarkStart w:id="5510" w:name="_Toc36108046"/>
      <w:bookmarkStart w:id="5511" w:name="_Toc44598799"/>
      <w:bookmarkStart w:id="5512" w:name="_Toc44602654"/>
      <w:bookmarkStart w:id="5513" w:name="_Toc45197831"/>
      <w:bookmarkStart w:id="5514" w:name="_Toc45695864"/>
      <w:bookmarkStart w:id="5515" w:name="_Toc51851320"/>
      <w:bookmarkStart w:id="5516" w:name="_Toc92224937"/>
    </w:p>
    <w:p w14:paraId="73206977" w14:textId="31F5AB1E" w:rsidR="005C310B" w:rsidRPr="00B02A0B" w:rsidRDefault="005C310B" w:rsidP="007D34FE">
      <w:pPr>
        <w:pStyle w:val="Heading4"/>
      </w:pPr>
      <w:bookmarkStart w:id="5517" w:name="_CR13_2_6_2"/>
      <w:bookmarkStart w:id="5518" w:name="_Toc218717739"/>
      <w:bookmarkEnd w:id="5517"/>
      <w:r w:rsidRPr="00B02A0B">
        <w:rPr>
          <w:rFonts w:eastAsia="Malgun Gothic"/>
        </w:rPr>
        <w:lastRenderedPageBreak/>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508"/>
      <w:bookmarkEnd w:id="5509"/>
      <w:bookmarkEnd w:id="5510"/>
      <w:bookmarkEnd w:id="5511"/>
      <w:bookmarkEnd w:id="5512"/>
      <w:bookmarkEnd w:id="5513"/>
      <w:bookmarkEnd w:id="5514"/>
      <w:bookmarkEnd w:id="5515"/>
      <w:bookmarkEnd w:id="5516"/>
      <w:bookmarkEnd w:id="5518"/>
    </w:p>
    <w:p w14:paraId="3D7AE408" w14:textId="77777777" w:rsidR="005C310B" w:rsidRPr="00B02A0B" w:rsidRDefault="005C310B" w:rsidP="007D34FE">
      <w:pPr>
        <w:pStyle w:val="Heading5"/>
        <w:rPr>
          <w:rFonts w:eastAsia="Malgun Gothic"/>
        </w:rPr>
      </w:pPr>
      <w:bookmarkStart w:id="5519" w:name="_CR13_2_6_2_1"/>
      <w:bookmarkStart w:id="5520" w:name="_Toc20215813"/>
      <w:bookmarkStart w:id="5521" w:name="_Toc27496306"/>
      <w:bookmarkStart w:id="5522" w:name="_Toc36108047"/>
      <w:bookmarkStart w:id="5523" w:name="_Toc44598800"/>
      <w:bookmarkStart w:id="5524" w:name="_Toc44602655"/>
      <w:bookmarkStart w:id="5525" w:name="_Toc45197832"/>
      <w:bookmarkStart w:id="5526" w:name="_Toc45695865"/>
      <w:bookmarkStart w:id="5527" w:name="_Toc51851321"/>
      <w:bookmarkStart w:id="5528" w:name="_Toc92224938"/>
      <w:bookmarkStart w:id="5529" w:name="_Toc218717740"/>
      <w:bookmarkEnd w:id="5519"/>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20"/>
      <w:bookmarkEnd w:id="5521"/>
      <w:bookmarkEnd w:id="5522"/>
      <w:bookmarkEnd w:id="5523"/>
      <w:bookmarkEnd w:id="5524"/>
      <w:bookmarkEnd w:id="5525"/>
      <w:bookmarkEnd w:id="5526"/>
      <w:bookmarkEnd w:id="5527"/>
      <w:bookmarkEnd w:id="5528"/>
      <w:bookmarkEnd w:id="5529"/>
    </w:p>
    <w:p w14:paraId="2E8ACCAA" w14:textId="77777777" w:rsidR="005C310B" w:rsidRPr="00B02A0B" w:rsidRDefault="005C310B" w:rsidP="005C310B">
      <w:pPr>
        <w:rPr>
          <w:lang w:val="en-US"/>
        </w:rPr>
      </w:pPr>
      <w:r w:rsidRPr="00B02A0B">
        <w:rPr>
          <w:lang w:val="en-US"/>
        </w:rPr>
        <w:t>The procedures described in this clause are applicable to MCData SDS and MCData FD established using media plane.</w:t>
      </w:r>
    </w:p>
    <w:p w14:paraId="1DDA73B8" w14:textId="77777777" w:rsidR="005C310B" w:rsidRPr="00B02A0B" w:rsidRDefault="005C310B" w:rsidP="007D34FE">
      <w:pPr>
        <w:pStyle w:val="Heading5"/>
      </w:pPr>
      <w:bookmarkStart w:id="5530" w:name="_CR13_2_6_2_2"/>
      <w:bookmarkStart w:id="5531" w:name="_Toc20215814"/>
      <w:bookmarkStart w:id="5532" w:name="_Toc27496307"/>
      <w:bookmarkStart w:id="5533" w:name="_Toc36108048"/>
      <w:bookmarkStart w:id="5534" w:name="_Toc44598801"/>
      <w:bookmarkStart w:id="5535" w:name="_Toc44602656"/>
      <w:bookmarkStart w:id="5536" w:name="_Toc45197833"/>
      <w:bookmarkStart w:id="5537" w:name="_Toc45695866"/>
      <w:bookmarkStart w:id="5538" w:name="_Toc51851322"/>
      <w:bookmarkStart w:id="5539" w:name="_Toc92224939"/>
      <w:bookmarkStart w:id="5540" w:name="_Toc218717741"/>
      <w:bookmarkEnd w:id="5530"/>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31"/>
      <w:bookmarkEnd w:id="5532"/>
      <w:bookmarkEnd w:id="5533"/>
      <w:bookmarkEnd w:id="5534"/>
      <w:bookmarkEnd w:id="5535"/>
      <w:bookmarkEnd w:id="5536"/>
      <w:bookmarkEnd w:id="5537"/>
      <w:bookmarkEnd w:id="5538"/>
      <w:bookmarkEnd w:id="5539"/>
      <w:bookmarkEnd w:id="5540"/>
    </w:p>
    <w:p w14:paraId="60962B24" w14:textId="77777777" w:rsidR="005C310B" w:rsidRPr="00B02A0B" w:rsidRDefault="005C310B" w:rsidP="007D34FE">
      <w:pPr>
        <w:pStyle w:val="Heading6"/>
        <w:numPr>
          <w:ilvl w:val="5"/>
          <w:numId w:val="0"/>
        </w:numPr>
        <w:ind w:left="1152" w:hanging="432"/>
        <w:rPr>
          <w:lang w:val="en-US"/>
        </w:rPr>
      </w:pPr>
      <w:bookmarkStart w:id="5541" w:name="_CR13_2_6_2_2_1"/>
      <w:bookmarkStart w:id="5542" w:name="_Toc20215815"/>
      <w:bookmarkStart w:id="5543" w:name="_Toc27496308"/>
      <w:bookmarkStart w:id="5544" w:name="_Toc36108049"/>
      <w:bookmarkStart w:id="5545" w:name="_Toc44598802"/>
      <w:bookmarkStart w:id="5546" w:name="_Toc44602657"/>
      <w:bookmarkStart w:id="5547" w:name="_Toc45197834"/>
      <w:bookmarkStart w:id="5548" w:name="_Toc45695867"/>
      <w:bookmarkStart w:id="5549" w:name="_Toc51851323"/>
      <w:bookmarkStart w:id="5550" w:name="_Toc92224940"/>
      <w:bookmarkStart w:id="5551" w:name="_Toc218717742"/>
      <w:bookmarkEnd w:id="5541"/>
      <w:r w:rsidRPr="00B02A0B">
        <w:t>13.2.</w:t>
      </w:r>
      <w:r w:rsidRPr="00B02A0B">
        <w:rPr>
          <w:lang w:val="en-US"/>
        </w:rPr>
        <w:t>6</w:t>
      </w:r>
      <w:r w:rsidRPr="00B02A0B">
        <w:t>.2.</w:t>
      </w:r>
      <w:r w:rsidRPr="00B02A0B">
        <w:rPr>
          <w:lang w:val="en-US"/>
        </w:rPr>
        <w:t>2</w:t>
      </w:r>
      <w:r w:rsidRPr="00B02A0B">
        <w:t>.1</w:t>
      </w:r>
      <w:r w:rsidRPr="00B02A0B">
        <w:tab/>
      </w:r>
      <w:r w:rsidRPr="00B02A0B">
        <w:rPr>
          <w:lang w:val="en-US"/>
        </w:rPr>
        <w:t xml:space="preserve">Sending </w:t>
      </w:r>
      <w:r w:rsidRPr="00B02A0B">
        <w:t>intent to release a communication</w:t>
      </w:r>
      <w:bookmarkEnd w:id="5542"/>
      <w:bookmarkEnd w:id="5543"/>
      <w:bookmarkEnd w:id="5544"/>
      <w:bookmarkEnd w:id="5545"/>
      <w:bookmarkEnd w:id="5546"/>
      <w:bookmarkEnd w:id="5547"/>
      <w:bookmarkEnd w:id="5548"/>
      <w:bookmarkEnd w:id="5549"/>
      <w:bookmarkEnd w:id="5550"/>
      <w:bookmarkEnd w:id="5551"/>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B02A0B" w:rsidRDefault="005C310B" w:rsidP="007D34FE">
      <w:pPr>
        <w:pStyle w:val="Heading6"/>
        <w:numPr>
          <w:ilvl w:val="5"/>
          <w:numId w:val="0"/>
        </w:numPr>
        <w:ind w:left="1152" w:hanging="432"/>
      </w:pPr>
      <w:bookmarkStart w:id="5552" w:name="_CR13_2_6_2_2_2"/>
      <w:bookmarkStart w:id="5553" w:name="_Toc20215816"/>
      <w:bookmarkStart w:id="5554" w:name="_Toc27496309"/>
      <w:bookmarkStart w:id="5555" w:name="_Toc36108050"/>
      <w:bookmarkStart w:id="5556" w:name="_Toc44598803"/>
      <w:bookmarkStart w:id="5557" w:name="_Toc44602658"/>
      <w:bookmarkStart w:id="5558" w:name="_Toc45197835"/>
      <w:bookmarkStart w:id="5559" w:name="_Toc45695868"/>
      <w:bookmarkStart w:id="5560" w:name="_Toc51851324"/>
      <w:bookmarkStart w:id="5561" w:name="_Toc92224941"/>
      <w:bookmarkStart w:id="5562" w:name="_Toc218717743"/>
      <w:bookmarkEnd w:id="5552"/>
      <w:r w:rsidRPr="00B02A0B">
        <w:t>13.2.</w:t>
      </w:r>
      <w:r w:rsidRPr="00B02A0B">
        <w:rPr>
          <w:lang w:val="en-US"/>
        </w:rPr>
        <w:t>6</w:t>
      </w:r>
      <w:r w:rsidRPr="00B02A0B">
        <w:t>.2.</w:t>
      </w:r>
      <w:r w:rsidRPr="00B02A0B">
        <w:rPr>
          <w:lang w:val="en-US"/>
        </w:rPr>
        <w:t>2</w:t>
      </w:r>
      <w:r w:rsidRPr="00B02A0B">
        <w:t>.2</w:t>
      </w:r>
      <w:r w:rsidRPr="00B02A0B">
        <w:tab/>
        <w:t>Receiving more information</w:t>
      </w:r>
      <w:bookmarkEnd w:id="5553"/>
      <w:bookmarkEnd w:id="5554"/>
      <w:bookmarkEnd w:id="5555"/>
      <w:bookmarkEnd w:id="5556"/>
      <w:bookmarkEnd w:id="5557"/>
      <w:bookmarkEnd w:id="5558"/>
      <w:bookmarkEnd w:id="5559"/>
      <w:bookmarkEnd w:id="5560"/>
      <w:bookmarkEnd w:id="5561"/>
      <w:bookmarkEnd w:id="5562"/>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lastRenderedPageBreak/>
        <w:t>i)</w:t>
      </w:r>
      <w:r w:rsidRPr="00B02A0B">
        <w:tab/>
        <w:t>shall store the contents of the Payload IE as remaining data information associated with ongoing MCData communication.</w:t>
      </w:r>
    </w:p>
    <w:p w14:paraId="046E5D8B" w14:textId="77777777" w:rsidR="005C310B" w:rsidRPr="00B02A0B" w:rsidRDefault="005C310B" w:rsidP="007D34FE">
      <w:pPr>
        <w:pStyle w:val="Heading6"/>
        <w:numPr>
          <w:ilvl w:val="5"/>
          <w:numId w:val="0"/>
        </w:numPr>
        <w:ind w:left="1152" w:hanging="432"/>
      </w:pPr>
      <w:bookmarkStart w:id="5563" w:name="_CR13_2_6_2_2_3"/>
      <w:bookmarkStart w:id="5564" w:name="_Toc20215817"/>
      <w:bookmarkStart w:id="5565" w:name="_Toc27496310"/>
      <w:bookmarkStart w:id="5566" w:name="_Toc36108051"/>
      <w:bookmarkStart w:id="5567" w:name="_Toc44598804"/>
      <w:bookmarkStart w:id="5568" w:name="_Toc44602659"/>
      <w:bookmarkStart w:id="5569" w:name="_Toc45197836"/>
      <w:bookmarkStart w:id="5570" w:name="_Toc45695869"/>
      <w:bookmarkStart w:id="5571" w:name="_Toc51851325"/>
      <w:bookmarkStart w:id="5572" w:name="_Toc92224942"/>
      <w:bookmarkStart w:id="5573" w:name="_Toc218717744"/>
      <w:bookmarkEnd w:id="5563"/>
      <w:r w:rsidRPr="00B02A0B">
        <w:t>13.2.</w:t>
      </w:r>
      <w:r w:rsidRPr="00B02A0B">
        <w:rPr>
          <w:lang w:val="en-US"/>
        </w:rPr>
        <w:t>6</w:t>
      </w:r>
      <w:r w:rsidRPr="00B02A0B">
        <w:t>.2.</w:t>
      </w:r>
      <w:r w:rsidRPr="00B02A0B">
        <w:rPr>
          <w:lang w:val="en-US"/>
        </w:rPr>
        <w:t>2</w:t>
      </w:r>
      <w:r w:rsidRPr="00B02A0B">
        <w:t>.3</w:t>
      </w:r>
      <w:r w:rsidRPr="00B02A0B">
        <w:tab/>
        <w:t>Receiving request for extension of communication</w:t>
      </w:r>
      <w:bookmarkEnd w:id="5564"/>
      <w:bookmarkEnd w:id="5565"/>
      <w:bookmarkEnd w:id="5566"/>
      <w:bookmarkEnd w:id="5567"/>
      <w:bookmarkEnd w:id="5568"/>
      <w:bookmarkEnd w:id="5569"/>
      <w:bookmarkEnd w:id="5570"/>
      <w:bookmarkEnd w:id="5571"/>
      <w:bookmarkEnd w:id="5572"/>
      <w:bookmarkEnd w:id="5573"/>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B02A0B" w:rsidRDefault="005C310B" w:rsidP="007D34FE">
      <w:pPr>
        <w:pStyle w:val="Heading6"/>
        <w:numPr>
          <w:ilvl w:val="5"/>
          <w:numId w:val="0"/>
        </w:numPr>
        <w:ind w:left="1152" w:hanging="432"/>
      </w:pPr>
      <w:bookmarkStart w:id="5574" w:name="_CR13_2_6_2_2_4"/>
      <w:bookmarkStart w:id="5575" w:name="_Toc20215818"/>
      <w:bookmarkStart w:id="5576" w:name="_Toc27496311"/>
      <w:bookmarkStart w:id="5577" w:name="_Toc36108052"/>
      <w:bookmarkStart w:id="5578" w:name="_Toc44598805"/>
      <w:bookmarkStart w:id="5579" w:name="_Toc44602660"/>
      <w:bookmarkStart w:id="5580" w:name="_Toc45197837"/>
      <w:bookmarkStart w:id="5581" w:name="_Toc45695870"/>
      <w:bookmarkStart w:id="5582" w:name="_Toc51851326"/>
      <w:bookmarkStart w:id="5583" w:name="_Toc92224943"/>
      <w:bookmarkStart w:id="5584" w:name="_Toc218717745"/>
      <w:bookmarkEnd w:id="5574"/>
      <w:r w:rsidRPr="00B02A0B">
        <w:t>13.2.</w:t>
      </w:r>
      <w:r w:rsidRPr="00B02A0B">
        <w:rPr>
          <w:lang w:val="en-US"/>
        </w:rPr>
        <w:t>6</w:t>
      </w:r>
      <w:r w:rsidRPr="00B02A0B">
        <w:t>.2.</w:t>
      </w:r>
      <w:r w:rsidRPr="00B02A0B">
        <w:rPr>
          <w:lang w:val="en-US"/>
        </w:rPr>
        <w:t>2</w:t>
      </w:r>
      <w:r w:rsidRPr="00B02A0B">
        <w:t>.4</w:t>
      </w:r>
      <w:r w:rsidRPr="00B02A0B">
        <w:tab/>
        <w:t>Sending response to communication extension request</w:t>
      </w:r>
      <w:bookmarkEnd w:id="5575"/>
      <w:bookmarkEnd w:id="5576"/>
      <w:bookmarkEnd w:id="5577"/>
      <w:bookmarkEnd w:id="5578"/>
      <w:bookmarkEnd w:id="5579"/>
      <w:bookmarkEnd w:id="5580"/>
      <w:bookmarkEnd w:id="5581"/>
      <w:bookmarkEnd w:id="5582"/>
      <w:bookmarkEnd w:id="5583"/>
      <w:bookmarkEnd w:id="5584"/>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585" w:name="_CR13_2_6_2_3"/>
      <w:bookmarkStart w:id="5586" w:name="_Toc20215819"/>
      <w:bookmarkStart w:id="5587" w:name="_Toc27496312"/>
      <w:bookmarkStart w:id="5588" w:name="_Toc36108053"/>
      <w:bookmarkStart w:id="5589" w:name="_Toc44598806"/>
      <w:bookmarkStart w:id="5590" w:name="_Toc44602661"/>
      <w:bookmarkStart w:id="5591" w:name="_Toc45197838"/>
      <w:bookmarkStart w:id="5592" w:name="_Toc45695871"/>
      <w:bookmarkStart w:id="5593" w:name="_Toc51851327"/>
      <w:bookmarkStart w:id="5594" w:name="_Toc92224944"/>
      <w:bookmarkStart w:id="5595" w:name="_Toc218717746"/>
      <w:bookmarkEnd w:id="558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586"/>
      <w:bookmarkEnd w:id="5587"/>
      <w:bookmarkEnd w:id="5588"/>
      <w:bookmarkEnd w:id="5589"/>
      <w:bookmarkEnd w:id="5590"/>
      <w:bookmarkEnd w:id="5591"/>
      <w:bookmarkEnd w:id="5592"/>
      <w:bookmarkEnd w:id="5593"/>
      <w:bookmarkEnd w:id="5594"/>
      <w:bookmarkEnd w:id="5595"/>
    </w:p>
    <w:p w14:paraId="49CDAAA7" w14:textId="77777777" w:rsidR="005C310B" w:rsidRPr="00B02A0B" w:rsidRDefault="005C310B" w:rsidP="007D34FE">
      <w:pPr>
        <w:pStyle w:val="Heading6"/>
        <w:numPr>
          <w:ilvl w:val="5"/>
          <w:numId w:val="0"/>
        </w:numPr>
        <w:ind w:left="1152" w:hanging="432"/>
        <w:rPr>
          <w:lang w:eastAsia="ko-KR"/>
        </w:rPr>
      </w:pPr>
      <w:bookmarkStart w:id="5596" w:name="_CR13_2_6_2_3_1"/>
      <w:bookmarkStart w:id="5597" w:name="_Toc20215820"/>
      <w:bookmarkStart w:id="5598" w:name="_Toc27496313"/>
      <w:bookmarkStart w:id="5599" w:name="_Toc36108054"/>
      <w:bookmarkStart w:id="5600" w:name="_Toc44598807"/>
      <w:bookmarkStart w:id="5601" w:name="_Toc44602662"/>
      <w:bookmarkStart w:id="5602" w:name="_Toc45197839"/>
      <w:bookmarkStart w:id="5603" w:name="_Toc45695872"/>
      <w:bookmarkStart w:id="5604" w:name="_Toc51851328"/>
      <w:bookmarkStart w:id="5605" w:name="_Toc92224945"/>
      <w:bookmarkStart w:id="5606" w:name="_Toc218717747"/>
      <w:bookmarkEnd w:id="5596"/>
      <w:r w:rsidRPr="00B02A0B">
        <w:t>13.2.</w:t>
      </w:r>
      <w:r w:rsidRPr="00B02A0B">
        <w:rPr>
          <w:lang w:val="en-US"/>
        </w:rPr>
        <w:t>6</w:t>
      </w:r>
      <w:r w:rsidRPr="00B02A0B">
        <w:t>.2.</w:t>
      </w:r>
      <w:r w:rsidRPr="00B02A0B">
        <w:rPr>
          <w:lang w:val="en-US"/>
        </w:rPr>
        <w:t>3</w:t>
      </w:r>
      <w:r w:rsidRPr="00B02A0B">
        <w:t>.</w:t>
      </w:r>
      <w:r w:rsidRPr="00B02A0B">
        <w:rPr>
          <w:lang w:val="en-US"/>
        </w:rPr>
        <w:t>1</w:t>
      </w:r>
      <w:r w:rsidRPr="00B02A0B">
        <w:tab/>
      </w:r>
      <w:r w:rsidRPr="00B02A0B">
        <w:rPr>
          <w:lang w:val="en-US"/>
        </w:rPr>
        <w:t xml:space="preserve">Receiving </w:t>
      </w:r>
      <w:r w:rsidRPr="00B02A0B">
        <w:t xml:space="preserve">SIP INFO request from the </w:t>
      </w:r>
      <w:r w:rsidRPr="00B02A0B">
        <w:rPr>
          <w:lang w:val="en-US"/>
        </w:rPr>
        <w:t xml:space="preserve">authorized </w:t>
      </w:r>
      <w:r w:rsidRPr="00B02A0B">
        <w:t>MCData client</w:t>
      </w:r>
      <w:bookmarkEnd w:id="5597"/>
      <w:bookmarkEnd w:id="5598"/>
      <w:bookmarkEnd w:id="5599"/>
      <w:bookmarkEnd w:id="5600"/>
      <w:bookmarkEnd w:id="5601"/>
      <w:bookmarkEnd w:id="5602"/>
      <w:bookmarkEnd w:id="5603"/>
      <w:bookmarkEnd w:id="5604"/>
      <w:bookmarkEnd w:id="5605"/>
      <w:bookmarkEnd w:id="5606"/>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lastRenderedPageBreak/>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B02A0B" w:rsidRDefault="005C310B" w:rsidP="007D34FE">
      <w:pPr>
        <w:pStyle w:val="Heading6"/>
        <w:numPr>
          <w:ilvl w:val="5"/>
          <w:numId w:val="0"/>
        </w:numPr>
        <w:ind w:left="1152" w:hanging="432"/>
      </w:pPr>
      <w:bookmarkStart w:id="5607" w:name="_CR13_2_6_2_3_2"/>
      <w:bookmarkStart w:id="5608" w:name="_Toc20215821"/>
      <w:bookmarkStart w:id="5609" w:name="_Toc27496314"/>
      <w:bookmarkStart w:id="5610" w:name="_Toc36108055"/>
      <w:bookmarkStart w:id="5611" w:name="_Toc44598808"/>
      <w:bookmarkStart w:id="5612" w:name="_Toc44602663"/>
      <w:bookmarkStart w:id="5613" w:name="_Toc45197840"/>
      <w:bookmarkStart w:id="5614" w:name="_Toc45695873"/>
      <w:bookmarkStart w:id="5615" w:name="_Toc51851329"/>
      <w:bookmarkStart w:id="5616" w:name="_Toc92224946"/>
      <w:bookmarkStart w:id="5617" w:name="_Toc218717748"/>
      <w:bookmarkEnd w:id="5607"/>
      <w:r w:rsidRPr="00B02A0B">
        <w:t>13.2.</w:t>
      </w:r>
      <w:r w:rsidRPr="00B02A0B">
        <w:rPr>
          <w:lang w:val="en-US"/>
        </w:rPr>
        <w:t>6</w:t>
      </w:r>
      <w:r w:rsidRPr="00B02A0B">
        <w:t>.2.3.</w:t>
      </w:r>
      <w:r w:rsidRPr="00B02A0B">
        <w:rPr>
          <w:lang w:val="en-US"/>
        </w:rPr>
        <w:t>2</w:t>
      </w:r>
      <w:r w:rsidRPr="00B02A0B">
        <w:tab/>
        <w:t>Receiving SIP INFO request from the controlling MCData function</w:t>
      </w:r>
      <w:bookmarkEnd w:id="5608"/>
      <w:bookmarkEnd w:id="5609"/>
      <w:bookmarkEnd w:id="5610"/>
      <w:bookmarkEnd w:id="5611"/>
      <w:bookmarkEnd w:id="5612"/>
      <w:bookmarkEnd w:id="5613"/>
      <w:bookmarkEnd w:id="5614"/>
      <w:bookmarkEnd w:id="5615"/>
      <w:bookmarkEnd w:id="5616"/>
      <w:bookmarkEnd w:id="5617"/>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618" w:name="_CR13_2_6_2_4"/>
      <w:bookmarkStart w:id="5619" w:name="_Toc20215822"/>
      <w:bookmarkStart w:id="5620" w:name="_Toc27496315"/>
      <w:bookmarkStart w:id="5621" w:name="_Toc36108056"/>
      <w:bookmarkStart w:id="5622" w:name="_Toc44598809"/>
      <w:bookmarkStart w:id="5623" w:name="_Toc44602664"/>
      <w:bookmarkStart w:id="5624" w:name="_Toc45197841"/>
      <w:bookmarkStart w:id="5625" w:name="_Toc45695874"/>
      <w:bookmarkStart w:id="5626" w:name="_Toc51851330"/>
      <w:bookmarkStart w:id="5627" w:name="_Toc92224947"/>
      <w:bookmarkStart w:id="5628" w:name="_Toc218717749"/>
      <w:bookmarkEnd w:id="5618"/>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619"/>
      <w:bookmarkEnd w:id="5620"/>
      <w:bookmarkEnd w:id="5621"/>
      <w:bookmarkEnd w:id="5622"/>
      <w:bookmarkEnd w:id="5623"/>
      <w:bookmarkEnd w:id="5624"/>
      <w:bookmarkEnd w:id="5625"/>
      <w:bookmarkEnd w:id="5626"/>
      <w:bookmarkEnd w:id="5627"/>
      <w:bookmarkEnd w:id="5628"/>
    </w:p>
    <w:p w14:paraId="40E0AD52" w14:textId="77777777" w:rsidR="005C310B" w:rsidRPr="00B02A0B" w:rsidRDefault="005C310B" w:rsidP="007D34FE">
      <w:pPr>
        <w:pStyle w:val="Heading6"/>
        <w:numPr>
          <w:ilvl w:val="5"/>
          <w:numId w:val="0"/>
        </w:numPr>
        <w:ind w:left="1152" w:hanging="432"/>
        <w:rPr>
          <w:lang w:val="en-US"/>
        </w:rPr>
      </w:pPr>
      <w:bookmarkStart w:id="5629" w:name="_CR13_2_6_2_4_1"/>
      <w:bookmarkStart w:id="5630" w:name="_Toc20215823"/>
      <w:bookmarkStart w:id="5631" w:name="_Toc27496316"/>
      <w:bookmarkStart w:id="5632" w:name="_Toc36108057"/>
      <w:bookmarkStart w:id="5633" w:name="_Toc44598810"/>
      <w:bookmarkStart w:id="5634" w:name="_Toc44602665"/>
      <w:bookmarkStart w:id="5635" w:name="_Toc45197842"/>
      <w:bookmarkStart w:id="5636" w:name="_Toc45695875"/>
      <w:bookmarkStart w:id="5637" w:name="_Toc51851331"/>
      <w:bookmarkStart w:id="5638" w:name="_Toc92224948"/>
      <w:bookmarkStart w:id="5639" w:name="_Toc218717750"/>
      <w:bookmarkEnd w:id="5629"/>
      <w:r w:rsidRPr="00B02A0B">
        <w:t>13.2.</w:t>
      </w:r>
      <w:r w:rsidRPr="00B02A0B">
        <w:rPr>
          <w:lang w:val="en-US"/>
        </w:rPr>
        <w:t>6</w:t>
      </w:r>
      <w:r w:rsidRPr="00B02A0B">
        <w:t>.2.</w:t>
      </w:r>
      <w:r w:rsidRPr="00B02A0B">
        <w:rPr>
          <w:lang w:val="en-US"/>
        </w:rPr>
        <w:t>4.1</w:t>
      </w:r>
      <w:r w:rsidRPr="00B02A0B">
        <w:tab/>
      </w:r>
      <w:r w:rsidRPr="00B02A0B">
        <w:rPr>
          <w:lang w:val="en-US"/>
        </w:rPr>
        <w:t>Receiving request to</w:t>
      </w:r>
      <w:r w:rsidRPr="00B02A0B">
        <w:t xml:space="preserve"> release the communication</w:t>
      </w:r>
      <w:r w:rsidRPr="00B02A0B">
        <w:rPr>
          <w:lang w:val="en-US"/>
        </w:rPr>
        <w:t xml:space="preserve"> from authorized MCData user</w:t>
      </w:r>
      <w:bookmarkEnd w:id="5630"/>
      <w:bookmarkEnd w:id="5631"/>
      <w:bookmarkEnd w:id="5632"/>
      <w:bookmarkEnd w:id="5633"/>
      <w:bookmarkEnd w:id="5634"/>
      <w:bookmarkEnd w:id="5635"/>
      <w:bookmarkEnd w:id="5636"/>
      <w:bookmarkEnd w:id="5637"/>
      <w:bookmarkEnd w:id="5638"/>
      <w:bookmarkEnd w:id="5639"/>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B02A0B" w:rsidRDefault="005C310B" w:rsidP="007D34FE">
      <w:pPr>
        <w:pStyle w:val="Heading6"/>
        <w:numPr>
          <w:ilvl w:val="5"/>
          <w:numId w:val="0"/>
        </w:numPr>
        <w:ind w:left="1152" w:hanging="432"/>
        <w:rPr>
          <w:lang w:val="en-US"/>
        </w:rPr>
      </w:pPr>
      <w:bookmarkStart w:id="5640" w:name="_CR13_2_6_2_4_2"/>
      <w:bookmarkStart w:id="5641" w:name="_Toc20215824"/>
      <w:bookmarkStart w:id="5642" w:name="_Toc27496317"/>
      <w:bookmarkStart w:id="5643" w:name="_Toc36108058"/>
      <w:bookmarkStart w:id="5644" w:name="_Toc44598811"/>
      <w:bookmarkStart w:id="5645" w:name="_Toc44602666"/>
      <w:bookmarkStart w:id="5646" w:name="_Toc45197843"/>
      <w:bookmarkStart w:id="5647" w:name="_Toc45695876"/>
      <w:bookmarkStart w:id="5648" w:name="_Toc51851332"/>
      <w:bookmarkStart w:id="5649" w:name="_Toc92224949"/>
      <w:bookmarkStart w:id="5650" w:name="_Toc218717751"/>
      <w:bookmarkEnd w:id="5640"/>
      <w:r w:rsidRPr="00B02A0B">
        <w:t>13.2.</w:t>
      </w:r>
      <w:r w:rsidRPr="00B02A0B">
        <w:rPr>
          <w:lang w:val="en-US"/>
        </w:rPr>
        <w:t>6</w:t>
      </w:r>
      <w:r w:rsidRPr="00B02A0B">
        <w:t>.2.</w:t>
      </w:r>
      <w:r w:rsidRPr="00B02A0B">
        <w:rPr>
          <w:lang w:val="en-US"/>
        </w:rPr>
        <w:t>4</w:t>
      </w:r>
      <w:r w:rsidRPr="00B02A0B">
        <w:t>.2</w:t>
      </w:r>
      <w:r w:rsidRPr="00B02A0B">
        <w:tab/>
        <w:t>Receiving more information</w:t>
      </w:r>
      <w:bookmarkEnd w:id="5641"/>
      <w:bookmarkEnd w:id="5642"/>
      <w:bookmarkEnd w:id="5643"/>
      <w:bookmarkEnd w:id="5644"/>
      <w:bookmarkEnd w:id="5645"/>
      <w:bookmarkEnd w:id="5646"/>
      <w:bookmarkEnd w:id="5647"/>
      <w:bookmarkEnd w:id="5648"/>
      <w:bookmarkEnd w:id="5649"/>
      <w:bookmarkEnd w:id="5650"/>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lastRenderedPageBreak/>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B02A0B" w:rsidRDefault="005C310B" w:rsidP="007D34FE">
      <w:pPr>
        <w:pStyle w:val="Heading6"/>
        <w:numPr>
          <w:ilvl w:val="5"/>
          <w:numId w:val="0"/>
        </w:numPr>
        <w:ind w:left="1152" w:hanging="432"/>
      </w:pPr>
      <w:bookmarkStart w:id="5651" w:name="_CR13_2_6_2_4_3"/>
      <w:bookmarkStart w:id="5652" w:name="_Toc20215825"/>
      <w:bookmarkStart w:id="5653" w:name="_Toc27496318"/>
      <w:bookmarkStart w:id="5654" w:name="_Toc36108059"/>
      <w:bookmarkStart w:id="5655" w:name="_Toc44598812"/>
      <w:bookmarkStart w:id="5656" w:name="_Toc44602667"/>
      <w:bookmarkStart w:id="5657" w:name="_Toc45197844"/>
      <w:bookmarkStart w:id="5658" w:name="_Toc45695877"/>
      <w:bookmarkStart w:id="5659" w:name="_Toc51851333"/>
      <w:bookmarkStart w:id="5660" w:name="_Toc92224950"/>
      <w:bookmarkStart w:id="5661" w:name="_Toc218717752"/>
      <w:bookmarkEnd w:id="5651"/>
      <w:r w:rsidRPr="00B02A0B">
        <w:t>13.2.</w:t>
      </w:r>
      <w:r w:rsidRPr="00B02A0B">
        <w:rPr>
          <w:lang w:val="en-US"/>
        </w:rPr>
        <w:t>6</w:t>
      </w:r>
      <w:r w:rsidRPr="00B02A0B">
        <w:t>.2.</w:t>
      </w:r>
      <w:r w:rsidRPr="00B02A0B">
        <w:rPr>
          <w:lang w:val="en-US"/>
        </w:rPr>
        <w:t>4</w:t>
      </w:r>
      <w:r w:rsidRPr="00B02A0B">
        <w:t>.3</w:t>
      </w:r>
      <w:r w:rsidRPr="00B02A0B">
        <w:tab/>
        <w:t>Receiving request for extension of communication</w:t>
      </w:r>
      <w:bookmarkEnd w:id="5652"/>
      <w:bookmarkEnd w:id="5653"/>
      <w:bookmarkEnd w:id="5654"/>
      <w:bookmarkEnd w:id="5655"/>
      <w:bookmarkEnd w:id="5656"/>
      <w:bookmarkEnd w:id="5657"/>
      <w:bookmarkEnd w:id="5658"/>
      <w:bookmarkEnd w:id="5659"/>
      <w:bookmarkEnd w:id="5660"/>
      <w:bookmarkEnd w:id="5661"/>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B02A0B" w:rsidRDefault="005C310B" w:rsidP="007D34FE">
      <w:pPr>
        <w:pStyle w:val="Heading6"/>
        <w:numPr>
          <w:ilvl w:val="5"/>
          <w:numId w:val="0"/>
        </w:numPr>
        <w:ind w:left="1152" w:hanging="432"/>
      </w:pPr>
      <w:bookmarkStart w:id="5662" w:name="_CR13_2_6_2_4_4"/>
      <w:bookmarkStart w:id="5663" w:name="_Toc20215826"/>
      <w:bookmarkStart w:id="5664" w:name="_Toc27496319"/>
      <w:bookmarkStart w:id="5665" w:name="_Toc36108060"/>
      <w:bookmarkStart w:id="5666" w:name="_Toc44598813"/>
      <w:bookmarkStart w:id="5667" w:name="_Toc44602668"/>
      <w:bookmarkStart w:id="5668" w:name="_Toc45197845"/>
      <w:bookmarkStart w:id="5669" w:name="_Toc45695878"/>
      <w:bookmarkStart w:id="5670" w:name="_Toc51851334"/>
      <w:bookmarkStart w:id="5671" w:name="_Toc92224951"/>
      <w:bookmarkStart w:id="5672" w:name="_Toc218717753"/>
      <w:bookmarkEnd w:id="5662"/>
      <w:r w:rsidRPr="00B02A0B">
        <w:t>13.2.</w:t>
      </w:r>
      <w:r w:rsidRPr="00B02A0B">
        <w:rPr>
          <w:lang w:val="en-US"/>
        </w:rPr>
        <w:t>6</w:t>
      </w:r>
      <w:r w:rsidRPr="00B02A0B">
        <w:t>.2.</w:t>
      </w:r>
      <w:r w:rsidRPr="00B02A0B">
        <w:rPr>
          <w:lang w:val="en-US"/>
        </w:rPr>
        <w:t>4.4</w:t>
      </w:r>
      <w:r w:rsidRPr="00B02A0B">
        <w:tab/>
        <w:t>Receiving response to communication extension request</w:t>
      </w:r>
      <w:bookmarkEnd w:id="5663"/>
      <w:bookmarkEnd w:id="5664"/>
      <w:bookmarkEnd w:id="5665"/>
      <w:bookmarkEnd w:id="5666"/>
      <w:bookmarkEnd w:id="5667"/>
      <w:bookmarkEnd w:id="5668"/>
      <w:bookmarkEnd w:id="5669"/>
      <w:bookmarkEnd w:id="5670"/>
      <w:bookmarkEnd w:id="5671"/>
      <w:bookmarkEnd w:id="5672"/>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lastRenderedPageBreak/>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673" w:name="_CR13_2_6_3"/>
      <w:bookmarkStart w:id="5674" w:name="_Toc20215827"/>
      <w:bookmarkStart w:id="5675" w:name="_Toc27496320"/>
      <w:bookmarkStart w:id="5676" w:name="_Toc36108061"/>
      <w:bookmarkStart w:id="5677" w:name="_Toc44598814"/>
      <w:bookmarkStart w:id="5678" w:name="_Toc44602669"/>
      <w:bookmarkStart w:id="5679" w:name="_Toc45197846"/>
      <w:bookmarkStart w:id="5680" w:name="_Toc45695879"/>
      <w:bookmarkStart w:id="5681" w:name="_Toc51851335"/>
      <w:bookmarkStart w:id="5682" w:name="_Toc92224952"/>
      <w:bookmarkStart w:id="5683" w:name="_Toc218717754"/>
      <w:bookmarkEnd w:id="5673"/>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674"/>
      <w:bookmarkEnd w:id="5675"/>
      <w:bookmarkEnd w:id="5676"/>
      <w:bookmarkEnd w:id="5677"/>
      <w:bookmarkEnd w:id="5678"/>
      <w:bookmarkEnd w:id="5679"/>
      <w:bookmarkEnd w:id="5680"/>
      <w:bookmarkEnd w:id="5681"/>
      <w:bookmarkEnd w:id="5682"/>
      <w:bookmarkEnd w:id="5683"/>
    </w:p>
    <w:p w14:paraId="1B5BD40F" w14:textId="77777777" w:rsidR="005C310B" w:rsidRPr="00B02A0B" w:rsidRDefault="005C310B" w:rsidP="007D34FE">
      <w:pPr>
        <w:pStyle w:val="Heading5"/>
        <w:rPr>
          <w:rFonts w:eastAsia="Malgun Gothic"/>
        </w:rPr>
      </w:pPr>
      <w:bookmarkStart w:id="5684" w:name="_CR13_2_6_3_1"/>
      <w:bookmarkStart w:id="5685" w:name="_Toc20215828"/>
      <w:bookmarkStart w:id="5686" w:name="_Toc27496321"/>
      <w:bookmarkStart w:id="5687" w:name="_Toc36108062"/>
      <w:bookmarkStart w:id="5688" w:name="_Toc44598815"/>
      <w:bookmarkStart w:id="5689" w:name="_Toc44602670"/>
      <w:bookmarkStart w:id="5690" w:name="_Toc45197847"/>
      <w:bookmarkStart w:id="5691" w:name="_Toc45695880"/>
      <w:bookmarkStart w:id="5692" w:name="_Toc51851336"/>
      <w:bookmarkStart w:id="5693" w:name="_Toc92224953"/>
      <w:bookmarkStart w:id="5694" w:name="_Toc218717755"/>
      <w:bookmarkEnd w:id="5684"/>
      <w:r w:rsidRPr="00B02A0B">
        <w:rPr>
          <w:rFonts w:eastAsia="Malgun Gothic"/>
        </w:rPr>
        <w:t>13.2.6.3.1</w:t>
      </w:r>
      <w:r w:rsidRPr="00B02A0B">
        <w:rPr>
          <w:rFonts w:eastAsia="Malgun Gothic"/>
        </w:rPr>
        <w:tab/>
        <w:t>General</w:t>
      </w:r>
      <w:bookmarkEnd w:id="5685"/>
      <w:bookmarkEnd w:id="5686"/>
      <w:bookmarkEnd w:id="5687"/>
      <w:bookmarkEnd w:id="5688"/>
      <w:bookmarkEnd w:id="5689"/>
      <w:bookmarkEnd w:id="5690"/>
      <w:bookmarkEnd w:id="5691"/>
      <w:bookmarkEnd w:id="5692"/>
      <w:bookmarkEnd w:id="5693"/>
      <w:bookmarkEnd w:id="5694"/>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695" w:name="_CR13_2_6_3_2"/>
      <w:bookmarkStart w:id="5696" w:name="_Toc20215829"/>
      <w:bookmarkStart w:id="5697" w:name="_Toc27496322"/>
      <w:bookmarkStart w:id="5698" w:name="_Toc36108063"/>
      <w:bookmarkStart w:id="5699" w:name="_Toc44598816"/>
      <w:bookmarkStart w:id="5700" w:name="_Toc44602671"/>
      <w:bookmarkStart w:id="5701" w:name="_Toc45197848"/>
      <w:bookmarkStart w:id="5702" w:name="_Toc45695881"/>
      <w:bookmarkStart w:id="5703" w:name="_Toc51851337"/>
      <w:bookmarkStart w:id="5704" w:name="_Toc92224954"/>
      <w:bookmarkStart w:id="5705" w:name="_Toc218717756"/>
      <w:bookmarkEnd w:id="5695"/>
      <w:r w:rsidRPr="00B02A0B">
        <w:rPr>
          <w:rFonts w:eastAsia="Malgun Gothic"/>
        </w:rPr>
        <w:t>13.2.6.3.2</w:t>
      </w:r>
      <w:r w:rsidRPr="00B02A0B">
        <w:rPr>
          <w:rFonts w:eastAsia="Malgun Gothic"/>
        </w:rPr>
        <w:tab/>
      </w:r>
      <w:r w:rsidRPr="00B02A0B">
        <w:t>Authorized MCData client procedures</w:t>
      </w:r>
      <w:bookmarkEnd w:id="5696"/>
      <w:bookmarkEnd w:id="5697"/>
      <w:bookmarkEnd w:id="5698"/>
      <w:bookmarkEnd w:id="5699"/>
      <w:bookmarkEnd w:id="5700"/>
      <w:bookmarkEnd w:id="5701"/>
      <w:bookmarkEnd w:id="5702"/>
      <w:bookmarkEnd w:id="5703"/>
      <w:bookmarkEnd w:id="5704"/>
      <w:bookmarkEnd w:id="5705"/>
    </w:p>
    <w:p w14:paraId="1EF3FE4D" w14:textId="77777777" w:rsidR="005C310B" w:rsidRPr="00B02A0B" w:rsidRDefault="005C310B" w:rsidP="007D34FE">
      <w:pPr>
        <w:pStyle w:val="Heading6"/>
        <w:numPr>
          <w:ilvl w:val="5"/>
          <w:numId w:val="0"/>
        </w:numPr>
        <w:ind w:left="1152" w:hanging="432"/>
      </w:pPr>
      <w:bookmarkStart w:id="5706" w:name="_CR13_2_6_3_2_1"/>
      <w:bookmarkStart w:id="5707" w:name="_Toc20215830"/>
      <w:bookmarkStart w:id="5708" w:name="_Toc27496323"/>
      <w:bookmarkStart w:id="5709" w:name="_Toc36108064"/>
      <w:bookmarkStart w:id="5710" w:name="_Toc44598817"/>
      <w:bookmarkStart w:id="5711" w:name="_Toc44602672"/>
      <w:bookmarkStart w:id="5712" w:name="_Toc45197849"/>
      <w:bookmarkStart w:id="5713" w:name="_Toc45695882"/>
      <w:bookmarkStart w:id="5714" w:name="_Toc51851338"/>
      <w:bookmarkStart w:id="5715" w:name="_Toc92224955"/>
      <w:bookmarkStart w:id="5716" w:name="_Toc218717757"/>
      <w:bookmarkEnd w:id="5706"/>
      <w:r w:rsidRPr="00B02A0B">
        <w:t>13.2.</w:t>
      </w:r>
      <w:r w:rsidRPr="00B02A0B">
        <w:rPr>
          <w:lang w:val="en-US"/>
        </w:rPr>
        <w:t>6</w:t>
      </w:r>
      <w:r w:rsidRPr="00B02A0B">
        <w:t>.3.</w:t>
      </w:r>
      <w:r w:rsidRPr="00B02A0B">
        <w:rPr>
          <w:lang w:val="en-US"/>
        </w:rPr>
        <w:t>2</w:t>
      </w:r>
      <w:r w:rsidRPr="00B02A0B">
        <w:t>.1</w:t>
      </w:r>
      <w:r w:rsidRPr="00B02A0B">
        <w:tab/>
      </w:r>
      <w:r w:rsidRPr="00B02A0B">
        <w:rPr>
          <w:lang w:val="en-US"/>
        </w:rPr>
        <w:t xml:space="preserve">Sending </w:t>
      </w:r>
      <w:r w:rsidRPr="00B02A0B">
        <w:t>intent to release a communication</w:t>
      </w:r>
      <w:bookmarkEnd w:id="5707"/>
      <w:bookmarkEnd w:id="5708"/>
      <w:bookmarkEnd w:id="5709"/>
      <w:bookmarkEnd w:id="5710"/>
      <w:bookmarkEnd w:id="5711"/>
      <w:bookmarkEnd w:id="5712"/>
      <w:bookmarkEnd w:id="5713"/>
      <w:bookmarkEnd w:id="5714"/>
      <w:bookmarkEnd w:id="5715"/>
      <w:bookmarkEnd w:id="5716"/>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B02A0B" w:rsidRDefault="005C310B" w:rsidP="007D34FE">
      <w:pPr>
        <w:pStyle w:val="Heading6"/>
        <w:numPr>
          <w:ilvl w:val="5"/>
          <w:numId w:val="0"/>
        </w:numPr>
        <w:ind w:left="1152" w:hanging="432"/>
      </w:pPr>
      <w:bookmarkStart w:id="5717" w:name="_CR13_2_6_3_2_2"/>
      <w:bookmarkStart w:id="5718" w:name="_Toc20215831"/>
      <w:bookmarkStart w:id="5719" w:name="_Toc27496324"/>
      <w:bookmarkStart w:id="5720" w:name="_Toc36108065"/>
      <w:bookmarkStart w:id="5721" w:name="_Toc44598818"/>
      <w:bookmarkStart w:id="5722" w:name="_Toc44602673"/>
      <w:bookmarkStart w:id="5723" w:name="_Toc45197850"/>
      <w:bookmarkStart w:id="5724" w:name="_Toc45695883"/>
      <w:bookmarkStart w:id="5725" w:name="_Toc51851339"/>
      <w:bookmarkStart w:id="5726" w:name="_Toc92224956"/>
      <w:bookmarkStart w:id="5727" w:name="_Toc218717758"/>
      <w:bookmarkEnd w:id="5717"/>
      <w:r w:rsidRPr="00B02A0B">
        <w:t>13.2.6.3.2.2</w:t>
      </w:r>
      <w:r w:rsidRPr="00B02A0B">
        <w:tab/>
        <w:t>Receiving request for extension of communication</w:t>
      </w:r>
      <w:bookmarkEnd w:id="5718"/>
      <w:bookmarkEnd w:id="5719"/>
      <w:bookmarkEnd w:id="5720"/>
      <w:bookmarkEnd w:id="5721"/>
      <w:bookmarkEnd w:id="5722"/>
      <w:bookmarkEnd w:id="5723"/>
      <w:bookmarkEnd w:id="5724"/>
      <w:bookmarkEnd w:id="5725"/>
      <w:bookmarkEnd w:id="5726"/>
      <w:bookmarkEnd w:id="5727"/>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lastRenderedPageBreak/>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B02A0B" w:rsidRDefault="005C310B" w:rsidP="007D34FE">
      <w:pPr>
        <w:pStyle w:val="Heading6"/>
        <w:numPr>
          <w:ilvl w:val="5"/>
          <w:numId w:val="0"/>
        </w:numPr>
        <w:ind w:left="1152" w:hanging="432"/>
      </w:pPr>
      <w:bookmarkStart w:id="5728" w:name="_CR13_2_6_3_2_3"/>
      <w:bookmarkStart w:id="5729" w:name="_Toc20215832"/>
      <w:bookmarkStart w:id="5730" w:name="_Toc27496325"/>
      <w:bookmarkStart w:id="5731" w:name="_Toc36108066"/>
      <w:bookmarkStart w:id="5732" w:name="_Toc44598819"/>
      <w:bookmarkStart w:id="5733" w:name="_Toc44602674"/>
      <w:bookmarkStart w:id="5734" w:name="_Toc45197851"/>
      <w:bookmarkStart w:id="5735" w:name="_Toc45695884"/>
      <w:bookmarkStart w:id="5736" w:name="_Toc51851340"/>
      <w:bookmarkStart w:id="5737" w:name="_Toc92224957"/>
      <w:bookmarkStart w:id="5738" w:name="_Toc218717759"/>
      <w:bookmarkEnd w:id="5728"/>
      <w:r w:rsidRPr="00B02A0B">
        <w:t>13.2.6.3.2.3</w:t>
      </w:r>
      <w:r w:rsidRPr="00B02A0B">
        <w:tab/>
        <w:t>Sending response to communication extension request</w:t>
      </w:r>
      <w:bookmarkEnd w:id="5729"/>
      <w:bookmarkEnd w:id="5730"/>
      <w:bookmarkEnd w:id="5731"/>
      <w:bookmarkEnd w:id="5732"/>
      <w:bookmarkEnd w:id="5733"/>
      <w:bookmarkEnd w:id="5734"/>
      <w:bookmarkEnd w:id="5735"/>
      <w:bookmarkEnd w:id="5736"/>
      <w:bookmarkEnd w:id="5737"/>
      <w:bookmarkEnd w:id="5738"/>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B02A0B" w:rsidRDefault="005C310B" w:rsidP="007D34FE">
      <w:pPr>
        <w:pStyle w:val="Heading6"/>
        <w:numPr>
          <w:ilvl w:val="5"/>
          <w:numId w:val="0"/>
        </w:numPr>
        <w:ind w:left="1152" w:hanging="432"/>
      </w:pPr>
      <w:bookmarkStart w:id="5739" w:name="_CR13_2_6_3_2_4"/>
      <w:bookmarkStart w:id="5740" w:name="_Toc20215833"/>
      <w:bookmarkStart w:id="5741" w:name="_Toc27496326"/>
      <w:bookmarkStart w:id="5742" w:name="_Toc36108067"/>
      <w:bookmarkStart w:id="5743" w:name="_Toc44598820"/>
      <w:bookmarkStart w:id="5744" w:name="_Toc44602675"/>
      <w:bookmarkStart w:id="5745" w:name="_Toc45197852"/>
      <w:bookmarkStart w:id="5746" w:name="_Toc45695885"/>
      <w:bookmarkStart w:id="5747" w:name="_Toc51851341"/>
      <w:bookmarkStart w:id="5748" w:name="_Toc92224958"/>
      <w:bookmarkStart w:id="5749" w:name="_Toc218717760"/>
      <w:bookmarkEnd w:id="5739"/>
      <w:r w:rsidRPr="00B02A0B">
        <w:t>13.2.6.3.2.4</w:t>
      </w:r>
      <w:r w:rsidRPr="00B02A0B">
        <w:tab/>
        <w:t>Receiving Release Response from server</w:t>
      </w:r>
      <w:bookmarkEnd w:id="5740"/>
      <w:bookmarkEnd w:id="5741"/>
      <w:bookmarkEnd w:id="5742"/>
      <w:bookmarkEnd w:id="5743"/>
      <w:bookmarkEnd w:id="5744"/>
      <w:bookmarkEnd w:id="5745"/>
      <w:bookmarkEnd w:id="5746"/>
      <w:bookmarkEnd w:id="5747"/>
      <w:bookmarkEnd w:id="5748"/>
      <w:bookmarkEnd w:id="5749"/>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50" w:name="_CR13_2_6_3_3"/>
      <w:bookmarkStart w:id="5751" w:name="_Toc20215834"/>
      <w:bookmarkStart w:id="5752" w:name="_Toc27496327"/>
      <w:bookmarkStart w:id="5753" w:name="_Toc36108068"/>
      <w:bookmarkStart w:id="5754" w:name="_Toc44598821"/>
      <w:bookmarkStart w:id="5755" w:name="_Toc44602676"/>
      <w:bookmarkStart w:id="5756" w:name="_Toc45197853"/>
      <w:bookmarkStart w:id="5757" w:name="_Toc45695886"/>
      <w:bookmarkStart w:id="5758" w:name="_Toc51851342"/>
      <w:bookmarkStart w:id="5759" w:name="_Toc92224959"/>
      <w:bookmarkStart w:id="5760" w:name="_Toc218717761"/>
      <w:bookmarkEnd w:id="5750"/>
      <w:r w:rsidRPr="00B02A0B">
        <w:rPr>
          <w:rFonts w:eastAsia="Malgun Gothic"/>
        </w:rPr>
        <w:t>13.2.6.3.3</w:t>
      </w:r>
      <w:r w:rsidRPr="00B02A0B">
        <w:rPr>
          <w:rFonts w:eastAsia="Malgun Gothic"/>
        </w:rPr>
        <w:tab/>
      </w:r>
      <w:r w:rsidRPr="00B02A0B">
        <w:t>Participating MCData function procedures</w:t>
      </w:r>
      <w:bookmarkEnd w:id="5751"/>
      <w:bookmarkEnd w:id="5752"/>
      <w:bookmarkEnd w:id="5753"/>
      <w:bookmarkEnd w:id="5754"/>
      <w:bookmarkEnd w:id="5755"/>
      <w:bookmarkEnd w:id="5756"/>
      <w:bookmarkEnd w:id="5757"/>
      <w:bookmarkEnd w:id="5758"/>
      <w:bookmarkEnd w:id="5759"/>
      <w:bookmarkEnd w:id="5760"/>
    </w:p>
    <w:p w14:paraId="320E7EFE" w14:textId="77777777" w:rsidR="005C310B" w:rsidRPr="00B02A0B" w:rsidRDefault="005C310B" w:rsidP="007D34FE">
      <w:pPr>
        <w:pStyle w:val="Heading6"/>
        <w:numPr>
          <w:ilvl w:val="5"/>
          <w:numId w:val="0"/>
        </w:numPr>
        <w:ind w:left="1152" w:hanging="432"/>
      </w:pPr>
      <w:bookmarkStart w:id="5761" w:name="_CR13_2_6_3_3_1"/>
      <w:bookmarkStart w:id="5762" w:name="_Toc20215835"/>
      <w:bookmarkStart w:id="5763" w:name="_Toc27496328"/>
      <w:bookmarkStart w:id="5764" w:name="_Toc36108069"/>
      <w:bookmarkStart w:id="5765" w:name="_Toc44598822"/>
      <w:bookmarkStart w:id="5766" w:name="_Toc44602677"/>
      <w:bookmarkStart w:id="5767" w:name="_Toc45197854"/>
      <w:bookmarkStart w:id="5768" w:name="_Toc45695887"/>
      <w:bookmarkStart w:id="5769" w:name="_Toc51851343"/>
      <w:bookmarkStart w:id="5770" w:name="_Toc92224960"/>
      <w:bookmarkStart w:id="5771" w:name="_Toc218717762"/>
      <w:bookmarkEnd w:id="5761"/>
      <w:r w:rsidRPr="00B02A0B">
        <w:t>13.2.6.3.3.1</w:t>
      </w:r>
      <w:r w:rsidRPr="00B02A0B">
        <w:tab/>
        <w:t>Originating participating MCData function procedures</w:t>
      </w:r>
      <w:bookmarkEnd w:id="5762"/>
      <w:bookmarkEnd w:id="5763"/>
      <w:bookmarkEnd w:id="5764"/>
      <w:bookmarkEnd w:id="5765"/>
      <w:bookmarkEnd w:id="5766"/>
      <w:bookmarkEnd w:id="5767"/>
      <w:bookmarkEnd w:id="5768"/>
      <w:bookmarkEnd w:id="5769"/>
      <w:bookmarkEnd w:id="5770"/>
      <w:bookmarkEnd w:id="5771"/>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B02A0B" w:rsidRDefault="005C310B" w:rsidP="007D34FE">
      <w:pPr>
        <w:pStyle w:val="Heading6"/>
        <w:numPr>
          <w:ilvl w:val="5"/>
          <w:numId w:val="0"/>
        </w:numPr>
        <w:ind w:left="1152" w:hanging="432"/>
      </w:pPr>
      <w:bookmarkStart w:id="5772" w:name="_CR13_2_6_3_3_2"/>
      <w:bookmarkStart w:id="5773" w:name="_Toc20215836"/>
      <w:bookmarkStart w:id="5774" w:name="_Toc27496329"/>
      <w:bookmarkStart w:id="5775" w:name="_Toc36108070"/>
      <w:bookmarkStart w:id="5776" w:name="_Toc44598823"/>
      <w:bookmarkStart w:id="5777" w:name="_Toc44602678"/>
      <w:bookmarkStart w:id="5778" w:name="_Toc45197855"/>
      <w:bookmarkStart w:id="5779" w:name="_Toc45695888"/>
      <w:bookmarkStart w:id="5780" w:name="_Toc51851344"/>
      <w:bookmarkStart w:id="5781" w:name="_Toc92224961"/>
      <w:bookmarkStart w:id="5782" w:name="_Toc218717763"/>
      <w:bookmarkEnd w:id="5772"/>
      <w:r w:rsidRPr="00B02A0B">
        <w:t>13.2.6.3.3.2</w:t>
      </w:r>
      <w:r w:rsidRPr="00B02A0B">
        <w:tab/>
        <w:t>Terminating participating MCData function procedures</w:t>
      </w:r>
      <w:bookmarkEnd w:id="5773"/>
      <w:bookmarkEnd w:id="5774"/>
      <w:bookmarkEnd w:id="5775"/>
      <w:bookmarkEnd w:id="5776"/>
      <w:bookmarkEnd w:id="5777"/>
      <w:bookmarkEnd w:id="5778"/>
      <w:bookmarkEnd w:id="5779"/>
      <w:bookmarkEnd w:id="5780"/>
      <w:bookmarkEnd w:id="5781"/>
      <w:bookmarkEnd w:id="5782"/>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783" w:name="_CR13_2_6_3_4"/>
      <w:bookmarkStart w:id="5784" w:name="_Toc20215837"/>
      <w:bookmarkStart w:id="5785" w:name="_Toc27496330"/>
      <w:bookmarkStart w:id="5786" w:name="_Toc36108071"/>
      <w:bookmarkStart w:id="5787" w:name="_Toc44598824"/>
      <w:bookmarkStart w:id="5788" w:name="_Toc44602679"/>
      <w:bookmarkStart w:id="5789" w:name="_Toc45197856"/>
      <w:bookmarkStart w:id="5790" w:name="_Toc45695889"/>
      <w:bookmarkStart w:id="5791" w:name="_Toc51851345"/>
      <w:bookmarkStart w:id="5792" w:name="_Toc92224962"/>
      <w:bookmarkStart w:id="5793" w:name="_Toc218717764"/>
      <w:bookmarkEnd w:id="5783"/>
      <w:r w:rsidRPr="00B02A0B">
        <w:rPr>
          <w:rFonts w:eastAsia="Malgun Gothic"/>
        </w:rPr>
        <w:lastRenderedPageBreak/>
        <w:t>13.2.6.3.4</w:t>
      </w:r>
      <w:r w:rsidRPr="00B02A0B">
        <w:rPr>
          <w:rFonts w:eastAsia="Malgun Gothic"/>
        </w:rPr>
        <w:tab/>
      </w:r>
      <w:r w:rsidRPr="00B02A0B">
        <w:t>Controlling MCData function procedures</w:t>
      </w:r>
      <w:bookmarkEnd w:id="5784"/>
      <w:bookmarkEnd w:id="5785"/>
      <w:bookmarkEnd w:id="5786"/>
      <w:bookmarkEnd w:id="5787"/>
      <w:bookmarkEnd w:id="5788"/>
      <w:bookmarkEnd w:id="5789"/>
      <w:bookmarkEnd w:id="5790"/>
      <w:bookmarkEnd w:id="5791"/>
      <w:bookmarkEnd w:id="5792"/>
      <w:bookmarkEnd w:id="5793"/>
    </w:p>
    <w:p w14:paraId="7D47A85B" w14:textId="77777777" w:rsidR="005C310B" w:rsidRPr="00B02A0B" w:rsidRDefault="005C310B" w:rsidP="007D34FE">
      <w:pPr>
        <w:pStyle w:val="Heading6"/>
        <w:numPr>
          <w:ilvl w:val="5"/>
          <w:numId w:val="0"/>
        </w:numPr>
        <w:ind w:left="1152" w:hanging="432"/>
      </w:pPr>
      <w:bookmarkStart w:id="5794" w:name="_CR13_2_6_3_4_1"/>
      <w:bookmarkStart w:id="5795" w:name="_Toc20215838"/>
      <w:bookmarkStart w:id="5796" w:name="_Toc27496331"/>
      <w:bookmarkStart w:id="5797" w:name="_Toc36108072"/>
      <w:bookmarkStart w:id="5798" w:name="_Toc44598825"/>
      <w:bookmarkStart w:id="5799" w:name="_Toc44602680"/>
      <w:bookmarkStart w:id="5800" w:name="_Toc45197857"/>
      <w:bookmarkStart w:id="5801" w:name="_Toc45695890"/>
      <w:bookmarkStart w:id="5802" w:name="_Toc51851346"/>
      <w:bookmarkStart w:id="5803" w:name="_Toc92224963"/>
      <w:bookmarkStart w:id="5804" w:name="_Toc218717765"/>
      <w:bookmarkEnd w:id="5794"/>
      <w:r w:rsidRPr="00B02A0B">
        <w:t>13.2.6.3.4.1</w:t>
      </w:r>
      <w:r w:rsidRPr="00B02A0B">
        <w:tab/>
        <w:t>Receiving request to release the communication from authorized MCData user</w:t>
      </w:r>
      <w:bookmarkEnd w:id="5795"/>
      <w:bookmarkEnd w:id="5796"/>
      <w:bookmarkEnd w:id="5797"/>
      <w:bookmarkEnd w:id="5798"/>
      <w:bookmarkEnd w:id="5799"/>
      <w:bookmarkEnd w:id="5800"/>
      <w:bookmarkEnd w:id="5801"/>
      <w:bookmarkEnd w:id="5802"/>
      <w:bookmarkEnd w:id="5803"/>
      <w:bookmarkEnd w:id="5804"/>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7D34FE">
      <w:pPr>
        <w:pStyle w:val="Heading6"/>
        <w:numPr>
          <w:ilvl w:val="5"/>
          <w:numId w:val="0"/>
        </w:numPr>
        <w:ind w:left="1152" w:hanging="432"/>
      </w:pPr>
      <w:bookmarkStart w:id="5805" w:name="_CR13_2_6_3_4_2"/>
      <w:bookmarkStart w:id="5806" w:name="_Toc20215839"/>
      <w:bookmarkStart w:id="5807" w:name="_Toc27496332"/>
      <w:bookmarkStart w:id="5808" w:name="_Toc36108073"/>
      <w:bookmarkStart w:id="5809" w:name="_Toc44598826"/>
      <w:bookmarkStart w:id="5810" w:name="_Toc44602681"/>
      <w:bookmarkStart w:id="5811" w:name="_Toc45197858"/>
      <w:bookmarkStart w:id="5812" w:name="_Toc45695891"/>
      <w:bookmarkStart w:id="5813" w:name="_Toc51851347"/>
      <w:bookmarkStart w:id="5814" w:name="_Toc92224964"/>
      <w:bookmarkStart w:id="5815" w:name="_Toc218717766"/>
      <w:bookmarkEnd w:id="5805"/>
      <w:r w:rsidRPr="00B02A0B">
        <w:t>13.2.6.3.4.2</w:t>
      </w:r>
      <w:r w:rsidRPr="00B02A0B">
        <w:tab/>
        <w:t>Receiving request for extension of communication</w:t>
      </w:r>
      <w:bookmarkEnd w:id="5806"/>
      <w:bookmarkEnd w:id="5807"/>
      <w:bookmarkEnd w:id="5808"/>
      <w:bookmarkEnd w:id="5809"/>
      <w:bookmarkEnd w:id="5810"/>
      <w:bookmarkEnd w:id="5811"/>
      <w:bookmarkEnd w:id="5812"/>
      <w:bookmarkEnd w:id="5813"/>
      <w:bookmarkEnd w:id="5814"/>
      <w:bookmarkEnd w:id="5815"/>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lastRenderedPageBreak/>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7D34FE">
      <w:pPr>
        <w:pStyle w:val="Heading6"/>
        <w:numPr>
          <w:ilvl w:val="5"/>
          <w:numId w:val="0"/>
        </w:numPr>
        <w:ind w:left="1152" w:hanging="432"/>
      </w:pPr>
      <w:bookmarkStart w:id="5816" w:name="_CR13_2_6_3_4_3"/>
      <w:bookmarkStart w:id="5817" w:name="_Toc20215840"/>
      <w:bookmarkStart w:id="5818" w:name="_Toc27496333"/>
      <w:bookmarkStart w:id="5819" w:name="_Toc36108074"/>
      <w:bookmarkStart w:id="5820" w:name="_Toc44598827"/>
      <w:bookmarkStart w:id="5821" w:name="_Toc44602682"/>
      <w:bookmarkStart w:id="5822" w:name="_Toc45197859"/>
      <w:bookmarkStart w:id="5823" w:name="_Toc45695892"/>
      <w:bookmarkStart w:id="5824" w:name="_Toc51851348"/>
      <w:bookmarkStart w:id="5825" w:name="_Toc92224965"/>
      <w:bookmarkStart w:id="5826" w:name="_Toc218717767"/>
      <w:bookmarkEnd w:id="5816"/>
      <w:r w:rsidRPr="00B02A0B">
        <w:t>13.2.6.3.4.3</w:t>
      </w:r>
      <w:r w:rsidRPr="00B02A0B">
        <w:tab/>
        <w:t>Receiving response to communication extension request</w:t>
      </w:r>
      <w:bookmarkEnd w:id="5817"/>
      <w:bookmarkEnd w:id="5818"/>
      <w:bookmarkEnd w:id="5819"/>
      <w:bookmarkEnd w:id="5820"/>
      <w:bookmarkEnd w:id="5821"/>
      <w:bookmarkEnd w:id="5822"/>
      <w:bookmarkEnd w:id="5823"/>
      <w:bookmarkEnd w:id="5824"/>
      <w:bookmarkEnd w:id="5825"/>
      <w:bookmarkEnd w:id="5826"/>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27" w:name="_CR14"/>
      <w:bookmarkStart w:id="5828" w:name="_Toc20215841"/>
      <w:bookmarkStart w:id="5829" w:name="_Toc27496334"/>
      <w:bookmarkStart w:id="5830" w:name="_Toc36108075"/>
      <w:bookmarkStart w:id="5831" w:name="_Toc44598828"/>
      <w:bookmarkStart w:id="5832" w:name="_Toc44602683"/>
      <w:bookmarkStart w:id="5833" w:name="_Toc45197860"/>
      <w:bookmarkStart w:id="5834" w:name="_Toc45695893"/>
      <w:bookmarkStart w:id="5835" w:name="_Toc51851349"/>
      <w:bookmarkStart w:id="5836" w:name="_Toc92224966"/>
      <w:bookmarkStart w:id="5837" w:name="_Toc218717768"/>
      <w:bookmarkEnd w:id="5827"/>
      <w:r w:rsidRPr="00B02A0B">
        <w:rPr>
          <w:rFonts w:eastAsia="Malgun Gothic"/>
        </w:rPr>
        <w:lastRenderedPageBreak/>
        <w:t>14</w:t>
      </w:r>
      <w:r w:rsidRPr="00B02A0B">
        <w:rPr>
          <w:rFonts w:eastAsia="Malgun Gothic"/>
        </w:rPr>
        <w:tab/>
        <w:t>Enhanced Status (ES)</w:t>
      </w:r>
      <w:bookmarkEnd w:id="5828"/>
      <w:bookmarkEnd w:id="5829"/>
      <w:bookmarkEnd w:id="5830"/>
      <w:bookmarkEnd w:id="5831"/>
      <w:bookmarkEnd w:id="5832"/>
      <w:bookmarkEnd w:id="5833"/>
      <w:bookmarkEnd w:id="5834"/>
      <w:bookmarkEnd w:id="5835"/>
      <w:bookmarkEnd w:id="5836"/>
      <w:bookmarkEnd w:id="5837"/>
    </w:p>
    <w:p w14:paraId="041AD063" w14:textId="77777777" w:rsidR="005C310B" w:rsidRPr="00B02A0B" w:rsidRDefault="005C310B" w:rsidP="007D34FE">
      <w:pPr>
        <w:pStyle w:val="Heading2"/>
      </w:pPr>
      <w:bookmarkStart w:id="5838" w:name="_CR14_1"/>
      <w:bookmarkStart w:id="5839" w:name="_Toc20215842"/>
      <w:bookmarkStart w:id="5840" w:name="_Toc27496335"/>
      <w:bookmarkStart w:id="5841" w:name="_Toc36108076"/>
      <w:bookmarkStart w:id="5842" w:name="_Toc44598829"/>
      <w:bookmarkStart w:id="5843" w:name="_Toc44602684"/>
      <w:bookmarkStart w:id="5844" w:name="_Toc45197861"/>
      <w:bookmarkStart w:id="5845" w:name="_Toc45695894"/>
      <w:bookmarkStart w:id="5846" w:name="_Toc51851350"/>
      <w:bookmarkStart w:id="5847" w:name="_Toc92224967"/>
      <w:bookmarkStart w:id="5848" w:name="_Toc218717769"/>
      <w:bookmarkEnd w:id="5838"/>
      <w:r w:rsidRPr="00B02A0B">
        <w:t>14.1</w:t>
      </w:r>
      <w:r w:rsidRPr="00B02A0B">
        <w:tab/>
        <w:t>General</w:t>
      </w:r>
      <w:bookmarkEnd w:id="5839"/>
      <w:bookmarkEnd w:id="5840"/>
      <w:bookmarkEnd w:id="5841"/>
      <w:bookmarkEnd w:id="5842"/>
      <w:bookmarkEnd w:id="5843"/>
      <w:bookmarkEnd w:id="5844"/>
      <w:bookmarkEnd w:id="5845"/>
      <w:bookmarkEnd w:id="5846"/>
      <w:bookmarkEnd w:id="5847"/>
      <w:bookmarkEnd w:id="5848"/>
    </w:p>
    <w:p w14:paraId="13B924E8" w14:textId="77777777" w:rsidR="005C310B" w:rsidRPr="00B02A0B" w:rsidRDefault="005C310B" w:rsidP="007D34FE">
      <w:pPr>
        <w:pStyle w:val="Heading2"/>
        <w:rPr>
          <w:lang w:val="en-IN"/>
        </w:rPr>
      </w:pPr>
      <w:bookmarkStart w:id="5849" w:name="_CR14_2"/>
      <w:bookmarkStart w:id="5850" w:name="_Toc20215843"/>
      <w:bookmarkStart w:id="5851" w:name="_Toc27496336"/>
      <w:bookmarkStart w:id="5852" w:name="_Toc36108077"/>
      <w:bookmarkStart w:id="5853" w:name="_Toc44598830"/>
      <w:bookmarkStart w:id="5854" w:name="_Toc44602685"/>
      <w:bookmarkStart w:id="5855" w:name="_Toc45197862"/>
      <w:bookmarkStart w:id="5856" w:name="_Toc45695895"/>
      <w:bookmarkStart w:id="5857" w:name="_Toc51851351"/>
      <w:bookmarkStart w:id="5858" w:name="_Toc92224968"/>
      <w:bookmarkStart w:id="5859" w:name="_Toc218717770"/>
      <w:bookmarkEnd w:id="5849"/>
      <w:r w:rsidRPr="00B02A0B">
        <w:t>14.2</w:t>
      </w:r>
      <w:r w:rsidRPr="00B02A0B">
        <w:tab/>
        <w:t>On-network ES</w:t>
      </w:r>
      <w:bookmarkEnd w:id="5850"/>
      <w:bookmarkEnd w:id="5851"/>
      <w:bookmarkEnd w:id="5852"/>
      <w:bookmarkEnd w:id="5853"/>
      <w:bookmarkEnd w:id="5854"/>
      <w:bookmarkEnd w:id="5855"/>
      <w:bookmarkEnd w:id="5856"/>
      <w:bookmarkEnd w:id="5857"/>
      <w:bookmarkEnd w:id="5858"/>
      <w:bookmarkEnd w:id="5859"/>
    </w:p>
    <w:p w14:paraId="40C9A1F0" w14:textId="77777777" w:rsidR="005C310B" w:rsidRPr="00B02A0B" w:rsidRDefault="005C310B" w:rsidP="007D34FE">
      <w:pPr>
        <w:pStyle w:val="Heading3"/>
        <w:rPr>
          <w:rFonts w:eastAsia="Malgun Gothic"/>
        </w:rPr>
      </w:pPr>
      <w:bookmarkStart w:id="5860" w:name="_CR14_2_1"/>
      <w:bookmarkStart w:id="5861" w:name="_Toc20215844"/>
      <w:bookmarkStart w:id="5862" w:name="_Toc27496337"/>
      <w:bookmarkStart w:id="5863" w:name="_Toc36108078"/>
      <w:bookmarkStart w:id="5864" w:name="_Toc44598831"/>
      <w:bookmarkStart w:id="5865" w:name="_Toc44602686"/>
      <w:bookmarkStart w:id="5866" w:name="_Toc45197863"/>
      <w:bookmarkStart w:id="5867" w:name="_Toc45695896"/>
      <w:bookmarkStart w:id="5868" w:name="_Toc51851352"/>
      <w:bookmarkStart w:id="5869" w:name="_Toc92224969"/>
      <w:bookmarkStart w:id="5870" w:name="_Toc218717771"/>
      <w:bookmarkEnd w:id="5860"/>
      <w:r w:rsidRPr="00B02A0B">
        <w:t>14</w:t>
      </w:r>
      <w:r w:rsidRPr="00B02A0B">
        <w:rPr>
          <w:rFonts w:eastAsia="Malgun Gothic"/>
        </w:rPr>
        <w:t>.2.1</w:t>
      </w:r>
      <w:r w:rsidRPr="00B02A0B">
        <w:rPr>
          <w:rFonts w:eastAsia="Malgun Gothic"/>
        </w:rPr>
        <w:tab/>
        <w:t>MCData client procedures</w:t>
      </w:r>
      <w:bookmarkEnd w:id="5861"/>
      <w:bookmarkEnd w:id="5862"/>
      <w:bookmarkEnd w:id="5863"/>
      <w:bookmarkEnd w:id="5864"/>
      <w:bookmarkEnd w:id="5865"/>
      <w:bookmarkEnd w:id="5866"/>
      <w:bookmarkEnd w:id="5867"/>
      <w:bookmarkEnd w:id="5868"/>
      <w:bookmarkEnd w:id="5869"/>
      <w:bookmarkEnd w:id="5870"/>
    </w:p>
    <w:p w14:paraId="12563CDF" w14:textId="77777777" w:rsidR="005C310B" w:rsidRPr="00B02A0B" w:rsidRDefault="005C310B" w:rsidP="007D34FE">
      <w:pPr>
        <w:pStyle w:val="Heading4"/>
        <w:rPr>
          <w:rFonts w:eastAsia="Malgun Gothic"/>
        </w:rPr>
      </w:pPr>
      <w:bookmarkStart w:id="5871" w:name="_CR14_2_1_1"/>
      <w:bookmarkStart w:id="5872" w:name="_Toc20215845"/>
      <w:bookmarkStart w:id="5873" w:name="_Toc27496338"/>
      <w:bookmarkStart w:id="5874" w:name="_Toc36108079"/>
      <w:bookmarkStart w:id="5875" w:name="_Toc44598832"/>
      <w:bookmarkStart w:id="5876" w:name="_Toc44602687"/>
      <w:bookmarkStart w:id="5877" w:name="_Toc45197864"/>
      <w:bookmarkStart w:id="5878" w:name="_Toc45695897"/>
      <w:bookmarkStart w:id="5879" w:name="_Toc51851353"/>
      <w:bookmarkStart w:id="5880" w:name="_Toc92224970"/>
      <w:bookmarkStart w:id="5881" w:name="_Toc218717772"/>
      <w:bookmarkEnd w:id="5871"/>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72"/>
      <w:bookmarkEnd w:id="5873"/>
      <w:bookmarkEnd w:id="5874"/>
      <w:bookmarkEnd w:id="5875"/>
      <w:bookmarkEnd w:id="5876"/>
      <w:bookmarkEnd w:id="5877"/>
      <w:bookmarkEnd w:id="5878"/>
      <w:bookmarkEnd w:id="5879"/>
      <w:bookmarkEnd w:id="5880"/>
      <w:bookmarkEnd w:id="5881"/>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882" w:name="_CR14_2_1_2"/>
      <w:bookmarkStart w:id="5883" w:name="_Toc20215846"/>
      <w:bookmarkStart w:id="5884" w:name="_Toc27496339"/>
      <w:bookmarkStart w:id="5885" w:name="_Toc36108080"/>
      <w:bookmarkStart w:id="5886" w:name="_Toc44598833"/>
      <w:bookmarkStart w:id="5887" w:name="_Toc44602688"/>
      <w:bookmarkStart w:id="5888" w:name="_Toc45197865"/>
      <w:bookmarkStart w:id="5889" w:name="_Toc45695898"/>
      <w:bookmarkStart w:id="5890" w:name="_Toc51851354"/>
      <w:bookmarkStart w:id="5891" w:name="_Toc92224971"/>
      <w:bookmarkStart w:id="5892" w:name="_Toc218717773"/>
      <w:bookmarkEnd w:id="5882"/>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883"/>
      <w:bookmarkEnd w:id="5884"/>
      <w:bookmarkEnd w:id="5885"/>
      <w:bookmarkEnd w:id="5886"/>
      <w:bookmarkEnd w:id="5887"/>
      <w:bookmarkEnd w:id="5888"/>
      <w:bookmarkEnd w:id="5889"/>
      <w:bookmarkEnd w:id="5890"/>
      <w:bookmarkEnd w:id="5891"/>
      <w:bookmarkEnd w:id="5892"/>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893" w:name="_CR14_2_2"/>
      <w:bookmarkStart w:id="5894" w:name="_Toc20215847"/>
      <w:bookmarkStart w:id="5895" w:name="_Toc27496340"/>
      <w:bookmarkStart w:id="5896" w:name="_Toc36108081"/>
      <w:bookmarkStart w:id="5897" w:name="_Toc44598834"/>
      <w:bookmarkStart w:id="5898" w:name="_Toc44602689"/>
      <w:bookmarkStart w:id="5899" w:name="_Toc45197866"/>
      <w:bookmarkStart w:id="5900" w:name="_Toc45695899"/>
      <w:bookmarkStart w:id="5901" w:name="_Toc51851355"/>
      <w:bookmarkStart w:id="5902" w:name="_Toc92224972"/>
      <w:bookmarkStart w:id="5903" w:name="_Toc218717774"/>
      <w:bookmarkEnd w:id="5893"/>
      <w:r w:rsidRPr="00B02A0B">
        <w:t>14</w:t>
      </w:r>
      <w:r w:rsidRPr="00B02A0B">
        <w:rPr>
          <w:rFonts w:eastAsia="Malgun Gothic"/>
        </w:rPr>
        <w:t>.2.2</w:t>
      </w:r>
      <w:r w:rsidRPr="00B02A0B">
        <w:rPr>
          <w:rFonts w:eastAsia="Malgun Gothic"/>
        </w:rPr>
        <w:tab/>
        <w:t>Participating MCData function procedures</w:t>
      </w:r>
      <w:bookmarkEnd w:id="5894"/>
      <w:bookmarkEnd w:id="5895"/>
      <w:bookmarkEnd w:id="5896"/>
      <w:bookmarkEnd w:id="5897"/>
      <w:bookmarkEnd w:id="5898"/>
      <w:bookmarkEnd w:id="5899"/>
      <w:bookmarkEnd w:id="5900"/>
      <w:bookmarkEnd w:id="5901"/>
      <w:bookmarkEnd w:id="5902"/>
      <w:bookmarkEnd w:id="5903"/>
    </w:p>
    <w:p w14:paraId="3B85AD60" w14:textId="77777777" w:rsidR="005C310B" w:rsidRPr="00B02A0B" w:rsidRDefault="005C310B" w:rsidP="007D34FE">
      <w:pPr>
        <w:pStyle w:val="Heading4"/>
        <w:rPr>
          <w:rFonts w:eastAsia="Malgun Gothic"/>
        </w:rPr>
      </w:pPr>
      <w:bookmarkStart w:id="5904" w:name="_CR14_2_2_1"/>
      <w:bookmarkStart w:id="5905" w:name="_Toc20215848"/>
      <w:bookmarkStart w:id="5906" w:name="_Toc27496341"/>
      <w:bookmarkStart w:id="5907" w:name="_Toc36108082"/>
      <w:bookmarkStart w:id="5908" w:name="_Toc44598835"/>
      <w:bookmarkStart w:id="5909" w:name="_Toc44602690"/>
      <w:bookmarkStart w:id="5910" w:name="_Toc45197867"/>
      <w:bookmarkStart w:id="5911" w:name="_Toc45695900"/>
      <w:bookmarkStart w:id="5912" w:name="_Toc51851356"/>
      <w:bookmarkStart w:id="5913" w:name="_Toc92224973"/>
      <w:bookmarkStart w:id="5914" w:name="_Toc218717775"/>
      <w:bookmarkEnd w:id="5904"/>
      <w:r w:rsidRPr="00B02A0B">
        <w:t>14</w:t>
      </w:r>
      <w:r w:rsidRPr="00B02A0B">
        <w:rPr>
          <w:rFonts w:eastAsia="Malgun Gothic"/>
        </w:rPr>
        <w:t>.2.2.1</w:t>
      </w:r>
      <w:r w:rsidRPr="00B02A0B">
        <w:rPr>
          <w:rFonts w:eastAsia="Malgun Gothic"/>
        </w:rPr>
        <w:tab/>
        <w:t>Originating participating MCData function procedures</w:t>
      </w:r>
      <w:bookmarkEnd w:id="5905"/>
      <w:bookmarkEnd w:id="5906"/>
      <w:bookmarkEnd w:id="5907"/>
      <w:bookmarkEnd w:id="5908"/>
      <w:bookmarkEnd w:id="5909"/>
      <w:bookmarkEnd w:id="5910"/>
      <w:bookmarkEnd w:id="5911"/>
      <w:bookmarkEnd w:id="5912"/>
      <w:bookmarkEnd w:id="5913"/>
      <w:bookmarkEnd w:id="5914"/>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915" w:name="_CR14_2_2_2"/>
      <w:bookmarkStart w:id="5916" w:name="_Toc20215849"/>
      <w:bookmarkStart w:id="5917" w:name="_Toc27496342"/>
      <w:bookmarkStart w:id="5918" w:name="_Toc36108083"/>
      <w:bookmarkStart w:id="5919" w:name="_Toc44598836"/>
      <w:bookmarkStart w:id="5920" w:name="_Toc44602691"/>
      <w:bookmarkStart w:id="5921" w:name="_Toc45197868"/>
      <w:bookmarkStart w:id="5922" w:name="_Toc45695901"/>
      <w:bookmarkStart w:id="5923" w:name="_Toc51851357"/>
      <w:bookmarkStart w:id="5924" w:name="_Toc92224974"/>
      <w:bookmarkStart w:id="5925" w:name="_Toc218717776"/>
      <w:bookmarkEnd w:id="5915"/>
      <w:r w:rsidRPr="00B02A0B">
        <w:t>14</w:t>
      </w:r>
      <w:r w:rsidRPr="00B02A0B">
        <w:rPr>
          <w:rFonts w:eastAsia="Malgun Gothic"/>
        </w:rPr>
        <w:t>.2.2.2</w:t>
      </w:r>
      <w:r w:rsidRPr="00B02A0B">
        <w:rPr>
          <w:rFonts w:eastAsia="Malgun Gothic"/>
        </w:rPr>
        <w:tab/>
        <w:t>Terminating participating MCData function procedures</w:t>
      </w:r>
      <w:bookmarkEnd w:id="5916"/>
      <w:bookmarkEnd w:id="5917"/>
      <w:bookmarkEnd w:id="5918"/>
      <w:bookmarkEnd w:id="5919"/>
      <w:bookmarkEnd w:id="5920"/>
      <w:bookmarkEnd w:id="5921"/>
      <w:bookmarkEnd w:id="5922"/>
      <w:bookmarkEnd w:id="5923"/>
      <w:bookmarkEnd w:id="5924"/>
      <w:bookmarkEnd w:id="5925"/>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26" w:name="_CR14_2_3"/>
      <w:bookmarkStart w:id="5927" w:name="_Toc20215850"/>
      <w:bookmarkStart w:id="5928" w:name="_Toc27496343"/>
      <w:bookmarkStart w:id="5929" w:name="_Toc36108084"/>
      <w:bookmarkStart w:id="5930" w:name="_Toc44598837"/>
      <w:bookmarkStart w:id="5931" w:name="_Toc44602692"/>
      <w:bookmarkStart w:id="5932" w:name="_Toc45197869"/>
      <w:bookmarkStart w:id="5933" w:name="_Toc45695902"/>
      <w:bookmarkStart w:id="5934" w:name="_Toc51851358"/>
      <w:bookmarkStart w:id="5935" w:name="_Toc92224975"/>
      <w:bookmarkStart w:id="5936" w:name="_Toc218717777"/>
      <w:bookmarkEnd w:id="5926"/>
      <w:r w:rsidRPr="00B02A0B">
        <w:t>14</w:t>
      </w:r>
      <w:r w:rsidRPr="00B02A0B">
        <w:rPr>
          <w:rFonts w:eastAsia="Malgun Gothic"/>
        </w:rPr>
        <w:t>.2.3</w:t>
      </w:r>
      <w:r w:rsidRPr="00B02A0B">
        <w:rPr>
          <w:rFonts w:eastAsia="Malgun Gothic"/>
        </w:rPr>
        <w:tab/>
        <w:t>Controlling MCData function procedures</w:t>
      </w:r>
      <w:bookmarkEnd w:id="5927"/>
      <w:bookmarkEnd w:id="5928"/>
      <w:bookmarkEnd w:id="5929"/>
      <w:bookmarkEnd w:id="5930"/>
      <w:bookmarkEnd w:id="5931"/>
      <w:bookmarkEnd w:id="5932"/>
      <w:bookmarkEnd w:id="5933"/>
      <w:bookmarkEnd w:id="5934"/>
      <w:bookmarkEnd w:id="5935"/>
      <w:bookmarkEnd w:id="5936"/>
    </w:p>
    <w:p w14:paraId="6F062842" w14:textId="77777777" w:rsidR="005C310B" w:rsidRPr="00B02A0B" w:rsidRDefault="005C310B" w:rsidP="007D34FE">
      <w:pPr>
        <w:pStyle w:val="Heading4"/>
        <w:rPr>
          <w:rFonts w:eastAsia="Malgun Gothic"/>
        </w:rPr>
      </w:pPr>
      <w:bookmarkStart w:id="5937" w:name="_CR14_2_3_1"/>
      <w:bookmarkStart w:id="5938" w:name="_Toc20215851"/>
      <w:bookmarkStart w:id="5939" w:name="_Toc27496344"/>
      <w:bookmarkStart w:id="5940" w:name="_Toc36108085"/>
      <w:bookmarkStart w:id="5941" w:name="_Toc44598838"/>
      <w:bookmarkStart w:id="5942" w:name="_Toc44602693"/>
      <w:bookmarkStart w:id="5943" w:name="_Toc45197870"/>
      <w:bookmarkStart w:id="5944" w:name="_Toc45695903"/>
      <w:bookmarkStart w:id="5945" w:name="_Toc51851359"/>
      <w:bookmarkStart w:id="5946" w:name="_Toc92224976"/>
      <w:bookmarkStart w:id="5947" w:name="_Toc218717778"/>
      <w:bookmarkEnd w:id="5937"/>
      <w:r w:rsidRPr="00B02A0B">
        <w:t>14</w:t>
      </w:r>
      <w:r w:rsidRPr="00B02A0B">
        <w:rPr>
          <w:rFonts w:eastAsia="Malgun Gothic"/>
        </w:rPr>
        <w:t>.2.3.1</w:t>
      </w:r>
      <w:r w:rsidRPr="00B02A0B">
        <w:rPr>
          <w:rFonts w:eastAsia="Malgun Gothic"/>
        </w:rPr>
        <w:tab/>
        <w:t>Originating controlling MCData function procedures</w:t>
      </w:r>
      <w:bookmarkEnd w:id="5938"/>
      <w:bookmarkEnd w:id="5939"/>
      <w:bookmarkEnd w:id="5940"/>
      <w:bookmarkEnd w:id="5941"/>
      <w:bookmarkEnd w:id="5942"/>
      <w:bookmarkEnd w:id="5943"/>
      <w:bookmarkEnd w:id="5944"/>
      <w:bookmarkEnd w:id="5945"/>
      <w:bookmarkEnd w:id="5946"/>
      <w:bookmarkEnd w:id="5947"/>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48" w:name="_CR14_2_3_2"/>
      <w:bookmarkStart w:id="5949" w:name="_Toc20215852"/>
      <w:bookmarkStart w:id="5950" w:name="_Toc27496345"/>
      <w:bookmarkStart w:id="5951" w:name="_Toc36108086"/>
      <w:bookmarkStart w:id="5952" w:name="_Toc44598839"/>
      <w:bookmarkStart w:id="5953" w:name="_Toc44602694"/>
      <w:bookmarkStart w:id="5954" w:name="_Toc45197871"/>
      <w:bookmarkStart w:id="5955" w:name="_Toc45695904"/>
      <w:bookmarkStart w:id="5956" w:name="_Toc51851360"/>
      <w:bookmarkStart w:id="5957" w:name="_Toc92224977"/>
      <w:bookmarkStart w:id="5958" w:name="_Toc218717779"/>
      <w:bookmarkEnd w:id="5948"/>
      <w:r w:rsidRPr="00B02A0B">
        <w:t>14</w:t>
      </w:r>
      <w:r w:rsidRPr="00B02A0B">
        <w:rPr>
          <w:rFonts w:eastAsia="Malgun Gothic"/>
        </w:rPr>
        <w:t>.2.3.2</w:t>
      </w:r>
      <w:r w:rsidRPr="00B02A0B">
        <w:rPr>
          <w:rFonts w:eastAsia="Malgun Gothic"/>
        </w:rPr>
        <w:tab/>
        <w:t>Terminating controlling MCData function procedures</w:t>
      </w:r>
      <w:bookmarkEnd w:id="5949"/>
      <w:bookmarkEnd w:id="5950"/>
      <w:bookmarkEnd w:id="5951"/>
      <w:bookmarkEnd w:id="5952"/>
      <w:bookmarkEnd w:id="5953"/>
      <w:bookmarkEnd w:id="5954"/>
      <w:bookmarkEnd w:id="5955"/>
      <w:bookmarkEnd w:id="5956"/>
      <w:bookmarkEnd w:id="5957"/>
      <w:bookmarkEnd w:id="5958"/>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59" w:name="_CR14_3"/>
      <w:bookmarkStart w:id="5960" w:name="_Toc20215853"/>
      <w:bookmarkStart w:id="5961" w:name="_Toc27496346"/>
      <w:bookmarkStart w:id="5962" w:name="_Toc36108087"/>
      <w:bookmarkStart w:id="5963" w:name="_Toc44598840"/>
      <w:bookmarkStart w:id="5964" w:name="_Toc44602695"/>
      <w:bookmarkStart w:id="5965" w:name="_Toc45197872"/>
      <w:bookmarkStart w:id="5966" w:name="_Toc45695905"/>
      <w:bookmarkStart w:id="5967" w:name="_Toc51851361"/>
      <w:bookmarkStart w:id="5968" w:name="_Toc92224978"/>
      <w:bookmarkStart w:id="5969" w:name="_Toc218717780"/>
      <w:bookmarkEnd w:id="5959"/>
      <w:r w:rsidRPr="00B02A0B">
        <w:lastRenderedPageBreak/>
        <w:t>14.3</w:t>
      </w:r>
      <w:r w:rsidRPr="00B02A0B">
        <w:tab/>
        <w:t>Off-network ES</w:t>
      </w:r>
      <w:bookmarkEnd w:id="5960"/>
      <w:bookmarkEnd w:id="5961"/>
      <w:bookmarkEnd w:id="5962"/>
      <w:bookmarkEnd w:id="5963"/>
      <w:bookmarkEnd w:id="5964"/>
      <w:bookmarkEnd w:id="5965"/>
      <w:bookmarkEnd w:id="5966"/>
      <w:bookmarkEnd w:id="5967"/>
      <w:bookmarkEnd w:id="5968"/>
      <w:bookmarkEnd w:id="5969"/>
    </w:p>
    <w:p w14:paraId="44CA50A5" w14:textId="77777777" w:rsidR="005C310B" w:rsidRPr="00B02A0B" w:rsidRDefault="005C310B" w:rsidP="007D34FE">
      <w:pPr>
        <w:pStyle w:val="Heading3"/>
        <w:rPr>
          <w:rFonts w:eastAsia="Malgun Gothic"/>
          <w:lang w:val="en-IN" w:eastAsia="zh-CN"/>
        </w:rPr>
      </w:pPr>
      <w:bookmarkStart w:id="5970" w:name="_CR14_3_1"/>
      <w:bookmarkStart w:id="5971" w:name="_Toc20215854"/>
      <w:bookmarkStart w:id="5972" w:name="_Toc27496347"/>
      <w:bookmarkStart w:id="5973" w:name="_Toc36108088"/>
      <w:bookmarkStart w:id="5974" w:name="_Toc44598841"/>
      <w:bookmarkStart w:id="5975" w:name="_Toc44602696"/>
      <w:bookmarkStart w:id="5976" w:name="_Toc45197873"/>
      <w:bookmarkStart w:id="5977" w:name="_Toc45695906"/>
      <w:bookmarkStart w:id="5978" w:name="_Toc51851362"/>
      <w:bookmarkStart w:id="5979" w:name="_Toc92224979"/>
      <w:bookmarkStart w:id="5980" w:name="_Toc218717781"/>
      <w:bookmarkEnd w:id="5970"/>
      <w:r w:rsidRPr="00B02A0B">
        <w:rPr>
          <w:rFonts w:eastAsia="Malgun Gothic"/>
          <w:lang w:val="en-IN" w:eastAsia="zh-CN"/>
        </w:rPr>
        <w:t>14.3.1</w:t>
      </w:r>
      <w:r w:rsidRPr="00B02A0B">
        <w:rPr>
          <w:rFonts w:eastAsia="Malgun Gothic"/>
          <w:lang w:val="en-IN" w:eastAsia="zh-CN"/>
        </w:rPr>
        <w:tab/>
        <w:t>Sending enhanced status message</w:t>
      </w:r>
      <w:bookmarkEnd w:id="5971"/>
      <w:bookmarkEnd w:id="5972"/>
      <w:bookmarkEnd w:id="5973"/>
      <w:bookmarkEnd w:id="5974"/>
      <w:bookmarkEnd w:id="5975"/>
      <w:bookmarkEnd w:id="5976"/>
      <w:bookmarkEnd w:id="5977"/>
      <w:bookmarkEnd w:id="5978"/>
      <w:bookmarkEnd w:id="5979"/>
      <w:bookmarkEnd w:id="5980"/>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5981" w:name="_CR14_3_2"/>
      <w:bookmarkStart w:id="5982" w:name="_Toc20215855"/>
      <w:bookmarkStart w:id="5983" w:name="_Toc27496348"/>
      <w:bookmarkStart w:id="5984" w:name="_Toc36108089"/>
      <w:bookmarkStart w:id="5985" w:name="_Toc44598842"/>
      <w:bookmarkStart w:id="5986" w:name="_Toc44602697"/>
      <w:bookmarkStart w:id="5987" w:name="_Toc45197874"/>
      <w:bookmarkStart w:id="5988" w:name="_Toc45695907"/>
      <w:bookmarkStart w:id="5989" w:name="_Toc51851363"/>
      <w:bookmarkStart w:id="5990" w:name="_Toc92224980"/>
      <w:bookmarkStart w:id="5991" w:name="_Toc218717782"/>
      <w:bookmarkEnd w:id="5981"/>
      <w:r w:rsidRPr="00B02A0B">
        <w:rPr>
          <w:rFonts w:eastAsia="Malgun Gothic"/>
          <w:lang w:val="en-IN" w:eastAsia="zh-CN"/>
        </w:rPr>
        <w:t>14.3.2</w:t>
      </w:r>
      <w:r w:rsidRPr="00B02A0B">
        <w:rPr>
          <w:rFonts w:eastAsia="Malgun Gothic"/>
          <w:lang w:val="en-IN" w:eastAsia="zh-CN"/>
        </w:rPr>
        <w:tab/>
        <w:t>Receiving enhanced status message</w:t>
      </w:r>
      <w:bookmarkEnd w:id="5982"/>
      <w:bookmarkEnd w:id="5983"/>
      <w:bookmarkEnd w:id="5984"/>
      <w:bookmarkEnd w:id="5985"/>
      <w:bookmarkEnd w:id="5986"/>
      <w:bookmarkEnd w:id="5987"/>
      <w:bookmarkEnd w:id="5988"/>
      <w:bookmarkEnd w:id="5989"/>
      <w:bookmarkEnd w:id="5990"/>
      <w:bookmarkEnd w:id="5991"/>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5992" w:name="_CR15"/>
      <w:bookmarkStart w:id="5993" w:name="_Toc20215856"/>
      <w:bookmarkStart w:id="5994" w:name="_Toc27496349"/>
      <w:bookmarkStart w:id="5995" w:name="_Toc36108090"/>
      <w:bookmarkStart w:id="5996" w:name="_Toc44598843"/>
      <w:bookmarkStart w:id="5997" w:name="_Toc44602698"/>
      <w:bookmarkStart w:id="5998" w:name="_Toc45197875"/>
      <w:bookmarkStart w:id="5999" w:name="_Toc45695908"/>
      <w:bookmarkStart w:id="6000" w:name="_Toc51851364"/>
      <w:bookmarkStart w:id="6001" w:name="_Toc92224981"/>
      <w:bookmarkStart w:id="6002" w:name="_Toc218717783"/>
      <w:bookmarkEnd w:id="5992"/>
      <w:r w:rsidRPr="00B02A0B">
        <w:t>15</w:t>
      </w:r>
      <w:r w:rsidRPr="00B02A0B">
        <w:tab/>
        <w:t>Message Formats</w:t>
      </w:r>
      <w:bookmarkEnd w:id="5993"/>
      <w:bookmarkEnd w:id="5994"/>
      <w:bookmarkEnd w:id="5995"/>
      <w:bookmarkEnd w:id="5996"/>
      <w:bookmarkEnd w:id="5997"/>
      <w:bookmarkEnd w:id="5998"/>
      <w:bookmarkEnd w:id="5999"/>
      <w:bookmarkEnd w:id="6000"/>
      <w:bookmarkEnd w:id="6001"/>
      <w:bookmarkEnd w:id="6002"/>
    </w:p>
    <w:p w14:paraId="60C18B66" w14:textId="77777777" w:rsidR="005C310B" w:rsidRPr="00B02A0B" w:rsidRDefault="005C310B" w:rsidP="00ED13D8">
      <w:pPr>
        <w:pStyle w:val="Heading2"/>
      </w:pPr>
      <w:bookmarkStart w:id="6003" w:name="_CR15_1"/>
      <w:bookmarkStart w:id="6004" w:name="_Toc20215857"/>
      <w:bookmarkStart w:id="6005" w:name="_Toc27496350"/>
      <w:bookmarkStart w:id="6006" w:name="_Toc36108091"/>
      <w:bookmarkStart w:id="6007" w:name="_Toc44598844"/>
      <w:bookmarkStart w:id="6008" w:name="_Toc44602699"/>
      <w:bookmarkStart w:id="6009" w:name="_Toc45197876"/>
      <w:bookmarkStart w:id="6010" w:name="_Toc45695909"/>
      <w:bookmarkStart w:id="6011" w:name="_Toc51851365"/>
      <w:bookmarkStart w:id="6012" w:name="_Toc92224982"/>
      <w:bookmarkStart w:id="6013" w:name="_Toc218717784"/>
      <w:bookmarkEnd w:id="6003"/>
      <w:r w:rsidRPr="00B02A0B">
        <w:t>15.1</w:t>
      </w:r>
      <w:r w:rsidRPr="00B02A0B">
        <w:tab/>
        <w:t>MCData message functional definitions and contents</w:t>
      </w:r>
      <w:bookmarkEnd w:id="6004"/>
      <w:bookmarkEnd w:id="6005"/>
      <w:bookmarkEnd w:id="6006"/>
      <w:bookmarkEnd w:id="6007"/>
      <w:bookmarkEnd w:id="6008"/>
      <w:bookmarkEnd w:id="6009"/>
      <w:bookmarkEnd w:id="6010"/>
      <w:bookmarkEnd w:id="6011"/>
      <w:bookmarkEnd w:id="6012"/>
      <w:bookmarkEnd w:id="6013"/>
    </w:p>
    <w:p w14:paraId="7C0DBD50" w14:textId="77777777" w:rsidR="005C310B" w:rsidRPr="00B02A0B" w:rsidRDefault="005C310B" w:rsidP="007D34FE">
      <w:pPr>
        <w:pStyle w:val="Heading3"/>
      </w:pPr>
      <w:bookmarkStart w:id="6014" w:name="_CR15_1_1"/>
      <w:bookmarkStart w:id="6015" w:name="_Toc20215858"/>
      <w:bookmarkStart w:id="6016" w:name="_Toc27496351"/>
      <w:bookmarkStart w:id="6017" w:name="_Toc36108092"/>
      <w:bookmarkStart w:id="6018" w:name="_Toc44598845"/>
      <w:bookmarkStart w:id="6019" w:name="_Toc44602700"/>
      <w:bookmarkStart w:id="6020" w:name="_Toc45197877"/>
      <w:bookmarkStart w:id="6021" w:name="_Toc45695910"/>
      <w:bookmarkStart w:id="6022" w:name="_Toc51851366"/>
      <w:bookmarkStart w:id="6023" w:name="_Toc92224983"/>
      <w:bookmarkStart w:id="6024" w:name="_Toc218717785"/>
      <w:bookmarkEnd w:id="6014"/>
      <w:r w:rsidRPr="00B02A0B">
        <w:rPr>
          <w:lang w:eastAsia="ko-KR"/>
        </w:rPr>
        <w:t>15.1.1</w:t>
      </w:r>
      <w:r w:rsidRPr="00B02A0B">
        <w:tab/>
        <w:t>General</w:t>
      </w:r>
      <w:bookmarkEnd w:id="6015"/>
      <w:bookmarkEnd w:id="6016"/>
      <w:bookmarkEnd w:id="6017"/>
      <w:bookmarkEnd w:id="6018"/>
      <w:bookmarkEnd w:id="6019"/>
      <w:bookmarkEnd w:id="6020"/>
      <w:bookmarkEnd w:id="6021"/>
      <w:bookmarkEnd w:id="6022"/>
      <w:bookmarkEnd w:id="6023"/>
      <w:bookmarkEnd w:id="6024"/>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25" w:name="_Toc20215859"/>
      <w:bookmarkStart w:id="6026" w:name="_Toc27496352"/>
      <w:bookmarkStart w:id="6027" w:name="_Toc36108093"/>
      <w:bookmarkStart w:id="6028" w:name="_Toc44598846"/>
      <w:bookmarkStart w:id="6029" w:name="_Toc44602701"/>
      <w:bookmarkStart w:id="6030" w:name="_Toc45197878"/>
      <w:bookmarkStart w:id="6031" w:name="_Toc45695911"/>
      <w:bookmarkStart w:id="6032"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33" w:name="_CR15_1_2"/>
      <w:bookmarkStart w:id="6034" w:name="_Toc92224984"/>
      <w:bookmarkStart w:id="6035" w:name="_Toc218717786"/>
      <w:bookmarkEnd w:id="6033"/>
      <w:r w:rsidRPr="00B02A0B">
        <w:rPr>
          <w:lang w:eastAsia="ko-KR"/>
        </w:rPr>
        <w:t>15.1.2</w:t>
      </w:r>
      <w:r w:rsidRPr="00B02A0B">
        <w:tab/>
        <w:t>SDS SIGNALLING PAYLOAD</w:t>
      </w:r>
      <w:r w:rsidRPr="00B02A0B">
        <w:rPr>
          <w:lang w:eastAsia="ko-KR"/>
        </w:rPr>
        <w:t xml:space="preserve"> message</w:t>
      </w:r>
      <w:bookmarkEnd w:id="6025"/>
      <w:bookmarkEnd w:id="6026"/>
      <w:bookmarkEnd w:id="6027"/>
      <w:bookmarkEnd w:id="6028"/>
      <w:bookmarkEnd w:id="6029"/>
      <w:bookmarkEnd w:id="6030"/>
      <w:bookmarkEnd w:id="6031"/>
      <w:bookmarkEnd w:id="6032"/>
      <w:bookmarkEnd w:id="6034"/>
      <w:bookmarkEnd w:id="6035"/>
    </w:p>
    <w:p w14:paraId="04AC86B6" w14:textId="77777777" w:rsidR="005C310B" w:rsidRPr="00B02A0B" w:rsidRDefault="005C310B" w:rsidP="007D34FE">
      <w:pPr>
        <w:pStyle w:val="Heading4"/>
        <w:rPr>
          <w:lang w:eastAsia="zh-CN"/>
        </w:rPr>
      </w:pPr>
      <w:bookmarkStart w:id="6036" w:name="_CR15_1_2_1"/>
      <w:bookmarkStart w:id="6037" w:name="_Toc20215860"/>
      <w:bookmarkStart w:id="6038" w:name="_Toc27496353"/>
      <w:bookmarkStart w:id="6039" w:name="_Toc36108094"/>
      <w:bookmarkStart w:id="6040" w:name="_Toc44598847"/>
      <w:bookmarkStart w:id="6041" w:name="_Toc44602702"/>
      <w:bookmarkStart w:id="6042" w:name="_Toc45197879"/>
      <w:bookmarkStart w:id="6043" w:name="_Toc45695912"/>
      <w:bookmarkStart w:id="6044" w:name="_Toc51851368"/>
      <w:bookmarkStart w:id="6045" w:name="_Toc92224985"/>
      <w:bookmarkStart w:id="6046" w:name="_Toc218717787"/>
      <w:bookmarkEnd w:id="6036"/>
      <w:r w:rsidRPr="00B02A0B">
        <w:rPr>
          <w:lang w:eastAsia="zh-CN"/>
        </w:rPr>
        <w:t>15.1.2.1</w:t>
      </w:r>
      <w:r w:rsidRPr="00B02A0B">
        <w:rPr>
          <w:lang w:eastAsia="zh-CN"/>
        </w:rPr>
        <w:tab/>
        <w:t>Message definition</w:t>
      </w:r>
      <w:bookmarkEnd w:id="6037"/>
      <w:bookmarkEnd w:id="6038"/>
      <w:bookmarkEnd w:id="6039"/>
      <w:bookmarkEnd w:id="6040"/>
      <w:bookmarkEnd w:id="6041"/>
      <w:bookmarkEnd w:id="6042"/>
      <w:bookmarkEnd w:id="6043"/>
      <w:bookmarkEnd w:id="6044"/>
      <w:bookmarkEnd w:id="6045"/>
      <w:bookmarkEnd w:id="6046"/>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47" w:name="_CRTable15_1_2_11"/>
      <w:r w:rsidRPr="00B02A0B">
        <w:lastRenderedPageBreak/>
        <w:t>Table </w:t>
      </w:r>
      <w:bookmarkEnd w:id="6047"/>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48" w:name="_CR15_1_3"/>
      <w:bookmarkStart w:id="6049" w:name="_Toc20215861"/>
      <w:bookmarkStart w:id="6050" w:name="_Toc27496354"/>
      <w:bookmarkStart w:id="6051" w:name="_Toc36108095"/>
      <w:bookmarkStart w:id="6052" w:name="_Toc44598848"/>
      <w:bookmarkStart w:id="6053" w:name="_Toc44602703"/>
      <w:bookmarkStart w:id="6054" w:name="_Toc45197880"/>
      <w:bookmarkStart w:id="6055" w:name="_Toc45695913"/>
      <w:bookmarkStart w:id="6056" w:name="_Toc51851369"/>
      <w:bookmarkStart w:id="6057" w:name="_Toc92224986"/>
      <w:bookmarkStart w:id="6058" w:name="_Toc218717788"/>
      <w:bookmarkEnd w:id="6048"/>
      <w:r w:rsidRPr="00B02A0B">
        <w:rPr>
          <w:lang w:eastAsia="ko-KR"/>
        </w:rPr>
        <w:t>15.1.3</w:t>
      </w:r>
      <w:r w:rsidRPr="00B02A0B">
        <w:tab/>
        <w:t>FD SIGNALLING PAYLOAD</w:t>
      </w:r>
      <w:r w:rsidRPr="00B02A0B">
        <w:rPr>
          <w:lang w:eastAsia="ko-KR"/>
        </w:rPr>
        <w:t xml:space="preserve"> message</w:t>
      </w:r>
      <w:bookmarkEnd w:id="6049"/>
      <w:bookmarkEnd w:id="6050"/>
      <w:bookmarkEnd w:id="6051"/>
      <w:bookmarkEnd w:id="6052"/>
      <w:bookmarkEnd w:id="6053"/>
      <w:bookmarkEnd w:id="6054"/>
      <w:bookmarkEnd w:id="6055"/>
      <w:bookmarkEnd w:id="6056"/>
      <w:bookmarkEnd w:id="6057"/>
      <w:bookmarkEnd w:id="6058"/>
    </w:p>
    <w:p w14:paraId="3B32AFB8" w14:textId="77777777" w:rsidR="005C310B" w:rsidRPr="00B02A0B" w:rsidRDefault="005C310B" w:rsidP="007D34FE">
      <w:pPr>
        <w:pStyle w:val="Heading4"/>
        <w:rPr>
          <w:lang w:eastAsia="zh-CN"/>
        </w:rPr>
      </w:pPr>
      <w:bookmarkStart w:id="6059" w:name="_CR15_1_3_1"/>
      <w:bookmarkStart w:id="6060" w:name="_Toc20215862"/>
      <w:bookmarkStart w:id="6061" w:name="_Toc27496355"/>
      <w:bookmarkStart w:id="6062" w:name="_Toc36108096"/>
      <w:bookmarkStart w:id="6063" w:name="_Toc44598849"/>
      <w:bookmarkStart w:id="6064" w:name="_Toc44602704"/>
      <w:bookmarkStart w:id="6065" w:name="_Toc45197881"/>
      <w:bookmarkStart w:id="6066" w:name="_Toc45695914"/>
      <w:bookmarkStart w:id="6067" w:name="_Toc51851370"/>
      <w:bookmarkStart w:id="6068" w:name="_Toc92224987"/>
      <w:bookmarkStart w:id="6069" w:name="_Toc218717789"/>
      <w:bookmarkEnd w:id="6059"/>
      <w:r w:rsidRPr="00B02A0B">
        <w:rPr>
          <w:lang w:eastAsia="zh-CN"/>
        </w:rPr>
        <w:t>15.1.3.1</w:t>
      </w:r>
      <w:r w:rsidRPr="00B02A0B">
        <w:rPr>
          <w:lang w:eastAsia="zh-CN"/>
        </w:rPr>
        <w:tab/>
        <w:t>Message definition</w:t>
      </w:r>
      <w:bookmarkEnd w:id="6060"/>
      <w:bookmarkEnd w:id="6061"/>
      <w:bookmarkEnd w:id="6062"/>
      <w:bookmarkEnd w:id="6063"/>
      <w:bookmarkEnd w:id="6064"/>
      <w:bookmarkEnd w:id="6065"/>
      <w:bookmarkEnd w:id="6066"/>
      <w:bookmarkEnd w:id="6067"/>
      <w:bookmarkEnd w:id="6068"/>
      <w:bookmarkEnd w:id="6069"/>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70" w:name="_CRTable15_1_3_11"/>
      <w:r w:rsidRPr="00B02A0B">
        <w:lastRenderedPageBreak/>
        <w:t>Table </w:t>
      </w:r>
      <w:bookmarkEnd w:id="6070"/>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F351E0">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F351E0">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F351E0">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F351E0">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F351E0">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F351E0">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F351E0">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71" w:name="_CR15_1_4"/>
      <w:bookmarkStart w:id="6072" w:name="_Toc20215863"/>
      <w:bookmarkStart w:id="6073" w:name="_Toc27496356"/>
      <w:bookmarkStart w:id="6074" w:name="_Toc36108097"/>
      <w:bookmarkStart w:id="6075" w:name="_Toc44598850"/>
      <w:bookmarkStart w:id="6076" w:name="_Toc44602705"/>
      <w:bookmarkStart w:id="6077" w:name="_Toc45197882"/>
      <w:bookmarkStart w:id="6078" w:name="_Toc45695915"/>
      <w:bookmarkStart w:id="6079" w:name="_Toc51851371"/>
      <w:bookmarkStart w:id="6080" w:name="_Toc92224988"/>
      <w:bookmarkStart w:id="6081" w:name="_Toc218717790"/>
      <w:bookmarkEnd w:id="6071"/>
      <w:r w:rsidRPr="00B02A0B">
        <w:rPr>
          <w:lang w:eastAsia="ko-KR"/>
        </w:rPr>
        <w:t>15.1.4</w:t>
      </w:r>
      <w:r w:rsidRPr="00B02A0B">
        <w:tab/>
        <w:t>DATA PAYLOAD</w:t>
      </w:r>
      <w:r w:rsidRPr="00B02A0B">
        <w:rPr>
          <w:lang w:eastAsia="ko-KR"/>
        </w:rPr>
        <w:t xml:space="preserve"> message</w:t>
      </w:r>
      <w:bookmarkEnd w:id="6072"/>
      <w:bookmarkEnd w:id="6073"/>
      <w:bookmarkEnd w:id="6074"/>
      <w:bookmarkEnd w:id="6075"/>
      <w:bookmarkEnd w:id="6076"/>
      <w:bookmarkEnd w:id="6077"/>
      <w:bookmarkEnd w:id="6078"/>
      <w:bookmarkEnd w:id="6079"/>
      <w:bookmarkEnd w:id="6080"/>
      <w:bookmarkEnd w:id="6081"/>
    </w:p>
    <w:p w14:paraId="162F7F6C" w14:textId="77777777" w:rsidR="005C310B" w:rsidRPr="00B02A0B" w:rsidRDefault="005C310B" w:rsidP="007D34FE">
      <w:pPr>
        <w:pStyle w:val="Heading4"/>
        <w:rPr>
          <w:lang w:eastAsia="zh-CN"/>
        </w:rPr>
      </w:pPr>
      <w:bookmarkStart w:id="6082" w:name="_CR15_1_4_1"/>
      <w:bookmarkStart w:id="6083" w:name="_Toc20215864"/>
      <w:bookmarkStart w:id="6084" w:name="_Toc27496357"/>
      <w:bookmarkStart w:id="6085" w:name="_Toc36108098"/>
      <w:bookmarkStart w:id="6086" w:name="_Toc44598851"/>
      <w:bookmarkStart w:id="6087" w:name="_Toc44602706"/>
      <w:bookmarkStart w:id="6088" w:name="_Toc45197883"/>
      <w:bookmarkStart w:id="6089" w:name="_Toc45695916"/>
      <w:bookmarkStart w:id="6090" w:name="_Toc51851372"/>
      <w:bookmarkStart w:id="6091" w:name="_Toc92224989"/>
      <w:bookmarkStart w:id="6092" w:name="_Toc218717791"/>
      <w:bookmarkEnd w:id="6082"/>
      <w:r w:rsidRPr="00B02A0B">
        <w:rPr>
          <w:lang w:eastAsia="zh-CN"/>
        </w:rPr>
        <w:t>15.1.4.1</w:t>
      </w:r>
      <w:r w:rsidRPr="00B02A0B">
        <w:rPr>
          <w:lang w:eastAsia="zh-CN"/>
        </w:rPr>
        <w:tab/>
        <w:t>Message definition</w:t>
      </w:r>
      <w:bookmarkEnd w:id="6083"/>
      <w:bookmarkEnd w:id="6084"/>
      <w:bookmarkEnd w:id="6085"/>
      <w:bookmarkEnd w:id="6086"/>
      <w:bookmarkEnd w:id="6087"/>
      <w:bookmarkEnd w:id="6088"/>
      <w:bookmarkEnd w:id="6089"/>
      <w:bookmarkEnd w:id="6090"/>
      <w:bookmarkEnd w:id="6091"/>
      <w:bookmarkEnd w:id="6092"/>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093" w:name="_CRTable15_1_4_11"/>
      <w:r w:rsidRPr="00B02A0B">
        <w:t>Table </w:t>
      </w:r>
      <w:bookmarkEnd w:id="6093"/>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094" w:name="_CR15_1_5"/>
      <w:bookmarkStart w:id="6095" w:name="_Toc20215865"/>
      <w:bookmarkStart w:id="6096" w:name="_Toc27496358"/>
      <w:bookmarkStart w:id="6097" w:name="_Toc36108099"/>
      <w:bookmarkStart w:id="6098" w:name="_Toc44598852"/>
      <w:bookmarkStart w:id="6099" w:name="_Toc44602707"/>
      <w:bookmarkStart w:id="6100" w:name="_Toc45197884"/>
      <w:bookmarkStart w:id="6101" w:name="_Toc45695917"/>
      <w:bookmarkStart w:id="6102" w:name="_Toc51851373"/>
      <w:bookmarkStart w:id="6103" w:name="_Toc92224990"/>
      <w:bookmarkStart w:id="6104" w:name="_Toc218717792"/>
      <w:bookmarkEnd w:id="6094"/>
      <w:r w:rsidRPr="00B02A0B">
        <w:rPr>
          <w:lang w:eastAsia="ko-KR"/>
        </w:rPr>
        <w:t>15.1.5</w:t>
      </w:r>
      <w:r w:rsidRPr="00B02A0B">
        <w:tab/>
        <w:t>SDS NOTIFICATION</w:t>
      </w:r>
      <w:r w:rsidRPr="00B02A0B">
        <w:rPr>
          <w:lang w:eastAsia="ko-KR"/>
        </w:rPr>
        <w:t xml:space="preserve"> message</w:t>
      </w:r>
      <w:bookmarkEnd w:id="6095"/>
      <w:bookmarkEnd w:id="6096"/>
      <w:bookmarkEnd w:id="6097"/>
      <w:bookmarkEnd w:id="6098"/>
      <w:bookmarkEnd w:id="6099"/>
      <w:bookmarkEnd w:id="6100"/>
      <w:bookmarkEnd w:id="6101"/>
      <w:bookmarkEnd w:id="6102"/>
      <w:bookmarkEnd w:id="6103"/>
      <w:bookmarkEnd w:id="6104"/>
    </w:p>
    <w:p w14:paraId="6D4AF0D2" w14:textId="77777777" w:rsidR="005C310B" w:rsidRPr="00B02A0B" w:rsidRDefault="005C310B" w:rsidP="007D34FE">
      <w:pPr>
        <w:pStyle w:val="Heading4"/>
        <w:rPr>
          <w:lang w:eastAsia="zh-CN"/>
        </w:rPr>
      </w:pPr>
      <w:bookmarkStart w:id="6105" w:name="_CR15_1_5_1"/>
      <w:bookmarkStart w:id="6106" w:name="_Toc20215866"/>
      <w:bookmarkStart w:id="6107" w:name="_Toc27496359"/>
      <w:bookmarkStart w:id="6108" w:name="_Toc36108100"/>
      <w:bookmarkStart w:id="6109" w:name="_Toc44598853"/>
      <w:bookmarkStart w:id="6110" w:name="_Toc44602708"/>
      <w:bookmarkStart w:id="6111" w:name="_Toc45197885"/>
      <w:bookmarkStart w:id="6112" w:name="_Toc45695918"/>
      <w:bookmarkStart w:id="6113" w:name="_Toc51851374"/>
      <w:bookmarkStart w:id="6114" w:name="_Toc92224991"/>
      <w:bookmarkStart w:id="6115" w:name="_Toc218717793"/>
      <w:bookmarkEnd w:id="6105"/>
      <w:r w:rsidRPr="00B02A0B">
        <w:rPr>
          <w:lang w:eastAsia="zh-CN"/>
        </w:rPr>
        <w:t>15.1.5.1</w:t>
      </w:r>
      <w:r w:rsidRPr="00B02A0B">
        <w:rPr>
          <w:lang w:eastAsia="zh-CN"/>
        </w:rPr>
        <w:tab/>
        <w:t>Message definition</w:t>
      </w:r>
      <w:bookmarkEnd w:id="6106"/>
      <w:bookmarkEnd w:id="6107"/>
      <w:bookmarkEnd w:id="6108"/>
      <w:bookmarkEnd w:id="6109"/>
      <w:bookmarkEnd w:id="6110"/>
      <w:bookmarkEnd w:id="6111"/>
      <w:bookmarkEnd w:id="6112"/>
      <w:bookmarkEnd w:id="6113"/>
      <w:bookmarkEnd w:id="6114"/>
      <w:bookmarkEnd w:id="6115"/>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116" w:name="_CRTable15_1_5_11"/>
      <w:r w:rsidRPr="00B02A0B">
        <w:t>Table </w:t>
      </w:r>
      <w:bookmarkEnd w:id="6116"/>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117" w:name="_CR15_1_6"/>
      <w:bookmarkStart w:id="6118" w:name="_Toc20215867"/>
      <w:bookmarkStart w:id="6119" w:name="_Toc27496360"/>
      <w:bookmarkStart w:id="6120" w:name="_Toc36108101"/>
      <w:bookmarkStart w:id="6121" w:name="_Toc44598854"/>
      <w:bookmarkStart w:id="6122" w:name="_Toc44602709"/>
      <w:bookmarkStart w:id="6123" w:name="_Toc45197886"/>
      <w:bookmarkStart w:id="6124" w:name="_Toc45695919"/>
      <w:bookmarkStart w:id="6125" w:name="_Toc51851375"/>
      <w:bookmarkStart w:id="6126" w:name="_Toc92224992"/>
      <w:bookmarkStart w:id="6127" w:name="_Toc218717794"/>
      <w:bookmarkEnd w:id="6117"/>
      <w:r w:rsidRPr="00B02A0B">
        <w:rPr>
          <w:lang w:eastAsia="ko-KR"/>
        </w:rPr>
        <w:t>15.1.6</w:t>
      </w:r>
      <w:r w:rsidRPr="00B02A0B">
        <w:tab/>
        <w:t>FD NOTIFICATION</w:t>
      </w:r>
      <w:r w:rsidRPr="00B02A0B">
        <w:rPr>
          <w:lang w:eastAsia="ko-KR"/>
        </w:rPr>
        <w:t xml:space="preserve"> message</w:t>
      </w:r>
      <w:bookmarkEnd w:id="6118"/>
      <w:bookmarkEnd w:id="6119"/>
      <w:bookmarkEnd w:id="6120"/>
      <w:bookmarkEnd w:id="6121"/>
      <w:bookmarkEnd w:id="6122"/>
      <w:bookmarkEnd w:id="6123"/>
      <w:bookmarkEnd w:id="6124"/>
      <w:bookmarkEnd w:id="6125"/>
      <w:bookmarkEnd w:id="6126"/>
      <w:bookmarkEnd w:id="6127"/>
    </w:p>
    <w:p w14:paraId="3CB7520D" w14:textId="77777777" w:rsidR="005C310B" w:rsidRPr="00B02A0B" w:rsidRDefault="005C310B" w:rsidP="007D34FE">
      <w:pPr>
        <w:pStyle w:val="Heading4"/>
        <w:rPr>
          <w:lang w:eastAsia="zh-CN"/>
        </w:rPr>
      </w:pPr>
      <w:bookmarkStart w:id="6128" w:name="_CR15_1_6_1"/>
      <w:bookmarkStart w:id="6129" w:name="_Toc20215868"/>
      <w:bookmarkStart w:id="6130" w:name="_Toc27496361"/>
      <w:bookmarkStart w:id="6131" w:name="_Toc36108102"/>
      <w:bookmarkStart w:id="6132" w:name="_Toc44598855"/>
      <w:bookmarkStart w:id="6133" w:name="_Toc44602710"/>
      <w:bookmarkStart w:id="6134" w:name="_Toc45197887"/>
      <w:bookmarkStart w:id="6135" w:name="_Toc45695920"/>
      <w:bookmarkStart w:id="6136" w:name="_Toc51851376"/>
      <w:bookmarkStart w:id="6137" w:name="_Toc92224993"/>
      <w:bookmarkStart w:id="6138" w:name="_Toc218717795"/>
      <w:bookmarkEnd w:id="6128"/>
      <w:r w:rsidRPr="00B02A0B">
        <w:rPr>
          <w:lang w:eastAsia="zh-CN"/>
        </w:rPr>
        <w:t>15.1.6.1</w:t>
      </w:r>
      <w:r w:rsidRPr="00B02A0B">
        <w:rPr>
          <w:lang w:eastAsia="zh-CN"/>
        </w:rPr>
        <w:tab/>
        <w:t>Message definition</w:t>
      </w:r>
      <w:bookmarkEnd w:id="6129"/>
      <w:bookmarkEnd w:id="6130"/>
      <w:bookmarkEnd w:id="6131"/>
      <w:bookmarkEnd w:id="6132"/>
      <w:bookmarkEnd w:id="6133"/>
      <w:bookmarkEnd w:id="6134"/>
      <w:bookmarkEnd w:id="6135"/>
      <w:bookmarkEnd w:id="6136"/>
      <w:bookmarkEnd w:id="6137"/>
      <w:bookmarkEnd w:id="6138"/>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39" w:name="_CRTable15_1_6_11"/>
      <w:r w:rsidRPr="00B02A0B">
        <w:t>Table </w:t>
      </w:r>
      <w:bookmarkEnd w:id="6139"/>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40" w:name="_CR15_1_7"/>
      <w:bookmarkStart w:id="6141" w:name="_Toc20215869"/>
      <w:bookmarkStart w:id="6142" w:name="_Toc27496362"/>
      <w:bookmarkStart w:id="6143" w:name="_Toc36108103"/>
      <w:bookmarkStart w:id="6144" w:name="_Toc44598856"/>
      <w:bookmarkStart w:id="6145" w:name="_Toc44602711"/>
      <w:bookmarkStart w:id="6146" w:name="_Toc45197888"/>
      <w:bookmarkStart w:id="6147" w:name="_Toc45695921"/>
      <w:bookmarkStart w:id="6148" w:name="_Toc51851377"/>
      <w:bookmarkStart w:id="6149" w:name="_Toc92224994"/>
      <w:bookmarkStart w:id="6150" w:name="_Toc218717796"/>
      <w:bookmarkEnd w:id="6140"/>
      <w:r w:rsidRPr="00B02A0B">
        <w:rPr>
          <w:lang w:eastAsia="ko-KR"/>
        </w:rPr>
        <w:t>15.1.7</w:t>
      </w:r>
      <w:r w:rsidRPr="00B02A0B">
        <w:tab/>
        <w:t xml:space="preserve">SDS OFF-NETWORK MESSAGE </w:t>
      </w:r>
      <w:r w:rsidRPr="00B02A0B">
        <w:rPr>
          <w:lang w:eastAsia="ko-KR"/>
        </w:rPr>
        <w:t>message</w:t>
      </w:r>
      <w:bookmarkEnd w:id="6141"/>
      <w:bookmarkEnd w:id="6142"/>
      <w:bookmarkEnd w:id="6143"/>
      <w:bookmarkEnd w:id="6144"/>
      <w:bookmarkEnd w:id="6145"/>
      <w:bookmarkEnd w:id="6146"/>
      <w:bookmarkEnd w:id="6147"/>
      <w:bookmarkEnd w:id="6148"/>
      <w:bookmarkEnd w:id="6149"/>
      <w:bookmarkEnd w:id="6150"/>
    </w:p>
    <w:p w14:paraId="36293098" w14:textId="77777777" w:rsidR="005C310B" w:rsidRPr="00B02A0B" w:rsidRDefault="005C310B" w:rsidP="007D34FE">
      <w:pPr>
        <w:pStyle w:val="Heading4"/>
        <w:rPr>
          <w:lang w:eastAsia="zh-CN"/>
        </w:rPr>
      </w:pPr>
      <w:bookmarkStart w:id="6151" w:name="_CR15_1_7_1"/>
      <w:bookmarkStart w:id="6152" w:name="_Toc20215870"/>
      <w:bookmarkStart w:id="6153" w:name="_Toc27496363"/>
      <w:bookmarkStart w:id="6154" w:name="_Toc36108104"/>
      <w:bookmarkStart w:id="6155" w:name="_Toc44598857"/>
      <w:bookmarkStart w:id="6156" w:name="_Toc44602712"/>
      <w:bookmarkStart w:id="6157" w:name="_Toc45197889"/>
      <w:bookmarkStart w:id="6158" w:name="_Toc45695922"/>
      <w:bookmarkStart w:id="6159" w:name="_Toc51851378"/>
      <w:bookmarkStart w:id="6160" w:name="_Toc92224995"/>
      <w:bookmarkStart w:id="6161" w:name="_Toc218717797"/>
      <w:bookmarkEnd w:id="6151"/>
      <w:r w:rsidRPr="00B02A0B">
        <w:rPr>
          <w:lang w:eastAsia="zh-CN"/>
        </w:rPr>
        <w:t>15.1.7.1</w:t>
      </w:r>
      <w:r w:rsidRPr="00B02A0B">
        <w:rPr>
          <w:lang w:eastAsia="zh-CN"/>
        </w:rPr>
        <w:tab/>
        <w:t>Message definition</w:t>
      </w:r>
      <w:bookmarkEnd w:id="6152"/>
      <w:bookmarkEnd w:id="6153"/>
      <w:bookmarkEnd w:id="6154"/>
      <w:bookmarkEnd w:id="6155"/>
      <w:bookmarkEnd w:id="6156"/>
      <w:bookmarkEnd w:id="6157"/>
      <w:bookmarkEnd w:id="6158"/>
      <w:bookmarkEnd w:id="6159"/>
      <w:bookmarkEnd w:id="6160"/>
      <w:bookmarkEnd w:id="6161"/>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62" w:name="_CRTable15_1_7_11"/>
      <w:r w:rsidRPr="00B02A0B">
        <w:lastRenderedPageBreak/>
        <w:t>Table </w:t>
      </w:r>
      <w:bookmarkEnd w:id="6162"/>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63" w:name="_CR15_1_8"/>
      <w:bookmarkStart w:id="6164" w:name="_Toc20215871"/>
      <w:bookmarkStart w:id="6165" w:name="_Toc27496364"/>
      <w:bookmarkStart w:id="6166" w:name="_Toc36108105"/>
      <w:bookmarkStart w:id="6167" w:name="_Toc44598858"/>
      <w:bookmarkStart w:id="6168" w:name="_Toc44602713"/>
      <w:bookmarkStart w:id="6169" w:name="_Toc45197890"/>
      <w:bookmarkStart w:id="6170" w:name="_Toc45695923"/>
      <w:bookmarkStart w:id="6171" w:name="_Toc51851379"/>
      <w:bookmarkStart w:id="6172" w:name="_Toc92224996"/>
      <w:bookmarkStart w:id="6173" w:name="_Toc218717798"/>
      <w:bookmarkEnd w:id="6163"/>
      <w:r w:rsidRPr="00B02A0B">
        <w:rPr>
          <w:lang w:eastAsia="ko-KR"/>
        </w:rPr>
        <w:t>15.1.8</w:t>
      </w:r>
      <w:r w:rsidRPr="00B02A0B">
        <w:tab/>
        <w:t xml:space="preserve">SDS OFF-NETWORK NOTIFICATION </w:t>
      </w:r>
      <w:r w:rsidRPr="00B02A0B">
        <w:rPr>
          <w:lang w:eastAsia="ko-KR"/>
        </w:rPr>
        <w:t>message</w:t>
      </w:r>
      <w:bookmarkEnd w:id="6164"/>
      <w:bookmarkEnd w:id="6165"/>
      <w:bookmarkEnd w:id="6166"/>
      <w:bookmarkEnd w:id="6167"/>
      <w:bookmarkEnd w:id="6168"/>
      <w:bookmarkEnd w:id="6169"/>
      <w:bookmarkEnd w:id="6170"/>
      <w:bookmarkEnd w:id="6171"/>
      <w:bookmarkEnd w:id="6172"/>
      <w:bookmarkEnd w:id="6173"/>
    </w:p>
    <w:p w14:paraId="09B48D48" w14:textId="77777777" w:rsidR="005C310B" w:rsidRPr="00B02A0B" w:rsidRDefault="005C310B" w:rsidP="007D34FE">
      <w:pPr>
        <w:pStyle w:val="Heading4"/>
        <w:rPr>
          <w:lang w:eastAsia="zh-CN"/>
        </w:rPr>
      </w:pPr>
      <w:bookmarkStart w:id="6174" w:name="_CR15_1_8_1"/>
      <w:bookmarkStart w:id="6175" w:name="_Toc20215872"/>
      <w:bookmarkStart w:id="6176" w:name="_Toc27496365"/>
      <w:bookmarkStart w:id="6177" w:name="_Toc36108106"/>
      <w:bookmarkStart w:id="6178" w:name="_Toc44598859"/>
      <w:bookmarkStart w:id="6179" w:name="_Toc44602714"/>
      <w:bookmarkStart w:id="6180" w:name="_Toc45197891"/>
      <w:bookmarkStart w:id="6181" w:name="_Toc45695924"/>
      <w:bookmarkStart w:id="6182" w:name="_Toc51851380"/>
      <w:bookmarkStart w:id="6183" w:name="_Toc92224997"/>
      <w:bookmarkStart w:id="6184" w:name="_Toc218717799"/>
      <w:bookmarkEnd w:id="6174"/>
      <w:r w:rsidRPr="00B02A0B">
        <w:rPr>
          <w:lang w:eastAsia="zh-CN"/>
        </w:rPr>
        <w:t>15.1.8.1</w:t>
      </w:r>
      <w:r w:rsidRPr="00B02A0B">
        <w:rPr>
          <w:lang w:eastAsia="zh-CN"/>
        </w:rPr>
        <w:tab/>
        <w:t>Message definition</w:t>
      </w:r>
      <w:bookmarkEnd w:id="6175"/>
      <w:bookmarkEnd w:id="6176"/>
      <w:bookmarkEnd w:id="6177"/>
      <w:bookmarkEnd w:id="6178"/>
      <w:bookmarkEnd w:id="6179"/>
      <w:bookmarkEnd w:id="6180"/>
      <w:bookmarkEnd w:id="6181"/>
      <w:bookmarkEnd w:id="6182"/>
      <w:bookmarkEnd w:id="6183"/>
      <w:bookmarkEnd w:id="6184"/>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185" w:name="_CRTable15_1_8_11"/>
      <w:r w:rsidRPr="00B02A0B">
        <w:lastRenderedPageBreak/>
        <w:t xml:space="preserve">Table </w:t>
      </w:r>
      <w:bookmarkEnd w:id="6185"/>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186" w:name="_CR15_1_9"/>
      <w:bookmarkStart w:id="6187" w:name="_Toc20215873"/>
      <w:bookmarkStart w:id="6188" w:name="_Toc27496366"/>
      <w:bookmarkStart w:id="6189" w:name="_Toc36108107"/>
      <w:bookmarkStart w:id="6190" w:name="_Toc44598860"/>
      <w:bookmarkStart w:id="6191" w:name="_Toc44602715"/>
      <w:bookmarkStart w:id="6192" w:name="_Toc45197892"/>
      <w:bookmarkStart w:id="6193" w:name="_Toc45695925"/>
      <w:bookmarkStart w:id="6194" w:name="_Toc51851381"/>
      <w:bookmarkStart w:id="6195" w:name="_Toc92224998"/>
      <w:bookmarkStart w:id="6196" w:name="_Toc218717800"/>
      <w:bookmarkEnd w:id="6186"/>
      <w:r w:rsidRPr="00B02A0B">
        <w:t>15.1.9</w:t>
      </w:r>
      <w:r w:rsidRPr="00B02A0B">
        <w:tab/>
        <w:t>FD NETWORK NOTIFICATION message</w:t>
      </w:r>
      <w:bookmarkEnd w:id="6187"/>
      <w:bookmarkEnd w:id="6188"/>
      <w:bookmarkEnd w:id="6189"/>
      <w:bookmarkEnd w:id="6190"/>
      <w:bookmarkEnd w:id="6191"/>
      <w:bookmarkEnd w:id="6192"/>
      <w:bookmarkEnd w:id="6193"/>
      <w:bookmarkEnd w:id="6194"/>
      <w:bookmarkEnd w:id="6195"/>
      <w:bookmarkEnd w:id="6196"/>
    </w:p>
    <w:p w14:paraId="0FA4AFF5" w14:textId="77777777" w:rsidR="005C310B" w:rsidRPr="00B02A0B" w:rsidRDefault="005C310B" w:rsidP="007D34FE">
      <w:pPr>
        <w:pStyle w:val="Heading4"/>
        <w:rPr>
          <w:lang w:eastAsia="zh-CN"/>
        </w:rPr>
      </w:pPr>
      <w:bookmarkStart w:id="6197" w:name="_CR15_1_9_1"/>
      <w:bookmarkStart w:id="6198" w:name="_Toc20215874"/>
      <w:bookmarkStart w:id="6199" w:name="_Toc27496367"/>
      <w:bookmarkStart w:id="6200" w:name="_Toc36108108"/>
      <w:bookmarkStart w:id="6201" w:name="_Toc44598861"/>
      <w:bookmarkStart w:id="6202" w:name="_Toc44602716"/>
      <w:bookmarkStart w:id="6203" w:name="_Toc45197893"/>
      <w:bookmarkStart w:id="6204" w:name="_Toc45695926"/>
      <w:bookmarkStart w:id="6205" w:name="_Toc51851382"/>
      <w:bookmarkStart w:id="6206" w:name="_Toc92224999"/>
      <w:bookmarkStart w:id="6207" w:name="_Toc218717801"/>
      <w:bookmarkEnd w:id="6197"/>
      <w:r w:rsidRPr="00B02A0B">
        <w:rPr>
          <w:lang w:eastAsia="zh-CN"/>
        </w:rPr>
        <w:t>15.1.9.1</w:t>
      </w:r>
      <w:r w:rsidRPr="00B02A0B">
        <w:rPr>
          <w:lang w:eastAsia="zh-CN"/>
        </w:rPr>
        <w:tab/>
        <w:t>Message definition</w:t>
      </w:r>
      <w:bookmarkEnd w:id="6198"/>
      <w:bookmarkEnd w:id="6199"/>
      <w:bookmarkEnd w:id="6200"/>
      <w:bookmarkEnd w:id="6201"/>
      <w:bookmarkEnd w:id="6202"/>
      <w:bookmarkEnd w:id="6203"/>
      <w:bookmarkEnd w:id="6204"/>
      <w:bookmarkEnd w:id="6205"/>
      <w:bookmarkEnd w:id="6206"/>
      <w:bookmarkEnd w:id="6207"/>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208" w:name="_CRTable15_1_9_11"/>
      <w:r w:rsidRPr="00B02A0B">
        <w:t>Table </w:t>
      </w:r>
      <w:bookmarkEnd w:id="6208"/>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209" w:name="_CR15_1_10"/>
      <w:bookmarkStart w:id="6210" w:name="_Toc20215875"/>
      <w:bookmarkStart w:id="6211" w:name="_Toc27496368"/>
      <w:bookmarkStart w:id="6212" w:name="_Toc36108109"/>
      <w:bookmarkStart w:id="6213" w:name="_Toc44598862"/>
      <w:bookmarkStart w:id="6214" w:name="_Toc44602717"/>
      <w:bookmarkStart w:id="6215" w:name="_Toc45197894"/>
      <w:bookmarkStart w:id="6216" w:name="_Toc45695927"/>
      <w:bookmarkStart w:id="6217" w:name="_Toc51851383"/>
      <w:bookmarkStart w:id="6218" w:name="_Toc92225000"/>
      <w:bookmarkStart w:id="6219" w:name="_Toc218717802"/>
      <w:bookmarkEnd w:id="6209"/>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210"/>
      <w:bookmarkEnd w:id="6211"/>
      <w:bookmarkEnd w:id="6212"/>
      <w:bookmarkEnd w:id="6213"/>
      <w:bookmarkEnd w:id="6214"/>
      <w:bookmarkEnd w:id="6215"/>
      <w:bookmarkEnd w:id="6216"/>
      <w:bookmarkEnd w:id="6217"/>
      <w:bookmarkEnd w:id="6218"/>
      <w:bookmarkEnd w:id="6219"/>
    </w:p>
    <w:p w14:paraId="71DAAF2C" w14:textId="77777777" w:rsidR="005C310B" w:rsidRPr="00B02A0B" w:rsidRDefault="005C310B" w:rsidP="007D34FE">
      <w:pPr>
        <w:pStyle w:val="Heading4"/>
        <w:rPr>
          <w:lang w:eastAsia="zh-CN"/>
        </w:rPr>
      </w:pPr>
      <w:bookmarkStart w:id="6220" w:name="_CR15_1_10_1"/>
      <w:bookmarkStart w:id="6221" w:name="_Toc20215876"/>
      <w:bookmarkStart w:id="6222" w:name="_Toc27496369"/>
      <w:bookmarkStart w:id="6223" w:name="_Toc36108110"/>
      <w:bookmarkStart w:id="6224" w:name="_Toc44598863"/>
      <w:bookmarkStart w:id="6225" w:name="_Toc44602718"/>
      <w:bookmarkStart w:id="6226" w:name="_Toc45197895"/>
      <w:bookmarkStart w:id="6227" w:name="_Toc45695928"/>
      <w:bookmarkStart w:id="6228" w:name="_Toc51851384"/>
      <w:bookmarkStart w:id="6229" w:name="_Toc92225001"/>
      <w:bookmarkStart w:id="6230" w:name="_Toc218717803"/>
      <w:bookmarkEnd w:id="6220"/>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221"/>
      <w:bookmarkEnd w:id="6222"/>
      <w:bookmarkEnd w:id="6223"/>
      <w:bookmarkEnd w:id="6224"/>
      <w:bookmarkEnd w:id="6225"/>
      <w:bookmarkEnd w:id="6226"/>
      <w:bookmarkEnd w:id="6227"/>
      <w:bookmarkEnd w:id="6228"/>
      <w:bookmarkEnd w:id="6229"/>
      <w:bookmarkEnd w:id="6230"/>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31" w:name="_CRTable15_1_10_11"/>
      <w:r w:rsidRPr="00B02A0B">
        <w:lastRenderedPageBreak/>
        <w:t>Table </w:t>
      </w:r>
      <w:bookmarkEnd w:id="6231"/>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32" w:name="_CR15_1_11"/>
      <w:bookmarkStart w:id="6233" w:name="_Toc20215877"/>
      <w:bookmarkStart w:id="6234" w:name="_Toc27496370"/>
      <w:bookmarkStart w:id="6235" w:name="_Toc36108111"/>
      <w:bookmarkStart w:id="6236" w:name="_Toc44598864"/>
      <w:bookmarkStart w:id="6237" w:name="_Toc44602719"/>
      <w:bookmarkStart w:id="6238" w:name="_Toc45197896"/>
      <w:bookmarkStart w:id="6239" w:name="_Toc45695929"/>
      <w:bookmarkStart w:id="6240" w:name="_Toc51851385"/>
      <w:bookmarkStart w:id="6241" w:name="_Toc92225002"/>
      <w:bookmarkStart w:id="6242" w:name="_Toc218717804"/>
      <w:bookmarkEnd w:id="6232"/>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33"/>
      <w:bookmarkEnd w:id="6234"/>
      <w:bookmarkEnd w:id="6235"/>
      <w:bookmarkEnd w:id="6236"/>
      <w:bookmarkEnd w:id="6237"/>
      <w:bookmarkEnd w:id="6238"/>
      <w:bookmarkEnd w:id="6239"/>
      <w:bookmarkEnd w:id="6240"/>
      <w:bookmarkEnd w:id="6241"/>
      <w:bookmarkEnd w:id="6242"/>
    </w:p>
    <w:p w14:paraId="6FF754F0" w14:textId="77777777" w:rsidR="005C310B" w:rsidRPr="00B02A0B" w:rsidRDefault="005C310B" w:rsidP="007D34FE">
      <w:pPr>
        <w:pStyle w:val="Heading4"/>
        <w:rPr>
          <w:lang w:eastAsia="zh-CN"/>
        </w:rPr>
      </w:pPr>
      <w:bookmarkStart w:id="6243" w:name="_CR15_1_11_1"/>
      <w:bookmarkStart w:id="6244" w:name="_Toc20215878"/>
      <w:bookmarkStart w:id="6245" w:name="_Toc27496371"/>
      <w:bookmarkStart w:id="6246" w:name="_Toc36108112"/>
      <w:bookmarkStart w:id="6247" w:name="_Toc44598865"/>
      <w:bookmarkStart w:id="6248" w:name="_Toc44602720"/>
      <w:bookmarkStart w:id="6249" w:name="_Toc45197897"/>
      <w:bookmarkStart w:id="6250" w:name="_Toc45695930"/>
      <w:bookmarkStart w:id="6251" w:name="_Toc51851386"/>
      <w:bookmarkStart w:id="6252" w:name="_Toc92225003"/>
      <w:bookmarkStart w:id="6253" w:name="_Toc218717805"/>
      <w:bookmarkEnd w:id="6243"/>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44"/>
      <w:bookmarkEnd w:id="6245"/>
      <w:bookmarkEnd w:id="6246"/>
      <w:bookmarkEnd w:id="6247"/>
      <w:bookmarkEnd w:id="6248"/>
      <w:bookmarkEnd w:id="6249"/>
      <w:bookmarkEnd w:id="6250"/>
      <w:bookmarkEnd w:id="6251"/>
      <w:bookmarkEnd w:id="6252"/>
      <w:bookmarkEnd w:id="6253"/>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54" w:name="_CRTable15_1_11_11"/>
      <w:r w:rsidRPr="00B02A0B">
        <w:t>Table </w:t>
      </w:r>
      <w:bookmarkEnd w:id="6254"/>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55" w:name="_CR15_1_12"/>
      <w:bookmarkStart w:id="6256" w:name="_Toc20215879"/>
      <w:bookmarkStart w:id="6257" w:name="_Toc27496372"/>
      <w:bookmarkStart w:id="6258" w:name="_Toc36108113"/>
      <w:bookmarkStart w:id="6259" w:name="_Toc44598866"/>
      <w:bookmarkStart w:id="6260" w:name="_Toc44602721"/>
      <w:bookmarkStart w:id="6261" w:name="_Toc45197898"/>
      <w:bookmarkStart w:id="6262" w:name="_Toc45695931"/>
      <w:bookmarkStart w:id="6263" w:name="_Toc51851387"/>
      <w:bookmarkStart w:id="6264" w:name="_Toc92225004"/>
      <w:bookmarkStart w:id="6265" w:name="_Toc218717806"/>
      <w:bookmarkEnd w:id="6255"/>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56"/>
      <w:bookmarkEnd w:id="6257"/>
      <w:bookmarkEnd w:id="6258"/>
      <w:bookmarkEnd w:id="6259"/>
      <w:bookmarkEnd w:id="6260"/>
      <w:bookmarkEnd w:id="6261"/>
      <w:bookmarkEnd w:id="6262"/>
      <w:bookmarkEnd w:id="6263"/>
      <w:bookmarkEnd w:id="6264"/>
      <w:bookmarkEnd w:id="6265"/>
    </w:p>
    <w:p w14:paraId="5E6D30B3" w14:textId="77777777" w:rsidR="005C310B" w:rsidRPr="00B02A0B" w:rsidRDefault="005C310B" w:rsidP="007D34FE">
      <w:pPr>
        <w:pStyle w:val="Heading4"/>
        <w:rPr>
          <w:lang w:eastAsia="zh-CN"/>
        </w:rPr>
      </w:pPr>
      <w:bookmarkStart w:id="6266" w:name="_CR15_1_12_1"/>
      <w:bookmarkStart w:id="6267" w:name="_Toc20215880"/>
      <w:bookmarkStart w:id="6268" w:name="_Toc27496373"/>
      <w:bookmarkStart w:id="6269" w:name="_Toc36108114"/>
      <w:bookmarkStart w:id="6270" w:name="_Toc44598867"/>
      <w:bookmarkStart w:id="6271" w:name="_Toc44602722"/>
      <w:bookmarkStart w:id="6272" w:name="_Toc45197899"/>
      <w:bookmarkStart w:id="6273" w:name="_Toc45695932"/>
      <w:bookmarkStart w:id="6274" w:name="_Toc51851388"/>
      <w:bookmarkStart w:id="6275" w:name="_Toc92225005"/>
      <w:bookmarkStart w:id="6276" w:name="_Toc218717807"/>
      <w:bookmarkEnd w:id="6266"/>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67"/>
      <w:bookmarkEnd w:id="6268"/>
      <w:bookmarkEnd w:id="6269"/>
      <w:bookmarkEnd w:id="6270"/>
      <w:bookmarkEnd w:id="6271"/>
      <w:bookmarkEnd w:id="6272"/>
      <w:bookmarkEnd w:id="6273"/>
      <w:bookmarkEnd w:id="6274"/>
      <w:bookmarkEnd w:id="6275"/>
      <w:bookmarkEnd w:id="6276"/>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277" w:name="_CRTable15_1_12_11"/>
      <w:r w:rsidRPr="00B02A0B">
        <w:t>Table </w:t>
      </w:r>
      <w:bookmarkEnd w:id="6277"/>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278" w:name="_CR15_1_13"/>
      <w:bookmarkStart w:id="6279" w:name="_Toc20215881"/>
      <w:bookmarkStart w:id="6280" w:name="_Toc27496374"/>
      <w:bookmarkStart w:id="6281" w:name="_Toc36108115"/>
      <w:bookmarkStart w:id="6282" w:name="_Toc44598868"/>
      <w:bookmarkStart w:id="6283" w:name="_Toc44602723"/>
      <w:bookmarkStart w:id="6284" w:name="_Toc45197900"/>
      <w:bookmarkStart w:id="6285" w:name="_Toc45695933"/>
      <w:bookmarkStart w:id="6286" w:name="_Toc51851389"/>
      <w:bookmarkStart w:id="6287" w:name="_Toc92225006"/>
      <w:bookmarkStart w:id="6288" w:name="_Toc218717808"/>
      <w:bookmarkEnd w:id="6278"/>
      <w:r w:rsidRPr="00B02A0B">
        <w:t>15.1.13</w:t>
      </w:r>
      <w:r w:rsidRPr="00B02A0B">
        <w:tab/>
        <w:t>FD HTTP TERMINATION</w:t>
      </w:r>
      <w:bookmarkEnd w:id="6279"/>
      <w:bookmarkEnd w:id="6280"/>
      <w:bookmarkEnd w:id="6281"/>
      <w:bookmarkEnd w:id="6282"/>
      <w:bookmarkEnd w:id="6283"/>
      <w:bookmarkEnd w:id="6284"/>
      <w:bookmarkEnd w:id="6285"/>
      <w:bookmarkEnd w:id="6286"/>
      <w:bookmarkEnd w:id="6287"/>
      <w:bookmarkEnd w:id="6288"/>
    </w:p>
    <w:p w14:paraId="1F386E33" w14:textId="77777777" w:rsidR="005C310B" w:rsidRPr="00B02A0B" w:rsidRDefault="005C310B" w:rsidP="007D34FE">
      <w:pPr>
        <w:pStyle w:val="Heading4"/>
      </w:pPr>
      <w:bookmarkStart w:id="6289" w:name="_CR15_1_13_1"/>
      <w:bookmarkStart w:id="6290" w:name="_Toc20215882"/>
      <w:bookmarkStart w:id="6291" w:name="_Toc27496375"/>
      <w:bookmarkStart w:id="6292" w:name="_Toc36108116"/>
      <w:bookmarkStart w:id="6293" w:name="_Toc44598869"/>
      <w:bookmarkStart w:id="6294" w:name="_Toc44602724"/>
      <w:bookmarkStart w:id="6295" w:name="_Toc45197901"/>
      <w:bookmarkStart w:id="6296" w:name="_Toc45695934"/>
      <w:bookmarkStart w:id="6297" w:name="_Toc51851390"/>
      <w:bookmarkStart w:id="6298" w:name="_Toc92225007"/>
      <w:bookmarkStart w:id="6299" w:name="_Toc218717809"/>
      <w:bookmarkEnd w:id="6289"/>
      <w:r w:rsidRPr="00B02A0B">
        <w:t>15.1.13.1</w:t>
      </w:r>
      <w:r w:rsidRPr="00B02A0B">
        <w:tab/>
        <w:t>Message definition</w:t>
      </w:r>
      <w:bookmarkEnd w:id="6290"/>
      <w:bookmarkEnd w:id="6291"/>
      <w:bookmarkEnd w:id="6292"/>
      <w:bookmarkEnd w:id="6293"/>
      <w:bookmarkEnd w:id="6294"/>
      <w:bookmarkEnd w:id="6295"/>
      <w:bookmarkEnd w:id="6296"/>
      <w:bookmarkEnd w:id="6297"/>
      <w:bookmarkEnd w:id="6298"/>
      <w:bookmarkEnd w:id="6299"/>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300" w:name="_CRTable15_1_13_11"/>
      <w:r w:rsidRPr="00B02A0B">
        <w:t>Table </w:t>
      </w:r>
      <w:bookmarkEnd w:id="6300"/>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301" w:name="_CR15_1_14"/>
      <w:bookmarkStart w:id="6302" w:name="_Toc20153066"/>
      <w:bookmarkStart w:id="6303" w:name="_Toc27496376"/>
      <w:bookmarkStart w:id="6304" w:name="_Toc36108117"/>
      <w:bookmarkStart w:id="6305" w:name="_Toc44598870"/>
      <w:bookmarkStart w:id="6306" w:name="_Toc44602725"/>
      <w:bookmarkStart w:id="6307" w:name="_Toc45197902"/>
      <w:bookmarkStart w:id="6308" w:name="_Toc45695935"/>
      <w:bookmarkStart w:id="6309" w:name="_Toc51851391"/>
      <w:bookmarkStart w:id="6310" w:name="_Toc92225008"/>
      <w:bookmarkStart w:id="6311" w:name="_Toc20215883"/>
      <w:bookmarkStart w:id="6312" w:name="_Toc218717810"/>
      <w:bookmarkEnd w:id="6301"/>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302"/>
      <w:bookmarkEnd w:id="6303"/>
      <w:bookmarkEnd w:id="6304"/>
      <w:bookmarkEnd w:id="6305"/>
      <w:bookmarkEnd w:id="6306"/>
      <w:bookmarkEnd w:id="6307"/>
      <w:bookmarkEnd w:id="6308"/>
      <w:bookmarkEnd w:id="6309"/>
      <w:bookmarkEnd w:id="6310"/>
      <w:bookmarkEnd w:id="6312"/>
    </w:p>
    <w:p w14:paraId="567A7906" w14:textId="77777777" w:rsidR="005C310B" w:rsidRPr="00B02A0B" w:rsidRDefault="005C310B" w:rsidP="007D34FE">
      <w:pPr>
        <w:pStyle w:val="Heading4"/>
        <w:rPr>
          <w:lang w:eastAsia="zh-CN"/>
        </w:rPr>
      </w:pPr>
      <w:bookmarkStart w:id="6313" w:name="_CR15_1_14_1"/>
      <w:bookmarkStart w:id="6314" w:name="_Toc20153067"/>
      <w:bookmarkStart w:id="6315" w:name="_Toc27496377"/>
      <w:bookmarkStart w:id="6316" w:name="_Toc36108118"/>
      <w:bookmarkStart w:id="6317" w:name="_Toc44598871"/>
      <w:bookmarkStart w:id="6318" w:name="_Toc44602726"/>
      <w:bookmarkStart w:id="6319" w:name="_Toc45197903"/>
      <w:bookmarkStart w:id="6320" w:name="_Toc45695936"/>
      <w:bookmarkStart w:id="6321" w:name="_Toc51851392"/>
      <w:bookmarkStart w:id="6322" w:name="_Toc92225009"/>
      <w:bookmarkStart w:id="6323" w:name="_Toc218717811"/>
      <w:bookmarkEnd w:id="6313"/>
      <w:r w:rsidRPr="00B02A0B">
        <w:rPr>
          <w:lang w:eastAsia="zh-CN"/>
        </w:rPr>
        <w:t>15.1.14.1</w:t>
      </w:r>
      <w:r w:rsidRPr="00B02A0B">
        <w:rPr>
          <w:lang w:eastAsia="zh-CN"/>
        </w:rPr>
        <w:tab/>
        <w:t>Message definition</w:t>
      </w:r>
      <w:bookmarkEnd w:id="6314"/>
      <w:bookmarkEnd w:id="6315"/>
      <w:bookmarkEnd w:id="6316"/>
      <w:bookmarkEnd w:id="6317"/>
      <w:bookmarkEnd w:id="6318"/>
      <w:bookmarkEnd w:id="6319"/>
      <w:bookmarkEnd w:id="6320"/>
      <w:bookmarkEnd w:id="6321"/>
      <w:bookmarkEnd w:id="6322"/>
      <w:bookmarkEnd w:id="6323"/>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24" w:name="_CRTable15_1_14_11"/>
      <w:r w:rsidRPr="00B02A0B">
        <w:lastRenderedPageBreak/>
        <w:t>Table </w:t>
      </w:r>
      <w:bookmarkEnd w:id="6324"/>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25" w:name="_CR15_1_15"/>
      <w:bookmarkStart w:id="6326" w:name="_Toc20153068"/>
      <w:bookmarkStart w:id="6327" w:name="_Toc27496378"/>
      <w:bookmarkStart w:id="6328" w:name="_Toc36108119"/>
      <w:bookmarkStart w:id="6329" w:name="_Toc44598872"/>
      <w:bookmarkStart w:id="6330" w:name="_Toc44602727"/>
      <w:bookmarkStart w:id="6331" w:name="_Toc45197904"/>
      <w:bookmarkStart w:id="6332" w:name="_Toc45695937"/>
      <w:bookmarkStart w:id="6333" w:name="_Toc51851393"/>
      <w:bookmarkStart w:id="6334" w:name="_Toc92225010"/>
      <w:bookmarkStart w:id="6335" w:name="_Toc218717812"/>
      <w:bookmarkEnd w:id="6325"/>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26"/>
      <w:bookmarkEnd w:id="6327"/>
      <w:bookmarkEnd w:id="6328"/>
      <w:bookmarkEnd w:id="6329"/>
      <w:bookmarkEnd w:id="6330"/>
      <w:bookmarkEnd w:id="6331"/>
      <w:bookmarkEnd w:id="6332"/>
      <w:bookmarkEnd w:id="6333"/>
      <w:bookmarkEnd w:id="6334"/>
      <w:bookmarkEnd w:id="6335"/>
    </w:p>
    <w:p w14:paraId="4472B048" w14:textId="77777777" w:rsidR="005C310B" w:rsidRPr="00B02A0B" w:rsidRDefault="005C310B" w:rsidP="007D34FE">
      <w:pPr>
        <w:pStyle w:val="Heading4"/>
        <w:rPr>
          <w:lang w:eastAsia="zh-CN"/>
        </w:rPr>
      </w:pPr>
      <w:bookmarkStart w:id="6336" w:name="_CR15_1_15_1"/>
      <w:bookmarkStart w:id="6337" w:name="_Toc20153069"/>
      <w:bookmarkStart w:id="6338" w:name="_Toc27496379"/>
      <w:bookmarkStart w:id="6339" w:name="_Toc36108120"/>
      <w:bookmarkStart w:id="6340" w:name="_Toc44598873"/>
      <w:bookmarkStart w:id="6341" w:name="_Toc44602728"/>
      <w:bookmarkStart w:id="6342" w:name="_Toc45197905"/>
      <w:bookmarkStart w:id="6343" w:name="_Toc45695938"/>
      <w:bookmarkStart w:id="6344" w:name="_Toc51851394"/>
      <w:bookmarkStart w:id="6345" w:name="_Toc92225011"/>
      <w:bookmarkStart w:id="6346" w:name="_Toc218717813"/>
      <w:bookmarkEnd w:id="6336"/>
      <w:r w:rsidRPr="00B02A0B">
        <w:rPr>
          <w:lang w:eastAsia="zh-CN"/>
        </w:rPr>
        <w:t>15.1.15.1</w:t>
      </w:r>
      <w:r w:rsidRPr="00B02A0B">
        <w:rPr>
          <w:lang w:eastAsia="zh-CN"/>
        </w:rPr>
        <w:tab/>
        <w:t>Message definition</w:t>
      </w:r>
      <w:bookmarkEnd w:id="6337"/>
      <w:bookmarkEnd w:id="6338"/>
      <w:bookmarkEnd w:id="6339"/>
      <w:bookmarkEnd w:id="6340"/>
      <w:bookmarkEnd w:id="6341"/>
      <w:bookmarkEnd w:id="6342"/>
      <w:bookmarkEnd w:id="6343"/>
      <w:bookmarkEnd w:id="6344"/>
      <w:bookmarkEnd w:id="6345"/>
      <w:bookmarkEnd w:id="6346"/>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47" w:name="_CRTable15_1_15_11"/>
      <w:r w:rsidRPr="00B02A0B">
        <w:t>Table </w:t>
      </w:r>
      <w:bookmarkEnd w:id="6347"/>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48" w:name="_CR15_1_16"/>
      <w:bookmarkStart w:id="6349" w:name="_Toc20153070"/>
      <w:bookmarkStart w:id="6350" w:name="_Toc27496380"/>
      <w:bookmarkStart w:id="6351" w:name="_Toc36108121"/>
      <w:bookmarkStart w:id="6352" w:name="_Toc44598874"/>
      <w:bookmarkStart w:id="6353" w:name="_Toc44602729"/>
      <w:bookmarkStart w:id="6354" w:name="_Toc45197906"/>
      <w:bookmarkStart w:id="6355" w:name="_Toc45695939"/>
      <w:bookmarkStart w:id="6356" w:name="_Toc51851395"/>
      <w:bookmarkStart w:id="6357" w:name="_Toc92225012"/>
      <w:bookmarkStart w:id="6358" w:name="_Toc218717814"/>
      <w:bookmarkEnd w:id="6348"/>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49"/>
      <w:bookmarkEnd w:id="6350"/>
      <w:bookmarkEnd w:id="6351"/>
      <w:bookmarkEnd w:id="6352"/>
      <w:bookmarkEnd w:id="6353"/>
      <w:bookmarkEnd w:id="6354"/>
      <w:bookmarkEnd w:id="6355"/>
      <w:bookmarkEnd w:id="6356"/>
      <w:bookmarkEnd w:id="6357"/>
      <w:bookmarkEnd w:id="6358"/>
    </w:p>
    <w:p w14:paraId="12C0B4CB" w14:textId="77777777" w:rsidR="005C310B" w:rsidRPr="00B02A0B" w:rsidRDefault="005C310B" w:rsidP="007D34FE">
      <w:pPr>
        <w:pStyle w:val="Heading4"/>
        <w:rPr>
          <w:lang w:eastAsia="zh-CN"/>
        </w:rPr>
      </w:pPr>
      <w:bookmarkStart w:id="6359" w:name="_CR15_1_16_1"/>
      <w:bookmarkStart w:id="6360" w:name="_Toc20153071"/>
      <w:bookmarkStart w:id="6361" w:name="_Toc27496381"/>
      <w:bookmarkStart w:id="6362" w:name="_Toc36108122"/>
      <w:bookmarkStart w:id="6363" w:name="_Toc44598875"/>
      <w:bookmarkStart w:id="6364" w:name="_Toc44602730"/>
      <w:bookmarkStart w:id="6365" w:name="_Toc45197907"/>
      <w:bookmarkStart w:id="6366" w:name="_Toc45695940"/>
      <w:bookmarkStart w:id="6367" w:name="_Toc51851396"/>
      <w:bookmarkStart w:id="6368" w:name="_Toc92225013"/>
      <w:bookmarkStart w:id="6369" w:name="_Toc218717815"/>
      <w:bookmarkEnd w:id="6359"/>
      <w:r w:rsidRPr="00B02A0B">
        <w:rPr>
          <w:lang w:eastAsia="zh-CN"/>
        </w:rPr>
        <w:t>15.1.16.1</w:t>
      </w:r>
      <w:r w:rsidRPr="00B02A0B">
        <w:rPr>
          <w:lang w:eastAsia="zh-CN"/>
        </w:rPr>
        <w:tab/>
        <w:t>Message definition</w:t>
      </w:r>
      <w:bookmarkEnd w:id="6360"/>
      <w:bookmarkEnd w:id="6361"/>
      <w:bookmarkEnd w:id="6362"/>
      <w:bookmarkEnd w:id="6363"/>
      <w:bookmarkEnd w:id="6364"/>
      <w:bookmarkEnd w:id="6365"/>
      <w:bookmarkEnd w:id="6366"/>
      <w:bookmarkEnd w:id="6367"/>
      <w:bookmarkEnd w:id="6368"/>
      <w:bookmarkEnd w:id="6369"/>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70" w:name="_CRTable15_1_16_11"/>
      <w:r w:rsidRPr="00B02A0B">
        <w:t>Table </w:t>
      </w:r>
      <w:bookmarkEnd w:id="6370"/>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71" w:name="_CR15_1_17"/>
      <w:bookmarkStart w:id="6372" w:name="_Toc20153072"/>
      <w:bookmarkStart w:id="6373" w:name="_Toc27496382"/>
      <w:bookmarkStart w:id="6374" w:name="_Toc36108123"/>
      <w:bookmarkStart w:id="6375" w:name="_Toc44598876"/>
      <w:bookmarkStart w:id="6376" w:name="_Toc44602731"/>
      <w:bookmarkStart w:id="6377" w:name="_Toc45197908"/>
      <w:bookmarkStart w:id="6378" w:name="_Toc45695941"/>
      <w:bookmarkStart w:id="6379" w:name="_Toc51851397"/>
      <w:bookmarkStart w:id="6380" w:name="_Toc92225014"/>
      <w:bookmarkStart w:id="6381" w:name="_Toc218717816"/>
      <w:bookmarkEnd w:id="6371"/>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72"/>
      <w:bookmarkEnd w:id="6373"/>
      <w:bookmarkEnd w:id="6374"/>
      <w:bookmarkEnd w:id="6375"/>
      <w:bookmarkEnd w:id="6376"/>
      <w:bookmarkEnd w:id="6377"/>
      <w:bookmarkEnd w:id="6378"/>
      <w:bookmarkEnd w:id="6379"/>
      <w:bookmarkEnd w:id="6380"/>
      <w:bookmarkEnd w:id="6381"/>
    </w:p>
    <w:p w14:paraId="0B502345" w14:textId="77777777" w:rsidR="005C310B" w:rsidRPr="00B02A0B" w:rsidRDefault="005C310B" w:rsidP="007D34FE">
      <w:pPr>
        <w:pStyle w:val="Heading4"/>
        <w:rPr>
          <w:lang w:eastAsia="zh-CN"/>
        </w:rPr>
      </w:pPr>
      <w:bookmarkStart w:id="6382" w:name="_CR15_1_17_1"/>
      <w:bookmarkStart w:id="6383" w:name="_Toc20153073"/>
      <w:bookmarkStart w:id="6384" w:name="_Toc27496383"/>
      <w:bookmarkStart w:id="6385" w:name="_Toc36108124"/>
      <w:bookmarkStart w:id="6386" w:name="_Toc44598877"/>
      <w:bookmarkStart w:id="6387" w:name="_Toc44602732"/>
      <w:bookmarkStart w:id="6388" w:name="_Toc45197909"/>
      <w:bookmarkStart w:id="6389" w:name="_Toc45695942"/>
      <w:bookmarkStart w:id="6390" w:name="_Toc51851398"/>
      <w:bookmarkStart w:id="6391" w:name="_Toc92225015"/>
      <w:bookmarkStart w:id="6392" w:name="_Toc218717817"/>
      <w:bookmarkEnd w:id="6382"/>
      <w:r w:rsidRPr="00B02A0B">
        <w:rPr>
          <w:lang w:eastAsia="zh-CN"/>
        </w:rPr>
        <w:t>15.1.17.1</w:t>
      </w:r>
      <w:r w:rsidRPr="00B02A0B">
        <w:rPr>
          <w:lang w:eastAsia="zh-CN"/>
        </w:rPr>
        <w:tab/>
        <w:t>Message definition</w:t>
      </w:r>
      <w:bookmarkEnd w:id="6383"/>
      <w:bookmarkEnd w:id="6384"/>
      <w:bookmarkEnd w:id="6385"/>
      <w:bookmarkEnd w:id="6386"/>
      <w:bookmarkEnd w:id="6387"/>
      <w:bookmarkEnd w:id="6388"/>
      <w:bookmarkEnd w:id="6389"/>
      <w:bookmarkEnd w:id="6390"/>
      <w:bookmarkEnd w:id="6391"/>
      <w:bookmarkEnd w:id="6392"/>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393" w:name="_CRTable15_1_17_11"/>
      <w:r w:rsidRPr="00B02A0B">
        <w:t>Table </w:t>
      </w:r>
      <w:bookmarkEnd w:id="6393"/>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394" w:name="_CR15_2"/>
      <w:bookmarkStart w:id="6395" w:name="_Toc27496384"/>
      <w:bookmarkStart w:id="6396" w:name="_Toc36108125"/>
      <w:bookmarkStart w:id="6397" w:name="_Toc44598878"/>
      <w:bookmarkStart w:id="6398" w:name="_Toc44602733"/>
      <w:bookmarkStart w:id="6399" w:name="_Toc45197910"/>
      <w:bookmarkStart w:id="6400" w:name="_Toc45695943"/>
      <w:bookmarkStart w:id="6401" w:name="_Toc51851399"/>
      <w:bookmarkStart w:id="6402" w:name="_Toc92225016"/>
      <w:bookmarkStart w:id="6403" w:name="_Toc218717818"/>
      <w:bookmarkEnd w:id="6394"/>
      <w:r w:rsidRPr="00B02A0B">
        <w:t>15.2</w:t>
      </w:r>
      <w:r w:rsidRPr="00B02A0B">
        <w:tab/>
        <w:t>General message format and information elements coding</w:t>
      </w:r>
      <w:bookmarkEnd w:id="6311"/>
      <w:bookmarkEnd w:id="6395"/>
      <w:bookmarkEnd w:id="6396"/>
      <w:bookmarkEnd w:id="6397"/>
      <w:bookmarkEnd w:id="6398"/>
      <w:bookmarkEnd w:id="6399"/>
      <w:bookmarkEnd w:id="6400"/>
      <w:bookmarkEnd w:id="6401"/>
      <w:bookmarkEnd w:id="6402"/>
      <w:bookmarkEnd w:id="6403"/>
    </w:p>
    <w:p w14:paraId="7255E431" w14:textId="77777777" w:rsidR="005C310B" w:rsidRPr="00B02A0B" w:rsidRDefault="005C310B" w:rsidP="007D34FE">
      <w:pPr>
        <w:pStyle w:val="Heading3"/>
        <w:rPr>
          <w:lang w:eastAsia="ko-KR"/>
        </w:rPr>
      </w:pPr>
      <w:bookmarkStart w:id="6404" w:name="_CR15_2_1"/>
      <w:bookmarkStart w:id="6405" w:name="_Toc20215884"/>
      <w:bookmarkStart w:id="6406" w:name="_Toc27496385"/>
      <w:bookmarkStart w:id="6407" w:name="_Toc36108126"/>
      <w:bookmarkStart w:id="6408" w:name="_Toc44598879"/>
      <w:bookmarkStart w:id="6409" w:name="_Toc44602734"/>
      <w:bookmarkStart w:id="6410" w:name="_Toc45197911"/>
      <w:bookmarkStart w:id="6411" w:name="_Toc45695944"/>
      <w:bookmarkStart w:id="6412" w:name="_Toc51851400"/>
      <w:bookmarkStart w:id="6413" w:name="_Toc92225017"/>
      <w:bookmarkStart w:id="6414" w:name="_Toc218717819"/>
      <w:bookmarkEnd w:id="6404"/>
      <w:r w:rsidRPr="00B02A0B">
        <w:t>15.2.1</w:t>
      </w:r>
      <w:r w:rsidRPr="00B02A0B">
        <w:rPr>
          <w:lang w:eastAsia="ko-KR"/>
        </w:rPr>
        <w:tab/>
        <w:t>General</w:t>
      </w:r>
      <w:bookmarkEnd w:id="6405"/>
      <w:bookmarkEnd w:id="6406"/>
      <w:bookmarkEnd w:id="6407"/>
      <w:bookmarkEnd w:id="6408"/>
      <w:bookmarkEnd w:id="6409"/>
      <w:bookmarkEnd w:id="6410"/>
      <w:bookmarkEnd w:id="6411"/>
      <w:bookmarkEnd w:id="6412"/>
      <w:bookmarkEnd w:id="6413"/>
      <w:bookmarkEnd w:id="6414"/>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415" w:name="_CRFigure15_2_11"/>
      <w:r w:rsidRPr="00B02A0B">
        <w:rPr>
          <w:lang w:eastAsia="zh-CN"/>
        </w:rPr>
        <w:t>Figure </w:t>
      </w:r>
      <w:bookmarkEnd w:id="6415"/>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416" w:name="_CRFigure15_2_12"/>
      <w:r w:rsidRPr="00B02A0B">
        <w:rPr>
          <w:lang w:eastAsia="zh-CN"/>
        </w:rPr>
        <w:t>Figure </w:t>
      </w:r>
      <w:bookmarkEnd w:id="6416"/>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417" w:name="_CR15_2_2"/>
      <w:bookmarkStart w:id="6418" w:name="_Toc20215885"/>
      <w:bookmarkStart w:id="6419" w:name="_Toc27496386"/>
      <w:bookmarkStart w:id="6420" w:name="_Toc36108127"/>
      <w:bookmarkStart w:id="6421" w:name="_Toc44598880"/>
      <w:bookmarkStart w:id="6422" w:name="_Toc44602735"/>
      <w:bookmarkStart w:id="6423" w:name="_Toc45197912"/>
      <w:bookmarkStart w:id="6424" w:name="_Toc45695945"/>
      <w:bookmarkStart w:id="6425" w:name="_Toc51851401"/>
      <w:bookmarkStart w:id="6426" w:name="_Toc92225018"/>
      <w:bookmarkStart w:id="6427" w:name="_Toc218717820"/>
      <w:bookmarkEnd w:id="6417"/>
      <w:r w:rsidRPr="00B02A0B">
        <w:t>15.2.2</w:t>
      </w:r>
      <w:r w:rsidRPr="00B02A0B">
        <w:rPr>
          <w:lang w:eastAsia="ko-KR"/>
        </w:rPr>
        <w:tab/>
        <w:t>Message type</w:t>
      </w:r>
      <w:bookmarkEnd w:id="6418"/>
      <w:bookmarkEnd w:id="6419"/>
      <w:bookmarkEnd w:id="6420"/>
      <w:bookmarkEnd w:id="6421"/>
      <w:bookmarkEnd w:id="6422"/>
      <w:bookmarkEnd w:id="6423"/>
      <w:bookmarkEnd w:id="6424"/>
      <w:bookmarkEnd w:id="6425"/>
      <w:bookmarkEnd w:id="6426"/>
      <w:bookmarkEnd w:id="6427"/>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28" w:name="_CRTable15_2_21"/>
      <w:r w:rsidRPr="00B02A0B">
        <w:t>Table </w:t>
      </w:r>
      <w:bookmarkEnd w:id="6428"/>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29" w:name="_CR15_2_3"/>
      <w:bookmarkStart w:id="6430" w:name="_Toc20215886"/>
      <w:bookmarkStart w:id="6431" w:name="_Toc27496387"/>
      <w:bookmarkStart w:id="6432" w:name="_Toc36108128"/>
      <w:bookmarkStart w:id="6433" w:name="_Toc44598881"/>
      <w:bookmarkStart w:id="6434" w:name="_Toc44602736"/>
      <w:bookmarkStart w:id="6435" w:name="_Toc45197913"/>
      <w:bookmarkStart w:id="6436" w:name="_Toc45695946"/>
      <w:bookmarkStart w:id="6437" w:name="_Toc51851402"/>
      <w:bookmarkStart w:id="6438" w:name="_Toc92225019"/>
      <w:bookmarkStart w:id="6439" w:name="_Toc218717821"/>
      <w:bookmarkEnd w:id="6429"/>
      <w:r w:rsidRPr="00B02A0B">
        <w:t>15.2.3</w:t>
      </w:r>
      <w:r w:rsidRPr="00B02A0B">
        <w:rPr>
          <w:lang w:eastAsia="ko-KR"/>
        </w:rPr>
        <w:tab/>
        <w:t>SDS disposition request type</w:t>
      </w:r>
      <w:bookmarkEnd w:id="6430"/>
      <w:bookmarkEnd w:id="6431"/>
      <w:bookmarkEnd w:id="6432"/>
      <w:bookmarkEnd w:id="6433"/>
      <w:bookmarkEnd w:id="6434"/>
      <w:bookmarkEnd w:id="6435"/>
      <w:bookmarkEnd w:id="6436"/>
      <w:bookmarkEnd w:id="6437"/>
      <w:bookmarkEnd w:id="6438"/>
      <w:bookmarkEnd w:id="6439"/>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40" w:name="_CRFigure15_2_31"/>
      <w:r w:rsidRPr="00B02A0B">
        <w:t xml:space="preserve">Figure </w:t>
      </w:r>
      <w:bookmarkEnd w:id="6440"/>
      <w:r w:rsidRPr="00B02A0B">
        <w:t>15.2.3-1: SDS disposition request type</w:t>
      </w:r>
    </w:p>
    <w:p w14:paraId="7B97BA64" w14:textId="77777777" w:rsidR="005C310B" w:rsidRPr="00B02A0B" w:rsidRDefault="005C310B" w:rsidP="005C310B">
      <w:pPr>
        <w:pStyle w:val="TH"/>
      </w:pPr>
      <w:bookmarkStart w:id="6441" w:name="_CRTable15_2_31"/>
      <w:r w:rsidRPr="00B02A0B">
        <w:lastRenderedPageBreak/>
        <w:t>Table </w:t>
      </w:r>
      <w:bookmarkEnd w:id="6441"/>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42" w:name="_CR15_2_4"/>
      <w:bookmarkStart w:id="6443" w:name="_Toc20215887"/>
      <w:bookmarkStart w:id="6444" w:name="_Toc27496388"/>
      <w:bookmarkStart w:id="6445" w:name="_Toc36108129"/>
      <w:bookmarkStart w:id="6446" w:name="_Toc44598882"/>
      <w:bookmarkStart w:id="6447" w:name="_Toc44602737"/>
      <w:bookmarkStart w:id="6448" w:name="_Toc45197914"/>
      <w:bookmarkStart w:id="6449" w:name="_Toc45695947"/>
      <w:bookmarkStart w:id="6450" w:name="_Toc51851403"/>
      <w:bookmarkStart w:id="6451" w:name="_Toc92225020"/>
      <w:bookmarkStart w:id="6452" w:name="_Toc218717822"/>
      <w:bookmarkEnd w:id="6442"/>
      <w:r w:rsidRPr="00B02A0B">
        <w:t>15.2.4</w:t>
      </w:r>
      <w:r w:rsidRPr="00B02A0B">
        <w:rPr>
          <w:lang w:eastAsia="ko-KR"/>
        </w:rPr>
        <w:tab/>
        <w:t>FD disposition request type</w:t>
      </w:r>
      <w:bookmarkEnd w:id="6443"/>
      <w:bookmarkEnd w:id="6444"/>
      <w:bookmarkEnd w:id="6445"/>
      <w:bookmarkEnd w:id="6446"/>
      <w:bookmarkEnd w:id="6447"/>
      <w:bookmarkEnd w:id="6448"/>
      <w:bookmarkEnd w:id="6449"/>
      <w:bookmarkEnd w:id="6450"/>
      <w:bookmarkEnd w:id="6451"/>
      <w:bookmarkEnd w:id="6452"/>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53" w:name="_CRFigure15_2_41"/>
      <w:r w:rsidRPr="00B02A0B">
        <w:t xml:space="preserve">Figure </w:t>
      </w:r>
      <w:bookmarkEnd w:id="6453"/>
      <w:r w:rsidRPr="00B02A0B">
        <w:t>15.2.4-1: FD disposition request type</w:t>
      </w:r>
    </w:p>
    <w:p w14:paraId="61278F44" w14:textId="77777777" w:rsidR="005C310B" w:rsidRPr="00B02A0B" w:rsidRDefault="005C310B" w:rsidP="005C310B">
      <w:pPr>
        <w:pStyle w:val="TH"/>
      </w:pPr>
      <w:bookmarkStart w:id="6454" w:name="_CRTable15_2_41"/>
      <w:r w:rsidRPr="00B02A0B">
        <w:t>Table </w:t>
      </w:r>
      <w:bookmarkEnd w:id="6454"/>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55" w:name="_CR15_2_5"/>
      <w:bookmarkStart w:id="6456" w:name="_Toc20215888"/>
      <w:bookmarkStart w:id="6457" w:name="_Toc27496389"/>
      <w:bookmarkStart w:id="6458" w:name="_Toc36108130"/>
      <w:bookmarkStart w:id="6459" w:name="_Toc44598883"/>
      <w:bookmarkStart w:id="6460" w:name="_Toc44602738"/>
      <w:bookmarkStart w:id="6461" w:name="_Toc45197915"/>
      <w:bookmarkStart w:id="6462" w:name="_Toc45695948"/>
      <w:bookmarkStart w:id="6463" w:name="_Toc51851404"/>
      <w:bookmarkStart w:id="6464" w:name="_Toc92225021"/>
      <w:bookmarkStart w:id="6465" w:name="_Toc218717823"/>
      <w:bookmarkEnd w:id="6455"/>
      <w:r w:rsidRPr="00B02A0B">
        <w:t>15.2.5</w:t>
      </w:r>
      <w:r w:rsidRPr="00B02A0B">
        <w:rPr>
          <w:lang w:eastAsia="ko-KR"/>
        </w:rPr>
        <w:tab/>
        <w:t>SDS disposition notification type</w:t>
      </w:r>
      <w:bookmarkEnd w:id="6456"/>
      <w:bookmarkEnd w:id="6457"/>
      <w:bookmarkEnd w:id="6458"/>
      <w:bookmarkEnd w:id="6459"/>
      <w:bookmarkEnd w:id="6460"/>
      <w:bookmarkEnd w:id="6461"/>
      <w:bookmarkEnd w:id="6462"/>
      <w:bookmarkEnd w:id="6463"/>
      <w:bookmarkEnd w:id="6464"/>
      <w:bookmarkEnd w:id="6465"/>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66" w:name="_CRTable15_2_51"/>
      <w:r w:rsidRPr="00B02A0B">
        <w:t>Table </w:t>
      </w:r>
      <w:bookmarkEnd w:id="6466"/>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67" w:name="_CR15_2_6"/>
      <w:bookmarkStart w:id="6468" w:name="_Toc20215889"/>
      <w:bookmarkStart w:id="6469" w:name="_Toc27496390"/>
      <w:bookmarkStart w:id="6470" w:name="_Toc36108131"/>
      <w:bookmarkStart w:id="6471" w:name="_Toc44598884"/>
      <w:bookmarkStart w:id="6472" w:name="_Toc44602739"/>
      <w:bookmarkStart w:id="6473" w:name="_Toc45197916"/>
      <w:bookmarkStart w:id="6474" w:name="_Toc45695949"/>
      <w:bookmarkStart w:id="6475" w:name="_Toc51851405"/>
      <w:bookmarkStart w:id="6476" w:name="_Toc92225022"/>
      <w:bookmarkStart w:id="6477" w:name="_Toc218717824"/>
      <w:bookmarkEnd w:id="6467"/>
      <w:r w:rsidRPr="00B02A0B">
        <w:lastRenderedPageBreak/>
        <w:t>15.2.6</w:t>
      </w:r>
      <w:r w:rsidRPr="00B02A0B">
        <w:rPr>
          <w:lang w:eastAsia="ko-KR"/>
        </w:rPr>
        <w:tab/>
        <w:t>FD disposition notification type</w:t>
      </w:r>
      <w:bookmarkEnd w:id="6468"/>
      <w:bookmarkEnd w:id="6469"/>
      <w:bookmarkEnd w:id="6470"/>
      <w:bookmarkEnd w:id="6471"/>
      <w:bookmarkEnd w:id="6472"/>
      <w:bookmarkEnd w:id="6473"/>
      <w:bookmarkEnd w:id="6474"/>
      <w:bookmarkEnd w:id="6475"/>
      <w:bookmarkEnd w:id="6476"/>
      <w:bookmarkEnd w:id="6477"/>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478" w:name="_CRTable15_2_61"/>
      <w:r w:rsidRPr="00B02A0B">
        <w:t>Table </w:t>
      </w:r>
      <w:bookmarkEnd w:id="6478"/>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479" w:name="_CR15_2_7"/>
      <w:bookmarkStart w:id="6480" w:name="_Toc20215890"/>
      <w:bookmarkStart w:id="6481" w:name="_Toc27496391"/>
      <w:bookmarkStart w:id="6482" w:name="_Toc36108132"/>
      <w:bookmarkStart w:id="6483" w:name="_Toc44598885"/>
      <w:bookmarkStart w:id="6484" w:name="_Toc44602740"/>
      <w:bookmarkStart w:id="6485" w:name="_Toc45197917"/>
      <w:bookmarkStart w:id="6486" w:name="_Toc45695950"/>
      <w:bookmarkStart w:id="6487" w:name="_Toc51851406"/>
      <w:bookmarkStart w:id="6488" w:name="_Toc92225023"/>
      <w:bookmarkStart w:id="6489" w:name="_Toc218717825"/>
      <w:bookmarkEnd w:id="6479"/>
      <w:r w:rsidRPr="00B02A0B">
        <w:t>15.2.7</w:t>
      </w:r>
      <w:r w:rsidRPr="00B02A0B">
        <w:tab/>
        <w:t>Application ID</w:t>
      </w:r>
      <w:bookmarkEnd w:id="6480"/>
      <w:bookmarkEnd w:id="6481"/>
      <w:bookmarkEnd w:id="6482"/>
      <w:bookmarkEnd w:id="6483"/>
      <w:bookmarkEnd w:id="6484"/>
      <w:bookmarkEnd w:id="6485"/>
      <w:bookmarkEnd w:id="6486"/>
      <w:bookmarkEnd w:id="6487"/>
      <w:bookmarkEnd w:id="6488"/>
      <w:bookmarkEnd w:id="6489"/>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490" w:name="_CRFigure15_2_71"/>
      <w:r w:rsidRPr="00B02A0B">
        <w:t>Figure </w:t>
      </w:r>
      <w:bookmarkEnd w:id="6490"/>
      <w:r w:rsidRPr="00B02A0B">
        <w:t>15.2.7-1: Application ID value</w:t>
      </w:r>
    </w:p>
    <w:p w14:paraId="1410E889" w14:textId="77777777" w:rsidR="005C310B" w:rsidRDefault="005C310B" w:rsidP="005C310B">
      <w:pPr>
        <w:pStyle w:val="TH"/>
      </w:pPr>
      <w:bookmarkStart w:id="6491" w:name="_CRTable15_2_71"/>
      <w:r w:rsidRPr="00B02A0B">
        <w:t>Table </w:t>
      </w:r>
      <w:bookmarkEnd w:id="6491"/>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D87A7A">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B44357">
            <w:pPr>
              <w:pStyle w:val="TAL"/>
            </w:pPr>
            <w:bookmarkStart w:id="6492" w:name="_Hlk161384980"/>
            <w:r w:rsidRPr="00AD06C5">
              <w:t>Bits</w:t>
            </w:r>
          </w:p>
        </w:tc>
        <w:tc>
          <w:tcPr>
            <w:tcW w:w="284" w:type="dxa"/>
            <w:tcBorders>
              <w:top w:val="single" w:sz="4" w:space="0" w:color="auto"/>
              <w:left w:val="nil"/>
              <w:bottom w:val="nil"/>
              <w:right w:val="nil"/>
            </w:tcBorders>
          </w:tcPr>
          <w:p w14:paraId="73C1ADDF" w14:textId="77777777" w:rsidR="00E1377E" w:rsidRPr="00AD06C5" w:rsidRDefault="00E1377E" w:rsidP="00D87A7A">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D87A7A">
            <w:pPr>
              <w:keepNext/>
              <w:keepLines/>
              <w:spacing w:after="0"/>
              <w:rPr>
                <w:rFonts w:ascii="Arial" w:hAnsi="Arial"/>
                <w:sz w:val="18"/>
              </w:rPr>
            </w:pPr>
          </w:p>
        </w:tc>
      </w:tr>
      <w:tr w:rsidR="00E1377E" w:rsidRPr="00AD06C5" w14:paraId="25AECF27" w14:textId="77777777" w:rsidTr="00D87A7A">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D87A7A">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D87A7A">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D87A7A">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D87A7A">
            <w:pPr>
              <w:keepNext/>
              <w:keepLines/>
              <w:spacing w:after="0"/>
              <w:rPr>
                <w:rFonts w:ascii="Arial" w:hAnsi="Arial"/>
                <w:sz w:val="18"/>
              </w:rPr>
            </w:pPr>
          </w:p>
        </w:tc>
      </w:tr>
      <w:tr w:rsidR="00E1377E" w:rsidRPr="00AD06C5" w14:paraId="448BB094" w14:textId="77777777" w:rsidTr="00D87A7A">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D87A7A">
            <w:pPr>
              <w:keepNext/>
              <w:keepLines/>
              <w:spacing w:after="0"/>
              <w:rPr>
                <w:rFonts w:ascii="Arial" w:hAnsi="Arial"/>
                <w:sz w:val="18"/>
              </w:rPr>
            </w:pPr>
          </w:p>
        </w:tc>
      </w:tr>
      <w:tr w:rsidR="00E1377E" w:rsidRPr="00AD06C5" w14:paraId="304536A5" w14:textId="77777777" w:rsidTr="00D87A7A">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D87A7A">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D87A7A">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B44357" w:rsidRDefault="00E1377E" w:rsidP="00B44357">
            <w:pPr>
              <w:pStyle w:val="TAL"/>
            </w:pPr>
            <w:r w:rsidRPr="00B44357">
              <w:t>BROADBAND CALLOUT</w:t>
            </w:r>
          </w:p>
        </w:tc>
      </w:tr>
      <w:tr w:rsidR="00E1377E" w:rsidRPr="00AD06C5" w14:paraId="684FDBDA" w14:textId="77777777" w:rsidTr="00D87A7A">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D87A7A">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D87A7A">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D87A7A">
            <w:pPr>
              <w:keepNext/>
              <w:keepLines/>
              <w:spacing w:after="0"/>
              <w:rPr>
                <w:rFonts w:ascii="Arial" w:hAnsi="Arial"/>
                <w:sz w:val="18"/>
              </w:rPr>
            </w:pPr>
          </w:p>
        </w:tc>
      </w:tr>
      <w:tr w:rsidR="00E1377E" w:rsidRPr="00AD06C5" w14:paraId="2947A6CB" w14:textId="77777777" w:rsidTr="00D87A7A">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492"/>
    </w:tbl>
    <w:p w14:paraId="30204390" w14:textId="77777777" w:rsidR="00E1377E" w:rsidRPr="00B44357" w:rsidRDefault="00E1377E" w:rsidP="00B44357"/>
    <w:p w14:paraId="25B8B704" w14:textId="77777777" w:rsidR="005C310B" w:rsidRPr="00B02A0B" w:rsidRDefault="005C310B" w:rsidP="007D34FE">
      <w:pPr>
        <w:pStyle w:val="Heading3"/>
      </w:pPr>
      <w:bookmarkStart w:id="6493" w:name="_CR15_2_8"/>
      <w:bookmarkStart w:id="6494" w:name="_Toc20215891"/>
      <w:bookmarkStart w:id="6495" w:name="_Toc27496392"/>
      <w:bookmarkStart w:id="6496" w:name="_Toc36108133"/>
      <w:bookmarkStart w:id="6497" w:name="_Toc44598886"/>
      <w:bookmarkStart w:id="6498" w:name="_Toc44602741"/>
      <w:bookmarkStart w:id="6499" w:name="_Toc45197918"/>
      <w:bookmarkStart w:id="6500" w:name="_Toc45695951"/>
      <w:bookmarkStart w:id="6501" w:name="_Toc51851407"/>
      <w:bookmarkStart w:id="6502" w:name="_Toc92225024"/>
      <w:bookmarkStart w:id="6503" w:name="_Toc218717826"/>
      <w:bookmarkEnd w:id="6493"/>
      <w:r w:rsidRPr="00B02A0B">
        <w:t>15.2.8</w:t>
      </w:r>
      <w:r w:rsidRPr="00B02A0B">
        <w:tab/>
      </w:r>
      <w:r w:rsidRPr="00B02A0B">
        <w:rPr>
          <w:lang w:eastAsia="zh-CN"/>
        </w:rPr>
        <w:t>Date and time</w:t>
      </w:r>
      <w:bookmarkEnd w:id="6494"/>
      <w:bookmarkEnd w:id="6495"/>
      <w:bookmarkEnd w:id="6496"/>
      <w:bookmarkEnd w:id="6497"/>
      <w:bookmarkEnd w:id="6498"/>
      <w:bookmarkEnd w:id="6499"/>
      <w:bookmarkEnd w:id="6500"/>
      <w:bookmarkEnd w:id="6501"/>
      <w:bookmarkEnd w:id="6502"/>
      <w:bookmarkEnd w:id="6503"/>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504" w:name="_CRFigure15_2_81"/>
      <w:r w:rsidRPr="00B02A0B">
        <w:t>Figure </w:t>
      </w:r>
      <w:bookmarkEnd w:id="6504"/>
      <w:r w:rsidRPr="00B02A0B">
        <w:t>15.2.8-1: Date and time value</w:t>
      </w:r>
    </w:p>
    <w:p w14:paraId="4257F9FD" w14:textId="77777777" w:rsidR="005C310B" w:rsidRPr="00B02A0B" w:rsidRDefault="005C310B" w:rsidP="005C310B">
      <w:pPr>
        <w:pStyle w:val="TH"/>
      </w:pPr>
      <w:bookmarkStart w:id="6505" w:name="_CRTable15_2_81"/>
      <w:r w:rsidRPr="00B02A0B">
        <w:t>Table </w:t>
      </w:r>
      <w:bookmarkEnd w:id="6505"/>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506" w:name="_CR15_2_9"/>
      <w:bookmarkStart w:id="6507" w:name="_Toc20215892"/>
      <w:bookmarkStart w:id="6508" w:name="_Toc27496393"/>
      <w:bookmarkStart w:id="6509" w:name="_Toc36108134"/>
      <w:bookmarkStart w:id="6510" w:name="_Toc44598887"/>
      <w:bookmarkStart w:id="6511" w:name="_Toc44602742"/>
      <w:bookmarkStart w:id="6512" w:name="_Toc45197919"/>
      <w:bookmarkStart w:id="6513" w:name="_Toc45695952"/>
      <w:bookmarkStart w:id="6514" w:name="_Toc51851408"/>
      <w:bookmarkStart w:id="6515" w:name="_Toc92225025"/>
      <w:bookmarkStart w:id="6516" w:name="_Toc218717827"/>
      <w:bookmarkEnd w:id="6506"/>
      <w:r w:rsidRPr="00B02A0B">
        <w:t>15.2.9</w:t>
      </w:r>
      <w:r w:rsidRPr="00B02A0B">
        <w:tab/>
      </w:r>
      <w:r w:rsidRPr="00B02A0B">
        <w:rPr>
          <w:lang w:eastAsia="zh-CN"/>
        </w:rPr>
        <w:t>Conversation ID</w:t>
      </w:r>
      <w:bookmarkEnd w:id="6507"/>
      <w:bookmarkEnd w:id="6508"/>
      <w:bookmarkEnd w:id="6509"/>
      <w:bookmarkEnd w:id="6510"/>
      <w:bookmarkEnd w:id="6511"/>
      <w:bookmarkEnd w:id="6512"/>
      <w:bookmarkEnd w:id="6513"/>
      <w:bookmarkEnd w:id="6514"/>
      <w:bookmarkEnd w:id="6515"/>
      <w:bookmarkEnd w:id="6516"/>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517" w:name="_CRFigure15_2_91"/>
      <w:r w:rsidRPr="00B02A0B">
        <w:t>Figure </w:t>
      </w:r>
      <w:bookmarkEnd w:id="6517"/>
      <w:r w:rsidRPr="00B02A0B">
        <w:t>15.2.9-1: Conversation ID value</w:t>
      </w:r>
    </w:p>
    <w:p w14:paraId="4A255556" w14:textId="77777777" w:rsidR="005C310B" w:rsidRPr="00B02A0B" w:rsidRDefault="005C310B" w:rsidP="005C310B">
      <w:pPr>
        <w:pStyle w:val="TH"/>
      </w:pPr>
      <w:bookmarkStart w:id="6518" w:name="_CRTable15_2_91"/>
      <w:r w:rsidRPr="00B02A0B">
        <w:t>Table </w:t>
      </w:r>
      <w:bookmarkEnd w:id="6518"/>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77777777"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4122 [14].</w:t>
            </w:r>
          </w:p>
        </w:tc>
      </w:tr>
    </w:tbl>
    <w:p w14:paraId="42C1272F" w14:textId="77777777" w:rsidR="005C310B" w:rsidRPr="00B02A0B" w:rsidRDefault="005C310B" w:rsidP="005C310B">
      <w:bookmarkStart w:id="6519" w:name="_Toc20215893"/>
      <w:bookmarkStart w:id="6520" w:name="_Toc27496394"/>
      <w:bookmarkStart w:id="6521" w:name="_Toc36108135"/>
      <w:bookmarkStart w:id="6522" w:name="_Toc44598888"/>
      <w:bookmarkStart w:id="6523" w:name="_Toc44602743"/>
    </w:p>
    <w:p w14:paraId="070920ED" w14:textId="77777777" w:rsidR="005C310B" w:rsidRPr="00B02A0B" w:rsidRDefault="005C310B" w:rsidP="007D34FE">
      <w:pPr>
        <w:pStyle w:val="Heading3"/>
      </w:pPr>
      <w:bookmarkStart w:id="6524" w:name="_CR15_2_10"/>
      <w:bookmarkStart w:id="6525" w:name="_Toc45197920"/>
      <w:bookmarkStart w:id="6526" w:name="_Toc45695953"/>
      <w:bookmarkStart w:id="6527" w:name="_Toc51851409"/>
      <w:bookmarkStart w:id="6528" w:name="_Toc92225026"/>
      <w:bookmarkStart w:id="6529" w:name="_Toc218717828"/>
      <w:bookmarkEnd w:id="6524"/>
      <w:r w:rsidRPr="00B02A0B">
        <w:t>15.2.10</w:t>
      </w:r>
      <w:r w:rsidRPr="00B02A0B">
        <w:tab/>
      </w:r>
      <w:r w:rsidRPr="00B02A0B">
        <w:rPr>
          <w:lang w:eastAsia="zh-CN"/>
        </w:rPr>
        <w:t>Message ID</w:t>
      </w:r>
      <w:bookmarkEnd w:id="6519"/>
      <w:bookmarkEnd w:id="6520"/>
      <w:bookmarkEnd w:id="6521"/>
      <w:bookmarkEnd w:id="6522"/>
      <w:bookmarkEnd w:id="6523"/>
      <w:bookmarkEnd w:id="6525"/>
      <w:bookmarkEnd w:id="6526"/>
      <w:bookmarkEnd w:id="6527"/>
      <w:bookmarkEnd w:id="6528"/>
      <w:bookmarkEnd w:id="6529"/>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30" w:name="_CRFigure15_2_101"/>
      <w:r w:rsidRPr="00B02A0B">
        <w:t>Figure </w:t>
      </w:r>
      <w:bookmarkEnd w:id="6530"/>
      <w:r w:rsidRPr="00B02A0B">
        <w:t>15.2.10-1: Message ID value</w:t>
      </w:r>
    </w:p>
    <w:p w14:paraId="799C1968" w14:textId="77777777" w:rsidR="005C310B" w:rsidRPr="00B02A0B" w:rsidRDefault="005C310B" w:rsidP="005C310B">
      <w:pPr>
        <w:pStyle w:val="TH"/>
      </w:pPr>
      <w:bookmarkStart w:id="6531" w:name="_CRTable15_2_101"/>
      <w:r w:rsidRPr="00B02A0B">
        <w:t>Table </w:t>
      </w:r>
      <w:bookmarkEnd w:id="6531"/>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7777777" w:rsidR="005C310B" w:rsidRPr="00B02A0B" w:rsidRDefault="005C310B" w:rsidP="00B02A0B">
            <w:pPr>
              <w:pStyle w:val="TAL"/>
            </w:pPr>
            <w:r w:rsidRPr="00B02A0B">
              <w:t>The Message ID contains a number uniquely identifying a message. The value is a universally unique identifier as specified in IETF RFC 4122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32" w:name="_CR15_2_11"/>
      <w:bookmarkStart w:id="6533" w:name="_Toc20215894"/>
      <w:bookmarkStart w:id="6534" w:name="_Toc27496395"/>
      <w:bookmarkStart w:id="6535" w:name="_Toc36108136"/>
      <w:bookmarkStart w:id="6536" w:name="_Toc44598889"/>
      <w:bookmarkStart w:id="6537" w:name="_Toc44602744"/>
      <w:bookmarkStart w:id="6538" w:name="_Toc45197921"/>
      <w:bookmarkStart w:id="6539" w:name="_Toc45695954"/>
      <w:bookmarkStart w:id="6540" w:name="_Toc51851410"/>
      <w:bookmarkStart w:id="6541" w:name="_Toc92225027"/>
      <w:bookmarkStart w:id="6542" w:name="_Toc218717829"/>
      <w:bookmarkEnd w:id="6532"/>
      <w:r w:rsidRPr="00B02A0B">
        <w:t>15.2.11</w:t>
      </w:r>
      <w:r w:rsidRPr="00B02A0B">
        <w:tab/>
        <w:t xml:space="preserve">InReplyTo </w:t>
      </w:r>
      <w:r w:rsidRPr="00B02A0B">
        <w:rPr>
          <w:lang w:eastAsia="zh-CN"/>
        </w:rPr>
        <w:t>message ID</w:t>
      </w:r>
      <w:bookmarkEnd w:id="6533"/>
      <w:bookmarkEnd w:id="6534"/>
      <w:bookmarkEnd w:id="6535"/>
      <w:bookmarkEnd w:id="6536"/>
      <w:bookmarkEnd w:id="6537"/>
      <w:bookmarkEnd w:id="6538"/>
      <w:bookmarkEnd w:id="6539"/>
      <w:bookmarkEnd w:id="6540"/>
      <w:bookmarkEnd w:id="6541"/>
      <w:bookmarkEnd w:id="6542"/>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43" w:name="_CRFigure15_2_111"/>
      <w:r w:rsidRPr="00B02A0B">
        <w:t>Figure </w:t>
      </w:r>
      <w:bookmarkEnd w:id="6543"/>
      <w:r w:rsidRPr="00B02A0B">
        <w:t>15.2.11-1: InReplyTo message ID value</w:t>
      </w:r>
    </w:p>
    <w:p w14:paraId="432FEE5E" w14:textId="77777777" w:rsidR="005C310B" w:rsidRPr="00B02A0B" w:rsidRDefault="005C310B" w:rsidP="005C310B">
      <w:pPr>
        <w:pStyle w:val="TH"/>
      </w:pPr>
      <w:bookmarkStart w:id="6544" w:name="_CRTable15_2_111"/>
      <w:r w:rsidRPr="00B02A0B">
        <w:t>Table </w:t>
      </w:r>
      <w:bookmarkEnd w:id="6544"/>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77777777" w:rsidR="005C310B" w:rsidRPr="00B02A0B" w:rsidRDefault="005C310B" w:rsidP="00B02A0B">
            <w:pPr>
              <w:pStyle w:val="TAL"/>
            </w:pPr>
            <w:r w:rsidRPr="00B02A0B">
              <w:t>The InReplyTo message ID contains a number uniquely identifying a message. The value is a universally unique identifier as specified in IETF RFC 4122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45" w:name="_CR15_2_12"/>
      <w:bookmarkStart w:id="6546" w:name="_Toc20215895"/>
      <w:bookmarkStart w:id="6547" w:name="_Toc27496396"/>
      <w:bookmarkStart w:id="6548" w:name="_Toc36108137"/>
      <w:bookmarkStart w:id="6549" w:name="_Toc44598890"/>
      <w:bookmarkStart w:id="6550" w:name="_Toc44602745"/>
      <w:bookmarkStart w:id="6551" w:name="_Toc45197922"/>
      <w:bookmarkStart w:id="6552" w:name="_Toc45695955"/>
      <w:bookmarkStart w:id="6553" w:name="_Toc51851411"/>
      <w:bookmarkStart w:id="6554" w:name="_Toc92225028"/>
      <w:bookmarkStart w:id="6555" w:name="_Toc218717830"/>
      <w:bookmarkEnd w:id="6545"/>
      <w:r w:rsidRPr="00B02A0B">
        <w:t>15.2.12</w:t>
      </w:r>
      <w:r w:rsidRPr="00B02A0B">
        <w:rPr>
          <w:lang w:eastAsia="ko-KR"/>
        </w:rPr>
        <w:tab/>
        <w:t>Number of payloads</w:t>
      </w:r>
      <w:bookmarkEnd w:id="6546"/>
      <w:bookmarkEnd w:id="6547"/>
      <w:bookmarkEnd w:id="6548"/>
      <w:bookmarkEnd w:id="6549"/>
      <w:bookmarkEnd w:id="6550"/>
      <w:bookmarkEnd w:id="6551"/>
      <w:bookmarkEnd w:id="6552"/>
      <w:bookmarkEnd w:id="6553"/>
      <w:bookmarkEnd w:id="6554"/>
      <w:bookmarkEnd w:id="6555"/>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56" w:name="_CRFigure15_2_121"/>
      <w:r w:rsidRPr="00B02A0B">
        <w:t>Figure </w:t>
      </w:r>
      <w:bookmarkEnd w:id="6556"/>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57" w:name="_CRTable15_2_121"/>
      <w:r w:rsidRPr="00B02A0B">
        <w:t>Table </w:t>
      </w:r>
      <w:bookmarkEnd w:id="6557"/>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58" w:name="_CR15_2_13"/>
      <w:bookmarkStart w:id="6559" w:name="_Toc20215896"/>
      <w:bookmarkStart w:id="6560" w:name="_Toc27496397"/>
      <w:bookmarkStart w:id="6561" w:name="_Toc36108138"/>
      <w:bookmarkStart w:id="6562" w:name="_Toc44598891"/>
      <w:bookmarkStart w:id="6563" w:name="_Toc44602746"/>
      <w:bookmarkStart w:id="6564" w:name="_Toc45197923"/>
      <w:bookmarkStart w:id="6565" w:name="_Toc45695956"/>
      <w:bookmarkStart w:id="6566" w:name="_Toc51851412"/>
      <w:bookmarkStart w:id="6567" w:name="_Toc92225029"/>
      <w:bookmarkStart w:id="6568" w:name="_Toc218717831"/>
      <w:bookmarkEnd w:id="6558"/>
      <w:r w:rsidRPr="00B02A0B">
        <w:t>15.2.13</w:t>
      </w:r>
      <w:r w:rsidRPr="00B02A0B">
        <w:rPr>
          <w:lang w:eastAsia="ko-KR"/>
        </w:rPr>
        <w:tab/>
        <w:t>Payload</w:t>
      </w:r>
      <w:bookmarkEnd w:id="6559"/>
      <w:bookmarkEnd w:id="6560"/>
      <w:bookmarkEnd w:id="6561"/>
      <w:bookmarkEnd w:id="6562"/>
      <w:bookmarkEnd w:id="6563"/>
      <w:bookmarkEnd w:id="6564"/>
      <w:bookmarkEnd w:id="6565"/>
      <w:bookmarkEnd w:id="6566"/>
      <w:bookmarkEnd w:id="6567"/>
      <w:bookmarkEnd w:id="6568"/>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69" w:name="_CRTable15_2_131"/>
      <w:r w:rsidRPr="00B02A0B">
        <w:t>Table </w:t>
      </w:r>
      <w:bookmarkEnd w:id="6569"/>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70" w:name="_CRTable15_2_132"/>
      <w:r w:rsidRPr="00B02A0B">
        <w:lastRenderedPageBreak/>
        <w:t>Table </w:t>
      </w:r>
      <w:bookmarkEnd w:id="6570"/>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9615A4">
            <w:pPr>
              <w:pStyle w:val="TAC"/>
            </w:pPr>
            <w:r w:rsidRPr="00141F0C">
              <w:t>0</w:t>
            </w:r>
          </w:p>
        </w:tc>
        <w:tc>
          <w:tcPr>
            <w:tcW w:w="284" w:type="dxa"/>
            <w:tcBorders>
              <w:top w:val="nil"/>
              <w:left w:val="nil"/>
              <w:bottom w:val="nil"/>
              <w:right w:val="nil"/>
            </w:tcBorders>
          </w:tcPr>
          <w:p w14:paraId="31903335" w14:textId="77777777" w:rsidR="00404CD6" w:rsidRDefault="00404CD6" w:rsidP="009615A4">
            <w:pPr>
              <w:pStyle w:val="TAC"/>
            </w:pPr>
            <w:r w:rsidRPr="00141F0C">
              <w:t>0</w:t>
            </w:r>
          </w:p>
        </w:tc>
        <w:tc>
          <w:tcPr>
            <w:tcW w:w="284" w:type="dxa"/>
            <w:tcBorders>
              <w:top w:val="nil"/>
              <w:left w:val="nil"/>
              <w:bottom w:val="nil"/>
              <w:right w:val="nil"/>
            </w:tcBorders>
          </w:tcPr>
          <w:p w14:paraId="040954A5" w14:textId="77777777" w:rsidR="00404CD6" w:rsidRDefault="00404CD6" w:rsidP="009615A4">
            <w:pPr>
              <w:pStyle w:val="TAC"/>
            </w:pPr>
            <w:r w:rsidRPr="00141F0C">
              <w:t>0</w:t>
            </w:r>
          </w:p>
        </w:tc>
        <w:tc>
          <w:tcPr>
            <w:tcW w:w="284" w:type="dxa"/>
            <w:tcBorders>
              <w:top w:val="nil"/>
              <w:left w:val="nil"/>
              <w:bottom w:val="nil"/>
              <w:right w:val="nil"/>
            </w:tcBorders>
          </w:tcPr>
          <w:p w14:paraId="7500EFFE" w14:textId="77777777" w:rsidR="00404CD6" w:rsidRDefault="00404CD6" w:rsidP="009615A4">
            <w:pPr>
              <w:pStyle w:val="TAC"/>
            </w:pPr>
            <w:r w:rsidRPr="00141F0C">
              <w:t>0</w:t>
            </w:r>
          </w:p>
        </w:tc>
        <w:tc>
          <w:tcPr>
            <w:tcW w:w="284" w:type="dxa"/>
            <w:tcBorders>
              <w:top w:val="nil"/>
              <w:left w:val="nil"/>
              <w:bottom w:val="nil"/>
              <w:right w:val="nil"/>
            </w:tcBorders>
          </w:tcPr>
          <w:p w14:paraId="4003CA00" w14:textId="77777777" w:rsidR="00404CD6" w:rsidRDefault="00404CD6" w:rsidP="009615A4">
            <w:pPr>
              <w:pStyle w:val="TAC"/>
            </w:pPr>
            <w:r w:rsidRPr="00141F0C">
              <w:t>1</w:t>
            </w:r>
          </w:p>
        </w:tc>
        <w:tc>
          <w:tcPr>
            <w:tcW w:w="284" w:type="dxa"/>
            <w:tcBorders>
              <w:top w:val="nil"/>
              <w:left w:val="nil"/>
              <w:bottom w:val="nil"/>
              <w:right w:val="nil"/>
            </w:tcBorders>
          </w:tcPr>
          <w:p w14:paraId="6C693D09" w14:textId="77777777" w:rsidR="00404CD6" w:rsidRDefault="00404CD6" w:rsidP="009615A4">
            <w:pPr>
              <w:pStyle w:val="TAC"/>
            </w:pPr>
            <w:r w:rsidRPr="00141F0C">
              <w:t>0</w:t>
            </w:r>
          </w:p>
        </w:tc>
        <w:tc>
          <w:tcPr>
            <w:tcW w:w="284" w:type="dxa"/>
            <w:tcBorders>
              <w:top w:val="nil"/>
              <w:left w:val="nil"/>
              <w:bottom w:val="nil"/>
              <w:right w:val="nil"/>
            </w:tcBorders>
          </w:tcPr>
          <w:p w14:paraId="1C5776B6" w14:textId="77777777" w:rsidR="00404CD6" w:rsidRDefault="00404CD6" w:rsidP="009615A4">
            <w:pPr>
              <w:pStyle w:val="TAC"/>
            </w:pPr>
            <w:r w:rsidRPr="00141F0C">
              <w:t>1</w:t>
            </w:r>
          </w:p>
        </w:tc>
        <w:tc>
          <w:tcPr>
            <w:tcW w:w="284" w:type="dxa"/>
            <w:tcBorders>
              <w:top w:val="nil"/>
              <w:left w:val="nil"/>
              <w:bottom w:val="nil"/>
              <w:right w:val="nil"/>
            </w:tcBorders>
          </w:tcPr>
          <w:p w14:paraId="6271E215" w14:textId="77777777" w:rsidR="00404CD6" w:rsidRDefault="00404CD6" w:rsidP="009615A4">
            <w:pPr>
              <w:pStyle w:val="TAC"/>
            </w:pPr>
            <w:r w:rsidRPr="00141F0C">
              <w:t>0</w:t>
            </w:r>
          </w:p>
        </w:tc>
        <w:tc>
          <w:tcPr>
            <w:tcW w:w="284" w:type="dxa"/>
            <w:tcBorders>
              <w:top w:val="nil"/>
              <w:left w:val="nil"/>
              <w:bottom w:val="nil"/>
              <w:right w:val="nil"/>
            </w:tcBorders>
          </w:tcPr>
          <w:p w14:paraId="45FB21C9" w14:textId="77777777" w:rsidR="00404CD6" w:rsidRDefault="00404CD6" w:rsidP="009615A4">
            <w:pPr>
              <w:pStyle w:val="TAC"/>
            </w:pPr>
          </w:p>
        </w:tc>
        <w:tc>
          <w:tcPr>
            <w:tcW w:w="3969" w:type="dxa"/>
            <w:tcBorders>
              <w:top w:val="nil"/>
              <w:left w:val="nil"/>
              <w:bottom w:val="nil"/>
              <w:right w:val="single" w:sz="4" w:space="0" w:color="auto"/>
            </w:tcBorders>
          </w:tcPr>
          <w:p w14:paraId="4E4BF3E9" w14:textId="77777777" w:rsidR="00404CD6" w:rsidRDefault="00404CD6" w:rsidP="009615A4">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71" w:name="_CRTable15_2_133"/>
      <w:r w:rsidRPr="00B02A0B">
        <w:t>Table </w:t>
      </w:r>
      <w:bookmarkEnd w:id="6571"/>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72" w:name="_CR15_2_14"/>
      <w:bookmarkStart w:id="6573" w:name="_Toc20215897"/>
      <w:bookmarkStart w:id="6574" w:name="_Toc27496398"/>
      <w:bookmarkStart w:id="6575" w:name="_Toc36108139"/>
      <w:bookmarkStart w:id="6576" w:name="_Toc44598892"/>
      <w:bookmarkStart w:id="6577" w:name="_Toc44602747"/>
      <w:bookmarkStart w:id="6578" w:name="_Toc45197924"/>
      <w:bookmarkStart w:id="6579" w:name="_Toc45695957"/>
      <w:bookmarkStart w:id="6580" w:name="_Toc51851413"/>
      <w:bookmarkStart w:id="6581" w:name="_Toc92225030"/>
      <w:bookmarkStart w:id="6582" w:name="_Toc218717832"/>
      <w:bookmarkEnd w:id="6572"/>
      <w:r w:rsidRPr="00B02A0B">
        <w:t>15.2.14</w:t>
      </w:r>
      <w:r w:rsidRPr="00B02A0B">
        <w:tab/>
        <w:t>MCData group ID</w:t>
      </w:r>
      <w:bookmarkEnd w:id="6573"/>
      <w:bookmarkEnd w:id="6574"/>
      <w:bookmarkEnd w:id="6575"/>
      <w:bookmarkEnd w:id="6576"/>
      <w:bookmarkEnd w:id="6577"/>
      <w:bookmarkEnd w:id="6578"/>
      <w:bookmarkEnd w:id="6579"/>
      <w:bookmarkEnd w:id="6580"/>
      <w:bookmarkEnd w:id="6581"/>
      <w:bookmarkEnd w:id="6582"/>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583" w:name="_CRTable15_2_141"/>
      <w:r w:rsidRPr="00B02A0B">
        <w:t>Table </w:t>
      </w:r>
      <w:bookmarkEnd w:id="6583"/>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584" w:name="_CR15_2_15"/>
      <w:bookmarkStart w:id="6585" w:name="_Toc20215898"/>
      <w:bookmarkStart w:id="6586" w:name="_Toc27496399"/>
      <w:bookmarkStart w:id="6587" w:name="_Toc36108140"/>
      <w:bookmarkStart w:id="6588" w:name="_Toc44598893"/>
      <w:bookmarkStart w:id="6589" w:name="_Toc44602748"/>
      <w:bookmarkStart w:id="6590" w:name="_Toc45197925"/>
      <w:bookmarkStart w:id="6591" w:name="_Toc45695958"/>
      <w:bookmarkStart w:id="6592" w:name="_Toc51851414"/>
      <w:bookmarkStart w:id="6593" w:name="_Toc92225031"/>
      <w:bookmarkStart w:id="6594" w:name="_Toc218717833"/>
      <w:bookmarkEnd w:id="6584"/>
      <w:r w:rsidRPr="00B02A0B">
        <w:t>15.2.15</w:t>
      </w:r>
      <w:r w:rsidRPr="00B02A0B">
        <w:tab/>
        <w:t>MCData user ID</w:t>
      </w:r>
      <w:bookmarkEnd w:id="6585"/>
      <w:bookmarkEnd w:id="6586"/>
      <w:bookmarkEnd w:id="6587"/>
      <w:bookmarkEnd w:id="6588"/>
      <w:bookmarkEnd w:id="6589"/>
      <w:bookmarkEnd w:id="6590"/>
      <w:bookmarkEnd w:id="6591"/>
      <w:bookmarkEnd w:id="6592"/>
      <w:bookmarkEnd w:id="6593"/>
      <w:bookmarkEnd w:id="6594"/>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595" w:name="_CRTable15_2_151"/>
      <w:r w:rsidRPr="00B02A0B">
        <w:t>Table </w:t>
      </w:r>
      <w:bookmarkEnd w:id="6595"/>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596" w:name="_CR15_2_16"/>
      <w:bookmarkStart w:id="6597" w:name="_Toc20215899"/>
      <w:bookmarkStart w:id="6598" w:name="_Toc27496400"/>
      <w:bookmarkStart w:id="6599" w:name="_Toc36108141"/>
      <w:bookmarkStart w:id="6600" w:name="_Toc44598894"/>
      <w:bookmarkStart w:id="6601" w:name="_Toc44602749"/>
      <w:bookmarkStart w:id="6602" w:name="_Toc45197926"/>
      <w:bookmarkStart w:id="6603" w:name="_Toc45695959"/>
      <w:bookmarkStart w:id="6604" w:name="_Toc51851415"/>
      <w:bookmarkStart w:id="6605" w:name="_Toc92225032"/>
      <w:bookmarkStart w:id="6606" w:name="_Toc218717834"/>
      <w:bookmarkEnd w:id="6596"/>
      <w:r w:rsidRPr="00B02A0B">
        <w:t>15.2.16</w:t>
      </w:r>
      <w:r w:rsidRPr="00B02A0B">
        <w:tab/>
        <w:t>Mandatory download</w:t>
      </w:r>
      <w:bookmarkEnd w:id="6597"/>
      <w:bookmarkEnd w:id="6598"/>
      <w:bookmarkEnd w:id="6599"/>
      <w:bookmarkEnd w:id="6600"/>
      <w:bookmarkEnd w:id="6601"/>
      <w:bookmarkEnd w:id="6602"/>
      <w:bookmarkEnd w:id="6603"/>
      <w:bookmarkEnd w:id="6604"/>
      <w:bookmarkEnd w:id="6605"/>
      <w:bookmarkEnd w:id="6606"/>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607" w:name="_CRFigure15_2_161"/>
      <w:r w:rsidRPr="00B02A0B">
        <w:t xml:space="preserve">Figure </w:t>
      </w:r>
      <w:bookmarkEnd w:id="6607"/>
      <w:r w:rsidRPr="00B02A0B">
        <w:t>15.2.16-1: Mandatory download</w:t>
      </w:r>
    </w:p>
    <w:p w14:paraId="5D2E1271" w14:textId="77777777" w:rsidR="005C310B" w:rsidRPr="00B02A0B" w:rsidRDefault="005C310B" w:rsidP="005C310B">
      <w:pPr>
        <w:pStyle w:val="TH"/>
      </w:pPr>
      <w:bookmarkStart w:id="6608" w:name="_CRTable15_2_161"/>
      <w:r w:rsidRPr="00B02A0B">
        <w:lastRenderedPageBreak/>
        <w:t>Table </w:t>
      </w:r>
      <w:bookmarkEnd w:id="6608"/>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609" w:name="_CR15_2_17"/>
      <w:bookmarkStart w:id="6610" w:name="_Toc20215900"/>
      <w:bookmarkStart w:id="6611" w:name="_Toc27496401"/>
      <w:bookmarkStart w:id="6612" w:name="_Toc36108142"/>
      <w:bookmarkStart w:id="6613" w:name="_Toc44598895"/>
      <w:bookmarkStart w:id="6614" w:name="_Toc44602750"/>
      <w:bookmarkStart w:id="6615" w:name="_Toc45197927"/>
      <w:bookmarkStart w:id="6616" w:name="_Toc45695960"/>
      <w:bookmarkStart w:id="6617" w:name="_Toc51851416"/>
      <w:bookmarkStart w:id="6618" w:name="_Toc92225033"/>
      <w:bookmarkStart w:id="6619" w:name="_Toc218717835"/>
      <w:bookmarkEnd w:id="6609"/>
      <w:r w:rsidRPr="00B02A0B">
        <w:t>15.2.17</w:t>
      </w:r>
      <w:r w:rsidRPr="00B02A0B">
        <w:tab/>
        <w:t>Metadata</w:t>
      </w:r>
      <w:bookmarkEnd w:id="6610"/>
      <w:bookmarkEnd w:id="6611"/>
      <w:bookmarkEnd w:id="6612"/>
      <w:bookmarkEnd w:id="6613"/>
      <w:bookmarkEnd w:id="6614"/>
      <w:bookmarkEnd w:id="6615"/>
      <w:bookmarkEnd w:id="6616"/>
      <w:bookmarkEnd w:id="6617"/>
      <w:bookmarkEnd w:id="6618"/>
      <w:bookmarkEnd w:id="6619"/>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620" w:name="_CRTable15_2_171"/>
      <w:r w:rsidRPr="00B02A0B">
        <w:t>Table </w:t>
      </w:r>
      <w:bookmarkEnd w:id="6620"/>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621" w:name="_CR15_2_18"/>
      <w:bookmarkStart w:id="6622" w:name="_Toc20215901"/>
      <w:bookmarkStart w:id="6623" w:name="_Toc27496402"/>
      <w:bookmarkStart w:id="6624" w:name="_Toc36108143"/>
      <w:bookmarkStart w:id="6625" w:name="_Toc44598896"/>
      <w:bookmarkStart w:id="6626" w:name="_Toc44602751"/>
      <w:bookmarkStart w:id="6627" w:name="_Toc45197928"/>
      <w:bookmarkStart w:id="6628" w:name="_Toc45695961"/>
      <w:bookmarkStart w:id="6629" w:name="_Toc51851417"/>
      <w:bookmarkStart w:id="6630" w:name="_Toc92225034"/>
      <w:bookmarkStart w:id="6631" w:name="_Toc218717836"/>
      <w:bookmarkEnd w:id="6621"/>
      <w:r w:rsidRPr="00B02A0B">
        <w:t>15.2.18</w:t>
      </w:r>
      <w:r w:rsidRPr="00B02A0B">
        <w:tab/>
        <w:t>Notification type</w:t>
      </w:r>
      <w:bookmarkEnd w:id="6622"/>
      <w:bookmarkEnd w:id="6623"/>
      <w:bookmarkEnd w:id="6624"/>
      <w:bookmarkEnd w:id="6625"/>
      <w:bookmarkEnd w:id="6626"/>
      <w:bookmarkEnd w:id="6627"/>
      <w:bookmarkEnd w:id="6628"/>
      <w:bookmarkEnd w:id="6629"/>
      <w:bookmarkEnd w:id="6630"/>
      <w:bookmarkEnd w:id="6631"/>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32" w:name="_CRTable15_2_181"/>
      <w:r w:rsidRPr="00B02A0B">
        <w:lastRenderedPageBreak/>
        <w:t>Table </w:t>
      </w:r>
      <w:bookmarkEnd w:id="6632"/>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33" w:name="_CR15_2_19"/>
      <w:bookmarkStart w:id="6634" w:name="_Toc20215902"/>
      <w:bookmarkStart w:id="6635" w:name="_Toc27496403"/>
      <w:bookmarkStart w:id="6636" w:name="_Toc36108144"/>
      <w:bookmarkStart w:id="6637" w:name="_Toc44598897"/>
      <w:bookmarkStart w:id="6638" w:name="_Toc44602752"/>
      <w:bookmarkStart w:id="6639" w:name="_Toc45197929"/>
      <w:bookmarkStart w:id="6640" w:name="_Toc45695962"/>
      <w:bookmarkStart w:id="6641" w:name="_Toc51851418"/>
      <w:bookmarkStart w:id="6642" w:name="_Toc92225035"/>
      <w:bookmarkStart w:id="6643" w:name="_Toc218717837"/>
      <w:bookmarkEnd w:id="6633"/>
      <w:r w:rsidRPr="00B02A0B">
        <w:t>15.2.19</w:t>
      </w:r>
      <w:r w:rsidRPr="00B02A0B">
        <w:rPr>
          <w:lang w:eastAsia="ko-KR"/>
        </w:rPr>
        <w:tab/>
      </w:r>
      <w:r w:rsidRPr="00B02A0B">
        <w:rPr>
          <w:lang w:val="en-US" w:eastAsia="ko-KR"/>
        </w:rPr>
        <w:t>Data query</w:t>
      </w:r>
      <w:r w:rsidRPr="00B02A0B">
        <w:rPr>
          <w:lang w:eastAsia="ko-KR"/>
        </w:rPr>
        <w:t xml:space="preserve"> type</w:t>
      </w:r>
      <w:bookmarkEnd w:id="6634"/>
      <w:bookmarkEnd w:id="6635"/>
      <w:bookmarkEnd w:id="6636"/>
      <w:bookmarkEnd w:id="6637"/>
      <w:bookmarkEnd w:id="6638"/>
      <w:bookmarkEnd w:id="6639"/>
      <w:bookmarkEnd w:id="6640"/>
      <w:bookmarkEnd w:id="6641"/>
      <w:bookmarkEnd w:id="6642"/>
      <w:bookmarkEnd w:id="6643"/>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44" w:name="_CRFigure15_2_191"/>
      <w:r w:rsidRPr="00B02A0B">
        <w:t xml:space="preserve">Figure </w:t>
      </w:r>
      <w:bookmarkEnd w:id="6644"/>
      <w:r w:rsidRPr="00B02A0B">
        <w:t>15.2.19-1: Data query type</w:t>
      </w:r>
    </w:p>
    <w:p w14:paraId="45CB2FAD" w14:textId="77777777" w:rsidR="005C310B" w:rsidRPr="00B02A0B" w:rsidRDefault="005C310B" w:rsidP="005C310B">
      <w:pPr>
        <w:pStyle w:val="TH"/>
      </w:pPr>
      <w:bookmarkStart w:id="6645" w:name="_CRTable15_2_191"/>
      <w:r w:rsidRPr="00B02A0B">
        <w:t>Table </w:t>
      </w:r>
      <w:bookmarkEnd w:id="6645"/>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46" w:name="_CR15_2_20"/>
      <w:bookmarkStart w:id="6647" w:name="_Toc20215903"/>
      <w:bookmarkStart w:id="6648" w:name="_Toc27496404"/>
      <w:bookmarkStart w:id="6649" w:name="_Toc36108145"/>
      <w:bookmarkStart w:id="6650" w:name="_Toc44598898"/>
      <w:bookmarkStart w:id="6651" w:name="_Toc44602753"/>
      <w:bookmarkStart w:id="6652" w:name="_Toc45197930"/>
      <w:bookmarkStart w:id="6653" w:name="_Toc45695963"/>
      <w:bookmarkStart w:id="6654" w:name="_Toc51851419"/>
      <w:bookmarkStart w:id="6655" w:name="_Toc92225036"/>
      <w:bookmarkStart w:id="6656" w:name="_Toc218717838"/>
      <w:bookmarkEnd w:id="6646"/>
      <w:r w:rsidRPr="00B02A0B">
        <w:t>15.2.20</w:t>
      </w:r>
      <w:r w:rsidRPr="00B02A0B">
        <w:rPr>
          <w:lang w:eastAsia="ko-KR"/>
        </w:rPr>
        <w:tab/>
      </w:r>
      <w:r w:rsidRPr="00B02A0B">
        <w:rPr>
          <w:lang w:val="en-US"/>
        </w:rPr>
        <w:t xml:space="preserve">Comm release Information </w:t>
      </w:r>
      <w:r w:rsidRPr="00B02A0B">
        <w:rPr>
          <w:lang w:eastAsia="ko-KR"/>
        </w:rPr>
        <w:t>type</w:t>
      </w:r>
      <w:bookmarkEnd w:id="6647"/>
      <w:bookmarkEnd w:id="6648"/>
      <w:bookmarkEnd w:id="6649"/>
      <w:bookmarkEnd w:id="6650"/>
      <w:bookmarkEnd w:id="6651"/>
      <w:bookmarkEnd w:id="6652"/>
      <w:bookmarkEnd w:id="6653"/>
      <w:bookmarkEnd w:id="6654"/>
      <w:bookmarkEnd w:id="6655"/>
      <w:bookmarkEnd w:id="6656"/>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57" w:name="_CRTable15_2_201"/>
      <w:r w:rsidRPr="00B02A0B">
        <w:t>Table </w:t>
      </w:r>
      <w:bookmarkEnd w:id="6657"/>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58" w:name="_CR15_2_21"/>
      <w:bookmarkStart w:id="6659" w:name="_Toc20215904"/>
      <w:bookmarkStart w:id="6660" w:name="_Toc27496405"/>
      <w:bookmarkStart w:id="6661" w:name="_Toc36108146"/>
      <w:bookmarkStart w:id="6662" w:name="_Toc44598899"/>
      <w:bookmarkStart w:id="6663" w:name="_Toc44602754"/>
      <w:bookmarkStart w:id="6664" w:name="_Toc45197931"/>
      <w:bookmarkStart w:id="6665" w:name="_Toc45695964"/>
      <w:bookmarkStart w:id="6666" w:name="_Toc51851420"/>
      <w:bookmarkStart w:id="6667" w:name="_Toc92225037"/>
      <w:bookmarkStart w:id="6668" w:name="_Toc218717839"/>
      <w:bookmarkEnd w:id="6658"/>
      <w:r w:rsidRPr="00B02A0B">
        <w:t>15.2.21</w:t>
      </w:r>
      <w:r w:rsidRPr="00B02A0B">
        <w:rPr>
          <w:lang w:eastAsia="ko-KR"/>
        </w:rPr>
        <w:tab/>
      </w:r>
      <w:r w:rsidRPr="00B02A0B">
        <w:rPr>
          <w:lang w:val="en-US"/>
        </w:rPr>
        <w:t>Extension response type</w:t>
      </w:r>
      <w:bookmarkEnd w:id="6659"/>
      <w:bookmarkEnd w:id="6660"/>
      <w:bookmarkEnd w:id="6661"/>
      <w:bookmarkEnd w:id="6662"/>
      <w:bookmarkEnd w:id="6663"/>
      <w:bookmarkEnd w:id="6664"/>
      <w:bookmarkEnd w:id="6665"/>
      <w:bookmarkEnd w:id="6666"/>
      <w:bookmarkEnd w:id="6667"/>
      <w:bookmarkEnd w:id="6668"/>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69" w:name="_CRFigure15_2_211"/>
      <w:r w:rsidRPr="00B02A0B">
        <w:t xml:space="preserve">Figure </w:t>
      </w:r>
      <w:bookmarkEnd w:id="6669"/>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70" w:name="_CRTable15_2_211"/>
      <w:r w:rsidRPr="00B02A0B">
        <w:t>Table </w:t>
      </w:r>
      <w:bookmarkEnd w:id="6670"/>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71" w:name="_CR15_2_22"/>
      <w:bookmarkStart w:id="6672" w:name="_Toc20215905"/>
      <w:bookmarkStart w:id="6673" w:name="_Toc27496406"/>
      <w:bookmarkStart w:id="6674" w:name="_Toc36108147"/>
      <w:bookmarkStart w:id="6675" w:name="_Toc44598900"/>
      <w:bookmarkStart w:id="6676" w:name="_Toc44602755"/>
      <w:bookmarkStart w:id="6677" w:name="_Toc45197932"/>
      <w:bookmarkStart w:id="6678" w:name="_Toc45695965"/>
      <w:bookmarkStart w:id="6679" w:name="_Toc51851421"/>
      <w:bookmarkStart w:id="6680" w:name="_Toc92225038"/>
      <w:bookmarkStart w:id="6681" w:name="_Toc218717840"/>
      <w:bookmarkEnd w:id="6671"/>
      <w:r w:rsidRPr="00B02A0B">
        <w:t>15.2.22</w:t>
      </w:r>
      <w:r w:rsidRPr="00B02A0B">
        <w:tab/>
        <w:t>Termination Information type</w:t>
      </w:r>
      <w:bookmarkEnd w:id="6672"/>
      <w:bookmarkEnd w:id="6673"/>
      <w:bookmarkEnd w:id="6674"/>
      <w:bookmarkEnd w:id="6675"/>
      <w:bookmarkEnd w:id="6676"/>
      <w:bookmarkEnd w:id="6677"/>
      <w:bookmarkEnd w:id="6678"/>
      <w:bookmarkEnd w:id="6679"/>
      <w:bookmarkEnd w:id="6680"/>
      <w:bookmarkEnd w:id="6681"/>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682" w:name="_CRTable15_2_221"/>
      <w:r w:rsidRPr="00B02A0B">
        <w:t>Table </w:t>
      </w:r>
      <w:bookmarkEnd w:id="6682"/>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683" w:name="_CR15_2_23"/>
      <w:bookmarkStart w:id="6684" w:name="_Toc20215906"/>
      <w:bookmarkStart w:id="6685" w:name="_Toc27496407"/>
      <w:bookmarkStart w:id="6686" w:name="_Toc36108148"/>
      <w:bookmarkStart w:id="6687" w:name="_Toc44598901"/>
      <w:bookmarkStart w:id="6688" w:name="_Toc44602756"/>
      <w:bookmarkStart w:id="6689" w:name="_Toc45197933"/>
      <w:bookmarkStart w:id="6690" w:name="_Toc45695966"/>
      <w:bookmarkStart w:id="6691" w:name="_Toc51851422"/>
      <w:bookmarkStart w:id="6692" w:name="_Toc92225039"/>
      <w:bookmarkStart w:id="6693" w:name="_Toc218717841"/>
      <w:bookmarkEnd w:id="6683"/>
      <w:r w:rsidRPr="00B02A0B">
        <w:t>15.2.23</w:t>
      </w:r>
      <w:r w:rsidRPr="00B02A0B">
        <w:tab/>
      </w:r>
      <w:r w:rsidRPr="00B02A0B">
        <w:rPr>
          <w:noProof/>
        </w:rPr>
        <w:t>Release Response Type</w:t>
      </w:r>
      <w:bookmarkEnd w:id="6684"/>
      <w:bookmarkEnd w:id="6685"/>
      <w:bookmarkEnd w:id="6686"/>
      <w:bookmarkEnd w:id="6687"/>
      <w:bookmarkEnd w:id="6688"/>
      <w:bookmarkEnd w:id="6689"/>
      <w:bookmarkEnd w:id="6690"/>
      <w:bookmarkEnd w:id="6691"/>
      <w:bookmarkEnd w:id="6692"/>
      <w:bookmarkEnd w:id="6693"/>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694" w:name="_CRFigure15_2_231"/>
      <w:r w:rsidRPr="00B02A0B">
        <w:t xml:space="preserve">Figure </w:t>
      </w:r>
      <w:bookmarkEnd w:id="6694"/>
      <w:r w:rsidRPr="00B02A0B">
        <w:t>15.2.23-1: Release Response Type</w:t>
      </w:r>
    </w:p>
    <w:p w14:paraId="73FC8A00" w14:textId="77777777" w:rsidR="005C310B" w:rsidRPr="00B02A0B" w:rsidRDefault="005C310B" w:rsidP="005C310B">
      <w:pPr>
        <w:pStyle w:val="TH"/>
      </w:pPr>
      <w:bookmarkStart w:id="6695" w:name="_CRTable15_2_231"/>
      <w:r w:rsidRPr="00B02A0B">
        <w:t>Table </w:t>
      </w:r>
      <w:bookmarkEnd w:id="6695"/>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696" w:name="_CR15_2_24"/>
      <w:bookmarkStart w:id="6697" w:name="_Toc20215907"/>
      <w:bookmarkStart w:id="6698" w:name="_Toc27496408"/>
      <w:bookmarkStart w:id="6699" w:name="_Toc36108149"/>
      <w:bookmarkStart w:id="6700" w:name="_Toc44598902"/>
      <w:bookmarkStart w:id="6701" w:name="_Toc44602757"/>
      <w:bookmarkStart w:id="6702" w:name="_Toc45197934"/>
      <w:bookmarkStart w:id="6703" w:name="_Toc45695967"/>
      <w:bookmarkStart w:id="6704" w:name="_Toc51851423"/>
      <w:bookmarkStart w:id="6705" w:name="_Toc92225040"/>
      <w:bookmarkStart w:id="6706" w:name="_Toc218717842"/>
      <w:bookmarkEnd w:id="6696"/>
      <w:r w:rsidRPr="00B02A0B">
        <w:t>15.2.24</w:t>
      </w:r>
      <w:r w:rsidRPr="00B02A0B">
        <w:tab/>
        <w:t>Extended application ID</w:t>
      </w:r>
      <w:bookmarkEnd w:id="6697"/>
      <w:bookmarkEnd w:id="6698"/>
      <w:bookmarkEnd w:id="6699"/>
      <w:bookmarkEnd w:id="6700"/>
      <w:bookmarkEnd w:id="6701"/>
      <w:bookmarkEnd w:id="6702"/>
      <w:bookmarkEnd w:id="6703"/>
      <w:bookmarkEnd w:id="6704"/>
      <w:bookmarkEnd w:id="6705"/>
      <w:bookmarkEnd w:id="6706"/>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707" w:name="_CRTable15_2_241"/>
      <w:r w:rsidRPr="00B02A0B">
        <w:t>Table </w:t>
      </w:r>
      <w:bookmarkEnd w:id="6707"/>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708" w:name="_CRTable15_2_242"/>
      <w:r w:rsidRPr="00B02A0B">
        <w:t>Table </w:t>
      </w:r>
      <w:bookmarkEnd w:id="6708"/>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709" w:name="_CRTable15_2_243"/>
      <w:r w:rsidRPr="00B02A0B">
        <w:t>Table </w:t>
      </w:r>
      <w:bookmarkEnd w:id="6709"/>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710" w:name="_CR15_2_25"/>
      <w:bookmarkStart w:id="6711" w:name="_Toc20153098"/>
      <w:bookmarkStart w:id="6712" w:name="_Toc27496409"/>
      <w:bookmarkStart w:id="6713" w:name="_Toc36108150"/>
      <w:bookmarkStart w:id="6714" w:name="_Toc44598903"/>
      <w:bookmarkStart w:id="6715" w:name="_Toc44602758"/>
      <w:bookmarkStart w:id="6716" w:name="_Toc45197935"/>
      <w:bookmarkStart w:id="6717" w:name="_Toc45695968"/>
      <w:bookmarkStart w:id="6718" w:name="_Toc51851424"/>
      <w:bookmarkStart w:id="6719" w:name="_Toc92225041"/>
      <w:bookmarkStart w:id="6720" w:name="_Toc20153099"/>
      <w:bookmarkStart w:id="6721" w:name="_Toc20215908"/>
      <w:bookmarkStart w:id="6722" w:name="_Toc218717843"/>
      <w:bookmarkEnd w:id="6710"/>
      <w:r w:rsidRPr="00B02A0B">
        <w:t>15.2.25</w:t>
      </w:r>
      <w:r w:rsidRPr="00B02A0B">
        <w:rPr>
          <w:lang w:eastAsia="ko-KR"/>
        </w:rPr>
        <w:tab/>
        <w:t xml:space="preserve">User </w:t>
      </w:r>
      <w:r w:rsidRPr="00B02A0B">
        <w:t>location</w:t>
      </w:r>
      <w:bookmarkEnd w:id="6711"/>
      <w:bookmarkEnd w:id="6712"/>
      <w:bookmarkEnd w:id="6713"/>
      <w:bookmarkEnd w:id="6714"/>
      <w:bookmarkEnd w:id="6715"/>
      <w:bookmarkEnd w:id="6716"/>
      <w:bookmarkEnd w:id="6717"/>
      <w:bookmarkEnd w:id="6718"/>
      <w:bookmarkEnd w:id="6719"/>
      <w:bookmarkEnd w:id="6722"/>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23" w:name="_CRFigure15_2_251"/>
      <w:r w:rsidRPr="00B02A0B">
        <w:t>Figure </w:t>
      </w:r>
      <w:bookmarkEnd w:id="6723"/>
      <w:r w:rsidRPr="00B02A0B">
        <w:t>15.2.25-1: User location information element</w:t>
      </w:r>
    </w:p>
    <w:p w14:paraId="5E92443A" w14:textId="77777777" w:rsidR="005C310B" w:rsidRPr="00B02A0B" w:rsidRDefault="005C310B" w:rsidP="005C310B">
      <w:pPr>
        <w:pStyle w:val="TH"/>
      </w:pPr>
      <w:bookmarkStart w:id="6724" w:name="_CRTable15_2_251"/>
      <w:r w:rsidRPr="00B02A0B">
        <w:t>Table </w:t>
      </w:r>
      <w:bookmarkEnd w:id="6724"/>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25" w:name="_CR15_2_26"/>
      <w:bookmarkStart w:id="6726" w:name="_Toc27496410"/>
      <w:bookmarkStart w:id="6727" w:name="_Toc36108151"/>
      <w:bookmarkStart w:id="6728" w:name="_Toc44598904"/>
      <w:bookmarkStart w:id="6729" w:name="_Toc44602759"/>
      <w:bookmarkStart w:id="6730" w:name="_Toc45197936"/>
      <w:bookmarkStart w:id="6731" w:name="_Toc45695969"/>
      <w:bookmarkStart w:id="6732" w:name="_Toc51851425"/>
      <w:bookmarkStart w:id="6733" w:name="_Toc92225042"/>
      <w:bookmarkStart w:id="6734" w:name="_Toc218717844"/>
      <w:bookmarkEnd w:id="6725"/>
      <w:r w:rsidRPr="00B02A0B">
        <w:t>15.2.26</w:t>
      </w:r>
      <w:r w:rsidRPr="00B02A0B">
        <w:rPr>
          <w:lang w:eastAsia="ko-KR"/>
        </w:rPr>
        <w:tab/>
      </w:r>
      <w:r w:rsidRPr="00B02A0B">
        <w:t>Organization</w:t>
      </w:r>
      <w:r w:rsidRPr="00B02A0B">
        <w:rPr>
          <w:lang w:eastAsia="ko-KR"/>
        </w:rPr>
        <w:t xml:space="preserve"> name</w:t>
      </w:r>
      <w:bookmarkEnd w:id="6720"/>
      <w:bookmarkEnd w:id="6726"/>
      <w:bookmarkEnd w:id="6727"/>
      <w:bookmarkEnd w:id="6728"/>
      <w:bookmarkEnd w:id="6729"/>
      <w:bookmarkEnd w:id="6730"/>
      <w:bookmarkEnd w:id="6731"/>
      <w:bookmarkEnd w:id="6732"/>
      <w:bookmarkEnd w:id="6733"/>
      <w:bookmarkEnd w:id="6734"/>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35" w:name="_CRFigure15_2_261"/>
      <w:r w:rsidRPr="00B02A0B">
        <w:t>Figure </w:t>
      </w:r>
      <w:bookmarkEnd w:id="6735"/>
      <w:r w:rsidRPr="00B02A0B">
        <w:t>15.2.26-1: Organization name information element</w:t>
      </w:r>
    </w:p>
    <w:p w14:paraId="72E5558C" w14:textId="77777777" w:rsidR="005C310B" w:rsidRPr="00B02A0B" w:rsidRDefault="005C310B" w:rsidP="005C310B">
      <w:pPr>
        <w:pStyle w:val="TH"/>
      </w:pPr>
      <w:bookmarkStart w:id="6736" w:name="_CRTable15_2_261"/>
      <w:r w:rsidRPr="00B02A0B">
        <w:lastRenderedPageBreak/>
        <w:t>Table </w:t>
      </w:r>
      <w:bookmarkEnd w:id="6736"/>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37" w:name="_CR15_2_27"/>
      <w:bookmarkStart w:id="6738" w:name="_Toc92225043"/>
      <w:bookmarkStart w:id="6739" w:name="_Toc27496411"/>
      <w:bookmarkStart w:id="6740" w:name="_Toc36108152"/>
      <w:bookmarkStart w:id="6741" w:name="_Toc44598905"/>
      <w:bookmarkStart w:id="6742" w:name="_Toc44602760"/>
      <w:bookmarkStart w:id="6743" w:name="_Toc45197937"/>
      <w:bookmarkStart w:id="6744" w:name="_Toc45695970"/>
      <w:bookmarkStart w:id="6745" w:name="_Toc51851426"/>
      <w:bookmarkStart w:id="6746" w:name="_Toc218717845"/>
      <w:bookmarkEnd w:id="6737"/>
      <w:r w:rsidRPr="00B02A0B">
        <w:t>15.2.27</w:t>
      </w:r>
      <w:r w:rsidRPr="00B02A0B">
        <w:rPr>
          <w:lang w:eastAsia="ko-KR"/>
        </w:rPr>
        <w:tab/>
      </w:r>
      <w:r w:rsidRPr="00B02A0B">
        <w:t>Deferred FD signalling payload</w:t>
      </w:r>
      <w:bookmarkEnd w:id="6738"/>
      <w:bookmarkEnd w:id="6746"/>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47" w:name="_CRTable15_2_271"/>
      <w:r w:rsidRPr="00B02A0B">
        <w:t>Table </w:t>
      </w:r>
      <w:bookmarkEnd w:id="6747"/>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48" w:name="_CR15_2_28"/>
      <w:bookmarkStart w:id="6749" w:name="_Toc92225044"/>
      <w:bookmarkStart w:id="6750" w:name="_Toc218717846"/>
      <w:bookmarkEnd w:id="6748"/>
      <w:r w:rsidRPr="00B02A0B">
        <w:t>15.2.</w:t>
      </w:r>
      <w:r w:rsidRPr="00B02A0B">
        <w:rPr>
          <w:lang w:val="hr-HR"/>
        </w:rPr>
        <w:t>28</w:t>
      </w:r>
      <w:r w:rsidRPr="00B02A0B">
        <w:rPr>
          <w:lang w:eastAsia="ko-KR"/>
        </w:rPr>
        <w:tab/>
      </w:r>
      <w:r w:rsidRPr="00B02A0B">
        <w:t>Application metadata container</w:t>
      </w:r>
      <w:bookmarkEnd w:id="6749"/>
      <w:bookmarkEnd w:id="6750"/>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51" w:name="_CRFigure15_2_281"/>
      <w:r w:rsidRPr="009C194E">
        <w:rPr>
          <w:lang w:val="fr-FR"/>
        </w:rPr>
        <w:t>Figure </w:t>
      </w:r>
      <w:bookmarkEnd w:id="6751"/>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52" w:name="_CRTable15_2_281"/>
      <w:r w:rsidRPr="00B02A0B">
        <w:lastRenderedPageBreak/>
        <w:t>Table </w:t>
      </w:r>
      <w:bookmarkEnd w:id="6752"/>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53" w:name="_CRTable15_2_282"/>
      <w:r w:rsidRPr="00B02A0B">
        <w:t>Table </w:t>
      </w:r>
      <w:bookmarkEnd w:id="6753"/>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205A78" w:rsidRDefault="005C310B" w:rsidP="005C310B">
      <w:pPr>
        <w:pStyle w:val="EX"/>
        <w:rPr>
          <w:lang w:val="sv-SE"/>
        </w:rPr>
      </w:pPr>
      <w:r w:rsidRPr="00205A78">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54" w:name="_CR16"/>
      <w:bookmarkStart w:id="6755" w:name="_Toc92225045"/>
      <w:bookmarkStart w:id="6756" w:name="_Toc218717847"/>
      <w:bookmarkEnd w:id="6754"/>
      <w:r w:rsidRPr="00B02A0B">
        <w:t>16</w:t>
      </w:r>
      <w:r w:rsidRPr="00B02A0B">
        <w:tab/>
        <w:t>Emergency Alert</w:t>
      </w:r>
      <w:bookmarkEnd w:id="6721"/>
      <w:bookmarkEnd w:id="6739"/>
      <w:bookmarkEnd w:id="6740"/>
      <w:bookmarkEnd w:id="6741"/>
      <w:bookmarkEnd w:id="6742"/>
      <w:bookmarkEnd w:id="6743"/>
      <w:bookmarkEnd w:id="6744"/>
      <w:bookmarkEnd w:id="6745"/>
      <w:bookmarkEnd w:id="6755"/>
      <w:bookmarkEnd w:id="6756"/>
    </w:p>
    <w:p w14:paraId="51B8CDF6" w14:textId="77777777" w:rsidR="005C310B" w:rsidRPr="00B02A0B" w:rsidRDefault="005C310B" w:rsidP="007D34FE">
      <w:pPr>
        <w:pStyle w:val="Heading2"/>
      </w:pPr>
      <w:bookmarkStart w:id="6757" w:name="_CR16_1"/>
      <w:bookmarkStart w:id="6758" w:name="_Toc20215909"/>
      <w:bookmarkStart w:id="6759" w:name="_Toc27496412"/>
      <w:bookmarkStart w:id="6760" w:name="_Toc36108153"/>
      <w:bookmarkStart w:id="6761" w:name="_Toc44598906"/>
      <w:bookmarkStart w:id="6762" w:name="_Toc44602761"/>
      <w:bookmarkStart w:id="6763" w:name="_Toc45197938"/>
      <w:bookmarkStart w:id="6764" w:name="_Toc45695971"/>
      <w:bookmarkStart w:id="6765" w:name="_Toc51851427"/>
      <w:bookmarkStart w:id="6766" w:name="_Toc92225046"/>
      <w:bookmarkStart w:id="6767" w:name="_Toc218717848"/>
      <w:bookmarkEnd w:id="6757"/>
      <w:r w:rsidRPr="00B02A0B">
        <w:t>16.1</w:t>
      </w:r>
      <w:r w:rsidRPr="00B02A0B">
        <w:tab/>
        <w:t>General</w:t>
      </w:r>
      <w:bookmarkEnd w:id="6758"/>
      <w:bookmarkEnd w:id="6759"/>
      <w:bookmarkEnd w:id="6760"/>
      <w:bookmarkEnd w:id="6761"/>
      <w:bookmarkEnd w:id="6762"/>
      <w:bookmarkEnd w:id="6763"/>
      <w:bookmarkEnd w:id="6764"/>
      <w:bookmarkEnd w:id="6765"/>
      <w:bookmarkEnd w:id="6766"/>
      <w:bookmarkEnd w:id="6767"/>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68"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69" w:name="_CR16_2"/>
      <w:bookmarkStart w:id="6770" w:name="_Toc27496413"/>
      <w:bookmarkStart w:id="6771" w:name="_Toc36108154"/>
      <w:bookmarkStart w:id="6772" w:name="_Toc44598907"/>
      <w:bookmarkStart w:id="6773" w:name="_Toc44602762"/>
      <w:bookmarkStart w:id="6774" w:name="_Toc45197939"/>
      <w:bookmarkStart w:id="6775" w:name="_Toc45695972"/>
      <w:bookmarkStart w:id="6776" w:name="_Toc51851428"/>
      <w:bookmarkStart w:id="6777" w:name="_Toc92225047"/>
      <w:bookmarkStart w:id="6778" w:name="_Toc218717849"/>
      <w:bookmarkEnd w:id="6769"/>
      <w:r w:rsidRPr="00B02A0B">
        <w:t>16.2</w:t>
      </w:r>
      <w:r w:rsidRPr="00B02A0B">
        <w:tab/>
        <w:t>On-network emergency alert</w:t>
      </w:r>
      <w:bookmarkEnd w:id="6768"/>
      <w:bookmarkEnd w:id="6770"/>
      <w:bookmarkEnd w:id="6771"/>
      <w:bookmarkEnd w:id="6772"/>
      <w:bookmarkEnd w:id="6773"/>
      <w:bookmarkEnd w:id="6774"/>
      <w:bookmarkEnd w:id="6775"/>
      <w:bookmarkEnd w:id="6776"/>
      <w:bookmarkEnd w:id="6777"/>
      <w:bookmarkEnd w:id="6778"/>
    </w:p>
    <w:p w14:paraId="38BEFA12" w14:textId="77777777" w:rsidR="005C310B" w:rsidRPr="00B02A0B" w:rsidRDefault="005C310B" w:rsidP="007D34FE">
      <w:pPr>
        <w:pStyle w:val="Heading3"/>
        <w:rPr>
          <w:rFonts w:eastAsia="Malgun Gothic"/>
        </w:rPr>
      </w:pPr>
      <w:bookmarkStart w:id="6779" w:name="_CR16_2_1"/>
      <w:bookmarkStart w:id="6780" w:name="_Toc20215911"/>
      <w:bookmarkStart w:id="6781" w:name="_Toc27496414"/>
      <w:bookmarkStart w:id="6782" w:name="_Toc36108155"/>
      <w:bookmarkStart w:id="6783" w:name="_Toc44598908"/>
      <w:bookmarkStart w:id="6784" w:name="_Toc44602763"/>
      <w:bookmarkStart w:id="6785" w:name="_Toc45197940"/>
      <w:bookmarkStart w:id="6786" w:name="_Toc45695973"/>
      <w:bookmarkStart w:id="6787" w:name="_Toc51851429"/>
      <w:bookmarkStart w:id="6788" w:name="_Toc92225048"/>
      <w:bookmarkStart w:id="6789" w:name="_Toc218717850"/>
      <w:bookmarkEnd w:id="6779"/>
      <w:r w:rsidRPr="00B02A0B">
        <w:rPr>
          <w:rFonts w:eastAsia="Malgun Gothic"/>
        </w:rPr>
        <w:t>16.2.1</w:t>
      </w:r>
      <w:r w:rsidRPr="00B02A0B">
        <w:rPr>
          <w:rFonts w:eastAsia="Malgun Gothic"/>
        </w:rPr>
        <w:tab/>
        <w:t>Client procedures</w:t>
      </w:r>
      <w:bookmarkEnd w:id="6780"/>
      <w:bookmarkEnd w:id="6781"/>
      <w:bookmarkEnd w:id="6782"/>
      <w:bookmarkEnd w:id="6783"/>
      <w:bookmarkEnd w:id="6784"/>
      <w:bookmarkEnd w:id="6785"/>
      <w:bookmarkEnd w:id="6786"/>
      <w:bookmarkEnd w:id="6787"/>
      <w:bookmarkEnd w:id="6788"/>
      <w:bookmarkEnd w:id="6789"/>
    </w:p>
    <w:p w14:paraId="118C5CCF" w14:textId="77777777" w:rsidR="005C310B" w:rsidRPr="00B02A0B" w:rsidRDefault="005C310B" w:rsidP="007D34FE">
      <w:pPr>
        <w:pStyle w:val="Heading4"/>
      </w:pPr>
      <w:bookmarkStart w:id="6790" w:name="_CR16_2_1_1"/>
      <w:bookmarkStart w:id="6791" w:name="_Toc20215912"/>
      <w:bookmarkStart w:id="6792" w:name="_Toc27496415"/>
      <w:bookmarkStart w:id="6793" w:name="_Toc36108156"/>
      <w:bookmarkStart w:id="6794" w:name="_Toc44598909"/>
      <w:bookmarkStart w:id="6795" w:name="_Toc44602764"/>
      <w:bookmarkStart w:id="6796" w:name="_Toc45197941"/>
      <w:bookmarkStart w:id="6797" w:name="_Toc45695974"/>
      <w:bookmarkStart w:id="6798" w:name="_Toc51851430"/>
      <w:bookmarkStart w:id="6799" w:name="_Toc92225049"/>
      <w:bookmarkStart w:id="6800" w:name="_Toc218717851"/>
      <w:bookmarkEnd w:id="6790"/>
      <w:r w:rsidRPr="00B02A0B">
        <w:rPr>
          <w:rFonts w:eastAsia="Malgun Gothic"/>
        </w:rPr>
        <w:t>16.2.1.1</w:t>
      </w:r>
      <w:r w:rsidRPr="00B02A0B">
        <w:rPr>
          <w:rFonts w:eastAsia="Malgun Gothic"/>
        </w:rPr>
        <w:tab/>
        <w:t>Emergency alert origination</w:t>
      </w:r>
      <w:bookmarkEnd w:id="6791"/>
      <w:bookmarkEnd w:id="6792"/>
      <w:bookmarkEnd w:id="6793"/>
      <w:bookmarkEnd w:id="6794"/>
      <w:bookmarkEnd w:id="6795"/>
      <w:bookmarkEnd w:id="6796"/>
      <w:bookmarkEnd w:id="6797"/>
      <w:bookmarkEnd w:id="6798"/>
      <w:bookmarkEnd w:id="6799"/>
      <w:bookmarkEnd w:id="6800"/>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801" w:name="_CR16_2_1_2"/>
      <w:bookmarkStart w:id="6802" w:name="_Toc20215913"/>
      <w:bookmarkStart w:id="6803" w:name="_Toc27496416"/>
      <w:bookmarkStart w:id="6804" w:name="_Toc36108157"/>
      <w:bookmarkStart w:id="6805" w:name="_Toc44598910"/>
      <w:bookmarkStart w:id="6806" w:name="_Toc44602765"/>
      <w:bookmarkStart w:id="6807" w:name="_Toc45197942"/>
      <w:bookmarkStart w:id="6808" w:name="_Toc45695975"/>
      <w:bookmarkStart w:id="6809" w:name="_Toc51851431"/>
      <w:bookmarkStart w:id="6810" w:name="_Toc92225050"/>
      <w:bookmarkStart w:id="6811" w:name="_Toc218717852"/>
      <w:bookmarkEnd w:id="6801"/>
      <w:r w:rsidRPr="00B02A0B">
        <w:rPr>
          <w:rFonts w:eastAsia="Malgun Gothic"/>
        </w:rPr>
        <w:t>16.2.1.2</w:t>
      </w:r>
      <w:r w:rsidRPr="00B02A0B">
        <w:rPr>
          <w:rFonts w:eastAsia="Malgun Gothic"/>
        </w:rPr>
        <w:tab/>
        <w:t>Emergency alert cancellation</w:t>
      </w:r>
      <w:bookmarkEnd w:id="6802"/>
      <w:bookmarkEnd w:id="6803"/>
      <w:bookmarkEnd w:id="6804"/>
      <w:bookmarkEnd w:id="6805"/>
      <w:bookmarkEnd w:id="6806"/>
      <w:bookmarkEnd w:id="6807"/>
      <w:bookmarkEnd w:id="6808"/>
      <w:bookmarkEnd w:id="6809"/>
      <w:bookmarkEnd w:id="6810"/>
      <w:bookmarkEnd w:id="6811"/>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812" w:name="_CR16_2_1_3"/>
      <w:bookmarkStart w:id="6813" w:name="_Toc20152877"/>
      <w:bookmarkStart w:id="6814" w:name="_Toc27495542"/>
      <w:bookmarkStart w:id="6815" w:name="_Toc44598911"/>
      <w:bookmarkStart w:id="6816" w:name="_Toc44602766"/>
      <w:bookmarkStart w:id="6817" w:name="_Toc45197943"/>
      <w:bookmarkStart w:id="6818" w:name="_Toc45695976"/>
      <w:bookmarkStart w:id="6819" w:name="_Toc51851432"/>
      <w:bookmarkStart w:id="6820" w:name="_Toc92225051"/>
      <w:bookmarkStart w:id="6821" w:name="_Toc20152885"/>
      <w:bookmarkStart w:id="6822" w:name="_Toc27496417"/>
      <w:bookmarkStart w:id="6823" w:name="_Toc36108158"/>
      <w:bookmarkStart w:id="6824" w:name="_Toc20215914"/>
      <w:bookmarkStart w:id="6825" w:name="_Toc218717853"/>
      <w:bookmarkEnd w:id="6812"/>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813"/>
      <w:bookmarkEnd w:id="6814"/>
      <w:bookmarkEnd w:id="6815"/>
      <w:bookmarkEnd w:id="6816"/>
      <w:bookmarkEnd w:id="6817"/>
      <w:bookmarkEnd w:id="6818"/>
      <w:bookmarkEnd w:id="6819"/>
      <w:bookmarkEnd w:id="6820"/>
      <w:bookmarkEnd w:id="6825"/>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26" w:name="_CR16_2_1_4"/>
      <w:bookmarkStart w:id="6827" w:name="_Toc92225052"/>
      <w:bookmarkStart w:id="6828" w:name="_Toc20156333"/>
      <w:bookmarkStart w:id="6829" w:name="_Toc27501491"/>
      <w:bookmarkStart w:id="6830" w:name="_Toc44598912"/>
      <w:bookmarkStart w:id="6831" w:name="_Toc44602767"/>
      <w:bookmarkStart w:id="6832" w:name="_Toc45197944"/>
      <w:bookmarkStart w:id="6833" w:name="_Toc45695977"/>
      <w:bookmarkStart w:id="6834" w:name="_Toc51851433"/>
      <w:bookmarkStart w:id="6835" w:name="_Toc218717854"/>
      <w:bookmarkEnd w:id="6826"/>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27"/>
      <w:bookmarkEnd w:id="6835"/>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36" w:name="_CR16_2_1_5"/>
      <w:bookmarkStart w:id="6837" w:name="_Toc20156332"/>
      <w:bookmarkStart w:id="6838" w:name="_Toc27501490"/>
      <w:bookmarkStart w:id="6839" w:name="_Toc36049616"/>
      <w:bookmarkStart w:id="6840" w:name="_Toc45210382"/>
      <w:bookmarkStart w:id="6841" w:name="_Toc51861207"/>
      <w:bookmarkStart w:id="6842" w:name="_Toc59212531"/>
      <w:bookmarkStart w:id="6843" w:name="_Toc92225053"/>
      <w:bookmarkStart w:id="6844" w:name="_Toc218717855"/>
      <w:bookmarkEnd w:id="6836"/>
      <w:r w:rsidRPr="00B02A0B">
        <w:rPr>
          <w:rFonts w:eastAsia="Malgun Gothic"/>
        </w:rPr>
        <w:t>16.2.1.5</w:t>
      </w:r>
      <w:r w:rsidRPr="00B02A0B">
        <w:rPr>
          <w:rFonts w:eastAsia="Malgun Gothic"/>
        </w:rPr>
        <w:tab/>
        <w:t xml:space="preserve">MCData client receives notification of entry into or exit from </w:t>
      </w:r>
      <w:bookmarkEnd w:id="6837"/>
      <w:bookmarkEnd w:id="6838"/>
      <w:bookmarkEnd w:id="6839"/>
      <w:bookmarkEnd w:id="6840"/>
      <w:bookmarkEnd w:id="6841"/>
      <w:bookmarkEnd w:id="6842"/>
      <w:r w:rsidRPr="00B02A0B">
        <w:rPr>
          <w:lang w:eastAsia="ko-KR"/>
        </w:rPr>
        <w:t xml:space="preserve">an emergency </w:t>
      </w:r>
      <w:r w:rsidRPr="00B02A0B">
        <w:rPr>
          <w:lang w:val="en-US" w:eastAsia="ko-KR"/>
        </w:rPr>
        <w:t>alert area</w:t>
      </w:r>
      <w:bookmarkEnd w:id="6843"/>
      <w:bookmarkEnd w:id="6844"/>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45" w:name="_CR16_2_2"/>
      <w:bookmarkStart w:id="6846" w:name="_Toc92225054"/>
      <w:bookmarkStart w:id="6847" w:name="_Toc218717856"/>
      <w:bookmarkEnd w:id="6845"/>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28"/>
      <w:bookmarkEnd w:id="6829"/>
      <w:bookmarkEnd w:id="6830"/>
      <w:bookmarkEnd w:id="6831"/>
      <w:bookmarkEnd w:id="6832"/>
      <w:bookmarkEnd w:id="6833"/>
      <w:bookmarkEnd w:id="6834"/>
      <w:bookmarkEnd w:id="6846"/>
      <w:bookmarkEnd w:id="6847"/>
    </w:p>
    <w:p w14:paraId="65189E68" w14:textId="77777777" w:rsidR="005C310B" w:rsidRPr="00B02A0B" w:rsidRDefault="005C310B" w:rsidP="007D34FE">
      <w:pPr>
        <w:pStyle w:val="Heading4"/>
      </w:pPr>
      <w:bookmarkStart w:id="6848" w:name="_CR16_2_2_1"/>
      <w:bookmarkStart w:id="6849" w:name="_Toc20156334"/>
      <w:bookmarkStart w:id="6850" w:name="_Toc27501492"/>
      <w:bookmarkStart w:id="6851" w:name="_Toc44598913"/>
      <w:bookmarkStart w:id="6852" w:name="_Toc44602768"/>
      <w:bookmarkStart w:id="6853" w:name="_Toc45197945"/>
      <w:bookmarkStart w:id="6854" w:name="_Toc45695978"/>
      <w:bookmarkStart w:id="6855" w:name="_Toc51851434"/>
      <w:bookmarkStart w:id="6856" w:name="_Toc92225055"/>
      <w:bookmarkStart w:id="6857" w:name="_Toc218717857"/>
      <w:bookmarkEnd w:id="6848"/>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49"/>
      <w:bookmarkEnd w:id="6850"/>
      <w:bookmarkEnd w:id="6851"/>
      <w:bookmarkEnd w:id="6852"/>
      <w:bookmarkEnd w:id="6853"/>
      <w:bookmarkEnd w:id="6854"/>
      <w:bookmarkEnd w:id="6855"/>
      <w:bookmarkEnd w:id="6856"/>
      <w:bookmarkEnd w:id="6857"/>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58" w:name="_CR16_2_2_2"/>
      <w:bookmarkStart w:id="6859" w:name="_Toc20156335"/>
      <w:bookmarkStart w:id="6860" w:name="_Toc27501493"/>
      <w:bookmarkStart w:id="6861" w:name="_Toc44598914"/>
      <w:bookmarkStart w:id="6862" w:name="_Toc44602769"/>
      <w:bookmarkStart w:id="6863" w:name="_Toc45197946"/>
      <w:bookmarkStart w:id="6864" w:name="_Toc45695979"/>
      <w:bookmarkStart w:id="6865" w:name="_Toc51851435"/>
      <w:bookmarkStart w:id="6866" w:name="_Toc92225056"/>
      <w:bookmarkStart w:id="6867" w:name="_Toc218717858"/>
      <w:bookmarkEnd w:id="6858"/>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59"/>
      <w:bookmarkEnd w:id="6860"/>
      <w:bookmarkEnd w:id="6861"/>
      <w:bookmarkEnd w:id="6862"/>
      <w:bookmarkEnd w:id="6863"/>
      <w:bookmarkEnd w:id="6864"/>
      <w:bookmarkEnd w:id="6865"/>
      <w:bookmarkEnd w:id="6866"/>
      <w:bookmarkEnd w:id="6867"/>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68" w:name="_CR16_2_2_3"/>
      <w:bookmarkStart w:id="6869" w:name="_Toc20156336"/>
      <w:bookmarkStart w:id="6870" w:name="_Toc27501494"/>
      <w:bookmarkStart w:id="6871" w:name="_Toc44598915"/>
      <w:bookmarkStart w:id="6872" w:name="_Toc44602770"/>
      <w:bookmarkStart w:id="6873" w:name="_Toc45197947"/>
      <w:bookmarkStart w:id="6874" w:name="_Toc45695980"/>
      <w:bookmarkStart w:id="6875" w:name="_Toc51851436"/>
      <w:bookmarkStart w:id="6876" w:name="_Toc92225057"/>
      <w:bookmarkStart w:id="6877" w:name="_Toc218717859"/>
      <w:bookmarkEnd w:id="6868"/>
      <w:r w:rsidRPr="00B02A0B">
        <w:t>1</w:t>
      </w:r>
      <w:r w:rsidRPr="00B02A0B">
        <w:rPr>
          <w:lang w:val="en-US"/>
        </w:rPr>
        <w:t>6.2</w:t>
      </w:r>
      <w:r w:rsidRPr="00B02A0B">
        <w:t>.2.3</w:t>
      </w:r>
      <w:r w:rsidRPr="00B02A0B">
        <w:tab/>
        <w:t>Receipt of a SIP MESSAGE request indicating successful delivery of emergency notification</w:t>
      </w:r>
      <w:bookmarkEnd w:id="6869"/>
      <w:bookmarkEnd w:id="6870"/>
      <w:bookmarkEnd w:id="6871"/>
      <w:bookmarkEnd w:id="6872"/>
      <w:bookmarkEnd w:id="6873"/>
      <w:bookmarkEnd w:id="6874"/>
      <w:bookmarkEnd w:id="6875"/>
      <w:bookmarkEnd w:id="6876"/>
      <w:bookmarkEnd w:id="6877"/>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878" w:name="_CR16_2A"/>
      <w:bookmarkStart w:id="6879" w:name="_Toc218717860"/>
      <w:bookmarkEnd w:id="6878"/>
      <w:r>
        <w:rPr>
          <w:rFonts w:eastAsia="Malgun Gothic"/>
        </w:rPr>
        <w:t>16.2A</w:t>
      </w:r>
      <w:r w:rsidRPr="0073469F">
        <w:rPr>
          <w:rFonts w:eastAsia="Malgun Gothic"/>
        </w:rPr>
        <w:tab/>
        <w:t xml:space="preserve">On-network </w:t>
      </w:r>
      <w:bookmarkStart w:id="6880" w:name="_Hlk157691766"/>
      <w:r>
        <w:rPr>
          <w:rFonts w:eastAsia="Malgun Gothic"/>
        </w:rPr>
        <w:t xml:space="preserve">MCData adhoc group </w:t>
      </w:r>
      <w:bookmarkEnd w:id="6880"/>
      <w:r w:rsidRPr="0073469F">
        <w:rPr>
          <w:rFonts w:eastAsia="Malgun Gothic"/>
        </w:rPr>
        <w:t>emergency alert</w:t>
      </w:r>
      <w:bookmarkEnd w:id="6879"/>
    </w:p>
    <w:p w14:paraId="44C3001B" w14:textId="77777777" w:rsidR="004F08A3" w:rsidRDefault="004F08A3" w:rsidP="004F08A3">
      <w:pPr>
        <w:pStyle w:val="Heading3"/>
        <w:rPr>
          <w:rFonts w:eastAsia="Malgun Gothic"/>
        </w:rPr>
      </w:pPr>
      <w:bookmarkStart w:id="6881" w:name="_CR16_2A_1"/>
      <w:bookmarkStart w:id="6882" w:name="_Toc171604494"/>
      <w:bookmarkStart w:id="6883" w:name="_Toc218717861"/>
      <w:bookmarkEnd w:id="6881"/>
      <w:r>
        <w:rPr>
          <w:rFonts w:eastAsia="Malgun Gothic"/>
        </w:rPr>
        <w:t>16.2A.1</w:t>
      </w:r>
      <w:r>
        <w:rPr>
          <w:rFonts w:eastAsia="Malgun Gothic"/>
        </w:rPr>
        <w:tab/>
        <w:t>Client procedures</w:t>
      </w:r>
      <w:bookmarkEnd w:id="6882"/>
      <w:bookmarkEnd w:id="6883"/>
    </w:p>
    <w:p w14:paraId="07E7E6ED" w14:textId="77777777" w:rsidR="004F08A3" w:rsidRDefault="004F08A3" w:rsidP="004F08A3">
      <w:pPr>
        <w:pStyle w:val="Heading4"/>
      </w:pPr>
      <w:bookmarkStart w:id="6884" w:name="_CR16_2A_1_1"/>
      <w:bookmarkStart w:id="6885" w:name="_Toc171604495"/>
      <w:bookmarkStart w:id="6886" w:name="_Toc218717862"/>
      <w:bookmarkEnd w:id="6884"/>
      <w:r>
        <w:rPr>
          <w:rFonts w:eastAsia="Malgun Gothic"/>
        </w:rPr>
        <w:t>16.2A.1.1</w:t>
      </w:r>
      <w:r>
        <w:rPr>
          <w:rFonts w:eastAsia="Malgun Gothic"/>
        </w:rPr>
        <w:tab/>
        <w:t>Ad hoc group emergency alert origination</w:t>
      </w:r>
      <w:bookmarkEnd w:id="6885"/>
      <w:bookmarkEnd w:id="6886"/>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Pr="00B44357" w:rsidRDefault="004F08A3" w:rsidP="00B44357">
      <w:pPr>
        <w:pStyle w:val="B2"/>
      </w:pPr>
      <w:r w:rsidRPr="00B44357">
        <w:t>b)</w:t>
      </w:r>
      <w:r w:rsidRPr="00B44357">
        <w:tab/>
        <w:t>the &lt;anyExt&gt; element with the &lt;adhoc-alert-ind&gt;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B44357" w:rsidRDefault="004F08A3" w:rsidP="00B44357">
      <w:pPr>
        <w:pStyle w:val="B2"/>
      </w:pPr>
      <w:r w:rsidRPr="00B44357">
        <w:lastRenderedPageBreak/>
        <w:t>f)</w:t>
      </w:r>
      <w:r w:rsidRPr="00B44357">
        <w:tab/>
        <w:t>if the MCData user has requested to include additional information related to the MCData adhoc group emergency alert, the &lt;anyExt&gt; element with the &lt;adhoc-additional-information&gt; element set to the user provided value; and</w:t>
      </w:r>
    </w:p>
    <w:p w14:paraId="3B43CC0D" w14:textId="5E27ED9D" w:rsidR="004F08A3" w:rsidRPr="00BE260C" w:rsidRDefault="004F08A3" w:rsidP="004F08A3">
      <w:pPr>
        <w:pStyle w:val="B2"/>
      </w:pPr>
      <w:r>
        <w:t>g)</w:t>
      </w:r>
      <w:r>
        <w:tab/>
        <w:t>a &lt;</w:t>
      </w:r>
      <w:r w:rsidR="00205A78">
        <w:t>comn-p</w:t>
      </w:r>
      <w:r>
        <w:t>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887" w:name="_CR16_2A_1_2"/>
      <w:bookmarkStart w:id="6888" w:name="_Toc171604496"/>
      <w:bookmarkStart w:id="6889" w:name="_Hlk173776280"/>
      <w:bookmarkStart w:id="6890" w:name="_Toc218717863"/>
      <w:bookmarkEnd w:id="6887"/>
      <w:r>
        <w:rPr>
          <w:rFonts w:eastAsia="Malgun Gothic"/>
        </w:rPr>
        <w:t>16.2A.1.2</w:t>
      </w:r>
      <w:r>
        <w:rPr>
          <w:rFonts w:eastAsia="Malgun Gothic"/>
        </w:rPr>
        <w:tab/>
        <w:t>Ad hoc group emergency alert cancellation</w:t>
      </w:r>
      <w:bookmarkEnd w:id="6888"/>
      <w:bookmarkEnd w:id="6890"/>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889"/>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Pr="00B44357" w:rsidRDefault="004F08A3" w:rsidP="00B44357">
      <w:pPr>
        <w:pStyle w:val="B2"/>
      </w:pPr>
      <w:r w:rsidRPr="00B44357">
        <w:t>b)</w:t>
      </w:r>
      <w:r w:rsidRPr="00B44357">
        <w:tab/>
        <w:t>the &lt;anyExt&gt; element with the &lt;adhoc-alert-ind&gt; element set to a value of "false";</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891" w:name="_CR16_2A_1_3"/>
      <w:bookmarkStart w:id="6892" w:name="_Toc171604497"/>
      <w:bookmarkStart w:id="6893" w:name="_Toc218717864"/>
      <w:bookmarkEnd w:id="6891"/>
      <w:r>
        <w:rPr>
          <w:rFonts w:eastAsia="Malgun Gothic"/>
        </w:rPr>
        <w:t>16.2A.1.3</w:t>
      </w:r>
      <w:r>
        <w:rPr>
          <w:rFonts w:eastAsia="Malgun Gothic"/>
        </w:rPr>
        <w:tab/>
        <w:t>MCData client receives an MCData adhoc group emergency alert notification</w:t>
      </w:r>
      <w:bookmarkEnd w:id="6892"/>
      <w:bookmarkEnd w:id="6893"/>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Pr="00197DD0" w:rsidRDefault="004F08A3" w:rsidP="004F08A3">
      <w:pPr>
        <w:pStyle w:val="B1"/>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114C2310" w14:textId="77777777" w:rsidR="004F08A3" w:rsidRDefault="004F08A3" w:rsidP="004F08A3">
      <w:pPr>
        <w:pStyle w:val="Heading3"/>
        <w:rPr>
          <w:noProof/>
        </w:rPr>
      </w:pPr>
      <w:bookmarkStart w:id="6894" w:name="_CR16_2A_2"/>
      <w:bookmarkStart w:id="6895" w:name="_Toc171604499"/>
      <w:bookmarkStart w:id="6896" w:name="_Toc218717865"/>
      <w:bookmarkEnd w:id="6894"/>
      <w:r>
        <w:rPr>
          <w:noProof/>
        </w:rPr>
        <w:lastRenderedPageBreak/>
        <w:t>16.2A.2</w:t>
      </w:r>
      <w:r>
        <w:rPr>
          <w:noProof/>
        </w:rPr>
        <w:tab/>
        <w:t>Participating MCData function procedures</w:t>
      </w:r>
      <w:bookmarkEnd w:id="6895"/>
      <w:bookmarkEnd w:id="6896"/>
    </w:p>
    <w:p w14:paraId="30E9D2E9" w14:textId="77777777" w:rsidR="004F08A3" w:rsidRPr="00936DD0" w:rsidRDefault="004F08A3" w:rsidP="004F08A3">
      <w:pPr>
        <w:pStyle w:val="Heading4"/>
      </w:pPr>
      <w:bookmarkStart w:id="6897" w:name="_CR16_2A_2_1"/>
      <w:bookmarkStart w:id="6898" w:name="_Toc171604500"/>
      <w:bookmarkStart w:id="6899" w:name="_Toc218717866"/>
      <w:bookmarkEnd w:id="689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898"/>
      <w:bookmarkEnd w:id="689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lastRenderedPageBreak/>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900" w:name="_CR16_2A_2_2"/>
      <w:bookmarkStart w:id="6901" w:name="_Toc171604501"/>
      <w:bookmarkStart w:id="6902" w:name="_Toc218717867"/>
      <w:bookmarkEnd w:id="6900"/>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901"/>
      <w:bookmarkEnd w:id="690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903" w:name="_CR16_2A_2_3"/>
      <w:bookmarkStart w:id="6904" w:name="_Toc171604502"/>
      <w:bookmarkStart w:id="6905" w:name="_Toc218717868"/>
      <w:bookmarkEnd w:id="6903"/>
      <w:r>
        <w:t>16.2A</w:t>
      </w:r>
      <w:r w:rsidRPr="00514B51">
        <w:t>.2</w:t>
      </w:r>
      <w:r>
        <w:t>.3</w:t>
      </w:r>
      <w:r w:rsidRPr="00514B51">
        <w:tab/>
        <w:t xml:space="preserve">Receipt of a SIP MESSAGE request </w:t>
      </w:r>
      <w:r>
        <w:t>indicating successful delivery of adhoc group emergency notification</w:t>
      </w:r>
      <w:bookmarkEnd w:id="6904"/>
      <w:r w:rsidRPr="00615B2F">
        <w:t xml:space="preserve"> </w:t>
      </w:r>
      <w:r>
        <w:t>of originating MCData client</w:t>
      </w:r>
      <w:bookmarkEnd w:id="6905"/>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lastRenderedPageBreak/>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906" w:name="_CR16_2A_2_4"/>
      <w:bookmarkStart w:id="6907" w:name="_Toc171604505"/>
      <w:bookmarkStart w:id="6908" w:name="_Toc218717869"/>
      <w:bookmarkEnd w:id="6906"/>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07"/>
      <w:bookmarkEnd w:id="6908"/>
    </w:p>
    <w:p w14:paraId="436EC9B4" w14:textId="77777777" w:rsidR="004F08A3"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0C3CD756" w14:textId="77777777" w:rsidR="004F08A3" w:rsidRDefault="004F08A3" w:rsidP="004F08A3">
      <w:pPr>
        <w:pStyle w:val="Heading3"/>
        <w:rPr>
          <w:noProof/>
        </w:rPr>
      </w:pPr>
      <w:bookmarkStart w:id="6909" w:name="_CR16_2A_3"/>
      <w:bookmarkStart w:id="6910" w:name="_Toc171604506"/>
      <w:bookmarkStart w:id="6911" w:name="_Toc218717870"/>
      <w:bookmarkEnd w:id="6909"/>
      <w:r>
        <w:rPr>
          <w:noProof/>
        </w:rPr>
        <w:t>16.2A.3</w:t>
      </w:r>
      <w:r>
        <w:rPr>
          <w:noProof/>
        </w:rPr>
        <w:tab/>
        <w:t>Controlling MCData function procedures</w:t>
      </w:r>
      <w:bookmarkEnd w:id="6910"/>
      <w:bookmarkEnd w:id="6911"/>
    </w:p>
    <w:p w14:paraId="151DA2A9" w14:textId="77777777" w:rsidR="004F08A3" w:rsidRPr="00F678B4" w:rsidRDefault="004F08A3" w:rsidP="004F08A3">
      <w:pPr>
        <w:pStyle w:val="Heading4"/>
      </w:pPr>
      <w:bookmarkStart w:id="6912" w:name="_CR16_2A_3_1"/>
      <w:bookmarkStart w:id="6913" w:name="_Toc171604507"/>
      <w:bookmarkStart w:id="6914" w:name="_Toc218717871"/>
      <w:bookmarkEnd w:id="6912"/>
      <w:r>
        <w:t>16.2A.3.1</w:t>
      </w:r>
      <w:r>
        <w:tab/>
        <w:t xml:space="preserve">Handling of adhoc group </w:t>
      </w:r>
      <w:r w:rsidRPr="0015289D">
        <w:t xml:space="preserve">emergency </w:t>
      </w:r>
      <w:r>
        <w:t xml:space="preserve">alert </w:t>
      </w:r>
      <w:r w:rsidRPr="0015289D">
        <w:t>notification</w:t>
      </w:r>
      <w:bookmarkEnd w:id="6913"/>
      <w:bookmarkEnd w:id="6914"/>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lastRenderedPageBreak/>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3CD3935A" w:rsidR="004F08A3" w:rsidRDefault="004F08A3" w:rsidP="004F08A3">
      <w:pPr>
        <w:pStyle w:val="B2"/>
      </w:pPr>
      <w:r>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w:t>
      </w:r>
      <w:r w:rsidR="00205A78">
        <w:t>comn-participants-criteria</w:t>
      </w:r>
      <w:r>
        <w:t>&gt;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6A1476F8"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&lt;adhoc-alert-ind&gt; element set to a value of "true";</w:t>
      </w:r>
    </w:p>
    <w:p w14:paraId="2E24F08C"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B2252E">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alert-ind-rcvd&gt; element set to a value of "true";</w:t>
      </w:r>
    </w:p>
    <w:p w14:paraId="5A2CE64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e incoming SIP MESSAGE request;</w:t>
      </w:r>
    </w:p>
    <w:p w14:paraId="078B0D36" w14:textId="77777777" w:rsidR="004F08A3" w:rsidRDefault="004F08A3" w:rsidP="004F08A3">
      <w:pPr>
        <w:pStyle w:val="B4"/>
      </w:pPr>
      <w:r>
        <w:t>D)</w:t>
      </w:r>
      <w:r>
        <w:tab/>
        <w:t>the &lt;mcdata-calling-group-id&gt; element set to the adhoc group identity</w:t>
      </w:r>
      <w:r w:rsidRPr="0012037E">
        <w:t xml:space="preserve"> </w:t>
      </w:r>
      <w:r>
        <w:t xml:space="preserve">as determined in this clause; and </w:t>
      </w:r>
    </w:p>
    <w:p w14:paraId="7C8674CE" w14:textId="1BC8AC14" w:rsidR="004F08A3" w:rsidRDefault="004F08A3" w:rsidP="004F08A3">
      <w:pPr>
        <w:pStyle w:val="B4"/>
      </w:pPr>
      <w:r>
        <w:t>E)</w:t>
      </w:r>
      <w:r>
        <w:tab/>
      </w:r>
      <w:r w:rsidRPr="00B2252E">
        <w:rPr>
          <w:rFonts w:eastAsia="Malgun Gothic"/>
        </w:rPr>
        <w:t xml:space="preserve">the &lt;anyExt&gt; element with </w:t>
      </w:r>
      <w:r>
        <w:t>the &lt;</w:t>
      </w:r>
      <w:r w:rsidR="00205A78">
        <w:t>comn-participants-criteria</w:t>
      </w:r>
      <w:r>
        <w:t>&gt;</w:t>
      </w:r>
      <w:r w:rsidRPr="00035223">
        <w:t xml:space="preserve"> e</w:t>
      </w:r>
      <w:r>
        <w:t xml:space="preserve">lement as determined in step 5) </w:t>
      </w:r>
      <w:r w:rsidRPr="00035223">
        <w:t>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035223">
        <w:t>;</w:t>
      </w:r>
      <w:r>
        <w:t xml:space="preserve"> and </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915" w:name="_CR16_2A_3_2"/>
      <w:bookmarkStart w:id="6916" w:name="_Toc171604508"/>
      <w:bookmarkStart w:id="6917" w:name="_Toc218717872"/>
      <w:bookmarkEnd w:id="6915"/>
      <w:r>
        <w:t>16.2A.3.2</w:t>
      </w:r>
      <w:r>
        <w:tab/>
        <w:t xml:space="preserve">Handling of adhoc group </w:t>
      </w:r>
      <w:r w:rsidRPr="0015289D">
        <w:t xml:space="preserve">emergency </w:t>
      </w:r>
      <w:r>
        <w:t>alert cancellation</w:t>
      </w:r>
      <w:bookmarkEnd w:id="6916"/>
      <w:bookmarkEnd w:id="6917"/>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w:t>
      </w:r>
      <w:r w:rsidRPr="0073469F">
        <w:lastRenderedPageBreak/>
        <w:t>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lastRenderedPageBreak/>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918" w:name="_CR16_2A_3_3"/>
      <w:bookmarkStart w:id="6919" w:name="_Toc171604509"/>
      <w:bookmarkStart w:id="6920" w:name="_Toc218717873"/>
      <w:bookmarkEnd w:id="6918"/>
      <w:r>
        <w:rPr>
          <w:noProof/>
        </w:rPr>
        <w:t>16.2A.3.3</w:t>
      </w:r>
      <w:r>
        <w:rPr>
          <w:noProof/>
        </w:rPr>
        <w:tab/>
        <w:t>Handling of ongoing adhoc group emergency alert</w:t>
      </w:r>
      <w:bookmarkEnd w:id="6919"/>
      <w:bookmarkEnd w:id="6920"/>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7C7E4092" w:rsidR="004F08A3" w:rsidRDefault="004F08A3" w:rsidP="004F08A3">
      <w:pPr>
        <w:pStyle w:val="B2"/>
      </w:pPr>
      <w:r>
        <w:t>c)</w:t>
      </w:r>
      <w:r>
        <w:tab/>
      </w:r>
      <w:bookmarkStart w:id="6921" w:name="_Hlk167093489"/>
      <w:r w:rsidRPr="00D41EF8">
        <w:t xml:space="preserve">include the </w:t>
      </w:r>
      <w:r>
        <w:t>&lt;</w:t>
      </w:r>
      <w:r w:rsidR="00205A78">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921"/>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128021EB" w:rsidR="004F08A3" w:rsidRDefault="004F08A3" w:rsidP="004F08A3">
      <w:pPr>
        <w:pStyle w:val="B2"/>
      </w:pPr>
      <w:r>
        <w:t>c)</w:t>
      </w:r>
      <w:r>
        <w:tab/>
      </w:r>
      <w:r w:rsidRPr="00B43564">
        <w:t xml:space="preserve">include the </w:t>
      </w:r>
      <w:r>
        <w:t>&lt;</w:t>
      </w:r>
      <w:r w:rsidR="00205A78">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lastRenderedPageBreak/>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922" w:name="_CR16_2A_3_4"/>
      <w:bookmarkStart w:id="6923" w:name="_Toc171604512"/>
      <w:bookmarkStart w:id="6924" w:name="_Toc218717874"/>
      <w:bookmarkEnd w:id="6922"/>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23"/>
      <w:bookmarkEnd w:id="6924"/>
    </w:p>
    <w:p w14:paraId="6AFE6730" w14:textId="77777777" w:rsidR="004F08A3" w:rsidRDefault="004F08A3" w:rsidP="004F08A3">
      <w:r>
        <w:t>Upon receiving a:</w:t>
      </w:r>
    </w:p>
    <w:p w14:paraId="3CC98F14" w14:textId="77777777" w:rsidR="004F08A3" w:rsidRPr="00FB6989" w:rsidRDefault="004F08A3" w:rsidP="004F08A3">
      <w:pPr>
        <w:pStyle w:val="B1"/>
      </w:pPr>
      <w:r>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Pr="00B02A0B"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0247D03F" w14:textId="77777777" w:rsidR="005C310B" w:rsidRPr="00B02A0B" w:rsidRDefault="005C310B" w:rsidP="007D34FE">
      <w:pPr>
        <w:pStyle w:val="Heading3"/>
        <w:rPr>
          <w:noProof/>
        </w:rPr>
      </w:pPr>
      <w:bookmarkStart w:id="6925" w:name="_CR16_2_3"/>
      <w:bookmarkStart w:id="6926" w:name="_Toc20156337"/>
      <w:bookmarkStart w:id="6927" w:name="_Toc27501495"/>
      <w:bookmarkStart w:id="6928" w:name="_Toc44598916"/>
      <w:bookmarkStart w:id="6929" w:name="_Toc44602771"/>
      <w:bookmarkStart w:id="6930" w:name="_Toc45197948"/>
      <w:bookmarkStart w:id="6931" w:name="_Toc45695981"/>
      <w:bookmarkStart w:id="6932" w:name="_Toc51851437"/>
      <w:bookmarkStart w:id="6933" w:name="_Toc92225058"/>
      <w:bookmarkStart w:id="6934" w:name="_Toc218717875"/>
      <w:bookmarkEnd w:id="6925"/>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926"/>
      <w:bookmarkEnd w:id="6927"/>
      <w:bookmarkEnd w:id="6928"/>
      <w:bookmarkEnd w:id="6929"/>
      <w:bookmarkEnd w:id="6930"/>
      <w:bookmarkEnd w:id="6931"/>
      <w:bookmarkEnd w:id="6932"/>
      <w:bookmarkEnd w:id="6933"/>
      <w:bookmarkEnd w:id="6934"/>
    </w:p>
    <w:p w14:paraId="180CA142" w14:textId="77777777" w:rsidR="005C310B" w:rsidRPr="00B02A0B" w:rsidRDefault="005C310B" w:rsidP="007D34FE">
      <w:pPr>
        <w:pStyle w:val="Heading4"/>
      </w:pPr>
      <w:bookmarkStart w:id="6935" w:name="_CR16_2_3_1"/>
      <w:bookmarkStart w:id="6936" w:name="_Toc20156338"/>
      <w:bookmarkStart w:id="6937" w:name="_Toc27501496"/>
      <w:bookmarkStart w:id="6938" w:name="_Toc44598917"/>
      <w:bookmarkStart w:id="6939" w:name="_Toc44602772"/>
      <w:bookmarkStart w:id="6940" w:name="_Toc45197949"/>
      <w:bookmarkStart w:id="6941" w:name="_Toc45695982"/>
      <w:bookmarkStart w:id="6942" w:name="_Toc51851438"/>
      <w:bookmarkStart w:id="6943" w:name="_Toc92225059"/>
      <w:bookmarkStart w:id="6944" w:name="_Toc218717876"/>
      <w:bookmarkEnd w:id="6935"/>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36"/>
      <w:bookmarkEnd w:id="6937"/>
      <w:bookmarkEnd w:id="6938"/>
      <w:bookmarkEnd w:id="6939"/>
      <w:bookmarkEnd w:id="6940"/>
      <w:bookmarkEnd w:id="6941"/>
      <w:bookmarkEnd w:id="6942"/>
      <w:bookmarkEnd w:id="6943"/>
      <w:bookmarkEnd w:id="6944"/>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lastRenderedPageBreak/>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45" w:name="_CR16_2_3_2"/>
      <w:bookmarkStart w:id="6946" w:name="_Toc20156339"/>
      <w:bookmarkStart w:id="6947" w:name="_Toc27501497"/>
      <w:bookmarkStart w:id="6948" w:name="_Toc44598918"/>
      <w:bookmarkStart w:id="6949" w:name="_Toc44602773"/>
      <w:bookmarkStart w:id="6950" w:name="_Toc45197950"/>
      <w:bookmarkStart w:id="6951" w:name="_Toc45695983"/>
      <w:bookmarkStart w:id="6952" w:name="_Toc51851439"/>
      <w:bookmarkStart w:id="6953" w:name="_Toc92225060"/>
      <w:bookmarkStart w:id="6954" w:name="_Toc218717877"/>
      <w:bookmarkEnd w:id="6945"/>
      <w:r w:rsidRPr="00B02A0B">
        <w:t>1</w:t>
      </w:r>
      <w:r w:rsidRPr="00B02A0B">
        <w:rPr>
          <w:lang w:val="en-US"/>
        </w:rPr>
        <w:t>6.2</w:t>
      </w:r>
      <w:r w:rsidRPr="00B02A0B">
        <w:t>.3.2</w:t>
      </w:r>
      <w:r w:rsidRPr="00B02A0B">
        <w:tab/>
        <w:t>Handling of a SIP MESSAGE request for emergency alert cancellation</w:t>
      </w:r>
      <w:bookmarkEnd w:id="6946"/>
      <w:bookmarkEnd w:id="6947"/>
      <w:bookmarkEnd w:id="6948"/>
      <w:bookmarkEnd w:id="6949"/>
      <w:bookmarkEnd w:id="6950"/>
      <w:bookmarkEnd w:id="6951"/>
      <w:bookmarkEnd w:id="6952"/>
      <w:bookmarkEnd w:id="6953"/>
      <w:bookmarkEnd w:id="6954"/>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lastRenderedPageBreak/>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lastRenderedPageBreak/>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lastRenderedPageBreak/>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55" w:name="_CR16_2_3_3"/>
      <w:bookmarkStart w:id="6956" w:name="_Toc218717878"/>
      <w:bookmarkEnd w:id="6955"/>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56"/>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Pr="00B44357" w:rsidRDefault="00245190" w:rsidP="00B44357">
      <w:pPr>
        <w:pStyle w:val="B2"/>
      </w:pPr>
      <w:r w:rsidRPr="00B44357">
        <w:t>a)</w:t>
      </w:r>
      <w:r w:rsidRPr="00B44357">
        <w:tab/>
        <w:t>generate an outgoing SIP MESSAGE request notification of the MCData user's emergency alert indication as specified in clause 6.3.7.1.2 with the clarifications of clause 6.3.7.1.3;</w:t>
      </w:r>
    </w:p>
    <w:p w14:paraId="1B43EC76" w14:textId="77777777" w:rsidR="00245190" w:rsidRPr="00B44357" w:rsidRDefault="00245190" w:rsidP="00B44357">
      <w:pPr>
        <w:pStyle w:val="B2"/>
      </w:pPr>
      <w:r w:rsidRPr="00B44357">
        <w:t>b)</w:t>
      </w:r>
      <w:r w:rsidRPr="00B44357">
        <w:tab/>
        <w:t>shall include in the application/vnd.3gpp.mcdata-info+xml MIME body with the &lt;mcdatainfo&gt; element containing the &lt;mcdata-Params&gt; element with the &lt;mcdata-calling-user-id&gt; element set to the MCData ID of the MCData user who has initiated an MCData emergency alert; and</w:t>
      </w:r>
    </w:p>
    <w:p w14:paraId="4165F957" w14:textId="1E6F850D" w:rsidR="00245190" w:rsidRPr="00B02A0B" w:rsidRDefault="00245190" w:rsidP="00B44357">
      <w:pPr>
        <w:pStyle w:val="B2"/>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57" w:name="_CR16_3"/>
      <w:bookmarkStart w:id="6958" w:name="_Toc44598919"/>
      <w:bookmarkStart w:id="6959" w:name="_Toc44602774"/>
      <w:bookmarkStart w:id="6960" w:name="_Toc45197951"/>
      <w:bookmarkStart w:id="6961" w:name="_Toc45695984"/>
      <w:bookmarkStart w:id="6962" w:name="_Toc51851440"/>
      <w:bookmarkStart w:id="6963" w:name="_Toc92225061"/>
      <w:bookmarkStart w:id="6964" w:name="_Toc218717879"/>
      <w:bookmarkEnd w:id="6957"/>
      <w:r w:rsidRPr="00B02A0B">
        <w:lastRenderedPageBreak/>
        <w:t>16.3</w:t>
      </w:r>
      <w:r w:rsidRPr="00B02A0B">
        <w:tab/>
        <w:t>Off-network emergency alert</w:t>
      </w:r>
      <w:bookmarkEnd w:id="6821"/>
      <w:bookmarkEnd w:id="6822"/>
      <w:bookmarkEnd w:id="6823"/>
      <w:bookmarkEnd w:id="6958"/>
      <w:bookmarkEnd w:id="6959"/>
      <w:bookmarkEnd w:id="6960"/>
      <w:bookmarkEnd w:id="6961"/>
      <w:bookmarkEnd w:id="6962"/>
      <w:bookmarkEnd w:id="6963"/>
      <w:bookmarkEnd w:id="6964"/>
    </w:p>
    <w:p w14:paraId="41EAB8C7" w14:textId="77777777" w:rsidR="005C310B" w:rsidRPr="00B02A0B" w:rsidRDefault="005C310B" w:rsidP="007D34FE">
      <w:pPr>
        <w:pStyle w:val="Heading3"/>
        <w:rPr>
          <w:rFonts w:eastAsia="Malgun Gothic"/>
        </w:rPr>
      </w:pPr>
      <w:bookmarkStart w:id="6965" w:name="_CR16_3_1"/>
      <w:bookmarkStart w:id="6966" w:name="_Toc20152886"/>
      <w:bookmarkStart w:id="6967" w:name="_Toc27496418"/>
      <w:bookmarkStart w:id="6968" w:name="_Toc36108159"/>
      <w:bookmarkStart w:id="6969" w:name="_Toc44598920"/>
      <w:bookmarkStart w:id="6970" w:name="_Toc44602775"/>
      <w:bookmarkStart w:id="6971" w:name="_Toc45197952"/>
      <w:bookmarkStart w:id="6972" w:name="_Toc45695985"/>
      <w:bookmarkStart w:id="6973" w:name="_Toc51851441"/>
      <w:bookmarkStart w:id="6974" w:name="_Toc92225062"/>
      <w:bookmarkStart w:id="6975" w:name="_Toc218717880"/>
      <w:bookmarkEnd w:id="6965"/>
      <w:r w:rsidRPr="00B02A0B">
        <w:rPr>
          <w:rFonts w:eastAsia="Malgun Gothic"/>
        </w:rPr>
        <w:t>16.3.1</w:t>
      </w:r>
      <w:r w:rsidRPr="00B02A0B">
        <w:rPr>
          <w:rFonts w:eastAsia="Malgun Gothic"/>
        </w:rPr>
        <w:tab/>
        <w:t>General</w:t>
      </w:r>
      <w:bookmarkEnd w:id="6966"/>
      <w:bookmarkEnd w:id="6967"/>
      <w:bookmarkEnd w:id="6968"/>
      <w:bookmarkEnd w:id="6969"/>
      <w:bookmarkEnd w:id="6970"/>
      <w:bookmarkEnd w:id="6971"/>
      <w:bookmarkEnd w:id="6972"/>
      <w:bookmarkEnd w:id="6973"/>
      <w:bookmarkEnd w:id="6974"/>
      <w:bookmarkEnd w:id="6975"/>
    </w:p>
    <w:p w14:paraId="64BF7BBD" w14:textId="77777777" w:rsidR="005C310B" w:rsidRPr="00B02A0B" w:rsidRDefault="005C310B" w:rsidP="007D34FE">
      <w:pPr>
        <w:pStyle w:val="Heading3"/>
        <w:rPr>
          <w:rFonts w:eastAsia="Malgun Gothic"/>
        </w:rPr>
      </w:pPr>
      <w:bookmarkStart w:id="6976" w:name="_CR16_3_2"/>
      <w:bookmarkStart w:id="6977" w:name="_Toc20152887"/>
      <w:bookmarkStart w:id="6978" w:name="_Toc27496419"/>
      <w:bookmarkStart w:id="6979" w:name="_Toc36108160"/>
      <w:bookmarkStart w:id="6980" w:name="_Toc44598921"/>
      <w:bookmarkStart w:id="6981" w:name="_Toc44602776"/>
      <w:bookmarkStart w:id="6982" w:name="_Toc45197953"/>
      <w:bookmarkStart w:id="6983" w:name="_Toc45695986"/>
      <w:bookmarkStart w:id="6984" w:name="_Toc51851442"/>
      <w:bookmarkStart w:id="6985" w:name="_Toc92225063"/>
      <w:bookmarkStart w:id="6986" w:name="_Toc218717881"/>
      <w:bookmarkEnd w:id="6976"/>
      <w:r w:rsidRPr="00B02A0B">
        <w:rPr>
          <w:rFonts w:eastAsia="Malgun Gothic"/>
        </w:rPr>
        <w:t>16.3.2</w:t>
      </w:r>
      <w:r w:rsidRPr="00B02A0B">
        <w:rPr>
          <w:rFonts w:eastAsia="Malgun Gothic"/>
        </w:rPr>
        <w:tab/>
        <w:t>Basic state machine</w:t>
      </w:r>
      <w:bookmarkEnd w:id="6977"/>
      <w:bookmarkEnd w:id="6978"/>
      <w:bookmarkEnd w:id="6979"/>
      <w:bookmarkEnd w:id="6980"/>
      <w:bookmarkEnd w:id="6981"/>
      <w:bookmarkEnd w:id="6982"/>
      <w:bookmarkEnd w:id="6983"/>
      <w:bookmarkEnd w:id="6984"/>
      <w:bookmarkEnd w:id="6985"/>
      <w:bookmarkEnd w:id="6986"/>
    </w:p>
    <w:p w14:paraId="20FAEC83" w14:textId="77777777" w:rsidR="005C310B" w:rsidRPr="00B02A0B" w:rsidRDefault="005C310B" w:rsidP="007D34FE">
      <w:pPr>
        <w:pStyle w:val="Heading4"/>
        <w:rPr>
          <w:rFonts w:eastAsia="Malgun Gothic"/>
        </w:rPr>
      </w:pPr>
      <w:bookmarkStart w:id="6987" w:name="_CR16_3_2_1"/>
      <w:bookmarkStart w:id="6988" w:name="_Toc20152888"/>
      <w:bookmarkStart w:id="6989" w:name="_Toc27496420"/>
      <w:bookmarkStart w:id="6990" w:name="_Toc36108161"/>
      <w:bookmarkStart w:id="6991" w:name="_Toc44598922"/>
      <w:bookmarkStart w:id="6992" w:name="_Toc44602777"/>
      <w:bookmarkStart w:id="6993" w:name="_Toc45197954"/>
      <w:bookmarkStart w:id="6994" w:name="_Toc45695987"/>
      <w:bookmarkStart w:id="6995" w:name="_Toc51851443"/>
      <w:bookmarkStart w:id="6996" w:name="_Toc92225064"/>
      <w:bookmarkStart w:id="6997" w:name="_Toc218717882"/>
      <w:bookmarkEnd w:id="6987"/>
      <w:r w:rsidRPr="00B02A0B">
        <w:rPr>
          <w:rFonts w:eastAsia="Malgun Gothic"/>
        </w:rPr>
        <w:t>16.3.2.1</w:t>
      </w:r>
      <w:r w:rsidRPr="00B02A0B">
        <w:rPr>
          <w:rFonts w:eastAsia="Malgun Gothic"/>
        </w:rPr>
        <w:tab/>
        <w:t>General</w:t>
      </w:r>
      <w:bookmarkEnd w:id="6988"/>
      <w:bookmarkEnd w:id="6989"/>
      <w:bookmarkEnd w:id="6990"/>
      <w:bookmarkEnd w:id="6991"/>
      <w:bookmarkEnd w:id="6992"/>
      <w:bookmarkEnd w:id="6993"/>
      <w:bookmarkEnd w:id="6994"/>
      <w:bookmarkEnd w:id="6995"/>
      <w:bookmarkEnd w:id="6996"/>
      <w:bookmarkEnd w:id="6997"/>
    </w:p>
    <w:p w14:paraId="555011D0" w14:textId="77777777" w:rsidR="005C310B" w:rsidRPr="00B02A0B" w:rsidRDefault="005C310B" w:rsidP="007D34FE">
      <w:pPr>
        <w:pStyle w:val="Heading4"/>
        <w:rPr>
          <w:rFonts w:eastAsia="Malgun Gothic"/>
          <w:lang w:eastAsia="zh-CN"/>
        </w:rPr>
      </w:pPr>
      <w:bookmarkStart w:id="6998" w:name="_CR16_3_2_2"/>
      <w:bookmarkStart w:id="6999" w:name="_Toc20152889"/>
      <w:bookmarkStart w:id="7000" w:name="_Toc27496421"/>
      <w:bookmarkStart w:id="7001" w:name="_Toc36108162"/>
      <w:bookmarkStart w:id="7002" w:name="_Toc44598923"/>
      <w:bookmarkStart w:id="7003" w:name="_Toc44602778"/>
      <w:bookmarkStart w:id="7004" w:name="_Toc45197955"/>
      <w:bookmarkStart w:id="7005" w:name="_Toc45695988"/>
      <w:bookmarkStart w:id="7006" w:name="_Toc51851444"/>
      <w:bookmarkStart w:id="7007" w:name="_Toc92225065"/>
      <w:bookmarkStart w:id="7008" w:name="_Toc218717883"/>
      <w:bookmarkEnd w:id="6998"/>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6999"/>
      <w:bookmarkEnd w:id="7000"/>
      <w:bookmarkEnd w:id="7001"/>
      <w:bookmarkEnd w:id="7002"/>
      <w:bookmarkEnd w:id="7003"/>
      <w:bookmarkEnd w:id="7004"/>
      <w:bookmarkEnd w:id="7005"/>
      <w:bookmarkEnd w:id="7006"/>
      <w:bookmarkEnd w:id="7007"/>
      <w:bookmarkEnd w:id="7008"/>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7pt;height:187.3pt" o:ole="">
            <v:imagedata r:id="rId26" o:title=""/>
          </v:shape>
          <o:OLEObject Type="Embed" ProgID="Visio.Drawing.11" ShapeID="_x0000_i1028" DrawAspect="Content" ObjectID="_1829330010" r:id="rId27"/>
        </w:object>
      </w:r>
    </w:p>
    <w:p w14:paraId="027B5E24" w14:textId="77777777" w:rsidR="005C310B" w:rsidRPr="00B02A0B" w:rsidRDefault="005C310B" w:rsidP="005C310B">
      <w:pPr>
        <w:pStyle w:val="TF"/>
      </w:pPr>
      <w:bookmarkStart w:id="7009" w:name="_CRFigure16_3_2_21"/>
      <w:r w:rsidRPr="00B02A0B">
        <w:rPr>
          <w:lang w:eastAsia="zh-CN"/>
        </w:rPr>
        <w:t>Figure </w:t>
      </w:r>
      <w:bookmarkEnd w:id="7009"/>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7010" w:name="_CR16_3_2_3"/>
      <w:bookmarkStart w:id="7011" w:name="_Toc20152890"/>
      <w:bookmarkStart w:id="7012" w:name="_Toc27496422"/>
      <w:bookmarkStart w:id="7013" w:name="_Toc36108163"/>
      <w:bookmarkStart w:id="7014" w:name="_Toc44598924"/>
      <w:bookmarkStart w:id="7015" w:name="_Toc44602779"/>
      <w:bookmarkStart w:id="7016" w:name="_Toc45197956"/>
      <w:bookmarkStart w:id="7017" w:name="_Toc45695989"/>
      <w:bookmarkStart w:id="7018" w:name="_Toc51851445"/>
      <w:bookmarkStart w:id="7019" w:name="_Toc92225066"/>
      <w:bookmarkStart w:id="7020" w:name="_Toc218717884"/>
      <w:bookmarkEnd w:id="7010"/>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7011"/>
      <w:bookmarkEnd w:id="7012"/>
      <w:bookmarkEnd w:id="7013"/>
      <w:bookmarkEnd w:id="7014"/>
      <w:bookmarkEnd w:id="7015"/>
      <w:bookmarkEnd w:id="7016"/>
      <w:bookmarkEnd w:id="7017"/>
      <w:bookmarkEnd w:id="7018"/>
      <w:bookmarkEnd w:id="7019"/>
      <w:bookmarkEnd w:id="7020"/>
    </w:p>
    <w:p w14:paraId="51EF7B51" w14:textId="77777777" w:rsidR="005C310B" w:rsidRPr="00B02A0B" w:rsidRDefault="005C310B" w:rsidP="007D34FE">
      <w:pPr>
        <w:pStyle w:val="Heading5"/>
        <w:rPr>
          <w:rFonts w:eastAsia="Malgun Gothic"/>
        </w:rPr>
      </w:pPr>
      <w:bookmarkStart w:id="7021" w:name="_CR16_3_2_3_1"/>
      <w:bookmarkStart w:id="7022" w:name="_Toc20152891"/>
      <w:bookmarkStart w:id="7023" w:name="_Toc27496423"/>
      <w:bookmarkStart w:id="7024" w:name="_Toc36108164"/>
      <w:bookmarkStart w:id="7025" w:name="_Toc44598925"/>
      <w:bookmarkStart w:id="7026" w:name="_Toc44602780"/>
      <w:bookmarkStart w:id="7027" w:name="_Toc45197957"/>
      <w:bookmarkStart w:id="7028" w:name="_Toc45695990"/>
      <w:bookmarkStart w:id="7029" w:name="_Toc51851446"/>
      <w:bookmarkStart w:id="7030" w:name="_Toc92225067"/>
      <w:bookmarkStart w:id="7031" w:name="_Toc218717885"/>
      <w:bookmarkEnd w:id="7021"/>
      <w:r w:rsidRPr="00B02A0B">
        <w:rPr>
          <w:rFonts w:eastAsia="Malgun Gothic"/>
        </w:rPr>
        <w:t>16.3.2.3.1</w:t>
      </w:r>
      <w:r w:rsidRPr="00B02A0B">
        <w:rPr>
          <w:rFonts w:eastAsia="Malgun Gothic"/>
        </w:rPr>
        <w:tab/>
        <w:t>E1: Not in emergency state</w:t>
      </w:r>
      <w:bookmarkEnd w:id="7022"/>
      <w:bookmarkEnd w:id="7023"/>
      <w:bookmarkEnd w:id="7024"/>
      <w:bookmarkEnd w:id="7025"/>
      <w:bookmarkEnd w:id="7026"/>
      <w:bookmarkEnd w:id="7027"/>
      <w:bookmarkEnd w:id="7028"/>
      <w:bookmarkEnd w:id="7029"/>
      <w:bookmarkEnd w:id="7030"/>
      <w:bookmarkEnd w:id="7031"/>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32" w:name="_CR16_3_2_3_2"/>
      <w:bookmarkStart w:id="7033" w:name="_Toc20152892"/>
      <w:bookmarkStart w:id="7034" w:name="_Toc27496424"/>
      <w:bookmarkStart w:id="7035" w:name="_Toc36108165"/>
      <w:bookmarkStart w:id="7036" w:name="_Toc44598926"/>
      <w:bookmarkStart w:id="7037" w:name="_Toc44602781"/>
      <w:bookmarkStart w:id="7038" w:name="_Toc45197958"/>
      <w:bookmarkStart w:id="7039" w:name="_Toc45695991"/>
      <w:bookmarkStart w:id="7040" w:name="_Toc51851447"/>
      <w:bookmarkStart w:id="7041" w:name="_Toc92225068"/>
      <w:bookmarkStart w:id="7042" w:name="_Toc218717886"/>
      <w:bookmarkEnd w:id="7032"/>
      <w:r w:rsidRPr="00B02A0B">
        <w:rPr>
          <w:rFonts w:eastAsia="Malgun Gothic"/>
          <w:lang w:eastAsia="zh-CN"/>
        </w:rPr>
        <w:t>16.3.2.3.2</w:t>
      </w:r>
      <w:r w:rsidRPr="00B02A0B">
        <w:rPr>
          <w:rFonts w:eastAsia="Malgun Gothic"/>
          <w:lang w:eastAsia="zh-CN"/>
        </w:rPr>
        <w:tab/>
        <w:t>E2: Emergency state</w:t>
      </w:r>
      <w:bookmarkEnd w:id="7033"/>
      <w:bookmarkEnd w:id="7034"/>
      <w:bookmarkEnd w:id="7035"/>
      <w:bookmarkEnd w:id="7036"/>
      <w:bookmarkEnd w:id="7037"/>
      <w:bookmarkEnd w:id="7038"/>
      <w:bookmarkEnd w:id="7039"/>
      <w:bookmarkEnd w:id="7040"/>
      <w:bookmarkEnd w:id="7041"/>
      <w:bookmarkEnd w:id="7042"/>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43" w:name="_CR16_3_3"/>
      <w:bookmarkStart w:id="7044" w:name="_Toc20152893"/>
      <w:bookmarkStart w:id="7045" w:name="_Toc27496425"/>
      <w:bookmarkStart w:id="7046" w:name="_Toc36108166"/>
      <w:bookmarkStart w:id="7047" w:name="_Toc44598927"/>
      <w:bookmarkStart w:id="7048" w:name="_Toc44602782"/>
      <w:bookmarkStart w:id="7049" w:name="_Toc45197959"/>
      <w:bookmarkStart w:id="7050" w:name="_Toc45695992"/>
      <w:bookmarkStart w:id="7051" w:name="_Toc51851448"/>
      <w:bookmarkStart w:id="7052" w:name="_Toc92225069"/>
      <w:bookmarkStart w:id="7053" w:name="_Toc218717887"/>
      <w:bookmarkEnd w:id="7043"/>
      <w:r w:rsidRPr="00B02A0B">
        <w:lastRenderedPageBreak/>
        <w:t>16.3.3</w:t>
      </w:r>
      <w:r w:rsidRPr="00B02A0B">
        <w:tab/>
        <w:t>Procedures</w:t>
      </w:r>
      <w:bookmarkEnd w:id="7044"/>
      <w:bookmarkEnd w:id="7045"/>
      <w:bookmarkEnd w:id="7046"/>
      <w:bookmarkEnd w:id="7047"/>
      <w:bookmarkEnd w:id="7048"/>
      <w:bookmarkEnd w:id="7049"/>
      <w:bookmarkEnd w:id="7050"/>
      <w:bookmarkEnd w:id="7051"/>
      <w:bookmarkEnd w:id="7052"/>
      <w:bookmarkEnd w:id="7053"/>
    </w:p>
    <w:p w14:paraId="310F73EC" w14:textId="77777777" w:rsidR="005C310B" w:rsidRPr="00B02A0B" w:rsidRDefault="005C310B" w:rsidP="007D34FE">
      <w:pPr>
        <w:pStyle w:val="Heading4"/>
      </w:pPr>
      <w:bookmarkStart w:id="7054" w:name="_CR16_3_3_1"/>
      <w:bookmarkStart w:id="7055" w:name="_Toc20152894"/>
      <w:bookmarkStart w:id="7056" w:name="_Toc27496426"/>
      <w:bookmarkStart w:id="7057" w:name="_Toc36108167"/>
      <w:bookmarkStart w:id="7058" w:name="_Toc44598928"/>
      <w:bookmarkStart w:id="7059" w:name="_Toc44602783"/>
      <w:bookmarkStart w:id="7060" w:name="_Toc45197960"/>
      <w:bookmarkStart w:id="7061" w:name="_Toc45695993"/>
      <w:bookmarkStart w:id="7062" w:name="_Toc51851449"/>
      <w:bookmarkStart w:id="7063" w:name="_Toc92225070"/>
      <w:bookmarkStart w:id="7064" w:name="_Toc218717888"/>
      <w:bookmarkEnd w:id="7054"/>
      <w:r w:rsidRPr="00B02A0B">
        <w:t>16.3.3.1</w:t>
      </w:r>
      <w:r w:rsidRPr="00B02A0B">
        <w:tab/>
        <w:t>Originating user sending emergency alert</w:t>
      </w:r>
      <w:bookmarkEnd w:id="7055"/>
      <w:bookmarkEnd w:id="7056"/>
      <w:bookmarkEnd w:id="7057"/>
      <w:bookmarkEnd w:id="7058"/>
      <w:bookmarkEnd w:id="7059"/>
      <w:bookmarkEnd w:id="7060"/>
      <w:bookmarkEnd w:id="7061"/>
      <w:bookmarkEnd w:id="7062"/>
      <w:bookmarkEnd w:id="7063"/>
      <w:bookmarkEnd w:id="7064"/>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065" w:name="_CR16_3_3_2"/>
      <w:bookmarkStart w:id="7066" w:name="_Toc20152895"/>
      <w:bookmarkStart w:id="7067" w:name="_Toc27496427"/>
      <w:bookmarkStart w:id="7068" w:name="_Toc36108168"/>
      <w:bookmarkStart w:id="7069" w:name="_Toc44598929"/>
      <w:bookmarkStart w:id="7070" w:name="_Toc44602784"/>
      <w:bookmarkStart w:id="7071" w:name="_Toc45197961"/>
      <w:bookmarkStart w:id="7072" w:name="_Toc45695994"/>
      <w:bookmarkStart w:id="7073" w:name="_Toc51851450"/>
      <w:bookmarkStart w:id="7074" w:name="_Toc92225071"/>
      <w:bookmarkStart w:id="7075" w:name="_Toc218717889"/>
      <w:bookmarkEnd w:id="7065"/>
      <w:r w:rsidRPr="00B02A0B">
        <w:rPr>
          <w:rFonts w:eastAsia="Malgun Gothic"/>
        </w:rPr>
        <w:t>16.3.3.2</w:t>
      </w:r>
      <w:r w:rsidRPr="00B02A0B">
        <w:rPr>
          <w:rFonts w:eastAsia="Malgun Gothic"/>
        </w:rPr>
        <w:tab/>
        <w:t>Emergency alert retransmission</w:t>
      </w:r>
      <w:bookmarkEnd w:id="7066"/>
      <w:bookmarkEnd w:id="7067"/>
      <w:bookmarkEnd w:id="7068"/>
      <w:bookmarkEnd w:id="7069"/>
      <w:bookmarkEnd w:id="7070"/>
      <w:bookmarkEnd w:id="7071"/>
      <w:bookmarkEnd w:id="7072"/>
      <w:bookmarkEnd w:id="7073"/>
      <w:bookmarkEnd w:id="7074"/>
      <w:bookmarkEnd w:id="7075"/>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076" w:name="_CR16_3_3_3"/>
      <w:bookmarkStart w:id="7077" w:name="_Toc20152896"/>
      <w:bookmarkStart w:id="7078" w:name="_Toc27496428"/>
      <w:bookmarkStart w:id="7079" w:name="_Toc36108169"/>
      <w:bookmarkStart w:id="7080" w:name="_Toc44598930"/>
      <w:bookmarkStart w:id="7081" w:name="_Toc44602785"/>
      <w:bookmarkStart w:id="7082" w:name="_Toc45197962"/>
      <w:bookmarkStart w:id="7083" w:name="_Toc45695995"/>
      <w:bookmarkStart w:id="7084" w:name="_Toc51851451"/>
      <w:bookmarkStart w:id="7085" w:name="_Toc92225072"/>
      <w:bookmarkStart w:id="7086" w:name="_Toc218717890"/>
      <w:bookmarkEnd w:id="7076"/>
      <w:r w:rsidRPr="00B02A0B">
        <w:t>16.3.3.3</w:t>
      </w:r>
      <w:r w:rsidRPr="00B02A0B">
        <w:tab/>
        <w:t>Terminating user receiving emergency alert</w:t>
      </w:r>
      <w:bookmarkEnd w:id="7077"/>
      <w:bookmarkEnd w:id="7078"/>
      <w:bookmarkEnd w:id="7079"/>
      <w:bookmarkEnd w:id="7080"/>
      <w:bookmarkEnd w:id="7081"/>
      <w:bookmarkEnd w:id="7082"/>
      <w:bookmarkEnd w:id="7083"/>
      <w:bookmarkEnd w:id="7084"/>
      <w:bookmarkEnd w:id="7085"/>
      <w:bookmarkEnd w:id="7086"/>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087" w:name="_CR16_3_3_4"/>
      <w:bookmarkStart w:id="7088" w:name="_Toc20152897"/>
      <w:bookmarkStart w:id="7089" w:name="_Toc27496429"/>
      <w:bookmarkStart w:id="7090" w:name="_Toc36108170"/>
      <w:bookmarkStart w:id="7091" w:name="_Toc44598931"/>
      <w:bookmarkStart w:id="7092" w:name="_Toc44602786"/>
      <w:bookmarkStart w:id="7093" w:name="_Toc45197963"/>
      <w:bookmarkStart w:id="7094" w:name="_Toc45695996"/>
      <w:bookmarkStart w:id="7095" w:name="_Toc51851452"/>
      <w:bookmarkStart w:id="7096" w:name="_Toc92225073"/>
      <w:bookmarkStart w:id="7097" w:name="_Toc218717891"/>
      <w:bookmarkEnd w:id="7087"/>
      <w:r w:rsidRPr="00B02A0B">
        <w:rPr>
          <w:rFonts w:eastAsia="Malgun Gothic"/>
        </w:rPr>
        <w:t>16.3.3.4</w:t>
      </w:r>
      <w:r w:rsidRPr="00B02A0B">
        <w:rPr>
          <w:rFonts w:eastAsia="Malgun Gothic"/>
        </w:rPr>
        <w:tab/>
        <w:t>Terminating user receiving retransmitted emergency alert</w:t>
      </w:r>
      <w:bookmarkEnd w:id="7088"/>
      <w:bookmarkEnd w:id="7089"/>
      <w:bookmarkEnd w:id="7090"/>
      <w:bookmarkEnd w:id="7091"/>
      <w:bookmarkEnd w:id="7092"/>
      <w:bookmarkEnd w:id="7093"/>
      <w:bookmarkEnd w:id="7094"/>
      <w:bookmarkEnd w:id="7095"/>
      <w:bookmarkEnd w:id="7096"/>
      <w:bookmarkEnd w:id="7097"/>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098" w:name="_CR16_3_3_5"/>
      <w:bookmarkStart w:id="7099" w:name="_Toc20152898"/>
      <w:bookmarkStart w:id="7100" w:name="_Toc27496430"/>
      <w:bookmarkStart w:id="7101" w:name="_Toc36108171"/>
      <w:bookmarkStart w:id="7102" w:name="_Toc44598932"/>
      <w:bookmarkStart w:id="7103" w:name="_Toc44602787"/>
      <w:bookmarkStart w:id="7104" w:name="_Toc45197964"/>
      <w:bookmarkStart w:id="7105" w:name="_Toc45695997"/>
      <w:bookmarkStart w:id="7106" w:name="_Toc51851453"/>
      <w:bookmarkStart w:id="7107" w:name="_Toc92225074"/>
      <w:bookmarkStart w:id="7108" w:name="_Toc218717892"/>
      <w:bookmarkEnd w:id="7098"/>
      <w:r w:rsidRPr="00B02A0B">
        <w:t>16.3.3.5</w:t>
      </w:r>
      <w:r w:rsidRPr="00B02A0B">
        <w:tab/>
        <w:t>Originating user cancels emergency alert</w:t>
      </w:r>
      <w:bookmarkEnd w:id="7099"/>
      <w:bookmarkEnd w:id="7100"/>
      <w:bookmarkEnd w:id="7101"/>
      <w:bookmarkEnd w:id="7102"/>
      <w:bookmarkEnd w:id="7103"/>
      <w:bookmarkEnd w:id="7104"/>
      <w:bookmarkEnd w:id="7105"/>
      <w:bookmarkEnd w:id="7106"/>
      <w:bookmarkEnd w:id="7107"/>
      <w:bookmarkEnd w:id="7108"/>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109" w:name="_CR16_3_3_6"/>
      <w:bookmarkStart w:id="7110" w:name="_Toc20152899"/>
      <w:bookmarkStart w:id="7111" w:name="_Toc27496431"/>
      <w:bookmarkStart w:id="7112" w:name="_Toc36108172"/>
      <w:bookmarkStart w:id="7113" w:name="_Toc44598933"/>
      <w:bookmarkStart w:id="7114" w:name="_Toc44602788"/>
      <w:bookmarkStart w:id="7115" w:name="_Toc45197965"/>
      <w:bookmarkStart w:id="7116" w:name="_Toc45695998"/>
      <w:bookmarkStart w:id="7117" w:name="_Toc51851454"/>
      <w:bookmarkStart w:id="7118" w:name="_Toc92225075"/>
      <w:bookmarkStart w:id="7119" w:name="_Toc218717893"/>
      <w:bookmarkEnd w:id="7109"/>
      <w:r w:rsidRPr="00B02A0B">
        <w:t>16.3.3.6</w:t>
      </w:r>
      <w:r w:rsidRPr="00B02A0B">
        <w:tab/>
        <w:t>Terminating user receives GROUP EMERGENCY ALERT CANCEL message</w:t>
      </w:r>
      <w:bookmarkEnd w:id="7110"/>
      <w:bookmarkEnd w:id="7111"/>
      <w:bookmarkEnd w:id="7112"/>
      <w:bookmarkEnd w:id="7113"/>
      <w:bookmarkEnd w:id="7114"/>
      <w:bookmarkEnd w:id="7115"/>
      <w:bookmarkEnd w:id="7116"/>
      <w:bookmarkEnd w:id="7117"/>
      <w:bookmarkEnd w:id="7118"/>
      <w:bookmarkEnd w:id="7119"/>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lastRenderedPageBreak/>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120" w:name="_CR16_3_3_7"/>
      <w:bookmarkStart w:id="7121" w:name="_Toc20152900"/>
      <w:bookmarkStart w:id="7122" w:name="_Toc27496432"/>
      <w:bookmarkStart w:id="7123" w:name="_Toc36108173"/>
      <w:bookmarkStart w:id="7124" w:name="_Toc44598934"/>
      <w:bookmarkStart w:id="7125" w:name="_Toc44602789"/>
      <w:bookmarkStart w:id="7126" w:name="_Toc45197966"/>
      <w:bookmarkStart w:id="7127" w:name="_Toc45695999"/>
      <w:bookmarkStart w:id="7128" w:name="_Toc51851455"/>
      <w:bookmarkStart w:id="7129" w:name="_Toc92225076"/>
      <w:bookmarkStart w:id="7130" w:name="_Toc218717894"/>
      <w:bookmarkEnd w:id="7120"/>
      <w:r w:rsidRPr="00B02A0B">
        <w:rPr>
          <w:rFonts w:eastAsia="Malgun Gothic"/>
        </w:rPr>
        <w:t>16.3.3.7</w:t>
      </w:r>
      <w:r w:rsidRPr="00B02A0B">
        <w:rPr>
          <w:rFonts w:eastAsia="Malgun Gothic"/>
        </w:rPr>
        <w:tab/>
        <w:t>Implicit emergency alert cancel</w:t>
      </w:r>
      <w:bookmarkEnd w:id="7121"/>
      <w:bookmarkEnd w:id="7122"/>
      <w:bookmarkEnd w:id="7123"/>
      <w:bookmarkEnd w:id="7124"/>
      <w:bookmarkEnd w:id="7125"/>
      <w:bookmarkEnd w:id="7126"/>
      <w:bookmarkEnd w:id="7127"/>
      <w:bookmarkEnd w:id="7128"/>
      <w:bookmarkEnd w:id="7129"/>
      <w:bookmarkEnd w:id="7130"/>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31" w:name="_CR17"/>
      <w:bookmarkStart w:id="7132" w:name="_Toc27496433"/>
      <w:bookmarkStart w:id="7133" w:name="_Toc36108174"/>
      <w:bookmarkStart w:id="7134" w:name="_Toc44598935"/>
      <w:bookmarkStart w:id="7135" w:name="_Toc44602790"/>
      <w:bookmarkStart w:id="7136" w:name="_Toc45197967"/>
      <w:bookmarkStart w:id="7137" w:name="_Toc45696000"/>
      <w:bookmarkStart w:id="7138" w:name="_Toc51851456"/>
      <w:bookmarkStart w:id="7139" w:name="_Toc92225077"/>
      <w:bookmarkStart w:id="7140" w:name="_Toc218717895"/>
      <w:bookmarkEnd w:id="7131"/>
      <w:r w:rsidRPr="00B02A0B">
        <w:rPr>
          <w:noProof/>
        </w:rPr>
        <w:t>17</w:t>
      </w:r>
      <w:r w:rsidRPr="00B02A0B">
        <w:rPr>
          <w:noProof/>
        </w:rPr>
        <w:tab/>
        <w:t>Location procedures</w:t>
      </w:r>
      <w:bookmarkEnd w:id="6824"/>
      <w:bookmarkEnd w:id="7132"/>
      <w:bookmarkEnd w:id="7133"/>
      <w:bookmarkEnd w:id="7134"/>
      <w:bookmarkEnd w:id="7135"/>
      <w:bookmarkEnd w:id="7136"/>
      <w:bookmarkEnd w:id="7137"/>
      <w:bookmarkEnd w:id="7138"/>
      <w:bookmarkEnd w:id="7139"/>
      <w:bookmarkEnd w:id="7140"/>
    </w:p>
    <w:p w14:paraId="633E8470" w14:textId="77777777" w:rsidR="005C310B" w:rsidRPr="00B02A0B" w:rsidRDefault="005C310B" w:rsidP="007D34FE">
      <w:pPr>
        <w:pStyle w:val="Heading2"/>
        <w:rPr>
          <w:noProof/>
        </w:rPr>
      </w:pPr>
      <w:bookmarkStart w:id="7141" w:name="_CR17_1"/>
      <w:bookmarkStart w:id="7142" w:name="_Toc20215915"/>
      <w:bookmarkStart w:id="7143" w:name="_Toc27496434"/>
      <w:bookmarkStart w:id="7144" w:name="_Toc36108175"/>
      <w:bookmarkStart w:id="7145" w:name="_Toc44598936"/>
      <w:bookmarkStart w:id="7146" w:name="_Toc44602791"/>
      <w:bookmarkStart w:id="7147" w:name="_Toc45197968"/>
      <w:bookmarkStart w:id="7148" w:name="_Toc45696001"/>
      <w:bookmarkStart w:id="7149" w:name="_Toc51851457"/>
      <w:bookmarkStart w:id="7150" w:name="_Toc92225078"/>
      <w:bookmarkStart w:id="7151" w:name="_Toc218717896"/>
      <w:bookmarkEnd w:id="7141"/>
      <w:r w:rsidRPr="00B02A0B">
        <w:rPr>
          <w:noProof/>
        </w:rPr>
        <w:t>17.1</w:t>
      </w:r>
      <w:r w:rsidRPr="00B02A0B">
        <w:rPr>
          <w:noProof/>
        </w:rPr>
        <w:tab/>
        <w:t>General</w:t>
      </w:r>
      <w:bookmarkEnd w:id="7142"/>
      <w:bookmarkEnd w:id="7143"/>
      <w:bookmarkEnd w:id="7144"/>
      <w:bookmarkEnd w:id="7145"/>
      <w:bookmarkEnd w:id="7146"/>
      <w:bookmarkEnd w:id="7147"/>
      <w:bookmarkEnd w:id="7148"/>
      <w:bookmarkEnd w:id="7149"/>
      <w:bookmarkEnd w:id="7150"/>
      <w:bookmarkEnd w:id="7151"/>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B44357" w:rsidRDefault="009242EF" w:rsidP="00B44357">
      <w:r w:rsidRPr="00B44357">
        <w:t>In case of LTE MBMS and 5G MBS co-existence, the inter-RAT information contained in the location information is used by the participating MCData function to determine how to receive MCData services after inter-RAT change.</w:t>
      </w:r>
    </w:p>
    <w:p w14:paraId="617E5876" w14:textId="77777777" w:rsidR="005C310B" w:rsidRPr="00B02A0B" w:rsidRDefault="005C310B" w:rsidP="007D34FE">
      <w:pPr>
        <w:pStyle w:val="Heading2"/>
        <w:rPr>
          <w:noProof/>
        </w:rPr>
      </w:pPr>
      <w:bookmarkStart w:id="7152" w:name="_CR17_2"/>
      <w:bookmarkStart w:id="7153" w:name="_Toc20215916"/>
      <w:bookmarkStart w:id="7154" w:name="_Toc27496435"/>
      <w:bookmarkStart w:id="7155" w:name="_Toc36108176"/>
      <w:bookmarkStart w:id="7156" w:name="_Toc44598937"/>
      <w:bookmarkStart w:id="7157" w:name="_Toc44602792"/>
      <w:bookmarkStart w:id="7158" w:name="_Toc45197969"/>
      <w:bookmarkStart w:id="7159" w:name="_Toc45696002"/>
      <w:bookmarkStart w:id="7160" w:name="_Toc51851458"/>
      <w:bookmarkStart w:id="7161" w:name="_Toc92225079"/>
      <w:bookmarkStart w:id="7162" w:name="_Toc218717897"/>
      <w:bookmarkEnd w:id="7152"/>
      <w:r w:rsidRPr="00B02A0B">
        <w:rPr>
          <w:noProof/>
        </w:rPr>
        <w:t>17.2</w:t>
      </w:r>
      <w:r w:rsidRPr="00B02A0B">
        <w:rPr>
          <w:noProof/>
        </w:rPr>
        <w:tab/>
        <w:t>Participating MCData function location procedures</w:t>
      </w:r>
      <w:bookmarkEnd w:id="7153"/>
      <w:bookmarkEnd w:id="7154"/>
      <w:bookmarkEnd w:id="7155"/>
      <w:bookmarkEnd w:id="7156"/>
      <w:bookmarkEnd w:id="7157"/>
      <w:bookmarkEnd w:id="7158"/>
      <w:bookmarkEnd w:id="7159"/>
      <w:bookmarkEnd w:id="7160"/>
      <w:bookmarkEnd w:id="7161"/>
      <w:bookmarkEnd w:id="7162"/>
    </w:p>
    <w:p w14:paraId="4714A0ED" w14:textId="77777777" w:rsidR="005C310B" w:rsidRPr="00B02A0B" w:rsidRDefault="005C310B" w:rsidP="007D34FE">
      <w:pPr>
        <w:pStyle w:val="Heading3"/>
        <w:rPr>
          <w:noProof/>
        </w:rPr>
      </w:pPr>
      <w:bookmarkStart w:id="7163" w:name="_CR17_2_1"/>
      <w:bookmarkStart w:id="7164" w:name="_Toc20215917"/>
      <w:bookmarkStart w:id="7165" w:name="_Toc27496436"/>
      <w:bookmarkStart w:id="7166" w:name="_Toc36108177"/>
      <w:bookmarkStart w:id="7167" w:name="_Toc44598938"/>
      <w:bookmarkStart w:id="7168" w:name="_Toc44602793"/>
      <w:bookmarkStart w:id="7169" w:name="_Toc45197970"/>
      <w:bookmarkStart w:id="7170" w:name="_Toc45696003"/>
      <w:bookmarkStart w:id="7171" w:name="_Toc51851459"/>
      <w:bookmarkStart w:id="7172" w:name="_Toc92225080"/>
      <w:bookmarkStart w:id="7173" w:name="_Toc218717898"/>
      <w:bookmarkEnd w:id="7163"/>
      <w:r w:rsidRPr="00B02A0B">
        <w:rPr>
          <w:noProof/>
        </w:rPr>
        <w:t>17.2.1</w:t>
      </w:r>
      <w:r w:rsidRPr="00B02A0B">
        <w:rPr>
          <w:noProof/>
        </w:rPr>
        <w:tab/>
        <w:t>General</w:t>
      </w:r>
      <w:bookmarkEnd w:id="7164"/>
      <w:bookmarkEnd w:id="7165"/>
      <w:bookmarkEnd w:id="7166"/>
      <w:bookmarkEnd w:id="7167"/>
      <w:bookmarkEnd w:id="7168"/>
      <w:bookmarkEnd w:id="7169"/>
      <w:bookmarkEnd w:id="7170"/>
      <w:bookmarkEnd w:id="7171"/>
      <w:bookmarkEnd w:id="7172"/>
      <w:bookmarkEnd w:id="7173"/>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174" w:name="_CR17_2_2"/>
      <w:bookmarkStart w:id="7175" w:name="_Toc20215918"/>
      <w:bookmarkStart w:id="7176" w:name="_Toc27496437"/>
      <w:bookmarkStart w:id="7177" w:name="_Toc36108178"/>
      <w:bookmarkStart w:id="7178" w:name="_Toc44598939"/>
      <w:bookmarkStart w:id="7179" w:name="_Toc44602794"/>
      <w:bookmarkStart w:id="7180" w:name="_Toc45197971"/>
      <w:bookmarkStart w:id="7181" w:name="_Toc45696004"/>
      <w:bookmarkStart w:id="7182" w:name="_Toc51851460"/>
      <w:bookmarkStart w:id="7183" w:name="_Toc92225081"/>
      <w:bookmarkStart w:id="7184" w:name="_Toc218717899"/>
      <w:bookmarkEnd w:id="7174"/>
      <w:r w:rsidRPr="00B02A0B">
        <w:rPr>
          <w:noProof/>
        </w:rPr>
        <w:t>17.2.2</w:t>
      </w:r>
      <w:r w:rsidRPr="00B02A0B">
        <w:rPr>
          <w:noProof/>
        </w:rPr>
        <w:tab/>
        <w:t>Location reporting configuration</w:t>
      </w:r>
      <w:bookmarkEnd w:id="7175"/>
      <w:bookmarkEnd w:id="7176"/>
      <w:bookmarkEnd w:id="7177"/>
      <w:bookmarkEnd w:id="7178"/>
      <w:bookmarkEnd w:id="7179"/>
      <w:bookmarkEnd w:id="7180"/>
      <w:bookmarkEnd w:id="7181"/>
      <w:bookmarkEnd w:id="7182"/>
      <w:bookmarkEnd w:id="7183"/>
      <w:bookmarkEnd w:id="7184"/>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lastRenderedPageBreak/>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185" w:name="_CR17_2_2A"/>
      <w:bookmarkStart w:id="7186" w:name="_Toc218717900"/>
      <w:bookmarkEnd w:id="7185"/>
      <w:r w:rsidRPr="008331E5">
        <w:t>17.2.2A</w:t>
      </w:r>
      <w:r w:rsidRPr="008331E5">
        <w:tab/>
        <w:t>Location reporting configuration requested by authorized MC</w:t>
      </w:r>
      <w:r>
        <w:t>Data</w:t>
      </w:r>
      <w:r w:rsidRPr="008331E5">
        <w:t xml:space="preserve"> client</w:t>
      </w:r>
      <w:bookmarkEnd w:id="7186"/>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77777777"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Pr="0010492E">
        <w:rPr>
          <w:highlight w:val="yellow"/>
        </w:rPr>
        <w:t>aaa</w:t>
      </w:r>
      <w:r w:rsidRPr="008331E5">
        <w:t xml:space="preserve"> invalid location request target client list" in a Warning header field, as specified in clause 4.</w:t>
      </w:r>
      <w:r>
        <w:t>9</w:t>
      </w:r>
      <w:r w:rsidRPr="008331E5">
        <w:t>, and shall not continue with the rest of the steps;</w:t>
      </w:r>
    </w:p>
    <w:p w14:paraId="307524F7" w14:textId="77777777"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Pr="009C7755">
        <w:rPr>
          <w:highlight w:val="yellow"/>
        </w:rPr>
        <w:t>ccc</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lastRenderedPageBreak/>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187" w:name="_CR17_2_2B"/>
      <w:bookmarkStart w:id="7188" w:name="_Toc218717901"/>
      <w:bookmarkEnd w:id="7187"/>
      <w:r w:rsidRPr="00D45F43">
        <w:t>17.2.2B</w:t>
      </w:r>
      <w:r w:rsidRPr="00D45F43">
        <w:tab/>
        <w:t>Location reporting configuration request from another MC</w:t>
      </w:r>
      <w:r>
        <w:t>Data</w:t>
      </w:r>
      <w:r w:rsidRPr="00D45F43">
        <w:t xml:space="preserve"> server</w:t>
      </w:r>
      <w:bookmarkEnd w:id="7188"/>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lastRenderedPageBreak/>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189" w:name="_CR17_2_3"/>
      <w:bookmarkStart w:id="7190" w:name="_Toc20215919"/>
      <w:bookmarkStart w:id="7191" w:name="_Toc27496438"/>
      <w:bookmarkStart w:id="7192" w:name="_Toc36108179"/>
      <w:bookmarkStart w:id="7193" w:name="_Toc44598940"/>
      <w:bookmarkStart w:id="7194" w:name="_Toc44602795"/>
      <w:bookmarkStart w:id="7195" w:name="_Toc45197972"/>
      <w:bookmarkStart w:id="7196" w:name="_Toc45696005"/>
      <w:bookmarkStart w:id="7197" w:name="_Toc51851461"/>
      <w:bookmarkStart w:id="7198" w:name="_Toc92225082"/>
      <w:bookmarkStart w:id="7199" w:name="_Toc218717902"/>
      <w:bookmarkEnd w:id="7189"/>
      <w:r w:rsidRPr="00B02A0B">
        <w:rPr>
          <w:noProof/>
        </w:rPr>
        <w:t>17.2.3</w:t>
      </w:r>
      <w:r w:rsidRPr="00B02A0B">
        <w:rPr>
          <w:noProof/>
        </w:rPr>
        <w:tab/>
        <w:t>Location information request</w:t>
      </w:r>
      <w:bookmarkEnd w:id="7190"/>
      <w:bookmarkEnd w:id="7191"/>
      <w:bookmarkEnd w:id="7192"/>
      <w:bookmarkEnd w:id="7193"/>
      <w:bookmarkEnd w:id="7194"/>
      <w:bookmarkEnd w:id="7195"/>
      <w:bookmarkEnd w:id="7196"/>
      <w:bookmarkEnd w:id="7197"/>
      <w:bookmarkEnd w:id="7198"/>
      <w:bookmarkEnd w:id="7199"/>
    </w:p>
    <w:p w14:paraId="113A9708" w14:textId="0B4BA461" w:rsidR="00913626" w:rsidRPr="00913626" w:rsidRDefault="00913626" w:rsidP="00913626">
      <w:pPr>
        <w:pStyle w:val="Heading4"/>
        <w:overflowPunct/>
        <w:autoSpaceDE/>
        <w:autoSpaceDN/>
        <w:adjustRightInd/>
        <w:textAlignment w:val="auto"/>
      </w:pPr>
      <w:bookmarkStart w:id="7200" w:name="_CR17_2_3_1"/>
      <w:bookmarkStart w:id="7201" w:name="_Toc218717903"/>
      <w:bookmarkEnd w:id="7200"/>
      <w:r>
        <w:rPr>
          <w:lang w:eastAsia="en-US"/>
        </w:rPr>
        <w:t>17.2.3.1</w:t>
      </w:r>
      <w:r>
        <w:rPr>
          <w:lang w:eastAsia="en-US"/>
        </w:rPr>
        <w:tab/>
        <w:t>Location information request to MCData client</w:t>
      </w:r>
      <w:bookmarkEnd w:id="7201"/>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202" w:name="_CR17_2_3_2"/>
      <w:bookmarkStart w:id="7203" w:name="_Toc218717904"/>
      <w:bookmarkEnd w:id="7202"/>
      <w:r>
        <w:t>17.2.3.2</w:t>
      </w:r>
      <w:r>
        <w:tab/>
        <w:t>Location information request from authorized MCData client</w:t>
      </w:r>
      <w:bookmarkEnd w:id="7203"/>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204" w:name="_Hlk154040151"/>
      <w:r>
        <w:lastRenderedPageBreak/>
        <w:t>NOTE 2: How the participating function determine if the MC user is authorized to send location information request is out of scope of th</w:t>
      </w:r>
      <w:bookmarkEnd w:id="7204"/>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lastRenderedPageBreak/>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205" w:name="_CR17_2_3_3"/>
      <w:bookmarkStart w:id="7206" w:name="_Toc218717905"/>
      <w:bookmarkEnd w:id="7205"/>
      <w:r>
        <w:t>17.2.3.3</w:t>
      </w:r>
      <w:r>
        <w:tab/>
        <w:t>Location information request from another MCData server</w:t>
      </w:r>
      <w:bookmarkEnd w:id="7206"/>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B44357" w:rsidRDefault="00467069" w:rsidP="00B44357">
      <w:pPr>
        <w:pStyle w:val="B1"/>
      </w:pPr>
      <w:r w:rsidRPr="00B44357">
        <w:t>4)</w:t>
      </w:r>
      <w:r w:rsidRPr="00B44357">
        <w:tab/>
        <w:t>for each requested MCData client identified by the "uri" attribute of each &lt;entry&gt; element of a &lt;list&gt; element of the &lt;resource-lists&gt; element of an application/resource-lists+xml MIME body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w:t>
      </w:r>
      <w:r>
        <w:lastRenderedPageBreak/>
        <w:t xml:space="preserve">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207" w:name="_CR17_2_4"/>
      <w:bookmarkStart w:id="7208" w:name="_Toc20215920"/>
      <w:bookmarkStart w:id="7209" w:name="_Toc27496439"/>
      <w:bookmarkStart w:id="7210" w:name="_Toc36108180"/>
      <w:bookmarkStart w:id="7211" w:name="_Toc44598941"/>
      <w:bookmarkStart w:id="7212" w:name="_Toc44602796"/>
      <w:bookmarkStart w:id="7213" w:name="_Toc45197973"/>
      <w:bookmarkStart w:id="7214" w:name="_Toc45696006"/>
      <w:bookmarkStart w:id="7215" w:name="_Toc51851462"/>
      <w:bookmarkStart w:id="7216" w:name="_Toc92225083"/>
      <w:bookmarkStart w:id="7217" w:name="_Toc218717906"/>
      <w:bookmarkEnd w:id="7207"/>
      <w:r w:rsidRPr="00B02A0B">
        <w:rPr>
          <w:noProof/>
        </w:rPr>
        <w:t>17.2.4</w:t>
      </w:r>
      <w:r w:rsidRPr="00B02A0B">
        <w:rPr>
          <w:noProof/>
        </w:rPr>
        <w:tab/>
        <w:t>Location information report</w:t>
      </w:r>
      <w:bookmarkEnd w:id="7208"/>
      <w:bookmarkEnd w:id="7209"/>
      <w:bookmarkEnd w:id="7210"/>
      <w:bookmarkEnd w:id="7211"/>
      <w:bookmarkEnd w:id="7212"/>
      <w:bookmarkEnd w:id="7213"/>
      <w:bookmarkEnd w:id="7214"/>
      <w:bookmarkEnd w:id="7215"/>
      <w:bookmarkEnd w:id="7216"/>
      <w:bookmarkEnd w:id="7217"/>
    </w:p>
    <w:p w14:paraId="5DC87FDD" w14:textId="51C2EB31" w:rsidR="00467069" w:rsidRPr="00467069" w:rsidRDefault="00467069" w:rsidP="00467069">
      <w:pPr>
        <w:pStyle w:val="Heading4"/>
        <w:overflowPunct/>
        <w:autoSpaceDE/>
        <w:autoSpaceDN/>
        <w:adjustRightInd/>
        <w:textAlignment w:val="auto"/>
      </w:pPr>
      <w:bookmarkStart w:id="7218" w:name="_CR17_2_4_1"/>
      <w:bookmarkStart w:id="7219" w:name="_Toc218717907"/>
      <w:bookmarkEnd w:id="7218"/>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219"/>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lastRenderedPageBreak/>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220" w:name="_CR17_2_4_2"/>
      <w:bookmarkStart w:id="7221" w:name="_Toc218717908"/>
      <w:bookmarkEnd w:id="7220"/>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221"/>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222" w:name="_CR17_2_5"/>
      <w:bookmarkStart w:id="7223" w:name="_Toc20215921"/>
      <w:bookmarkStart w:id="7224" w:name="_Toc27496440"/>
      <w:bookmarkStart w:id="7225" w:name="_Toc36108181"/>
      <w:bookmarkStart w:id="7226" w:name="_Toc44598942"/>
      <w:bookmarkStart w:id="7227" w:name="_Toc44602797"/>
      <w:bookmarkStart w:id="7228" w:name="_Toc45197974"/>
      <w:bookmarkStart w:id="7229" w:name="_Toc45696007"/>
      <w:bookmarkStart w:id="7230" w:name="_Toc51851463"/>
      <w:bookmarkStart w:id="7231" w:name="_Toc92225084"/>
      <w:bookmarkStart w:id="7232" w:name="_Toc218717909"/>
      <w:bookmarkEnd w:id="7222"/>
      <w:r w:rsidRPr="00B02A0B">
        <w:t>17.2.5</w:t>
      </w:r>
      <w:r w:rsidRPr="00B02A0B">
        <w:tab/>
        <w:t>Abnormal cases</w:t>
      </w:r>
      <w:bookmarkEnd w:id="7223"/>
      <w:bookmarkEnd w:id="7224"/>
      <w:bookmarkEnd w:id="7225"/>
      <w:bookmarkEnd w:id="7226"/>
      <w:bookmarkEnd w:id="7227"/>
      <w:bookmarkEnd w:id="7228"/>
      <w:bookmarkEnd w:id="7229"/>
      <w:bookmarkEnd w:id="7230"/>
      <w:bookmarkEnd w:id="7231"/>
      <w:bookmarkEnd w:id="7232"/>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33" w:name="_CR17_3"/>
      <w:bookmarkStart w:id="7234" w:name="_Toc20215922"/>
      <w:bookmarkStart w:id="7235" w:name="_Toc27496441"/>
      <w:bookmarkStart w:id="7236" w:name="_Toc36108182"/>
      <w:bookmarkStart w:id="7237" w:name="_Toc44598943"/>
      <w:bookmarkStart w:id="7238" w:name="_Toc44602798"/>
      <w:bookmarkStart w:id="7239" w:name="_Toc45197975"/>
      <w:bookmarkStart w:id="7240" w:name="_Toc45696008"/>
      <w:bookmarkStart w:id="7241" w:name="_Toc51851464"/>
      <w:bookmarkStart w:id="7242" w:name="_Toc92225085"/>
      <w:bookmarkStart w:id="7243" w:name="_Toc218717910"/>
      <w:bookmarkEnd w:id="7233"/>
      <w:r w:rsidRPr="00B02A0B">
        <w:rPr>
          <w:noProof/>
        </w:rPr>
        <w:t>17.3</w:t>
      </w:r>
      <w:r w:rsidRPr="00B02A0B">
        <w:rPr>
          <w:noProof/>
        </w:rPr>
        <w:tab/>
        <w:t>MCData client location procedures</w:t>
      </w:r>
      <w:bookmarkEnd w:id="7234"/>
      <w:bookmarkEnd w:id="7235"/>
      <w:bookmarkEnd w:id="7236"/>
      <w:bookmarkEnd w:id="7237"/>
      <w:bookmarkEnd w:id="7238"/>
      <w:bookmarkEnd w:id="7239"/>
      <w:bookmarkEnd w:id="7240"/>
      <w:bookmarkEnd w:id="7241"/>
      <w:bookmarkEnd w:id="7242"/>
      <w:bookmarkEnd w:id="7243"/>
    </w:p>
    <w:p w14:paraId="34B73CD8" w14:textId="77777777" w:rsidR="005C310B" w:rsidRPr="00B02A0B" w:rsidRDefault="005C310B" w:rsidP="007D34FE">
      <w:pPr>
        <w:pStyle w:val="Heading3"/>
        <w:rPr>
          <w:rFonts w:eastAsia="Malgun Gothic"/>
          <w:noProof/>
        </w:rPr>
      </w:pPr>
      <w:bookmarkStart w:id="7244" w:name="_CR17_3_1"/>
      <w:bookmarkStart w:id="7245" w:name="_Toc20215923"/>
      <w:bookmarkStart w:id="7246" w:name="_Toc27496442"/>
      <w:bookmarkStart w:id="7247" w:name="_Toc36108183"/>
      <w:bookmarkStart w:id="7248" w:name="_Toc44598944"/>
      <w:bookmarkStart w:id="7249" w:name="_Toc44602799"/>
      <w:bookmarkStart w:id="7250" w:name="_Toc45197976"/>
      <w:bookmarkStart w:id="7251" w:name="_Toc45696009"/>
      <w:bookmarkStart w:id="7252" w:name="_Toc51851465"/>
      <w:bookmarkStart w:id="7253" w:name="_Toc92225086"/>
      <w:bookmarkStart w:id="7254" w:name="_Toc218717911"/>
      <w:bookmarkEnd w:id="7244"/>
      <w:r w:rsidRPr="00B02A0B">
        <w:rPr>
          <w:rFonts w:eastAsia="Malgun Gothic"/>
          <w:noProof/>
        </w:rPr>
        <w:t>17.3.1</w:t>
      </w:r>
      <w:r w:rsidRPr="00B02A0B">
        <w:rPr>
          <w:rFonts w:eastAsia="Malgun Gothic"/>
          <w:noProof/>
        </w:rPr>
        <w:tab/>
        <w:t>General</w:t>
      </w:r>
      <w:bookmarkEnd w:id="7245"/>
      <w:bookmarkEnd w:id="7246"/>
      <w:bookmarkEnd w:id="7247"/>
      <w:bookmarkEnd w:id="7248"/>
      <w:bookmarkEnd w:id="7249"/>
      <w:bookmarkEnd w:id="7250"/>
      <w:bookmarkEnd w:id="7251"/>
      <w:bookmarkEnd w:id="7252"/>
      <w:bookmarkEnd w:id="7253"/>
      <w:bookmarkEnd w:id="7254"/>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55" w:name="_CR17_3_2"/>
      <w:bookmarkStart w:id="7256" w:name="_Toc20215924"/>
      <w:bookmarkStart w:id="7257" w:name="_Toc27496443"/>
      <w:bookmarkStart w:id="7258" w:name="_Toc36108184"/>
      <w:bookmarkStart w:id="7259" w:name="_Toc44598945"/>
      <w:bookmarkStart w:id="7260" w:name="_Toc44602800"/>
      <w:bookmarkStart w:id="7261" w:name="_Toc45197977"/>
      <w:bookmarkStart w:id="7262" w:name="_Toc45696010"/>
      <w:bookmarkStart w:id="7263" w:name="_Toc51851466"/>
      <w:bookmarkStart w:id="7264" w:name="_Toc92225087"/>
      <w:bookmarkStart w:id="7265" w:name="_Toc218717912"/>
      <w:bookmarkEnd w:id="7255"/>
      <w:r w:rsidRPr="00B02A0B">
        <w:rPr>
          <w:rFonts w:eastAsia="Malgun Gothic"/>
        </w:rPr>
        <w:lastRenderedPageBreak/>
        <w:t>17.3.2</w:t>
      </w:r>
      <w:r w:rsidRPr="00B02A0B">
        <w:rPr>
          <w:rFonts w:eastAsia="Malgun Gothic"/>
        </w:rPr>
        <w:tab/>
        <w:t>Location reporting configuration</w:t>
      </w:r>
      <w:bookmarkEnd w:id="7256"/>
      <w:bookmarkEnd w:id="7257"/>
      <w:bookmarkEnd w:id="7258"/>
      <w:bookmarkEnd w:id="7259"/>
      <w:bookmarkEnd w:id="7260"/>
      <w:bookmarkEnd w:id="7261"/>
      <w:bookmarkEnd w:id="7262"/>
      <w:bookmarkEnd w:id="7263"/>
      <w:bookmarkEnd w:id="7264"/>
      <w:bookmarkEnd w:id="7265"/>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266" w:name="_CR17_3_2_1"/>
      <w:bookmarkStart w:id="7267" w:name="_Toc218717913"/>
      <w:bookmarkEnd w:id="7266"/>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267"/>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268" w:name="_CR17_3_2_2"/>
      <w:bookmarkStart w:id="7269" w:name="_Toc218717914"/>
      <w:bookmarkEnd w:id="7268"/>
      <w:r w:rsidRPr="0005018D">
        <w:rPr>
          <w:rFonts w:eastAsia="Malgun Gothic"/>
        </w:rPr>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269"/>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270" w:name="_CR17_3_3"/>
      <w:bookmarkStart w:id="7271" w:name="_Toc20215925"/>
      <w:bookmarkStart w:id="7272" w:name="_Toc27496444"/>
      <w:bookmarkStart w:id="7273" w:name="_Toc36108185"/>
      <w:bookmarkStart w:id="7274" w:name="_Toc44598946"/>
      <w:bookmarkStart w:id="7275" w:name="_Toc44602801"/>
      <w:bookmarkStart w:id="7276" w:name="_Toc45197978"/>
      <w:bookmarkStart w:id="7277" w:name="_Toc45696011"/>
      <w:bookmarkStart w:id="7278" w:name="_Toc51851467"/>
      <w:bookmarkStart w:id="7279" w:name="_Toc92225088"/>
      <w:bookmarkStart w:id="7280" w:name="_Toc218717915"/>
      <w:bookmarkEnd w:id="7270"/>
      <w:r w:rsidRPr="00B02A0B">
        <w:t>17.3.3</w:t>
      </w:r>
      <w:r w:rsidRPr="00B02A0B">
        <w:tab/>
        <w:t>Location information request</w:t>
      </w:r>
      <w:bookmarkEnd w:id="7271"/>
      <w:bookmarkEnd w:id="7272"/>
      <w:bookmarkEnd w:id="7273"/>
      <w:bookmarkEnd w:id="7274"/>
      <w:bookmarkEnd w:id="7275"/>
      <w:bookmarkEnd w:id="7276"/>
      <w:bookmarkEnd w:id="7277"/>
      <w:bookmarkEnd w:id="7278"/>
      <w:bookmarkEnd w:id="7279"/>
      <w:bookmarkEnd w:id="7280"/>
    </w:p>
    <w:p w14:paraId="33CA0283" w14:textId="2C6CC928" w:rsidR="00467069" w:rsidRPr="00467069" w:rsidRDefault="00467069" w:rsidP="00467069">
      <w:pPr>
        <w:pStyle w:val="Heading4"/>
        <w:overflowPunct/>
        <w:autoSpaceDE/>
        <w:autoSpaceDN/>
        <w:adjustRightInd/>
        <w:textAlignment w:val="auto"/>
      </w:pPr>
      <w:bookmarkStart w:id="7281" w:name="_CR17_3_3_1"/>
      <w:bookmarkStart w:id="7282" w:name="_Toc218717916"/>
      <w:bookmarkEnd w:id="7281"/>
      <w:r>
        <w:rPr>
          <w:lang w:eastAsia="en-US"/>
        </w:rPr>
        <w:t>17.3.3.1</w:t>
      </w:r>
      <w:r>
        <w:rPr>
          <w:lang w:eastAsia="en-US"/>
        </w:rPr>
        <w:tab/>
        <w:t>Location information request to MCData client</w:t>
      </w:r>
      <w:bookmarkEnd w:id="7282"/>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lastRenderedPageBreak/>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283" w:name="_CR17_3_3_2"/>
      <w:bookmarkStart w:id="7284" w:name="_Toc218717917"/>
      <w:bookmarkEnd w:id="7283"/>
      <w:r>
        <w:t>17.3.3.2</w:t>
      </w:r>
      <w:r>
        <w:tab/>
        <w:t>Location information request from authorized MCData client</w:t>
      </w:r>
      <w:bookmarkEnd w:id="7284"/>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285" w:name="_CR17_3_4"/>
      <w:bookmarkStart w:id="7286" w:name="_Toc20215926"/>
      <w:bookmarkStart w:id="7287" w:name="_Toc27496445"/>
      <w:bookmarkStart w:id="7288" w:name="_Toc36108186"/>
      <w:bookmarkStart w:id="7289" w:name="_Toc44598947"/>
      <w:bookmarkStart w:id="7290" w:name="_Toc44602802"/>
      <w:bookmarkStart w:id="7291" w:name="_Toc45197979"/>
      <w:bookmarkStart w:id="7292" w:name="_Toc45696012"/>
      <w:bookmarkStart w:id="7293" w:name="_Toc51851468"/>
      <w:bookmarkStart w:id="7294" w:name="_Toc92225089"/>
      <w:bookmarkStart w:id="7295" w:name="_Toc218717918"/>
      <w:bookmarkEnd w:id="7285"/>
      <w:r w:rsidRPr="00B02A0B">
        <w:rPr>
          <w:noProof/>
        </w:rPr>
        <w:lastRenderedPageBreak/>
        <w:t>17.3.4</w:t>
      </w:r>
      <w:r w:rsidRPr="00B02A0B">
        <w:rPr>
          <w:noProof/>
        </w:rPr>
        <w:tab/>
        <w:t>Location information report</w:t>
      </w:r>
      <w:bookmarkEnd w:id="7286"/>
      <w:bookmarkEnd w:id="7287"/>
      <w:bookmarkEnd w:id="7288"/>
      <w:bookmarkEnd w:id="7289"/>
      <w:bookmarkEnd w:id="7290"/>
      <w:bookmarkEnd w:id="7291"/>
      <w:bookmarkEnd w:id="7292"/>
      <w:bookmarkEnd w:id="7293"/>
      <w:bookmarkEnd w:id="7294"/>
      <w:bookmarkEnd w:id="7295"/>
    </w:p>
    <w:p w14:paraId="61280F6F" w14:textId="77777777" w:rsidR="005C310B" w:rsidRPr="00B02A0B" w:rsidRDefault="005C310B" w:rsidP="007D34FE">
      <w:pPr>
        <w:pStyle w:val="Heading4"/>
      </w:pPr>
      <w:bookmarkStart w:id="7296" w:name="_CR17_3_4_1"/>
      <w:bookmarkStart w:id="7297" w:name="_Toc20215927"/>
      <w:bookmarkStart w:id="7298" w:name="_Toc27496446"/>
      <w:bookmarkStart w:id="7299" w:name="_Toc36108187"/>
      <w:bookmarkStart w:id="7300" w:name="_Toc44598948"/>
      <w:bookmarkStart w:id="7301" w:name="_Toc44602803"/>
      <w:bookmarkStart w:id="7302" w:name="_Toc45197980"/>
      <w:bookmarkStart w:id="7303" w:name="_Toc45696013"/>
      <w:bookmarkStart w:id="7304" w:name="_Toc51851469"/>
      <w:bookmarkStart w:id="7305" w:name="_Toc92225090"/>
      <w:bookmarkStart w:id="7306" w:name="_Toc218717919"/>
      <w:bookmarkEnd w:id="7296"/>
      <w:r w:rsidRPr="00B02A0B">
        <w:t>17.3.4.1</w:t>
      </w:r>
      <w:r w:rsidRPr="00B02A0B">
        <w:tab/>
        <w:t>Report triggering</w:t>
      </w:r>
      <w:bookmarkEnd w:id="7297"/>
      <w:bookmarkEnd w:id="7298"/>
      <w:bookmarkEnd w:id="7299"/>
      <w:bookmarkEnd w:id="7300"/>
      <w:bookmarkEnd w:id="7301"/>
      <w:bookmarkEnd w:id="7302"/>
      <w:bookmarkEnd w:id="7303"/>
      <w:bookmarkEnd w:id="7304"/>
      <w:bookmarkEnd w:id="7305"/>
      <w:bookmarkEnd w:id="7306"/>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307" w:name="_CR17_3_4_2"/>
      <w:bookmarkStart w:id="7308" w:name="_Toc20215928"/>
      <w:bookmarkStart w:id="7309" w:name="_Toc27496447"/>
      <w:bookmarkStart w:id="7310" w:name="_Toc36108188"/>
      <w:bookmarkStart w:id="7311" w:name="_Toc44598949"/>
      <w:bookmarkStart w:id="7312" w:name="_Toc44602804"/>
      <w:bookmarkStart w:id="7313" w:name="_Toc45197981"/>
      <w:bookmarkStart w:id="7314" w:name="_Toc45696014"/>
      <w:bookmarkStart w:id="7315" w:name="_Toc51851470"/>
      <w:bookmarkStart w:id="7316" w:name="_Toc92225091"/>
      <w:bookmarkStart w:id="7317" w:name="_Toc218717920"/>
      <w:bookmarkEnd w:id="7307"/>
      <w:r w:rsidRPr="00B02A0B">
        <w:t>17.3.4.2</w:t>
      </w:r>
      <w:r w:rsidRPr="00B02A0B">
        <w:tab/>
        <w:t>Sending location information report</w:t>
      </w:r>
      <w:bookmarkEnd w:id="7308"/>
      <w:bookmarkEnd w:id="7309"/>
      <w:bookmarkEnd w:id="7310"/>
      <w:bookmarkEnd w:id="7311"/>
      <w:bookmarkEnd w:id="7312"/>
      <w:bookmarkEnd w:id="7313"/>
      <w:bookmarkEnd w:id="7314"/>
      <w:bookmarkEnd w:id="7315"/>
      <w:bookmarkEnd w:id="7316"/>
      <w:bookmarkEnd w:id="7317"/>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318" w:name="_CR18"/>
      <w:bookmarkStart w:id="7319" w:name="_Toc11410531"/>
      <w:bookmarkStart w:id="7320" w:name="_Toc27496448"/>
      <w:bookmarkStart w:id="7321" w:name="_Toc36108189"/>
      <w:bookmarkStart w:id="7322" w:name="_Toc44598950"/>
      <w:bookmarkStart w:id="7323" w:name="_Toc44602805"/>
      <w:bookmarkStart w:id="7324" w:name="_Toc45197982"/>
      <w:bookmarkStart w:id="7325" w:name="_Toc45696015"/>
      <w:bookmarkStart w:id="7326" w:name="_Toc51851471"/>
      <w:bookmarkStart w:id="7327" w:name="_Toc92225092"/>
      <w:bookmarkStart w:id="7328" w:name="_Toc218717921"/>
      <w:bookmarkEnd w:id="7318"/>
      <w:r w:rsidRPr="00B02A0B">
        <w:lastRenderedPageBreak/>
        <w:t>18</w:t>
      </w:r>
      <w:r w:rsidRPr="00B02A0B">
        <w:tab/>
        <w:t>Pre-established session</w:t>
      </w:r>
      <w:bookmarkEnd w:id="7319"/>
      <w:bookmarkEnd w:id="7320"/>
      <w:bookmarkEnd w:id="7321"/>
      <w:bookmarkEnd w:id="7322"/>
      <w:bookmarkEnd w:id="7323"/>
      <w:bookmarkEnd w:id="7324"/>
      <w:bookmarkEnd w:id="7325"/>
      <w:bookmarkEnd w:id="7326"/>
      <w:bookmarkEnd w:id="7327"/>
      <w:bookmarkEnd w:id="7328"/>
    </w:p>
    <w:p w14:paraId="69301580" w14:textId="77777777" w:rsidR="005C310B" w:rsidRPr="00B02A0B" w:rsidRDefault="005C310B" w:rsidP="007D34FE">
      <w:pPr>
        <w:pStyle w:val="Heading2"/>
      </w:pPr>
      <w:bookmarkStart w:id="7329" w:name="_CR18_1"/>
      <w:bookmarkStart w:id="7330" w:name="_Toc11410532"/>
      <w:bookmarkStart w:id="7331" w:name="_Toc27496449"/>
      <w:bookmarkStart w:id="7332" w:name="_Toc36108190"/>
      <w:bookmarkStart w:id="7333" w:name="_Toc44598951"/>
      <w:bookmarkStart w:id="7334" w:name="_Toc44602806"/>
      <w:bookmarkStart w:id="7335" w:name="_Toc45197983"/>
      <w:bookmarkStart w:id="7336" w:name="_Toc45696016"/>
      <w:bookmarkStart w:id="7337" w:name="_Toc51851472"/>
      <w:bookmarkStart w:id="7338" w:name="_Toc92225093"/>
      <w:bookmarkStart w:id="7339" w:name="_Toc218717922"/>
      <w:bookmarkEnd w:id="7329"/>
      <w:r w:rsidRPr="00B02A0B">
        <w:t>18.1</w:t>
      </w:r>
      <w:r w:rsidRPr="00B02A0B">
        <w:tab/>
        <w:t>General</w:t>
      </w:r>
      <w:bookmarkEnd w:id="7330"/>
      <w:bookmarkEnd w:id="7331"/>
      <w:bookmarkEnd w:id="7332"/>
      <w:bookmarkEnd w:id="7333"/>
      <w:bookmarkEnd w:id="7334"/>
      <w:bookmarkEnd w:id="7335"/>
      <w:bookmarkEnd w:id="7336"/>
      <w:bookmarkEnd w:id="7337"/>
      <w:bookmarkEnd w:id="7338"/>
      <w:bookmarkEnd w:id="7339"/>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40" w:name="_CR18_2"/>
      <w:bookmarkStart w:id="7341" w:name="_Toc27496450"/>
      <w:bookmarkStart w:id="7342" w:name="_Toc36108191"/>
      <w:bookmarkStart w:id="7343" w:name="_Toc44598952"/>
      <w:bookmarkStart w:id="7344" w:name="_Toc44602807"/>
      <w:bookmarkStart w:id="7345" w:name="_Toc45197984"/>
      <w:bookmarkStart w:id="7346" w:name="_Toc45696017"/>
      <w:bookmarkStart w:id="7347" w:name="_Toc51851473"/>
      <w:bookmarkStart w:id="7348" w:name="_Toc92225094"/>
      <w:bookmarkStart w:id="7349" w:name="_Toc218717923"/>
      <w:bookmarkEnd w:id="7340"/>
      <w:r w:rsidRPr="00B02A0B">
        <w:t>18.2</w:t>
      </w:r>
      <w:r w:rsidRPr="00B02A0B">
        <w:tab/>
        <w:t>Participating MCData function use of resource sharing</w:t>
      </w:r>
      <w:bookmarkEnd w:id="7341"/>
      <w:bookmarkEnd w:id="7342"/>
      <w:bookmarkEnd w:id="7343"/>
      <w:bookmarkEnd w:id="7344"/>
      <w:bookmarkEnd w:id="7345"/>
      <w:bookmarkEnd w:id="7346"/>
      <w:bookmarkEnd w:id="7347"/>
      <w:bookmarkEnd w:id="7348"/>
      <w:bookmarkEnd w:id="7349"/>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50" w:name="_CR18_3"/>
      <w:bookmarkStart w:id="7351" w:name="_Toc27496451"/>
      <w:bookmarkStart w:id="7352" w:name="_Toc36108192"/>
      <w:bookmarkStart w:id="7353" w:name="_Toc44598953"/>
      <w:bookmarkStart w:id="7354" w:name="_Toc44602808"/>
      <w:bookmarkStart w:id="7355" w:name="_Toc45197985"/>
      <w:bookmarkStart w:id="7356" w:name="_Toc45696018"/>
      <w:bookmarkStart w:id="7357" w:name="_Toc51851474"/>
      <w:bookmarkStart w:id="7358" w:name="_Toc92225095"/>
      <w:bookmarkStart w:id="7359" w:name="_Toc218717924"/>
      <w:bookmarkEnd w:id="7350"/>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51"/>
      <w:bookmarkEnd w:id="7352"/>
      <w:bookmarkEnd w:id="7353"/>
      <w:bookmarkEnd w:id="7354"/>
      <w:bookmarkEnd w:id="7355"/>
      <w:bookmarkEnd w:id="7356"/>
      <w:bookmarkEnd w:id="7357"/>
      <w:bookmarkEnd w:id="7358"/>
      <w:bookmarkEnd w:id="7359"/>
    </w:p>
    <w:p w14:paraId="33F99786" w14:textId="77777777" w:rsidR="005C310B" w:rsidRPr="00B02A0B" w:rsidRDefault="005C310B" w:rsidP="007D34FE">
      <w:pPr>
        <w:pStyle w:val="Heading3"/>
        <w:rPr>
          <w:lang w:val="en-US"/>
        </w:rPr>
      </w:pPr>
      <w:bookmarkStart w:id="7360" w:name="_CR18_3_1"/>
      <w:bookmarkStart w:id="7361" w:name="_Toc27496452"/>
      <w:bookmarkStart w:id="7362" w:name="_Toc36108193"/>
      <w:bookmarkStart w:id="7363" w:name="_Toc44598954"/>
      <w:bookmarkStart w:id="7364" w:name="_Toc44602809"/>
      <w:bookmarkStart w:id="7365" w:name="_Toc45197986"/>
      <w:bookmarkStart w:id="7366" w:name="_Toc45696019"/>
      <w:bookmarkStart w:id="7367" w:name="_Toc51851475"/>
      <w:bookmarkStart w:id="7368" w:name="_Toc92225096"/>
      <w:bookmarkStart w:id="7369" w:name="_Toc218717925"/>
      <w:bookmarkEnd w:id="7360"/>
      <w:r w:rsidRPr="00B02A0B">
        <w:rPr>
          <w:lang w:val="en-US"/>
        </w:rPr>
        <w:t>18.3.1</w:t>
      </w:r>
      <w:r w:rsidRPr="00B02A0B">
        <w:rPr>
          <w:lang w:val="en-US"/>
        </w:rPr>
        <w:tab/>
        <w:t>General</w:t>
      </w:r>
      <w:bookmarkEnd w:id="7361"/>
      <w:bookmarkEnd w:id="7362"/>
      <w:bookmarkEnd w:id="7363"/>
      <w:bookmarkEnd w:id="7364"/>
      <w:bookmarkEnd w:id="7365"/>
      <w:bookmarkEnd w:id="7366"/>
      <w:bookmarkEnd w:id="7367"/>
      <w:bookmarkEnd w:id="7368"/>
      <w:bookmarkEnd w:id="7369"/>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370" w:name="_CR18_3_1_1"/>
      <w:bookmarkStart w:id="7371" w:name="_Toc27496453"/>
      <w:bookmarkStart w:id="7372" w:name="_Toc36108194"/>
      <w:bookmarkStart w:id="7373" w:name="_Toc44598955"/>
      <w:bookmarkStart w:id="7374" w:name="_Toc44602810"/>
      <w:bookmarkStart w:id="7375" w:name="_Toc45197987"/>
      <w:bookmarkStart w:id="7376" w:name="_Toc45696020"/>
      <w:bookmarkStart w:id="7377" w:name="_Toc51851476"/>
      <w:bookmarkStart w:id="7378" w:name="_Toc92225097"/>
      <w:bookmarkStart w:id="7379" w:name="_Toc218717926"/>
      <w:bookmarkEnd w:id="7370"/>
      <w:r w:rsidRPr="00B02A0B">
        <w:t>18.</w:t>
      </w:r>
      <w:r w:rsidRPr="00B02A0B">
        <w:rPr>
          <w:lang w:val="en-US"/>
        </w:rPr>
        <w:t>3</w:t>
      </w:r>
      <w:r w:rsidRPr="00B02A0B">
        <w:t>.</w:t>
      </w:r>
      <w:r w:rsidRPr="00B02A0B">
        <w:rPr>
          <w:lang w:val="en-US"/>
        </w:rPr>
        <w:t>1.</w:t>
      </w:r>
      <w:r w:rsidRPr="00B02A0B">
        <w:t>1</w:t>
      </w:r>
      <w:r w:rsidRPr="00B02A0B">
        <w:tab/>
        <w:t>SDP offer generation</w:t>
      </w:r>
      <w:bookmarkEnd w:id="7371"/>
      <w:bookmarkEnd w:id="7372"/>
      <w:bookmarkEnd w:id="7373"/>
      <w:bookmarkEnd w:id="7374"/>
      <w:bookmarkEnd w:id="7375"/>
      <w:bookmarkEnd w:id="7376"/>
      <w:bookmarkEnd w:id="7377"/>
      <w:bookmarkEnd w:id="7378"/>
      <w:bookmarkEnd w:id="7379"/>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lastRenderedPageBreak/>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380" w:name="_CR18_3_1_2"/>
      <w:bookmarkStart w:id="7381" w:name="_Toc27496454"/>
      <w:bookmarkStart w:id="7382" w:name="_Toc36108195"/>
      <w:bookmarkStart w:id="7383" w:name="_Toc44598956"/>
      <w:bookmarkStart w:id="7384" w:name="_Toc44602811"/>
      <w:bookmarkStart w:id="7385" w:name="_Toc45197988"/>
      <w:bookmarkStart w:id="7386" w:name="_Toc45696021"/>
      <w:bookmarkStart w:id="7387" w:name="_Toc51851477"/>
      <w:bookmarkStart w:id="7388" w:name="_Toc92225098"/>
      <w:bookmarkStart w:id="7389" w:name="_Toc218717927"/>
      <w:bookmarkEnd w:id="7380"/>
      <w:r w:rsidRPr="00B02A0B">
        <w:t>18.</w:t>
      </w:r>
      <w:r w:rsidRPr="00B02A0B">
        <w:rPr>
          <w:lang w:val="en-US"/>
        </w:rPr>
        <w:t>3</w:t>
      </w:r>
      <w:r w:rsidRPr="00B02A0B">
        <w:t>.</w:t>
      </w:r>
      <w:r w:rsidRPr="00B02A0B">
        <w:rPr>
          <w:lang w:val="en-US"/>
        </w:rPr>
        <w:t>1.</w:t>
      </w:r>
      <w:r w:rsidRPr="00B02A0B">
        <w:t>2</w:t>
      </w:r>
      <w:r w:rsidRPr="00B02A0B">
        <w:tab/>
        <w:t>SDP answer generation</w:t>
      </w:r>
      <w:bookmarkEnd w:id="7381"/>
      <w:bookmarkEnd w:id="7382"/>
      <w:bookmarkEnd w:id="7383"/>
      <w:bookmarkEnd w:id="7384"/>
      <w:bookmarkEnd w:id="7385"/>
      <w:bookmarkEnd w:id="7386"/>
      <w:bookmarkEnd w:id="7387"/>
      <w:bookmarkEnd w:id="7388"/>
      <w:bookmarkEnd w:id="7389"/>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390" w:name="_CR18_3_2"/>
      <w:bookmarkStart w:id="7391" w:name="_Toc27496455"/>
      <w:bookmarkStart w:id="7392" w:name="_Toc36108196"/>
      <w:bookmarkStart w:id="7393" w:name="_Toc44598957"/>
      <w:bookmarkStart w:id="7394" w:name="_Toc44602812"/>
      <w:bookmarkStart w:id="7395" w:name="_Toc45197989"/>
      <w:bookmarkStart w:id="7396" w:name="_Toc45696022"/>
      <w:bookmarkStart w:id="7397" w:name="_Toc51851478"/>
      <w:bookmarkStart w:id="7398" w:name="_Toc92225099"/>
      <w:bookmarkStart w:id="7399" w:name="_Toc218717928"/>
      <w:bookmarkEnd w:id="7390"/>
      <w:r w:rsidRPr="00B02A0B">
        <w:t>18.3.2</w:t>
      </w:r>
      <w:r w:rsidRPr="00B02A0B">
        <w:tab/>
        <w:t>Session establishment</w:t>
      </w:r>
      <w:bookmarkEnd w:id="7391"/>
      <w:bookmarkEnd w:id="7392"/>
      <w:bookmarkEnd w:id="7393"/>
      <w:bookmarkEnd w:id="7394"/>
      <w:bookmarkEnd w:id="7395"/>
      <w:bookmarkEnd w:id="7396"/>
      <w:bookmarkEnd w:id="7397"/>
      <w:bookmarkEnd w:id="7398"/>
      <w:bookmarkEnd w:id="7399"/>
    </w:p>
    <w:p w14:paraId="0DF9C9C4" w14:textId="77777777" w:rsidR="005C310B" w:rsidRPr="00B02A0B" w:rsidRDefault="005C310B" w:rsidP="007D34FE">
      <w:pPr>
        <w:pStyle w:val="Heading4"/>
      </w:pPr>
      <w:bookmarkStart w:id="7400" w:name="_CR18_3_2_1"/>
      <w:bookmarkStart w:id="7401" w:name="_Toc11410535"/>
      <w:bookmarkStart w:id="7402" w:name="_Toc27496456"/>
      <w:bookmarkStart w:id="7403" w:name="_Toc36108197"/>
      <w:bookmarkStart w:id="7404" w:name="_Toc44598958"/>
      <w:bookmarkStart w:id="7405" w:name="_Toc44602813"/>
      <w:bookmarkStart w:id="7406" w:name="_Toc45197990"/>
      <w:bookmarkStart w:id="7407" w:name="_Toc45696023"/>
      <w:bookmarkStart w:id="7408" w:name="_Toc51851479"/>
      <w:bookmarkStart w:id="7409" w:name="_Toc92225100"/>
      <w:bookmarkStart w:id="7410" w:name="_Toc218717929"/>
      <w:bookmarkEnd w:id="7400"/>
      <w:r w:rsidRPr="00B02A0B">
        <w:t>18.3.</w:t>
      </w:r>
      <w:r w:rsidRPr="00B02A0B">
        <w:rPr>
          <w:lang w:val="en-US"/>
        </w:rPr>
        <w:t>2</w:t>
      </w:r>
      <w:r w:rsidRPr="00B02A0B">
        <w:t>.1</w:t>
      </w:r>
      <w:r w:rsidRPr="00B02A0B">
        <w:tab/>
        <w:t>MCData client procedures</w:t>
      </w:r>
      <w:bookmarkEnd w:id="7401"/>
      <w:bookmarkEnd w:id="7402"/>
      <w:bookmarkEnd w:id="7403"/>
      <w:bookmarkEnd w:id="7404"/>
      <w:bookmarkEnd w:id="7405"/>
      <w:bookmarkEnd w:id="7406"/>
      <w:bookmarkEnd w:id="7407"/>
      <w:bookmarkEnd w:id="7408"/>
      <w:bookmarkEnd w:id="7409"/>
      <w:bookmarkEnd w:id="7410"/>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lastRenderedPageBreak/>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411" w:name="_CR18_3_2_2"/>
      <w:bookmarkStart w:id="7412" w:name="_Toc27496457"/>
      <w:bookmarkStart w:id="7413" w:name="_Toc36108198"/>
      <w:bookmarkStart w:id="7414" w:name="_Toc44598959"/>
      <w:bookmarkStart w:id="7415" w:name="_Toc44602814"/>
      <w:bookmarkStart w:id="7416" w:name="_Toc45197991"/>
      <w:bookmarkStart w:id="7417" w:name="_Toc45696024"/>
      <w:bookmarkStart w:id="7418" w:name="_Toc51851480"/>
      <w:bookmarkStart w:id="7419" w:name="_Toc92225101"/>
      <w:bookmarkStart w:id="7420" w:name="_Toc11410544"/>
      <w:bookmarkStart w:id="7421" w:name="_Toc218717930"/>
      <w:bookmarkEnd w:id="7411"/>
      <w:r w:rsidRPr="00B02A0B">
        <w:t>18.3.</w:t>
      </w:r>
      <w:r w:rsidRPr="00B02A0B">
        <w:rPr>
          <w:lang w:val="en-US"/>
        </w:rPr>
        <w:t>2</w:t>
      </w:r>
      <w:r w:rsidRPr="00B02A0B">
        <w:t>.2</w:t>
      </w:r>
      <w:r w:rsidRPr="00B02A0B">
        <w:tab/>
        <w:t>Participating MCData function procedures</w:t>
      </w:r>
      <w:bookmarkEnd w:id="7412"/>
      <w:bookmarkEnd w:id="7413"/>
      <w:bookmarkEnd w:id="7414"/>
      <w:bookmarkEnd w:id="7415"/>
      <w:bookmarkEnd w:id="7416"/>
      <w:bookmarkEnd w:id="7417"/>
      <w:bookmarkEnd w:id="7418"/>
      <w:bookmarkEnd w:id="7419"/>
      <w:bookmarkEnd w:id="7421"/>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lastRenderedPageBreak/>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422" w:name="_CR18_3_3"/>
      <w:bookmarkStart w:id="7423" w:name="_Toc27496458"/>
      <w:bookmarkStart w:id="7424" w:name="_Toc36108199"/>
      <w:bookmarkStart w:id="7425" w:name="_Toc44598960"/>
      <w:bookmarkStart w:id="7426" w:name="_Toc44602815"/>
      <w:bookmarkStart w:id="7427" w:name="_Toc45197992"/>
      <w:bookmarkStart w:id="7428" w:name="_Toc45696025"/>
      <w:bookmarkStart w:id="7429" w:name="_Toc51851481"/>
      <w:bookmarkStart w:id="7430" w:name="_Toc92225102"/>
      <w:bookmarkStart w:id="7431" w:name="_Toc218717931"/>
      <w:bookmarkEnd w:id="7422"/>
      <w:r w:rsidRPr="00B02A0B">
        <w:t>18.3.3</w:t>
      </w:r>
      <w:r w:rsidRPr="00B02A0B">
        <w:tab/>
        <w:t>Session release</w:t>
      </w:r>
      <w:bookmarkEnd w:id="7420"/>
      <w:bookmarkEnd w:id="7423"/>
      <w:bookmarkEnd w:id="7424"/>
      <w:bookmarkEnd w:id="7425"/>
      <w:bookmarkEnd w:id="7426"/>
      <w:bookmarkEnd w:id="7427"/>
      <w:bookmarkEnd w:id="7428"/>
      <w:bookmarkEnd w:id="7429"/>
      <w:bookmarkEnd w:id="7430"/>
      <w:bookmarkEnd w:id="7431"/>
    </w:p>
    <w:p w14:paraId="2CBF6F65" w14:textId="77777777" w:rsidR="005C310B" w:rsidRPr="00B02A0B" w:rsidRDefault="005C310B" w:rsidP="007D34FE">
      <w:pPr>
        <w:pStyle w:val="Heading4"/>
      </w:pPr>
      <w:bookmarkStart w:id="7432" w:name="_CR18_3_3_1"/>
      <w:bookmarkStart w:id="7433" w:name="_Toc11410545"/>
      <w:bookmarkStart w:id="7434" w:name="_Toc27496459"/>
      <w:bookmarkStart w:id="7435" w:name="_Toc36108200"/>
      <w:bookmarkStart w:id="7436" w:name="_Toc44598961"/>
      <w:bookmarkStart w:id="7437" w:name="_Toc44602816"/>
      <w:bookmarkStart w:id="7438" w:name="_Toc45197993"/>
      <w:bookmarkStart w:id="7439" w:name="_Toc45696026"/>
      <w:bookmarkStart w:id="7440" w:name="_Toc51851482"/>
      <w:bookmarkStart w:id="7441" w:name="_Toc92225103"/>
      <w:bookmarkStart w:id="7442" w:name="_Toc218717932"/>
      <w:bookmarkEnd w:id="7432"/>
      <w:r w:rsidRPr="00B02A0B">
        <w:t>18.3.3.1</w:t>
      </w:r>
      <w:r w:rsidRPr="00B02A0B">
        <w:tab/>
        <w:t>MCData client procedures</w:t>
      </w:r>
      <w:bookmarkEnd w:id="7433"/>
      <w:bookmarkEnd w:id="7434"/>
      <w:bookmarkEnd w:id="7435"/>
      <w:bookmarkEnd w:id="7436"/>
      <w:bookmarkEnd w:id="7437"/>
      <w:bookmarkEnd w:id="7438"/>
      <w:bookmarkEnd w:id="7439"/>
      <w:bookmarkEnd w:id="7440"/>
      <w:bookmarkEnd w:id="7441"/>
      <w:bookmarkEnd w:id="7442"/>
    </w:p>
    <w:p w14:paraId="47214770" w14:textId="77777777" w:rsidR="005C310B" w:rsidRPr="00B02A0B" w:rsidRDefault="005C310B" w:rsidP="007D34FE">
      <w:pPr>
        <w:pStyle w:val="Heading5"/>
        <w:rPr>
          <w:lang w:val="en-US"/>
        </w:rPr>
      </w:pPr>
      <w:bookmarkStart w:id="7443" w:name="_CR18_3_3_1_1"/>
      <w:bookmarkStart w:id="7444" w:name="_Toc11410546"/>
      <w:bookmarkStart w:id="7445" w:name="_Toc27496460"/>
      <w:bookmarkStart w:id="7446" w:name="_Toc36108201"/>
      <w:bookmarkStart w:id="7447" w:name="_Toc44598962"/>
      <w:bookmarkStart w:id="7448" w:name="_Toc44602817"/>
      <w:bookmarkStart w:id="7449" w:name="_Toc45197994"/>
      <w:bookmarkStart w:id="7450" w:name="_Toc45696027"/>
      <w:bookmarkStart w:id="7451" w:name="_Toc51851483"/>
      <w:bookmarkStart w:id="7452" w:name="_Toc92225104"/>
      <w:bookmarkStart w:id="7453" w:name="_Toc218717933"/>
      <w:bookmarkEnd w:id="7443"/>
      <w:r w:rsidRPr="00B02A0B">
        <w:rPr>
          <w:lang w:val="en-US"/>
        </w:rPr>
        <w:t>1</w:t>
      </w:r>
      <w:r w:rsidRPr="00B02A0B">
        <w:t>8.</w:t>
      </w:r>
      <w:r w:rsidRPr="00B02A0B">
        <w:rPr>
          <w:lang w:val="en-US"/>
        </w:rPr>
        <w:t>3.3</w:t>
      </w:r>
      <w:r w:rsidRPr="00B02A0B">
        <w:t>.1.1</w:t>
      </w:r>
      <w:r w:rsidRPr="00B02A0B">
        <w:tab/>
        <w:t>MCData client initiated</w:t>
      </w:r>
      <w:bookmarkEnd w:id="7444"/>
      <w:r w:rsidRPr="00B02A0B">
        <w:rPr>
          <w:lang w:val="en-US"/>
        </w:rPr>
        <w:t xml:space="preserve"> release</w:t>
      </w:r>
      <w:bookmarkEnd w:id="7445"/>
      <w:bookmarkEnd w:id="7446"/>
      <w:bookmarkEnd w:id="7447"/>
      <w:bookmarkEnd w:id="7448"/>
      <w:bookmarkEnd w:id="7449"/>
      <w:bookmarkEnd w:id="7450"/>
      <w:bookmarkEnd w:id="7451"/>
      <w:bookmarkEnd w:id="7452"/>
      <w:bookmarkEnd w:id="7453"/>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54" w:name="_CR18_3_3_1_2"/>
      <w:bookmarkStart w:id="7455" w:name="_Toc27496461"/>
      <w:bookmarkStart w:id="7456" w:name="_Toc36108202"/>
      <w:bookmarkStart w:id="7457" w:name="_Toc44598963"/>
      <w:bookmarkStart w:id="7458" w:name="_Toc44602818"/>
      <w:bookmarkStart w:id="7459" w:name="_Toc45197995"/>
      <w:bookmarkStart w:id="7460" w:name="_Toc45696028"/>
      <w:bookmarkStart w:id="7461" w:name="_Toc51851484"/>
      <w:bookmarkStart w:id="7462" w:name="_Toc92225105"/>
      <w:bookmarkStart w:id="7463" w:name="_Toc218717934"/>
      <w:bookmarkEnd w:id="7454"/>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55"/>
      <w:bookmarkEnd w:id="7456"/>
      <w:bookmarkEnd w:id="7457"/>
      <w:bookmarkEnd w:id="7458"/>
      <w:bookmarkEnd w:id="7459"/>
      <w:bookmarkEnd w:id="7460"/>
      <w:bookmarkEnd w:id="7461"/>
      <w:bookmarkEnd w:id="7462"/>
      <w:bookmarkEnd w:id="7463"/>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464" w:name="_CR18_3_3_2"/>
      <w:bookmarkStart w:id="7465" w:name="_Toc11410548"/>
      <w:bookmarkStart w:id="7466" w:name="_Toc27496462"/>
      <w:bookmarkStart w:id="7467" w:name="_Toc36108203"/>
      <w:bookmarkStart w:id="7468" w:name="_Toc44598964"/>
      <w:bookmarkStart w:id="7469" w:name="_Toc44602819"/>
      <w:bookmarkStart w:id="7470" w:name="_Toc45197996"/>
      <w:bookmarkStart w:id="7471" w:name="_Toc45696029"/>
      <w:bookmarkStart w:id="7472" w:name="_Toc51851485"/>
      <w:bookmarkStart w:id="7473" w:name="_Toc92225106"/>
      <w:bookmarkStart w:id="7474" w:name="_Toc218717935"/>
      <w:bookmarkEnd w:id="7464"/>
      <w:r w:rsidRPr="00B02A0B">
        <w:t>18.3.3.2</w:t>
      </w:r>
      <w:r w:rsidRPr="00B02A0B">
        <w:tab/>
        <w:t>Participating MCData function procedures</w:t>
      </w:r>
      <w:bookmarkEnd w:id="7465"/>
      <w:bookmarkEnd w:id="7466"/>
      <w:bookmarkEnd w:id="7467"/>
      <w:bookmarkEnd w:id="7468"/>
      <w:bookmarkEnd w:id="7469"/>
      <w:bookmarkEnd w:id="7470"/>
      <w:bookmarkEnd w:id="7471"/>
      <w:bookmarkEnd w:id="7472"/>
      <w:bookmarkEnd w:id="7473"/>
      <w:bookmarkEnd w:id="7474"/>
    </w:p>
    <w:p w14:paraId="1C2F96CB" w14:textId="77777777" w:rsidR="005C310B" w:rsidRPr="00B02A0B" w:rsidRDefault="005C310B" w:rsidP="007D34FE">
      <w:pPr>
        <w:pStyle w:val="Heading5"/>
        <w:rPr>
          <w:lang w:val="en-US"/>
        </w:rPr>
      </w:pPr>
      <w:bookmarkStart w:id="7475" w:name="_CR18_3_3_2_1"/>
      <w:bookmarkStart w:id="7476" w:name="_Toc11410549"/>
      <w:bookmarkStart w:id="7477" w:name="_Toc27496463"/>
      <w:bookmarkStart w:id="7478" w:name="_Toc36108204"/>
      <w:bookmarkStart w:id="7479" w:name="_Toc44598965"/>
      <w:bookmarkStart w:id="7480" w:name="_Toc44602820"/>
      <w:bookmarkStart w:id="7481" w:name="_Toc45197997"/>
      <w:bookmarkStart w:id="7482" w:name="_Toc45696030"/>
      <w:bookmarkStart w:id="7483" w:name="_Toc51851486"/>
      <w:bookmarkStart w:id="7484" w:name="_Toc92225107"/>
      <w:bookmarkStart w:id="7485" w:name="_Toc218717936"/>
      <w:bookmarkEnd w:id="7475"/>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476"/>
      <w:r w:rsidRPr="00B02A0B">
        <w:rPr>
          <w:lang w:val="en-US"/>
        </w:rPr>
        <w:t xml:space="preserve"> release</w:t>
      </w:r>
      <w:bookmarkEnd w:id="7477"/>
      <w:bookmarkEnd w:id="7478"/>
      <w:bookmarkEnd w:id="7479"/>
      <w:bookmarkEnd w:id="7480"/>
      <w:bookmarkEnd w:id="7481"/>
      <w:bookmarkEnd w:id="7482"/>
      <w:bookmarkEnd w:id="7483"/>
      <w:bookmarkEnd w:id="7484"/>
      <w:bookmarkEnd w:id="7485"/>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lastRenderedPageBreak/>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486" w:name="_CR18_3_3_2_2"/>
      <w:bookmarkStart w:id="7487" w:name="_Toc11410550"/>
      <w:bookmarkStart w:id="7488" w:name="_Toc27496464"/>
      <w:bookmarkStart w:id="7489" w:name="_Toc36108205"/>
      <w:bookmarkStart w:id="7490" w:name="_Toc44598966"/>
      <w:bookmarkStart w:id="7491" w:name="_Toc44602821"/>
      <w:bookmarkStart w:id="7492" w:name="_Toc45197998"/>
      <w:bookmarkStart w:id="7493" w:name="_Toc45696031"/>
      <w:bookmarkStart w:id="7494" w:name="_Toc51851487"/>
      <w:bookmarkStart w:id="7495" w:name="_Toc92225108"/>
      <w:bookmarkStart w:id="7496" w:name="_Toc218717937"/>
      <w:bookmarkEnd w:id="7486"/>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487"/>
      <w:r w:rsidRPr="00B02A0B">
        <w:rPr>
          <w:lang w:val="en-US"/>
        </w:rPr>
        <w:t xml:space="preserve"> release</w:t>
      </w:r>
      <w:bookmarkEnd w:id="7488"/>
      <w:bookmarkEnd w:id="7489"/>
      <w:bookmarkEnd w:id="7490"/>
      <w:bookmarkEnd w:id="7491"/>
      <w:bookmarkEnd w:id="7492"/>
      <w:bookmarkEnd w:id="7493"/>
      <w:bookmarkEnd w:id="7494"/>
      <w:bookmarkEnd w:id="7495"/>
      <w:bookmarkEnd w:id="7496"/>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497" w:name="_CR18_3_4"/>
      <w:bookmarkStart w:id="7498" w:name="_Toc27496465"/>
      <w:bookmarkStart w:id="7499" w:name="_Toc36108206"/>
      <w:bookmarkStart w:id="7500" w:name="_Toc44598967"/>
      <w:bookmarkStart w:id="7501" w:name="_Toc44602822"/>
      <w:bookmarkStart w:id="7502" w:name="_Toc45197999"/>
      <w:bookmarkStart w:id="7503" w:name="_Toc45696032"/>
      <w:bookmarkStart w:id="7504" w:name="_Toc51851488"/>
      <w:bookmarkStart w:id="7505" w:name="_Toc92225109"/>
      <w:bookmarkStart w:id="7506" w:name="_Toc218717938"/>
      <w:bookmarkEnd w:id="7497"/>
      <w:r w:rsidRPr="00B02A0B">
        <w:t>18.3.4</w:t>
      </w:r>
      <w:r w:rsidRPr="00B02A0B">
        <w:tab/>
        <w:t>Session modification</w:t>
      </w:r>
      <w:bookmarkEnd w:id="7498"/>
      <w:bookmarkEnd w:id="7499"/>
      <w:bookmarkEnd w:id="7500"/>
      <w:bookmarkEnd w:id="7501"/>
      <w:bookmarkEnd w:id="7502"/>
      <w:bookmarkEnd w:id="7503"/>
      <w:bookmarkEnd w:id="7504"/>
      <w:bookmarkEnd w:id="7505"/>
      <w:bookmarkEnd w:id="7506"/>
    </w:p>
    <w:p w14:paraId="46E08DC2" w14:textId="77777777" w:rsidR="005C310B" w:rsidRPr="00B02A0B" w:rsidRDefault="005C310B" w:rsidP="007D34FE">
      <w:pPr>
        <w:pStyle w:val="Heading4"/>
      </w:pPr>
      <w:bookmarkStart w:id="7507" w:name="_CR18_3_4_1"/>
      <w:bookmarkStart w:id="7508" w:name="_Toc20155768"/>
      <w:bookmarkStart w:id="7509" w:name="_Toc27500923"/>
      <w:bookmarkStart w:id="7510" w:name="_Toc36108207"/>
      <w:bookmarkStart w:id="7511" w:name="_Toc44598968"/>
      <w:bookmarkStart w:id="7512" w:name="_Toc44602823"/>
      <w:bookmarkStart w:id="7513" w:name="_Toc45198000"/>
      <w:bookmarkStart w:id="7514" w:name="_Toc45696033"/>
      <w:bookmarkStart w:id="7515" w:name="_Toc51851489"/>
      <w:bookmarkStart w:id="7516" w:name="_Toc92225110"/>
      <w:bookmarkStart w:id="7517" w:name="_Toc11411141"/>
      <w:bookmarkStart w:id="7518" w:name="_Toc27496466"/>
      <w:bookmarkStart w:id="7519" w:name="_Toc218717939"/>
      <w:bookmarkEnd w:id="7507"/>
      <w:r w:rsidRPr="00B02A0B">
        <w:t>18.3.4.1</w:t>
      </w:r>
      <w:r w:rsidRPr="00B02A0B">
        <w:tab/>
        <w:t>MCData client procedures</w:t>
      </w:r>
      <w:bookmarkEnd w:id="7508"/>
      <w:bookmarkEnd w:id="7509"/>
      <w:bookmarkEnd w:id="7510"/>
      <w:bookmarkEnd w:id="7511"/>
      <w:bookmarkEnd w:id="7512"/>
      <w:bookmarkEnd w:id="7513"/>
      <w:bookmarkEnd w:id="7514"/>
      <w:bookmarkEnd w:id="7515"/>
      <w:bookmarkEnd w:id="7516"/>
      <w:bookmarkEnd w:id="7519"/>
    </w:p>
    <w:p w14:paraId="2FAB1BA7" w14:textId="77777777" w:rsidR="005C310B" w:rsidRPr="00B02A0B" w:rsidRDefault="005C310B" w:rsidP="007D34FE">
      <w:pPr>
        <w:pStyle w:val="Heading5"/>
      </w:pPr>
      <w:bookmarkStart w:id="7520" w:name="_CR18_3_4_1_1"/>
      <w:bookmarkStart w:id="7521" w:name="_Toc20155769"/>
      <w:bookmarkStart w:id="7522" w:name="_Toc27500924"/>
      <w:bookmarkStart w:id="7523" w:name="_Toc36108208"/>
      <w:bookmarkStart w:id="7524" w:name="_Toc44598969"/>
      <w:bookmarkStart w:id="7525" w:name="_Toc44602824"/>
      <w:bookmarkStart w:id="7526" w:name="_Toc45198001"/>
      <w:bookmarkStart w:id="7527" w:name="_Toc45696034"/>
      <w:bookmarkStart w:id="7528" w:name="_Toc51851490"/>
      <w:bookmarkStart w:id="7529" w:name="_Toc92225111"/>
      <w:bookmarkStart w:id="7530" w:name="_Toc218717940"/>
      <w:bookmarkEnd w:id="7520"/>
      <w:r w:rsidRPr="00B02A0B">
        <w:t>18.3.4.1.1</w:t>
      </w:r>
      <w:r w:rsidRPr="00B02A0B">
        <w:tab/>
        <w:t>MCData client initiated</w:t>
      </w:r>
      <w:bookmarkEnd w:id="7521"/>
      <w:bookmarkEnd w:id="7522"/>
      <w:bookmarkEnd w:id="7523"/>
      <w:bookmarkEnd w:id="7524"/>
      <w:bookmarkEnd w:id="7525"/>
      <w:bookmarkEnd w:id="7526"/>
      <w:bookmarkEnd w:id="7527"/>
      <w:bookmarkEnd w:id="7528"/>
      <w:bookmarkEnd w:id="7529"/>
      <w:bookmarkEnd w:id="7530"/>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531" w:name="_CR18_3_4_1_2"/>
      <w:bookmarkStart w:id="7532" w:name="_Toc20155770"/>
      <w:bookmarkStart w:id="7533" w:name="_Toc27500925"/>
      <w:bookmarkStart w:id="7534" w:name="_Toc36108209"/>
      <w:bookmarkStart w:id="7535" w:name="_Toc44598970"/>
      <w:bookmarkStart w:id="7536" w:name="_Toc44602825"/>
      <w:bookmarkStart w:id="7537" w:name="_Toc45198002"/>
      <w:bookmarkStart w:id="7538" w:name="_Toc45696035"/>
      <w:bookmarkStart w:id="7539" w:name="_Toc51851491"/>
      <w:bookmarkStart w:id="7540" w:name="_Toc92225112"/>
      <w:bookmarkStart w:id="7541" w:name="_Toc218717941"/>
      <w:bookmarkEnd w:id="7531"/>
      <w:r w:rsidRPr="00B02A0B">
        <w:lastRenderedPageBreak/>
        <w:t>18.3.4.1.2</w:t>
      </w:r>
      <w:r w:rsidRPr="00B02A0B">
        <w:tab/>
      </w:r>
      <w:bookmarkEnd w:id="7532"/>
      <w:bookmarkEnd w:id="7533"/>
      <w:r w:rsidRPr="00B02A0B">
        <w:t>MCData client receives SIP UPDATE or SIP re-INVITE request</w:t>
      </w:r>
      <w:bookmarkEnd w:id="7534"/>
      <w:bookmarkEnd w:id="7535"/>
      <w:bookmarkEnd w:id="7536"/>
      <w:bookmarkEnd w:id="7537"/>
      <w:bookmarkEnd w:id="7538"/>
      <w:bookmarkEnd w:id="7539"/>
      <w:bookmarkEnd w:id="7540"/>
      <w:bookmarkEnd w:id="7541"/>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42" w:name="_Toc20155771"/>
      <w:bookmarkStart w:id="7543"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44" w:name="_CR18_3_4_2"/>
      <w:bookmarkStart w:id="7545" w:name="_Toc36108210"/>
      <w:bookmarkStart w:id="7546" w:name="_Toc44598971"/>
      <w:bookmarkStart w:id="7547" w:name="_Toc44602826"/>
      <w:bookmarkStart w:id="7548" w:name="_Toc45198003"/>
      <w:bookmarkStart w:id="7549" w:name="_Toc45696036"/>
      <w:bookmarkStart w:id="7550" w:name="_Toc51851492"/>
      <w:bookmarkStart w:id="7551" w:name="_Toc92225113"/>
      <w:bookmarkStart w:id="7552" w:name="_Toc218717942"/>
      <w:bookmarkEnd w:id="7544"/>
      <w:r w:rsidRPr="00B02A0B">
        <w:t>18.3.4.2</w:t>
      </w:r>
      <w:r w:rsidRPr="00B02A0B">
        <w:tab/>
        <w:t>Participating MCData function procedures</w:t>
      </w:r>
      <w:bookmarkEnd w:id="7542"/>
      <w:bookmarkEnd w:id="7543"/>
      <w:bookmarkEnd w:id="7545"/>
      <w:bookmarkEnd w:id="7546"/>
      <w:bookmarkEnd w:id="7547"/>
      <w:bookmarkEnd w:id="7548"/>
      <w:bookmarkEnd w:id="7549"/>
      <w:bookmarkEnd w:id="7550"/>
      <w:bookmarkEnd w:id="7551"/>
      <w:bookmarkEnd w:id="7552"/>
    </w:p>
    <w:p w14:paraId="626253C8" w14:textId="77777777" w:rsidR="005C310B" w:rsidRPr="00B02A0B" w:rsidRDefault="005C310B" w:rsidP="007D34FE">
      <w:pPr>
        <w:pStyle w:val="Heading5"/>
      </w:pPr>
      <w:bookmarkStart w:id="7553" w:name="_CR18_3_4_2_1"/>
      <w:bookmarkStart w:id="7554" w:name="_Toc20155772"/>
      <w:bookmarkStart w:id="7555" w:name="_Toc27500927"/>
      <w:bookmarkStart w:id="7556" w:name="_Toc36108211"/>
      <w:bookmarkStart w:id="7557" w:name="_Toc44598972"/>
      <w:bookmarkStart w:id="7558" w:name="_Toc44602827"/>
      <w:bookmarkStart w:id="7559" w:name="_Toc45198004"/>
      <w:bookmarkStart w:id="7560" w:name="_Toc45696037"/>
      <w:bookmarkStart w:id="7561" w:name="_Toc51851493"/>
      <w:bookmarkStart w:id="7562" w:name="_Toc92225114"/>
      <w:bookmarkStart w:id="7563" w:name="_Toc218717943"/>
      <w:bookmarkEnd w:id="7553"/>
      <w:r w:rsidRPr="00B02A0B">
        <w:t>18.3.4.</w:t>
      </w:r>
      <w:r w:rsidRPr="00B02A0B">
        <w:rPr>
          <w:lang w:val="en-US"/>
        </w:rPr>
        <w:t>2</w:t>
      </w:r>
      <w:r w:rsidRPr="00B02A0B">
        <w:t>.1</w:t>
      </w:r>
      <w:bookmarkEnd w:id="7554"/>
      <w:bookmarkEnd w:id="7555"/>
      <w:r w:rsidRPr="00B02A0B">
        <w:tab/>
        <w:t>Reception of a SIP UPDATE or SIP re-INVITE request from served MCData client</w:t>
      </w:r>
      <w:bookmarkEnd w:id="7556"/>
      <w:bookmarkEnd w:id="7557"/>
      <w:bookmarkEnd w:id="7558"/>
      <w:bookmarkEnd w:id="7559"/>
      <w:bookmarkEnd w:id="7560"/>
      <w:bookmarkEnd w:id="7561"/>
      <w:bookmarkEnd w:id="7562"/>
      <w:bookmarkEnd w:id="7563"/>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564" w:name="_CR18_3_4_2_2"/>
      <w:bookmarkStart w:id="7565" w:name="_Toc20155773"/>
      <w:bookmarkStart w:id="7566" w:name="_Toc27500928"/>
      <w:bookmarkStart w:id="7567" w:name="_Toc36108212"/>
      <w:bookmarkStart w:id="7568" w:name="_Toc44598973"/>
      <w:bookmarkStart w:id="7569" w:name="_Toc44602828"/>
      <w:bookmarkStart w:id="7570" w:name="_Toc45198005"/>
      <w:bookmarkStart w:id="7571" w:name="_Toc45696038"/>
      <w:bookmarkStart w:id="7572" w:name="_Toc51851494"/>
      <w:bookmarkStart w:id="7573" w:name="_Toc92225115"/>
      <w:bookmarkStart w:id="7574" w:name="_Toc218717944"/>
      <w:bookmarkEnd w:id="7564"/>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565"/>
      <w:bookmarkEnd w:id="7566"/>
      <w:bookmarkEnd w:id="7567"/>
      <w:bookmarkEnd w:id="7568"/>
      <w:bookmarkEnd w:id="7569"/>
      <w:bookmarkEnd w:id="7570"/>
      <w:bookmarkEnd w:id="7571"/>
      <w:bookmarkEnd w:id="7572"/>
      <w:bookmarkEnd w:id="7573"/>
      <w:bookmarkEnd w:id="7574"/>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575" w:name="_CR19"/>
      <w:bookmarkStart w:id="7576" w:name="_Toc36108213"/>
      <w:bookmarkStart w:id="7577" w:name="_Toc44598974"/>
      <w:bookmarkStart w:id="7578" w:name="_Toc44602829"/>
      <w:bookmarkStart w:id="7579" w:name="_Toc45198006"/>
      <w:bookmarkStart w:id="7580" w:name="_Toc45696039"/>
      <w:bookmarkStart w:id="7581" w:name="_Toc51851495"/>
      <w:bookmarkStart w:id="7582" w:name="_Toc92225116"/>
      <w:bookmarkStart w:id="7583" w:name="_Toc218717945"/>
      <w:bookmarkEnd w:id="7575"/>
      <w:r w:rsidRPr="00B02A0B">
        <w:lastRenderedPageBreak/>
        <w:t>19</w:t>
      </w:r>
      <w:r w:rsidRPr="00B02A0B">
        <w:tab/>
        <w:t>MBMS transmission usage procedure</w:t>
      </w:r>
      <w:bookmarkEnd w:id="7517"/>
      <w:bookmarkEnd w:id="7518"/>
      <w:bookmarkEnd w:id="7576"/>
      <w:bookmarkEnd w:id="7577"/>
      <w:bookmarkEnd w:id="7578"/>
      <w:bookmarkEnd w:id="7579"/>
      <w:bookmarkEnd w:id="7580"/>
      <w:bookmarkEnd w:id="7581"/>
      <w:bookmarkEnd w:id="7582"/>
      <w:bookmarkEnd w:id="7583"/>
    </w:p>
    <w:p w14:paraId="38D2F4F8" w14:textId="77777777" w:rsidR="005C310B" w:rsidRPr="00B02A0B" w:rsidRDefault="005C310B" w:rsidP="007D34FE">
      <w:pPr>
        <w:pStyle w:val="Heading2"/>
      </w:pPr>
      <w:bookmarkStart w:id="7584" w:name="_CR19_1"/>
      <w:bookmarkStart w:id="7585" w:name="_Toc11411142"/>
      <w:bookmarkStart w:id="7586" w:name="_Toc27496467"/>
      <w:bookmarkStart w:id="7587" w:name="_Toc36108214"/>
      <w:bookmarkStart w:id="7588" w:name="_Toc44598975"/>
      <w:bookmarkStart w:id="7589" w:name="_Toc44602830"/>
      <w:bookmarkStart w:id="7590" w:name="_Toc45198007"/>
      <w:bookmarkStart w:id="7591" w:name="_Toc45696040"/>
      <w:bookmarkStart w:id="7592" w:name="_Toc51851496"/>
      <w:bookmarkStart w:id="7593" w:name="_Toc92225117"/>
      <w:bookmarkStart w:id="7594" w:name="_Toc218717946"/>
      <w:bookmarkEnd w:id="7584"/>
      <w:r w:rsidRPr="00B02A0B">
        <w:t>19.1</w:t>
      </w:r>
      <w:r w:rsidRPr="00B02A0B">
        <w:tab/>
        <w:t>General</w:t>
      </w:r>
      <w:bookmarkEnd w:id="7585"/>
      <w:bookmarkEnd w:id="7586"/>
      <w:bookmarkEnd w:id="7587"/>
      <w:bookmarkEnd w:id="7588"/>
      <w:bookmarkEnd w:id="7589"/>
      <w:bookmarkEnd w:id="7590"/>
      <w:bookmarkEnd w:id="7591"/>
      <w:bookmarkEnd w:id="7592"/>
      <w:bookmarkEnd w:id="7593"/>
      <w:bookmarkEnd w:id="7594"/>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595" w:name="_CR19_2"/>
      <w:bookmarkStart w:id="7596" w:name="_Toc11411143"/>
      <w:bookmarkStart w:id="7597" w:name="_Toc27496468"/>
      <w:bookmarkStart w:id="7598" w:name="_Toc36108215"/>
      <w:bookmarkStart w:id="7599" w:name="_Toc44598976"/>
      <w:bookmarkStart w:id="7600" w:name="_Toc44602831"/>
      <w:bookmarkStart w:id="7601" w:name="_Toc45198008"/>
      <w:bookmarkStart w:id="7602" w:name="_Toc45696041"/>
      <w:bookmarkStart w:id="7603" w:name="_Toc51851497"/>
      <w:bookmarkStart w:id="7604" w:name="_Toc92225118"/>
      <w:bookmarkStart w:id="7605" w:name="_Toc218717947"/>
      <w:bookmarkEnd w:id="7595"/>
      <w:r w:rsidRPr="00B02A0B">
        <w:t>19.2</w:t>
      </w:r>
      <w:r w:rsidRPr="00B02A0B">
        <w:tab/>
        <w:t>Participating MCData function MBMS usage procedures</w:t>
      </w:r>
      <w:bookmarkEnd w:id="7596"/>
      <w:bookmarkEnd w:id="7597"/>
      <w:bookmarkEnd w:id="7598"/>
      <w:bookmarkEnd w:id="7599"/>
      <w:bookmarkEnd w:id="7600"/>
      <w:bookmarkEnd w:id="7601"/>
      <w:bookmarkEnd w:id="7602"/>
      <w:bookmarkEnd w:id="7603"/>
      <w:bookmarkEnd w:id="7604"/>
      <w:bookmarkEnd w:id="7605"/>
    </w:p>
    <w:p w14:paraId="641F33E2" w14:textId="77777777" w:rsidR="005C310B" w:rsidRPr="00B02A0B" w:rsidRDefault="005C310B" w:rsidP="007D34FE">
      <w:pPr>
        <w:pStyle w:val="Heading3"/>
      </w:pPr>
      <w:bookmarkStart w:id="7606" w:name="_CR19_2_1"/>
      <w:bookmarkStart w:id="7607" w:name="_Toc11411144"/>
      <w:bookmarkStart w:id="7608" w:name="_Toc27496469"/>
      <w:bookmarkStart w:id="7609" w:name="_Toc36108216"/>
      <w:bookmarkStart w:id="7610" w:name="_Toc44598977"/>
      <w:bookmarkStart w:id="7611" w:name="_Toc44602832"/>
      <w:bookmarkStart w:id="7612" w:name="_Toc45198009"/>
      <w:bookmarkStart w:id="7613" w:name="_Toc45696042"/>
      <w:bookmarkStart w:id="7614" w:name="_Toc51851498"/>
      <w:bookmarkStart w:id="7615" w:name="_Toc92225119"/>
      <w:bookmarkStart w:id="7616" w:name="_Toc218717948"/>
      <w:bookmarkEnd w:id="7606"/>
      <w:r w:rsidRPr="00B02A0B">
        <w:t>19.2.1</w:t>
      </w:r>
      <w:r w:rsidRPr="00B02A0B">
        <w:tab/>
        <w:t>General</w:t>
      </w:r>
      <w:bookmarkEnd w:id="7607"/>
      <w:bookmarkEnd w:id="7608"/>
      <w:bookmarkEnd w:id="7609"/>
      <w:bookmarkEnd w:id="7610"/>
      <w:bookmarkEnd w:id="7611"/>
      <w:bookmarkEnd w:id="7612"/>
      <w:bookmarkEnd w:id="7613"/>
      <w:bookmarkEnd w:id="7614"/>
      <w:bookmarkEnd w:id="7615"/>
      <w:bookmarkEnd w:id="7616"/>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617" w:name="_CR19_2_2"/>
      <w:bookmarkStart w:id="7618" w:name="_Toc11411145"/>
      <w:bookmarkStart w:id="7619" w:name="_Toc27496470"/>
      <w:bookmarkStart w:id="7620" w:name="_Toc36108217"/>
      <w:bookmarkStart w:id="7621" w:name="_Toc44598978"/>
      <w:bookmarkStart w:id="7622" w:name="_Toc44602833"/>
      <w:bookmarkStart w:id="7623" w:name="_Toc45198010"/>
      <w:bookmarkStart w:id="7624" w:name="_Toc45696043"/>
      <w:bookmarkStart w:id="7625" w:name="_Toc51851499"/>
      <w:bookmarkStart w:id="7626" w:name="_Toc92225120"/>
      <w:bookmarkStart w:id="7627" w:name="_Toc218717949"/>
      <w:bookmarkEnd w:id="7617"/>
      <w:r w:rsidRPr="00B02A0B">
        <w:t>19.2.2</w:t>
      </w:r>
      <w:r w:rsidRPr="00B02A0B">
        <w:tab/>
        <w:t>Sending MBMS bearer announcement procedures</w:t>
      </w:r>
      <w:bookmarkEnd w:id="7618"/>
      <w:bookmarkEnd w:id="7619"/>
      <w:bookmarkEnd w:id="7620"/>
      <w:bookmarkEnd w:id="7621"/>
      <w:bookmarkEnd w:id="7622"/>
      <w:bookmarkEnd w:id="7623"/>
      <w:bookmarkEnd w:id="7624"/>
      <w:bookmarkEnd w:id="7625"/>
      <w:bookmarkEnd w:id="7626"/>
      <w:bookmarkEnd w:id="7627"/>
    </w:p>
    <w:p w14:paraId="31472140" w14:textId="77777777" w:rsidR="005C310B" w:rsidRPr="00B02A0B" w:rsidRDefault="005C310B" w:rsidP="007D34FE">
      <w:pPr>
        <w:pStyle w:val="Heading4"/>
      </w:pPr>
      <w:bookmarkStart w:id="7628" w:name="_CR19_2_2_1"/>
      <w:bookmarkStart w:id="7629" w:name="_Toc11411146"/>
      <w:bookmarkStart w:id="7630" w:name="_Toc27496471"/>
      <w:bookmarkStart w:id="7631" w:name="_Toc36108218"/>
      <w:bookmarkStart w:id="7632" w:name="_Toc44598979"/>
      <w:bookmarkStart w:id="7633" w:name="_Toc44602834"/>
      <w:bookmarkStart w:id="7634" w:name="_Toc45198011"/>
      <w:bookmarkStart w:id="7635" w:name="_Toc45696044"/>
      <w:bookmarkStart w:id="7636" w:name="_Toc51851500"/>
      <w:bookmarkStart w:id="7637" w:name="_Toc92225121"/>
      <w:bookmarkStart w:id="7638" w:name="_Toc218717950"/>
      <w:bookmarkEnd w:id="7628"/>
      <w:r w:rsidRPr="00B02A0B">
        <w:t>19.2.2.1</w:t>
      </w:r>
      <w:r w:rsidRPr="00B02A0B">
        <w:tab/>
        <w:t>General</w:t>
      </w:r>
      <w:bookmarkEnd w:id="7629"/>
      <w:bookmarkEnd w:id="7630"/>
      <w:bookmarkEnd w:id="7631"/>
      <w:bookmarkEnd w:id="7632"/>
      <w:bookmarkEnd w:id="7633"/>
      <w:bookmarkEnd w:id="7634"/>
      <w:bookmarkEnd w:id="7635"/>
      <w:bookmarkEnd w:id="7636"/>
      <w:bookmarkEnd w:id="7637"/>
      <w:bookmarkEnd w:id="7638"/>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lastRenderedPageBreak/>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39" w:name="_CR19_2_2_2"/>
      <w:bookmarkStart w:id="7640" w:name="_Toc11411147"/>
      <w:bookmarkStart w:id="7641" w:name="_Toc27496472"/>
      <w:bookmarkStart w:id="7642" w:name="_Toc36108219"/>
      <w:bookmarkStart w:id="7643" w:name="_Toc44598980"/>
      <w:bookmarkStart w:id="7644" w:name="_Toc44602835"/>
      <w:bookmarkStart w:id="7645" w:name="_Toc45198012"/>
      <w:bookmarkStart w:id="7646" w:name="_Toc45696045"/>
      <w:bookmarkStart w:id="7647" w:name="_Toc51851501"/>
      <w:bookmarkStart w:id="7648" w:name="_Toc92225122"/>
      <w:bookmarkStart w:id="7649" w:name="_Toc218717951"/>
      <w:bookmarkEnd w:id="7639"/>
      <w:r w:rsidRPr="00B02A0B">
        <w:t>19.2.2.2</w:t>
      </w:r>
      <w:r w:rsidRPr="00B02A0B">
        <w:tab/>
        <w:t>Sending an initial MBMS bearer announcement procedure</w:t>
      </w:r>
      <w:bookmarkEnd w:id="7640"/>
      <w:bookmarkEnd w:id="7641"/>
      <w:bookmarkEnd w:id="7642"/>
      <w:bookmarkEnd w:id="7643"/>
      <w:bookmarkEnd w:id="7644"/>
      <w:bookmarkEnd w:id="7645"/>
      <w:bookmarkEnd w:id="7646"/>
      <w:bookmarkEnd w:id="7647"/>
      <w:bookmarkEnd w:id="7648"/>
      <w:bookmarkEnd w:id="7649"/>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lastRenderedPageBreak/>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50" w:name="_CR19_2_2_3"/>
      <w:bookmarkStart w:id="7651" w:name="_Toc11411148"/>
      <w:bookmarkStart w:id="7652" w:name="_Toc27496473"/>
      <w:bookmarkStart w:id="7653" w:name="_Toc36108220"/>
      <w:bookmarkStart w:id="7654" w:name="_Toc44598981"/>
      <w:bookmarkStart w:id="7655" w:name="_Toc44602836"/>
      <w:bookmarkStart w:id="7656" w:name="_Toc45198013"/>
      <w:bookmarkStart w:id="7657" w:name="_Toc45696046"/>
      <w:bookmarkStart w:id="7658" w:name="_Toc51851502"/>
      <w:bookmarkStart w:id="7659" w:name="_Toc92225123"/>
      <w:bookmarkStart w:id="7660" w:name="_Toc218717952"/>
      <w:bookmarkEnd w:id="7650"/>
      <w:r w:rsidRPr="00B02A0B">
        <w:lastRenderedPageBreak/>
        <w:t>19.2.2.3</w:t>
      </w:r>
      <w:r w:rsidRPr="00B02A0B">
        <w:tab/>
        <w:t>Updating an announcement</w:t>
      </w:r>
      <w:bookmarkEnd w:id="7651"/>
      <w:bookmarkEnd w:id="7652"/>
      <w:bookmarkEnd w:id="7653"/>
      <w:bookmarkEnd w:id="7654"/>
      <w:bookmarkEnd w:id="7655"/>
      <w:bookmarkEnd w:id="7656"/>
      <w:bookmarkEnd w:id="7657"/>
      <w:bookmarkEnd w:id="7658"/>
      <w:bookmarkEnd w:id="7659"/>
      <w:bookmarkEnd w:id="7660"/>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61" w:name="_CR19_2_2_4"/>
      <w:bookmarkStart w:id="7662" w:name="_Toc11411149"/>
      <w:bookmarkStart w:id="7663" w:name="_Toc27496474"/>
      <w:bookmarkStart w:id="7664" w:name="_Toc36108221"/>
      <w:bookmarkStart w:id="7665" w:name="_Toc44598982"/>
      <w:bookmarkStart w:id="7666" w:name="_Toc44602837"/>
      <w:bookmarkStart w:id="7667" w:name="_Toc45198014"/>
      <w:bookmarkStart w:id="7668" w:name="_Toc45696047"/>
      <w:bookmarkStart w:id="7669" w:name="_Toc51851503"/>
      <w:bookmarkStart w:id="7670" w:name="_Toc92225124"/>
      <w:bookmarkStart w:id="7671" w:name="_Toc218717953"/>
      <w:bookmarkEnd w:id="7661"/>
      <w:r w:rsidRPr="00B02A0B">
        <w:t>19.2.2.4</w:t>
      </w:r>
      <w:r w:rsidRPr="00B02A0B">
        <w:tab/>
        <w:t>Cancelling an MBMS bearer announcement</w:t>
      </w:r>
      <w:bookmarkEnd w:id="7662"/>
      <w:bookmarkEnd w:id="7663"/>
      <w:bookmarkEnd w:id="7664"/>
      <w:bookmarkEnd w:id="7665"/>
      <w:bookmarkEnd w:id="7666"/>
      <w:bookmarkEnd w:id="7667"/>
      <w:bookmarkEnd w:id="7668"/>
      <w:bookmarkEnd w:id="7669"/>
      <w:bookmarkEnd w:id="7670"/>
      <w:bookmarkEnd w:id="7671"/>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672" w:name="_CR19_2_2_5"/>
      <w:bookmarkStart w:id="7673" w:name="_Toc11411150"/>
      <w:bookmarkStart w:id="7674" w:name="_Toc27496475"/>
      <w:bookmarkStart w:id="7675" w:name="_Toc36108222"/>
      <w:bookmarkStart w:id="7676" w:name="_Toc44598983"/>
      <w:bookmarkStart w:id="7677" w:name="_Toc44602838"/>
      <w:bookmarkStart w:id="7678" w:name="_Toc45198015"/>
      <w:bookmarkStart w:id="7679" w:name="_Toc45696048"/>
      <w:bookmarkStart w:id="7680" w:name="_Toc51851504"/>
      <w:bookmarkStart w:id="7681" w:name="_Toc92225125"/>
      <w:bookmarkStart w:id="7682" w:name="_Toc218717954"/>
      <w:bookmarkEnd w:id="7672"/>
      <w:r w:rsidRPr="00B02A0B">
        <w:t>19.2.2.5</w:t>
      </w:r>
      <w:r w:rsidRPr="00B02A0B">
        <w:tab/>
        <w:t>Sending a MuSiK download message</w:t>
      </w:r>
      <w:bookmarkEnd w:id="7673"/>
      <w:bookmarkEnd w:id="7674"/>
      <w:bookmarkEnd w:id="7675"/>
      <w:bookmarkEnd w:id="7676"/>
      <w:bookmarkEnd w:id="7677"/>
      <w:bookmarkEnd w:id="7678"/>
      <w:bookmarkEnd w:id="7679"/>
      <w:bookmarkEnd w:id="7680"/>
      <w:bookmarkEnd w:id="7681"/>
      <w:bookmarkEnd w:id="7682"/>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lastRenderedPageBreak/>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683" w:name="_CR19_2_3"/>
      <w:bookmarkStart w:id="7684" w:name="_Toc11411151"/>
      <w:bookmarkStart w:id="7685" w:name="_Toc27496476"/>
      <w:bookmarkStart w:id="7686" w:name="_Toc36108223"/>
      <w:bookmarkStart w:id="7687" w:name="_Toc44598984"/>
      <w:bookmarkStart w:id="7688" w:name="_Toc44602839"/>
      <w:bookmarkStart w:id="7689" w:name="_Toc45198016"/>
      <w:bookmarkStart w:id="7690" w:name="_Toc45696049"/>
      <w:bookmarkStart w:id="7691" w:name="_Toc51851505"/>
      <w:bookmarkStart w:id="7692" w:name="_Toc92225126"/>
      <w:bookmarkStart w:id="7693" w:name="_Toc218717955"/>
      <w:bookmarkEnd w:id="7683"/>
      <w:r w:rsidRPr="00B02A0B">
        <w:t>19.2.3</w:t>
      </w:r>
      <w:r w:rsidRPr="00B02A0B">
        <w:tab/>
        <w:t>Receiving an MBMS bearer listening status from an MCData client</w:t>
      </w:r>
      <w:bookmarkEnd w:id="7684"/>
      <w:bookmarkEnd w:id="7685"/>
      <w:bookmarkEnd w:id="7686"/>
      <w:bookmarkEnd w:id="7687"/>
      <w:bookmarkEnd w:id="7688"/>
      <w:bookmarkEnd w:id="7689"/>
      <w:bookmarkEnd w:id="7690"/>
      <w:bookmarkEnd w:id="7691"/>
      <w:bookmarkEnd w:id="7692"/>
      <w:bookmarkEnd w:id="7693"/>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lastRenderedPageBreak/>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694" w:name="_CR19_2_4"/>
      <w:bookmarkStart w:id="7695" w:name="_Toc11411152"/>
      <w:bookmarkStart w:id="7696" w:name="_Toc27496477"/>
      <w:bookmarkStart w:id="7697" w:name="_Toc36108224"/>
      <w:bookmarkStart w:id="7698" w:name="_Toc44598985"/>
      <w:bookmarkStart w:id="7699" w:name="_Toc44602840"/>
      <w:bookmarkStart w:id="7700" w:name="_Toc45198017"/>
      <w:bookmarkStart w:id="7701" w:name="_Toc45696050"/>
      <w:bookmarkStart w:id="7702" w:name="_Toc51851506"/>
      <w:bookmarkStart w:id="7703" w:name="_Toc92225127"/>
      <w:bookmarkStart w:id="7704" w:name="_Toc218717956"/>
      <w:bookmarkEnd w:id="7694"/>
      <w:r w:rsidRPr="00B02A0B">
        <w:t>19.2.4</w:t>
      </w:r>
      <w:r w:rsidRPr="00B02A0B">
        <w:tab/>
        <w:t>Abnormal cases</w:t>
      </w:r>
      <w:bookmarkEnd w:id="7695"/>
      <w:bookmarkEnd w:id="7696"/>
      <w:bookmarkEnd w:id="7697"/>
      <w:bookmarkEnd w:id="7698"/>
      <w:bookmarkEnd w:id="7699"/>
      <w:bookmarkEnd w:id="7700"/>
      <w:bookmarkEnd w:id="7701"/>
      <w:bookmarkEnd w:id="7702"/>
      <w:bookmarkEnd w:id="7703"/>
      <w:bookmarkEnd w:id="7704"/>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705" w:name="_CR19_3"/>
      <w:bookmarkStart w:id="7706" w:name="_Toc11411153"/>
      <w:bookmarkStart w:id="7707" w:name="_Toc27496478"/>
      <w:bookmarkStart w:id="7708" w:name="_Toc36108225"/>
      <w:bookmarkStart w:id="7709" w:name="_Toc44598986"/>
      <w:bookmarkStart w:id="7710" w:name="_Toc44602841"/>
      <w:bookmarkStart w:id="7711" w:name="_Toc45198018"/>
      <w:bookmarkStart w:id="7712" w:name="_Toc45696051"/>
      <w:bookmarkStart w:id="7713" w:name="_Toc51851507"/>
      <w:bookmarkStart w:id="7714" w:name="_Toc92225128"/>
      <w:bookmarkStart w:id="7715" w:name="_Toc218717957"/>
      <w:bookmarkEnd w:id="7705"/>
      <w:r w:rsidRPr="00B02A0B">
        <w:lastRenderedPageBreak/>
        <w:t>19.3</w:t>
      </w:r>
      <w:r w:rsidRPr="00B02A0B">
        <w:tab/>
        <w:t>MCData client MBMS usage procedures</w:t>
      </w:r>
      <w:bookmarkEnd w:id="7706"/>
      <w:bookmarkEnd w:id="7707"/>
      <w:bookmarkEnd w:id="7708"/>
      <w:bookmarkEnd w:id="7709"/>
      <w:bookmarkEnd w:id="7710"/>
      <w:bookmarkEnd w:id="7711"/>
      <w:bookmarkEnd w:id="7712"/>
      <w:bookmarkEnd w:id="7713"/>
      <w:bookmarkEnd w:id="7714"/>
      <w:bookmarkEnd w:id="7715"/>
    </w:p>
    <w:p w14:paraId="7D4DC904" w14:textId="77777777" w:rsidR="005C310B" w:rsidRPr="00B02A0B" w:rsidRDefault="005C310B" w:rsidP="007D34FE">
      <w:pPr>
        <w:pStyle w:val="Heading3"/>
      </w:pPr>
      <w:bookmarkStart w:id="7716" w:name="_CR19_3_1"/>
      <w:bookmarkStart w:id="7717" w:name="_Toc11411154"/>
      <w:bookmarkStart w:id="7718" w:name="_Toc27496479"/>
      <w:bookmarkStart w:id="7719" w:name="_Toc36108226"/>
      <w:bookmarkStart w:id="7720" w:name="_Toc44598987"/>
      <w:bookmarkStart w:id="7721" w:name="_Toc44602842"/>
      <w:bookmarkStart w:id="7722" w:name="_Toc45198019"/>
      <w:bookmarkStart w:id="7723" w:name="_Toc45696052"/>
      <w:bookmarkStart w:id="7724" w:name="_Toc51851508"/>
      <w:bookmarkStart w:id="7725" w:name="_Toc92225129"/>
      <w:bookmarkStart w:id="7726" w:name="_Toc218717958"/>
      <w:bookmarkEnd w:id="7716"/>
      <w:r w:rsidRPr="00B02A0B">
        <w:t>19.3.1</w:t>
      </w:r>
      <w:r w:rsidRPr="00B02A0B">
        <w:tab/>
        <w:t>General</w:t>
      </w:r>
      <w:bookmarkEnd w:id="7717"/>
      <w:bookmarkEnd w:id="7718"/>
      <w:bookmarkEnd w:id="7719"/>
      <w:bookmarkEnd w:id="7720"/>
      <w:bookmarkEnd w:id="7721"/>
      <w:bookmarkEnd w:id="7722"/>
      <w:bookmarkEnd w:id="7723"/>
      <w:bookmarkEnd w:id="7724"/>
      <w:bookmarkEnd w:id="7725"/>
      <w:bookmarkEnd w:id="7726"/>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727" w:name="_CR19_3_2"/>
      <w:bookmarkStart w:id="7728" w:name="_Toc11411155"/>
      <w:bookmarkStart w:id="7729" w:name="_Toc27496480"/>
      <w:bookmarkStart w:id="7730" w:name="_Toc36108227"/>
      <w:bookmarkStart w:id="7731" w:name="_Toc44598988"/>
      <w:bookmarkStart w:id="7732" w:name="_Toc44602843"/>
      <w:bookmarkStart w:id="7733" w:name="_Toc45198020"/>
      <w:bookmarkStart w:id="7734" w:name="_Toc45696053"/>
      <w:bookmarkStart w:id="7735" w:name="_Toc51851509"/>
      <w:bookmarkStart w:id="7736" w:name="_Toc92225130"/>
      <w:bookmarkStart w:id="7737" w:name="_Toc218717959"/>
      <w:bookmarkEnd w:id="7727"/>
      <w:r w:rsidRPr="00B02A0B">
        <w:t>19.3.2</w:t>
      </w:r>
      <w:r w:rsidRPr="00B02A0B">
        <w:tab/>
        <w:t>Receiving an MBMS bearer announcement</w:t>
      </w:r>
      <w:bookmarkEnd w:id="7728"/>
      <w:bookmarkEnd w:id="7729"/>
      <w:bookmarkEnd w:id="7730"/>
      <w:bookmarkEnd w:id="7731"/>
      <w:bookmarkEnd w:id="7732"/>
      <w:bookmarkEnd w:id="7733"/>
      <w:bookmarkEnd w:id="7734"/>
      <w:bookmarkEnd w:id="7735"/>
      <w:bookmarkEnd w:id="7736"/>
      <w:bookmarkEnd w:id="7737"/>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lastRenderedPageBreak/>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38" w:name="_CR19_3_3"/>
      <w:bookmarkStart w:id="7739" w:name="_Toc11411156"/>
      <w:bookmarkStart w:id="7740" w:name="_Toc27496481"/>
      <w:bookmarkStart w:id="7741" w:name="_Toc36108228"/>
      <w:bookmarkStart w:id="7742" w:name="_Toc44598989"/>
      <w:bookmarkStart w:id="7743" w:name="_Toc44602844"/>
      <w:bookmarkStart w:id="7744" w:name="_Toc45198021"/>
      <w:bookmarkStart w:id="7745" w:name="_Toc45696054"/>
      <w:bookmarkStart w:id="7746" w:name="_Toc51851510"/>
      <w:bookmarkStart w:id="7747" w:name="_Toc92225131"/>
      <w:bookmarkStart w:id="7748" w:name="_Toc218717960"/>
      <w:bookmarkEnd w:id="7738"/>
      <w:r w:rsidRPr="00B02A0B">
        <w:t>19.3.3</w:t>
      </w:r>
      <w:r w:rsidRPr="00B02A0B">
        <w:tab/>
        <w:t>The MBMS bearer listening status and suspension report procedures</w:t>
      </w:r>
      <w:bookmarkEnd w:id="7739"/>
      <w:bookmarkEnd w:id="7740"/>
      <w:bookmarkEnd w:id="7741"/>
      <w:bookmarkEnd w:id="7742"/>
      <w:bookmarkEnd w:id="7743"/>
      <w:bookmarkEnd w:id="7744"/>
      <w:bookmarkEnd w:id="7745"/>
      <w:bookmarkEnd w:id="7746"/>
      <w:bookmarkEnd w:id="7747"/>
      <w:bookmarkEnd w:id="7748"/>
    </w:p>
    <w:p w14:paraId="7D0FE341" w14:textId="77777777" w:rsidR="005C310B" w:rsidRPr="00B02A0B" w:rsidRDefault="005C310B" w:rsidP="007D34FE">
      <w:pPr>
        <w:pStyle w:val="Heading4"/>
      </w:pPr>
      <w:bookmarkStart w:id="7749" w:name="_CR19_3_3_1"/>
      <w:bookmarkStart w:id="7750" w:name="_Toc11411157"/>
      <w:bookmarkStart w:id="7751" w:name="_Toc27496482"/>
      <w:bookmarkStart w:id="7752" w:name="_Toc36108229"/>
      <w:bookmarkStart w:id="7753" w:name="_Toc44598990"/>
      <w:bookmarkStart w:id="7754" w:name="_Toc44602845"/>
      <w:bookmarkStart w:id="7755" w:name="_Toc45198022"/>
      <w:bookmarkStart w:id="7756" w:name="_Toc45696055"/>
      <w:bookmarkStart w:id="7757" w:name="_Toc51851511"/>
      <w:bookmarkStart w:id="7758" w:name="_Toc92225132"/>
      <w:bookmarkStart w:id="7759" w:name="_Toc218717961"/>
      <w:bookmarkEnd w:id="7749"/>
      <w:r w:rsidRPr="00B02A0B">
        <w:t>19.3.3.1</w:t>
      </w:r>
      <w:r w:rsidRPr="00B02A0B">
        <w:tab/>
        <w:t>Conditions for sending an MBMS listening status report</w:t>
      </w:r>
      <w:bookmarkEnd w:id="7750"/>
      <w:bookmarkEnd w:id="7751"/>
      <w:bookmarkEnd w:id="7752"/>
      <w:bookmarkEnd w:id="7753"/>
      <w:bookmarkEnd w:id="7754"/>
      <w:bookmarkEnd w:id="7755"/>
      <w:bookmarkEnd w:id="7756"/>
      <w:bookmarkEnd w:id="7757"/>
      <w:bookmarkEnd w:id="7758"/>
      <w:bookmarkEnd w:id="7759"/>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lastRenderedPageBreak/>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60" w:name="_CR19_3_3_2"/>
      <w:bookmarkStart w:id="7761" w:name="_Toc11411158"/>
      <w:bookmarkStart w:id="7762" w:name="_Toc27496483"/>
      <w:bookmarkStart w:id="7763" w:name="_Toc36108230"/>
      <w:bookmarkStart w:id="7764" w:name="_Toc44598991"/>
      <w:bookmarkStart w:id="7765" w:name="_Toc44602846"/>
      <w:bookmarkStart w:id="7766" w:name="_Toc45198023"/>
      <w:bookmarkStart w:id="7767" w:name="_Toc45696056"/>
      <w:bookmarkStart w:id="7768" w:name="_Toc51851512"/>
      <w:bookmarkStart w:id="7769" w:name="_Toc92225133"/>
      <w:bookmarkStart w:id="7770" w:name="_Toc218717962"/>
      <w:bookmarkEnd w:id="7760"/>
      <w:r w:rsidRPr="00B02A0B">
        <w:t>19.3.3.2</w:t>
      </w:r>
      <w:r w:rsidRPr="00B02A0B">
        <w:tab/>
        <w:t>Sending the MBMS bearer listening or suspension status report</w:t>
      </w:r>
      <w:bookmarkEnd w:id="7761"/>
      <w:bookmarkEnd w:id="7762"/>
      <w:bookmarkEnd w:id="7763"/>
      <w:bookmarkEnd w:id="7764"/>
      <w:bookmarkEnd w:id="7765"/>
      <w:bookmarkEnd w:id="7766"/>
      <w:bookmarkEnd w:id="7767"/>
      <w:bookmarkEnd w:id="7768"/>
      <w:bookmarkEnd w:id="7769"/>
      <w:bookmarkEnd w:id="7770"/>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lastRenderedPageBreak/>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lastRenderedPageBreak/>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771" w:name="_Toc11411159"/>
      <w:bookmarkStart w:id="7772" w:name="_Toc27496484"/>
      <w:bookmarkStart w:id="7773" w:name="_Toc36108231"/>
      <w:bookmarkStart w:id="7774" w:name="_Toc44598992"/>
      <w:bookmarkStart w:id="7775" w:name="_Toc44602847"/>
      <w:bookmarkStart w:id="7776" w:name="_Toc45198024"/>
      <w:bookmarkStart w:id="7777" w:name="_Toc45696057"/>
      <w:bookmarkStart w:id="7778" w:name="_Toc51851513"/>
      <w:bookmarkStart w:id="7779" w:name="_Toc92225134"/>
    </w:p>
    <w:p w14:paraId="564E3231" w14:textId="15C5D8BC" w:rsidR="005C310B" w:rsidRPr="00B02A0B" w:rsidRDefault="005C310B" w:rsidP="007D34FE">
      <w:pPr>
        <w:pStyle w:val="Heading3"/>
      </w:pPr>
      <w:bookmarkStart w:id="7780" w:name="_CR19_3_4"/>
      <w:bookmarkStart w:id="7781" w:name="_Toc218717963"/>
      <w:bookmarkEnd w:id="7780"/>
      <w:r w:rsidRPr="00B02A0B">
        <w:t>19.3.4</w:t>
      </w:r>
      <w:r w:rsidRPr="00B02A0B">
        <w:tab/>
        <w:t>Receiving a MuSiK download message</w:t>
      </w:r>
      <w:bookmarkEnd w:id="7771"/>
      <w:bookmarkEnd w:id="7772"/>
      <w:bookmarkEnd w:id="7773"/>
      <w:bookmarkEnd w:id="7774"/>
      <w:bookmarkEnd w:id="7775"/>
      <w:bookmarkEnd w:id="7776"/>
      <w:bookmarkEnd w:id="7777"/>
      <w:bookmarkEnd w:id="7778"/>
      <w:bookmarkEnd w:id="7779"/>
      <w:bookmarkEnd w:id="7781"/>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lastRenderedPageBreak/>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782" w:name="_CR19A"/>
      <w:bookmarkStart w:id="7783" w:name="_Toc20153020"/>
      <w:bookmarkStart w:id="7784" w:name="_Toc27495685"/>
      <w:bookmarkStart w:id="7785" w:name="_Toc36109153"/>
      <w:bookmarkStart w:id="7786" w:name="_Toc45194941"/>
      <w:bookmarkStart w:id="7787" w:name="_Toc123629984"/>
      <w:bookmarkStart w:id="7788" w:name="_Toc218717964"/>
      <w:bookmarkEnd w:id="7782"/>
      <w:r>
        <w:t>19A</w:t>
      </w:r>
      <w:r w:rsidRPr="0079589D">
        <w:tab/>
        <w:t xml:space="preserve">Use of </w:t>
      </w:r>
      <w:r>
        <w:t xml:space="preserve">5G </w:t>
      </w:r>
      <w:r w:rsidRPr="0079589D">
        <w:t>MBS transmission (on-network)</w:t>
      </w:r>
      <w:bookmarkEnd w:id="7783"/>
      <w:bookmarkEnd w:id="7784"/>
      <w:bookmarkEnd w:id="7785"/>
      <w:bookmarkEnd w:id="7786"/>
      <w:bookmarkEnd w:id="7787"/>
      <w:bookmarkEnd w:id="7788"/>
    </w:p>
    <w:p w14:paraId="0CBC18FE" w14:textId="77777777" w:rsidR="00AF28EE" w:rsidRPr="0079589D" w:rsidRDefault="00AF28EE" w:rsidP="00AF28EE">
      <w:pPr>
        <w:pStyle w:val="Heading2"/>
      </w:pPr>
      <w:bookmarkStart w:id="7789" w:name="_CR19A_1"/>
      <w:bookmarkStart w:id="7790" w:name="_Toc20153021"/>
      <w:bookmarkStart w:id="7791" w:name="_Toc27495686"/>
      <w:bookmarkStart w:id="7792" w:name="_Toc36109154"/>
      <w:bookmarkStart w:id="7793" w:name="_Toc45194942"/>
      <w:bookmarkStart w:id="7794" w:name="_Toc123629985"/>
      <w:bookmarkStart w:id="7795" w:name="_Toc218717965"/>
      <w:bookmarkEnd w:id="7789"/>
      <w:r>
        <w:t>19A</w:t>
      </w:r>
      <w:r w:rsidRPr="0079589D">
        <w:t>.1</w:t>
      </w:r>
      <w:r w:rsidRPr="0079589D">
        <w:tab/>
        <w:t>General</w:t>
      </w:r>
      <w:bookmarkEnd w:id="7790"/>
      <w:bookmarkEnd w:id="7791"/>
      <w:bookmarkEnd w:id="7792"/>
      <w:bookmarkEnd w:id="7793"/>
      <w:bookmarkEnd w:id="7794"/>
      <w:bookmarkEnd w:id="7795"/>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796" w:name="_CR19A_2"/>
      <w:bookmarkStart w:id="7797" w:name="_Toc20153022"/>
      <w:bookmarkStart w:id="7798" w:name="_Toc27495687"/>
      <w:bookmarkStart w:id="7799" w:name="_Toc36109155"/>
      <w:bookmarkStart w:id="7800" w:name="_Toc45194943"/>
      <w:bookmarkStart w:id="7801" w:name="_Toc123629986"/>
      <w:bookmarkStart w:id="7802" w:name="_Toc218717966"/>
      <w:bookmarkEnd w:id="7796"/>
      <w:r>
        <w:lastRenderedPageBreak/>
        <w:t>19A</w:t>
      </w:r>
      <w:r w:rsidRPr="0079589D">
        <w:t>.2</w:t>
      </w:r>
      <w:r w:rsidRPr="0079589D">
        <w:tab/>
      </w:r>
      <w:r>
        <w:t>MCData</w:t>
      </w:r>
      <w:r w:rsidRPr="0079589D">
        <w:t xml:space="preserve"> client procedures</w:t>
      </w:r>
      <w:bookmarkEnd w:id="7797"/>
      <w:bookmarkEnd w:id="7798"/>
      <w:bookmarkEnd w:id="7799"/>
      <w:bookmarkEnd w:id="7800"/>
      <w:bookmarkEnd w:id="7801"/>
      <w:bookmarkEnd w:id="7802"/>
    </w:p>
    <w:p w14:paraId="0BAEDAFF" w14:textId="77777777" w:rsidR="00AF28EE" w:rsidRPr="0073469F" w:rsidRDefault="00AF28EE" w:rsidP="00AF28EE">
      <w:pPr>
        <w:pStyle w:val="Heading3"/>
      </w:pPr>
      <w:bookmarkStart w:id="7803" w:name="_CR19A_2_1"/>
      <w:bookmarkStart w:id="7804" w:name="_Toc20153023"/>
      <w:bookmarkStart w:id="7805" w:name="_Toc27495688"/>
      <w:bookmarkStart w:id="7806" w:name="_Toc36109156"/>
      <w:bookmarkStart w:id="7807" w:name="_Toc45194944"/>
      <w:bookmarkStart w:id="7808" w:name="_Toc123629987"/>
      <w:bookmarkStart w:id="7809" w:name="_Toc218717967"/>
      <w:bookmarkEnd w:id="7803"/>
      <w:r>
        <w:t>19A.2</w:t>
      </w:r>
      <w:r w:rsidRPr="0073469F">
        <w:t>.1</w:t>
      </w:r>
      <w:r w:rsidRPr="0073469F">
        <w:tab/>
        <w:t>General</w:t>
      </w:r>
      <w:bookmarkEnd w:id="7804"/>
      <w:bookmarkEnd w:id="7805"/>
      <w:bookmarkEnd w:id="7806"/>
      <w:bookmarkEnd w:id="7807"/>
      <w:bookmarkEnd w:id="7808"/>
      <w:bookmarkEnd w:id="7809"/>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810" w:name="_CR19A_2_2"/>
      <w:bookmarkStart w:id="7811" w:name="_Toc20153024"/>
      <w:bookmarkStart w:id="7812" w:name="_Toc27495689"/>
      <w:bookmarkStart w:id="7813" w:name="_Toc36109157"/>
      <w:bookmarkStart w:id="7814" w:name="_Toc45194945"/>
      <w:bookmarkStart w:id="7815" w:name="_Toc123629988"/>
      <w:bookmarkStart w:id="7816" w:name="_Toc218717968"/>
      <w:bookmarkEnd w:id="7810"/>
      <w:r>
        <w:t>19A.2</w:t>
      </w:r>
      <w:r w:rsidRPr="0073469F">
        <w:t>.2</w:t>
      </w:r>
      <w:r w:rsidRPr="0073469F">
        <w:tab/>
        <w:t>Receiving</w:t>
      </w:r>
      <w:bookmarkEnd w:id="7811"/>
      <w:bookmarkEnd w:id="7812"/>
      <w:bookmarkEnd w:id="7813"/>
      <w:bookmarkEnd w:id="7814"/>
      <w:bookmarkEnd w:id="7815"/>
      <w:r>
        <w:t xml:space="preserve"> an MBS session announcement</w:t>
      </w:r>
      <w:bookmarkEnd w:id="7816"/>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817" w:name="_CR19A_2_3"/>
      <w:bookmarkStart w:id="7818" w:name="_Toc218717969"/>
      <w:bookmarkEnd w:id="7817"/>
      <w:r>
        <w:t>19A.2</w:t>
      </w:r>
      <w:r w:rsidRPr="0073469F">
        <w:t>.</w:t>
      </w:r>
      <w:r>
        <w:t>3</w:t>
      </w:r>
      <w:r w:rsidRPr="0073469F">
        <w:tab/>
      </w:r>
      <w:r>
        <w:t>Sending an MBS listening status report</w:t>
      </w:r>
      <w:bookmarkEnd w:id="7818"/>
    </w:p>
    <w:p w14:paraId="6CF96239" w14:textId="77777777" w:rsidR="00AF28EE" w:rsidRPr="0073469F" w:rsidRDefault="00AF28EE" w:rsidP="00AF28EE">
      <w:pPr>
        <w:pStyle w:val="Heading4"/>
      </w:pPr>
      <w:bookmarkStart w:id="7819" w:name="_CR19A_2_3_1"/>
      <w:bookmarkStart w:id="7820" w:name="_Toc20156387"/>
      <w:bookmarkStart w:id="7821" w:name="_Toc27501545"/>
      <w:bookmarkStart w:id="7822" w:name="_Toc36049671"/>
      <w:bookmarkStart w:id="7823" w:name="_Toc45210437"/>
      <w:bookmarkStart w:id="7824" w:name="_Toc51861264"/>
      <w:bookmarkStart w:id="7825" w:name="_Toc123644408"/>
      <w:bookmarkStart w:id="7826" w:name="_Toc218717970"/>
      <w:bookmarkEnd w:id="7819"/>
      <w:r>
        <w:t>19A</w:t>
      </w:r>
      <w:r w:rsidRPr="0073469F">
        <w:t>.</w:t>
      </w:r>
      <w:r>
        <w:t>2</w:t>
      </w:r>
      <w:r w:rsidRPr="0073469F">
        <w:t>.3.1</w:t>
      </w:r>
      <w:r w:rsidRPr="0073469F">
        <w:tab/>
        <w:t>Conditions for sending a</w:t>
      </w:r>
      <w:r>
        <w:t>n MB</w:t>
      </w:r>
      <w:r w:rsidRPr="0073469F">
        <w:t>S listening status</w:t>
      </w:r>
      <w:bookmarkEnd w:id="7820"/>
      <w:bookmarkEnd w:id="7821"/>
      <w:bookmarkEnd w:id="7822"/>
      <w:bookmarkEnd w:id="7823"/>
      <w:bookmarkEnd w:id="7824"/>
      <w:bookmarkEnd w:id="7825"/>
      <w:r>
        <w:t xml:space="preserve"> report</w:t>
      </w:r>
      <w:bookmarkEnd w:id="7826"/>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lastRenderedPageBreak/>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827" w:name="_CR19A_2_3_2"/>
      <w:bookmarkStart w:id="7828" w:name="_Toc20156388"/>
      <w:bookmarkStart w:id="7829" w:name="_Toc27501546"/>
      <w:bookmarkStart w:id="7830" w:name="_Toc36049672"/>
      <w:bookmarkStart w:id="7831" w:name="_Toc45210438"/>
      <w:bookmarkStart w:id="7832" w:name="_Toc51861265"/>
      <w:bookmarkStart w:id="7833" w:name="_Toc123644409"/>
      <w:bookmarkStart w:id="7834" w:name="_Toc218717971"/>
      <w:bookmarkEnd w:id="7827"/>
      <w:r>
        <w:t>19A.2.3.2</w:t>
      </w:r>
      <w:r>
        <w:tab/>
        <w:t xml:space="preserve">Sending the MBS </w:t>
      </w:r>
      <w:r w:rsidRPr="0073469F">
        <w:t>listening</w:t>
      </w:r>
      <w:bookmarkEnd w:id="7828"/>
      <w:bookmarkEnd w:id="7829"/>
      <w:bookmarkEnd w:id="7830"/>
      <w:bookmarkEnd w:id="7831"/>
      <w:bookmarkEnd w:id="7832"/>
      <w:bookmarkEnd w:id="7833"/>
      <w:r>
        <w:t xml:space="preserve"> </w:t>
      </w:r>
      <w:r w:rsidRPr="0073469F">
        <w:t>statu</w:t>
      </w:r>
      <w:r>
        <w:t>s report</w:t>
      </w:r>
      <w:bookmarkEnd w:id="7834"/>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35" w:name="_CR19A_2_4"/>
      <w:bookmarkStart w:id="7836" w:name="_Toc20156389"/>
      <w:bookmarkStart w:id="7837" w:name="_Toc27501547"/>
      <w:bookmarkStart w:id="7838" w:name="_Toc36049673"/>
      <w:bookmarkStart w:id="7839" w:name="_Toc45210439"/>
      <w:bookmarkStart w:id="7840" w:name="_Toc51861266"/>
      <w:bookmarkStart w:id="7841" w:name="_Toc123644410"/>
      <w:bookmarkStart w:id="7842" w:name="_Toc218717972"/>
      <w:bookmarkEnd w:id="7835"/>
      <w:r>
        <w:t>19A.2.4</w:t>
      </w:r>
      <w:r>
        <w:tab/>
        <w:t>Receiving a</w:t>
      </w:r>
      <w:r w:rsidRPr="0073469F">
        <w:t xml:space="preserve"> </w:t>
      </w:r>
      <w:r>
        <w:t>MuSiK download</w:t>
      </w:r>
      <w:r w:rsidRPr="0073469F">
        <w:t xml:space="preserve"> </w:t>
      </w:r>
      <w:r>
        <w:t>message</w:t>
      </w:r>
      <w:bookmarkEnd w:id="7836"/>
      <w:bookmarkEnd w:id="7837"/>
      <w:bookmarkEnd w:id="7838"/>
      <w:bookmarkEnd w:id="7839"/>
      <w:bookmarkEnd w:id="7840"/>
      <w:bookmarkEnd w:id="7841"/>
      <w:bookmarkEnd w:id="7842"/>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43" w:name="_CR19A_2_5"/>
      <w:bookmarkStart w:id="7844" w:name="_Toc218717973"/>
      <w:bookmarkEnd w:id="7843"/>
      <w:r>
        <w:t>19A.2.5</w:t>
      </w:r>
      <w:r w:rsidRPr="0073469F">
        <w:tab/>
      </w:r>
      <w:r>
        <w:t>Sending a UE session join notification</w:t>
      </w:r>
      <w:bookmarkEnd w:id="7844"/>
    </w:p>
    <w:p w14:paraId="3F03BAA4" w14:textId="77777777" w:rsidR="00AF28EE" w:rsidRPr="0073469F" w:rsidRDefault="00AF28EE" w:rsidP="00AF28EE">
      <w:pPr>
        <w:pStyle w:val="Heading4"/>
      </w:pPr>
      <w:bookmarkStart w:id="7845" w:name="_CR19A_2_5_1"/>
      <w:bookmarkStart w:id="7846" w:name="_Toc218717974"/>
      <w:bookmarkEnd w:id="7845"/>
      <w:r>
        <w:t>19A.2.5</w:t>
      </w:r>
      <w:r w:rsidRPr="0073469F">
        <w:t>.1</w:t>
      </w:r>
      <w:r w:rsidRPr="0073469F">
        <w:tab/>
        <w:t xml:space="preserve">Conditions for </w:t>
      </w:r>
      <w:r>
        <w:t>s</w:t>
      </w:r>
      <w:r w:rsidRPr="0053176A">
        <w:t>ending the UE session join notification</w:t>
      </w:r>
      <w:bookmarkEnd w:id="7846"/>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lastRenderedPageBreak/>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47" w:name="_CR19A_2_5_2"/>
      <w:bookmarkStart w:id="7848" w:name="_Toc218717975"/>
      <w:bookmarkEnd w:id="7847"/>
      <w:r>
        <w:t>19A.2.5.2</w:t>
      </w:r>
      <w:r>
        <w:tab/>
      </w:r>
      <w:r w:rsidRPr="000C7F53">
        <w:t>Sending the UE session join notification</w:t>
      </w:r>
      <w:bookmarkEnd w:id="7848"/>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49" w:name="_CR19A_2_6"/>
      <w:bookmarkStart w:id="7850" w:name="_Toc218717976"/>
      <w:bookmarkEnd w:id="7849"/>
      <w:r>
        <w:t>19A.2.6</w:t>
      </w:r>
      <w:r w:rsidRPr="0073469F">
        <w:tab/>
      </w:r>
      <w:r>
        <w:t xml:space="preserve">Sending an </w:t>
      </w:r>
      <w:r>
        <w:rPr>
          <w:lang w:eastAsia="zh-CN"/>
        </w:rPr>
        <w:t xml:space="preserve">MBS session de-announcement </w:t>
      </w:r>
      <w:r>
        <w:t>acknowledgement</w:t>
      </w:r>
      <w:bookmarkEnd w:id="7850"/>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lastRenderedPageBreak/>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51" w:name="_CR19A_3"/>
      <w:bookmarkStart w:id="7852" w:name="_Toc20153029"/>
      <w:bookmarkStart w:id="7853" w:name="_Toc27495694"/>
      <w:bookmarkStart w:id="7854" w:name="_Toc36109162"/>
      <w:bookmarkStart w:id="7855" w:name="_Toc45194950"/>
      <w:bookmarkStart w:id="7856" w:name="_Toc123629993"/>
      <w:bookmarkStart w:id="7857" w:name="_Toc218717977"/>
      <w:bookmarkEnd w:id="7851"/>
      <w:r>
        <w:t>19A</w:t>
      </w:r>
      <w:r w:rsidRPr="0079589D">
        <w:t>.3</w:t>
      </w:r>
      <w:r w:rsidRPr="0079589D">
        <w:tab/>
      </w:r>
      <w:r>
        <w:t>Participating MCData</w:t>
      </w:r>
      <w:r w:rsidRPr="0079589D">
        <w:t xml:space="preserve"> server procedures</w:t>
      </w:r>
      <w:bookmarkEnd w:id="7852"/>
      <w:bookmarkEnd w:id="7853"/>
      <w:bookmarkEnd w:id="7854"/>
      <w:bookmarkEnd w:id="7855"/>
      <w:bookmarkEnd w:id="7856"/>
      <w:bookmarkEnd w:id="7857"/>
    </w:p>
    <w:p w14:paraId="21315977" w14:textId="77777777" w:rsidR="00AF28EE" w:rsidRPr="0073469F" w:rsidRDefault="00AF28EE" w:rsidP="00AF28EE">
      <w:pPr>
        <w:pStyle w:val="Heading3"/>
      </w:pPr>
      <w:bookmarkStart w:id="7858" w:name="_CR19A_3_1"/>
      <w:bookmarkStart w:id="7859" w:name="_Toc20153030"/>
      <w:bookmarkStart w:id="7860" w:name="_Toc27495695"/>
      <w:bookmarkStart w:id="7861" w:name="_Toc36109163"/>
      <w:bookmarkStart w:id="7862" w:name="_Toc45194951"/>
      <w:bookmarkStart w:id="7863" w:name="_Toc123629994"/>
      <w:bookmarkStart w:id="7864" w:name="_Toc218717978"/>
      <w:bookmarkEnd w:id="7858"/>
      <w:r>
        <w:t>19A.3</w:t>
      </w:r>
      <w:r w:rsidRPr="0073469F">
        <w:t>.1</w:t>
      </w:r>
      <w:r w:rsidRPr="0073469F">
        <w:tab/>
        <w:t>General</w:t>
      </w:r>
      <w:bookmarkEnd w:id="7859"/>
      <w:bookmarkEnd w:id="7860"/>
      <w:bookmarkEnd w:id="7861"/>
      <w:bookmarkEnd w:id="7862"/>
      <w:bookmarkEnd w:id="7863"/>
      <w:bookmarkEnd w:id="7864"/>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865" w:name="_CR19A_3_2"/>
      <w:bookmarkStart w:id="7866" w:name="_Toc218717979"/>
      <w:bookmarkEnd w:id="7865"/>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866"/>
    </w:p>
    <w:p w14:paraId="329D1BF4" w14:textId="77777777" w:rsidR="00AF28EE" w:rsidRPr="0073469F" w:rsidRDefault="00AF28EE" w:rsidP="00AF28EE">
      <w:pPr>
        <w:pStyle w:val="Heading4"/>
      </w:pPr>
      <w:bookmarkStart w:id="7867" w:name="_CR19A_3_2_1"/>
      <w:bookmarkStart w:id="7868" w:name="_Toc20153032"/>
      <w:bookmarkStart w:id="7869" w:name="_Toc27495697"/>
      <w:bookmarkStart w:id="7870" w:name="_Toc36109165"/>
      <w:bookmarkStart w:id="7871" w:name="_Toc45194953"/>
      <w:bookmarkStart w:id="7872" w:name="_Toc123629996"/>
      <w:bookmarkStart w:id="7873" w:name="_Toc218717980"/>
      <w:bookmarkEnd w:id="7867"/>
      <w:r>
        <w:t>19A.3</w:t>
      </w:r>
      <w:r w:rsidRPr="0073469F">
        <w:t>.2.1</w:t>
      </w:r>
      <w:r w:rsidRPr="0073469F">
        <w:tab/>
        <w:t>General</w:t>
      </w:r>
      <w:bookmarkEnd w:id="7868"/>
      <w:bookmarkEnd w:id="7869"/>
      <w:bookmarkEnd w:id="7870"/>
      <w:bookmarkEnd w:id="7871"/>
      <w:bookmarkEnd w:id="7872"/>
      <w:bookmarkEnd w:id="7873"/>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874" w:name="_CR19A_3_2_2"/>
      <w:bookmarkStart w:id="7875" w:name="_Toc20153033"/>
      <w:bookmarkStart w:id="7876" w:name="_Toc27495698"/>
      <w:bookmarkStart w:id="7877" w:name="_Toc36109166"/>
      <w:bookmarkStart w:id="7878" w:name="_Toc45194954"/>
      <w:bookmarkStart w:id="7879" w:name="_Toc123629997"/>
      <w:bookmarkStart w:id="7880" w:name="_Toc218717981"/>
      <w:bookmarkEnd w:id="7874"/>
      <w:r>
        <w:t>19A.3</w:t>
      </w:r>
      <w:r w:rsidRPr="0073469F">
        <w:t>.2.2</w:t>
      </w:r>
      <w:r w:rsidRPr="0073469F">
        <w:tab/>
        <w:t xml:space="preserve">Sending an initial </w:t>
      </w:r>
      <w:r w:rsidRPr="001731A2">
        <w:t>MBS session</w:t>
      </w:r>
      <w:r w:rsidRPr="0073469F">
        <w:t xml:space="preserve"> announcement procedure</w:t>
      </w:r>
      <w:bookmarkEnd w:id="7875"/>
      <w:bookmarkEnd w:id="7876"/>
      <w:bookmarkEnd w:id="7877"/>
      <w:bookmarkEnd w:id="7878"/>
      <w:bookmarkEnd w:id="7879"/>
      <w:bookmarkEnd w:id="7880"/>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lastRenderedPageBreak/>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881" w:name="_CR19A_3_2_3"/>
      <w:bookmarkStart w:id="7882" w:name="_Toc20153034"/>
      <w:bookmarkStart w:id="7883" w:name="_Toc27495699"/>
      <w:bookmarkStart w:id="7884" w:name="_Toc36109167"/>
      <w:bookmarkStart w:id="7885" w:name="_Toc45194955"/>
      <w:bookmarkStart w:id="7886" w:name="_Toc123629998"/>
      <w:bookmarkStart w:id="7887" w:name="_Toc218717982"/>
      <w:bookmarkEnd w:id="7881"/>
      <w:r>
        <w:t>19A.3</w:t>
      </w:r>
      <w:r w:rsidRPr="0073469F">
        <w:t>.2.3</w:t>
      </w:r>
      <w:r w:rsidRPr="0073469F">
        <w:tab/>
        <w:t>Updating an announcement</w:t>
      </w:r>
      <w:bookmarkEnd w:id="7882"/>
      <w:bookmarkEnd w:id="7883"/>
      <w:bookmarkEnd w:id="7884"/>
      <w:bookmarkEnd w:id="7885"/>
      <w:bookmarkEnd w:id="7886"/>
      <w:bookmarkEnd w:id="7887"/>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B44357" w:rsidRDefault="00AF28EE" w:rsidP="00B44357">
      <w:pPr>
        <w:pStyle w:val="B1"/>
      </w:pPr>
      <w:r w:rsidRPr="00B44357">
        <w:t>1)</w:t>
      </w:r>
      <w:r w:rsidRPr="00B44357">
        <w:tab/>
        <w:t>&lt;mbs-session-info</w:t>
      </w:r>
      <w:r w:rsidRPr="00B44357">
        <w:rPr>
          <w:rFonts w:hint="eastAsia"/>
        </w:rPr>
        <w:t>Type</w:t>
      </w:r>
      <w:r w:rsidRPr="00B44357">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888" w:name="_CR19A_3_2_4"/>
      <w:bookmarkStart w:id="7889" w:name="_Toc20156379"/>
      <w:bookmarkStart w:id="7890" w:name="_Toc27501537"/>
      <w:bookmarkStart w:id="7891" w:name="_Toc36049663"/>
      <w:bookmarkStart w:id="7892" w:name="_Toc45210429"/>
      <w:bookmarkStart w:id="7893" w:name="_Toc51861256"/>
      <w:bookmarkStart w:id="7894" w:name="_Toc114756207"/>
      <w:bookmarkStart w:id="7895" w:name="_Toc20153036"/>
      <w:bookmarkStart w:id="7896" w:name="_Toc27495701"/>
      <w:bookmarkStart w:id="7897" w:name="_Toc36109169"/>
      <w:bookmarkStart w:id="7898" w:name="_Toc45194957"/>
      <w:bookmarkStart w:id="7899" w:name="_Toc123630000"/>
      <w:bookmarkStart w:id="7900" w:name="_Toc218717983"/>
      <w:bookmarkEnd w:id="7888"/>
      <w:r>
        <w:lastRenderedPageBreak/>
        <w:t>19A.3.2.4</w:t>
      </w:r>
      <w:r>
        <w:tab/>
        <w:t>Deleting an MB</w:t>
      </w:r>
      <w:r w:rsidRPr="0073469F">
        <w:t xml:space="preserve">S </w:t>
      </w:r>
      <w:r w:rsidRPr="009C1284">
        <w:t xml:space="preserve">session </w:t>
      </w:r>
      <w:r w:rsidRPr="0073469F">
        <w:t>announcement</w:t>
      </w:r>
      <w:bookmarkEnd w:id="7889"/>
      <w:bookmarkEnd w:id="7890"/>
      <w:bookmarkEnd w:id="7891"/>
      <w:bookmarkEnd w:id="7892"/>
      <w:bookmarkEnd w:id="7893"/>
      <w:bookmarkEnd w:id="7894"/>
      <w:bookmarkEnd w:id="7900"/>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B44357" w:rsidRDefault="00AF28EE" w:rsidP="00B44357">
      <w:pPr>
        <w:pStyle w:val="B1"/>
      </w:pPr>
      <w:r w:rsidRPr="00B44357">
        <w:t>1)</w:t>
      </w:r>
      <w:r w:rsidRPr="00B44357">
        <w:tab/>
        <w:t>&lt;mbs-session-info</w:t>
      </w:r>
      <w:r w:rsidRPr="00B44357">
        <w:rPr>
          <w:rFonts w:hint="eastAsia"/>
        </w:rPr>
        <w:t>Type</w:t>
      </w:r>
      <w:r w:rsidRPr="00B44357">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901" w:name="_CR19A_3_2_5"/>
      <w:bookmarkStart w:id="7902" w:name="_Toc218717984"/>
      <w:bookmarkEnd w:id="7901"/>
      <w:r>
        <w:t>19A.3.2.5</w:t>
      </w:r>
      <w:r w:rsidRPr="0073469F">
        <w:tab/>
        <w:t xml:space="preserve">Sending </w:t>
      </w:r>
      <w:r>
        <w:t>a MuSiK download</w:t>
      </w:r>
      <w:r w:rsidRPr="0073469F">
        <w:t xml:space="preserve"> </w:t>
      </w:r>
      <w:r>
        <w:t>message</w:t>
      </w:r>
      <w:bookmarkEnd w:id="7895"/>
      <w:bookmarkEnd w:id="7896"/>
      <w:bookmarkEnd w:id="7897"/>
      <w:bookmarkEnd w:id="7898"/>
      <w:bookmarkEnd w:id="7899"/>
      <w:bookmarkEnd w:id="7902"/>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903" w:name="_CR19A_3_3"/>
      <w:bookmarkStart w:id="7904" w:name="_Toc218717985"/>
      <w:bookmarkEnd w:id="7903"/>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904"/>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905" w:name="_CR19A_3_4"/>
      <w:bookmarkStart w:id="7906" w:name="_Toc218717986"/>
      <w:bookmarkEnd w:id="7905"/>
      <w:r>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906"/>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907" w:name="_CR19A_3_5"/>
      <w:bookmarkStart w:id="7908" w:name="_Toc218717987"/>
      <w:bookmarkEnd w:id="7907"/>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908"/>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lastRenderedPageBreak/>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909" w:name="_CR20"/>
      <w:bookmarkStart w:id="7910" w:name="_Toc36108232"/>
      <w:bookmarkStart w:id="7911" w:name="_Toc44598993"/>
      <w:bookmarkStart w:id="7912" w:name="_Toc44602848"/>
      <w:bookmarkStart w:id="7913" w:name="_Toc45198025"/>
      <w:bookmarkStart w:id="7914" w:name="_Toc45696058"/>
      <w:bookmarkStart w:id="7915" w:name="_Toc51851514"/>
      <w:bookmarkStart w:id="7916" w:name="_Toc92225135"/>
      <w:bookmarkStart w:id="7917" w:name="_Toc218717988"/>
      <w:bookmarkEnd w:id="7909"/>
      <w:r w:rsidRPr="00B02A0B">
        <w:t>20</w:t>
      </w:r>
      <w:r w:rsidRPr="00B02A0B">
        <w:tab/>
        <w:t>IP Connectivity</w:t>
      </w:r>
      <w:bookmarkEnd w:id="7910"/>
      <w:bookmarkEnd w:id="7911"/>
      <w:bookmarkEnd w:id="7912"/>
      <w:bookmarkEnd w:id="7913"/>
      <w:bookmarkEnd w:id="7914"/>
      <w:bookmarkEnd w:id="7915"/>
      <w:bookmarkEnd w:id="7916"/>
      <w:bookmarkEnd w:id="7917"/>
    </w:p>
    <w:p w14:paraId="216868A5" w14:textId="77777777" w:rsidR="005C310B" w:rsidRPr="00B02A0B" w:rsidRDefault="005C310B" w:rsidP="007D34FE">
      <w:pPr>
        <w:pStyle w:val="Heading2"/>
      </w:pPr>
      <w:bookmarkStart w:id="7918" w:name="_CR20_1"/>
      <w:bookmarkStart w:id="7919" w:name="_Toc36108233"/>
      <w:bookmarkStart w:id="7920" w:name="_Toc44598994"/>
      <w:bookmarkStart w:id="7921" w:name="_Toc44602849"/>
      <w:bookmarkStart w:id="7922" w:name="_Toc45198026"/>
      <w:bookmarkStart w:id="7923" w:name="_Toc45696059"/>
      <w:bookmarkStart w:id="7924" w:name="_Toc51851515"/>
      <w:bookmarkStart w:id="7925" w:name="_Toc92225136"/>
      <w:bookmarkStart w:id="7926" w:name="_Toc218717989"/>
      <w:bookmarkEnd w:id="7918"/>
      <w:r w:rsidRPr="00B02A0B">
        <w:t>20.1</w:t>
      </w:r>
      <w:r w:rsidRPr="00B02A0B">
        <w:tab/>
        <w:t>General</w:t>
      </w:r>
      <w:bookmarkEnd w:id="7919"/>
      <w:bookmarkEnd w:id="7920"/>
      <w:bookmarkEnd w:id="7921"/>
      <w:bookmarkEnd w:id="7922"/>
      <w:bookmarkEnd w:id="7923"/>
      <w:bookmarkEnd w:id="7924"/>
      <w:bookmarkEnd w:id="7925"/>
      <w:bookmarkEnd w:id="7926"/>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927" w:name="_CR20_1_1"/>
      <w:bookmarkStart w:id="7928" w:name="_Toc36108234"/>
      <w:bookmarkStart w:id="7929" w:name="_Toc44598995"/>
      <w:bookmarkStart w:id="7930" w:name="_Toc44602850"/>
      <w:bookmarkStart w:id="7931" w:name="_Toc45198027"/>
      <w:bookmarkStart w:id="7932" w:name="_Toc45696060"/>
      <w:bookmarkStart w:id="7933" w:name="_Toc51851516"/>
      <w:bookmarkStart w:id="7934" w:name="_Toc92225137"/>
      <w:bookmarkStart w:id="7935" w:name="_Toc218717990"/>
      <w:bookmarkEnd w:id="7927"/>
      <w:r w:rsidRPr="00B02A0B">
        <w:t>20.1.1</w:t>
      </w:r>
      <w:r w:rsidRPr="00B02A0B">
        <w:tab/>
      </w:r>
      <w:r w:rsidR="00D90E27">
        <w:t>Void</w:t>
      </w:r>
      <w:bookmarkEnd w:id="7928"/>
      <w:bookmarkEnd w:id="7929"/>
      <w:bookmarkEnd w:id="7930"/>
      <w:bookmarkEnd w:id="7931"/>
      <w:bookmarkEnd w:id="7932"/>
      <w:bookmarkEnd w:id="7933"/>
      <w:bookmarkEnd w:id="7934"/>
      <w:bookmarkEnd w:id="7935"/>
    </w:p>
    <w:p w14:paraId="7BD5C233" w14:textId="6982BAAC" w:rsidR="005C310B" w:rsidRPr="00B02A0B" w:rsidRDefault="005C310B" w:rsidP="007D34FE">
      <w:pPr>
        <w:pStyle w:val="Heading3"/>
      </w:pPr>
      <w:bookmarkStart w:id="7936" w:name="_CR20_1_2"/>
      <w:bookmarkStart w:id="7937" w:name="_Toc36108235"/>
      <w:bookmarkStart w:id="7938" w:name="_Toc44598996"/>
      <w:bookmarkStart w:id="7939" w:name="_Toc44602851"/>
      <w:bookmarkStart w:id="7940" w:name="_Toc45198028"/>
      <w:bookmarkStart w:id="7941" w:name="_Toc45696061"/>
      <w:bookmarkStart w:id="7942" w:name="_Toc51851517"/>
      <w:bookmarkStart w:id="7943" w:name="_Toc92225138"/>
      <w:bookmarkStart w:id="7944" w:name="_Toc218717991"/>
      <w:bookmarkEnd w:id="7936"/>
      <w:r w:rsidRPr="00B02A0B">
        <w:t>20.1.2</w:t>
      </w:r>
      <w:r w:rsidRPr="00B02A0B">
        <w:tab/>
      </w:r>
      <w:r w:rsidR="00D90E27">
        <w:t>Void</w:t>
      </w:r>
      <w:bookmarkEnd w:id="7937"/>
      <w:bookmarkEnd w:id="7938"/>
      <w:bookmarkEnd w:id="7939"/>
      <w:bookmarkEnd w:id="7940"/>
      <w:bookmarkEnd w:id="7941"/>
      <w:bookmarkEnd w:id="7942"/>
      <w:bookmarkEnd w:id="7943"/>
      <w:bookmarkEnd w:id="7944"/>
    </w:p>
    <w:p w14:paraId="14930384" w14:textId="14BD110E" w:rsidR="005C310B" w:rsidRPr="00B02A0B" w:rsidRDefault="005C310B" w:rsidP="007D34FE">
      <w:pPr>
        <w:pStyle w:val="Heading3"/>
      </w:pPr>
      <w:bookmarkStart w:id="7945" w:name="_CR20_1_3"/>
      <w:bookmarkStart w:id="7946" w:name="_Toc36108236"/>
      <w:bookmarkStart w:id="7947" w:name="_Toc44598997"/>
      <w:bookmarkStart w:id="7948" w:name="_Toc44602852"/>
      <w:bookmarkStart w:id="7949" w:name="_Toc45198029"/>
      <w:bookmarkStart w:id="7950" w:name="_Toc45696062"/>
      <w:bookmarkStart w:id="7951" w:name="_Toc51851518"/>
      <w:bookmarkStart w:id="7952" w:name="_Toc92225139"/>
      <w:bookmarkStart w:id="7953" w:name="_Toc218717992"/>
      <w:bookmarkEnd w:id="7945"/>
      <w:r w:rsidRPr="00B02A0B">
        <w:t>20.1.3</w:t>
      </w:r>
      <w:r w:rsidRPr="00B02A0B">
        <w:tab/>
      </w:r>
      <w:r w:rsidR="00D90E27">
        <w:t>Void</w:t>
      </w:r>
      <w:bookmarkEnd w:id="7946"/>
      <w:bookmarkEnd w:id="7947"/>
      <w:bookmarkEnd w:id="7948"/>
      <w:bookmarkEnd w:id="7949"/>
      <w:bookmarkEnd w:id="7950"/>
      <w:bookmarkEnd w:id="7951"/>
      <w:bookmarkEnd w:id="7952"/>
      <w:bookmarkEnd w:id="7953"/>
    </w:p>
    <w:p w14:paraId="0D96D775" w14:textId="77777777" w:rsidR="005C310B" w:rsidRPr="00B02A0B" w:rsidRDefault="005C310B" w:rsidP="007D34FE">
      <w:pPr>
        <w:pStyle w:val="Heading2"/>
      </w:pPr>
      <w:bookmarkStart w:id="7954" w:name="_CR20_2"/>
      <w:bookmarkStart w:id="7955" w:name="_Toc36108237"/>
      <w:bookmarkStart w:id="7956" w:name="_Toc44598998"/>
      <w:bookmarkStart w:id="7957" w:name="_Toc44602853"/>
      <w:bookmarkStart w:id="7958" w:name="_Toc45198030"/>
      <w:bookmarkStart w:id="7959" w:name="_Toc45696063"/>
      <w:bookmarkStart w:id="7960" w:name="_Toc51851519"/>
      <w:bookmarkStart w:id="7961" w:name="_Toc92225140"/>
      <w:bookmarkStart w:id="7962" w:name="_Toc218717993"/>
      <w:bookmarkEnd w:id="7954"/>
      <w:r w:rsidRPr="00B02A0B">
        <w:t>20.2</w:t>
      </w:r>
      <w:r w:rsidRPr="00B02A0B">
        <w:tab/>
        <w:t>MCData Client Procedures</w:t>
      </w:r>
      <w:bookmarkEnd w:id="7955"/>
      <w:bookmarkEnd w:id="7956"/>
      <w:bookmarkEnd w:id="7957"/>
      <w:bookmarkEnd w:id="7958"/>
      <w:bookmarkEnd w:id="7959"/>
      <w:bookmarkEnd w:id="7960"/>
      <w:bookmarkEnd w:id="7961"/>
      <w:bookmarkEnd w:id="7962"/>
    </w:p>
    <w:p w14:paraId="3E77DCB3" w14:textId="77777777" w:rsidR="00145079" w:rsidRDefault="00145079" w:rsidP="00145079">
      <w:pPr>
        <w:pStyle w:val="Heading3"/>
      </w:pPr>
      <w:bookmarkStart w:id="7963" w:name="_CR20_2_0a"/>
      <w:bookmarkStart w:id="7964" w:name="_Toc36108238"/>
      <w:bookmarkStart w:id="7965" w:name="_Toc44598999"/>
      <w:bookmarkStart w:id="7966" w:name="_Toc44602854"/>
      <w:bookmarkStart w:id="7967" w:name="_Toc45198031"/>
      <w:bookmarkStart w:id="7968" w:name="_Toc45696064"/>
      <w:bookmarkStart w:id="7969" w:name="_Toc51851520"/>
      <w:bookmarkStart w:id="7970" w:name="_Toc92225141"/>
      <w:bookmarkStart w:id="7971" w:name="_Toc218717994"/>
      <w:bookmarkEnd w:id="7963"/>
      <w:r>
        <w:t>20.2.0a</w:t>
      </w:r>
      <w:r>
        <w:tab/>
      </w:r>
      <w:r w:rsidRPr="00EA0100">
        <w:t>SDP offer generation</w:t>
      </w:r>
      <w:bookmarkEnd w:id="7971"/>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lastRenderedPageBreak/>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7972" w:name="_CR20_2_0b"/>
      <w:bookmarkStart w:id="7973" w:name="_Toc218717995"/>
      <w:bookmarkEnd w:id="7972"/>
      <w:r>
        <w:t>20.2.0b</w:t>
      </w:r>
      <w:r>
        <w:tab/>
      </w:r>
      <w:r w:rsidRPr="00EA0100">
        <w:t xml:space="preserve">SDP </w:t>
      </w:r>
      <w:r>
        <w:t>answer</w:t>
      </w:r>
      <w:r w:rsidRPr="00EA0100">
        <w:t xml:space="preserve"> generation</w:t>
      </w:r>
      <w:bookmarkEnd w:id="7973"/>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7974" w:name="_CR20_2_1"/>
      <w:bookmarkStart w:id="7975" w:name="_Toc218717996"/>
      <w:bookmarkEnd w:id="7974"/>
      <w:r w:rsidRPr="00B02A0B">
        <w:t>20.2.1</w:t>
      </w:r>
      <w:r w:rsidRPr="00B02A0B">
        <w:tab/>
        <w:t>MCData client originating procedures</w:t>
      </w:r>
      <w:bookmarkEnd w:id="7964"/>
      <w:bookmarkEnd w:id="7965"/>
      <w:bookmarkEnd w:id="7966"/>
      <w:bookmarkEnd w:id="7967"/>
      <w:bookmarkEnd w:id="7968"/>
      <w:bookmarkEnd w:id="7969"/>
      <w:bookmarkEnd w:id="7970"/>
      <w:bookmarkEnd w:id="7975"/>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w:t>
      </w:r>
      <w:r w:rsidRPr="008F24DA">
        <w:rPr>
          <w:lang w:eastAsia="ko-KR"/>
        </w:rPr>
        <w:lastRenderedPageBreak/>
        <w:t>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5D355CA8" w:rsidR="005C310B" w:rsidRPr="00B02A0B" w:rsidRDefault="002071E0" w:rsidP="009C194E">
      <w:pPr>
        <w:pStyle w:val="B3"/>
      </w:pPr>
      <w:r>
        <w:t>i)</w:t>
      </w:r>
      <w:r>
        <w:tab/>
      </w:r>
      <w:r w:rsidR="00CE0416">
        <w:t xml:space="preserve">the &lt;call-to-functional-alias-ind&gt; </w:t>
      </w:r>
      <w:r>
        <w:t xml:space="preserve">element </w:t>
      </w:r>
      <w:r w:rsidR="00CE0416">
        <w:t>set to "true" if the functional alias is used as a target of the communication request;</w:t>
      </w:r>
      <w:r w:rsidR="005C310B" w:rsidRPr="00B02A0B">
        <w:t xml:space="preserve"> </w:t>
      </w:r>
    </w:p>
    <w:p w14:paraId="2850B6C8" w14:textId="0BDE72D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C0C94" w:rsidRPr="000C0C94">
        <w:t xml:space="preserve"> </w:t>
      </w:r>
      <w:r w:rsidR="000C0C94">
        <w:t>and</w:t>
      </w:r>
    </w:p>
    <w:p w14:paraId="692ECCDC" w14:textId="3DA87893" w:rsidR="005C310B" w:rsidRPr="00B02A0B" w:rsidRDefault="002071E0" w:rsidP="009C194E">
      <w:pPr>
        <w:pStyle w:val="B3"/>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77777777" w:rsidR="005C310B" w:rsidRPr="00B02A0B" w:rsidRDefault="005C310B" w:rsidP="005C310B">
      <w:pPr>
        <w:pStyle w:val="NO"/>
        <w:rPr>
          <w:lang w:val="en-US"/>
        </w:rPr>
      </w:pPr>
      <w:r w:rsidRPr="00B02A0B">
        <w:t>NOTE 1:</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Pr="00B02A0B" w:rsidRDefault="005C310B" w:rsidP="005C310B">
      <w:pPr>
        <w:pStyle w:val="B1"/>
      </w:pPr>
      <w:r w:rsidRPr="00B02A0B">
        <w:t>3)</w:t>
      </w:r>
      <w:r w:rsidRPr="00B02A0B">
        <w:tab/>
        <w:t xml:space="preserve">shall interact with </w:t>
      </w:r>
      <w:bookmarkStart w:id="7976" w:name="_Hlk114250097"/>
      <w:r w:rsidR="00CE0416" w:rsidRPr="00B02A0B">
        <w:t>the media plane as specified in 3GPP TS 24.582 [15] clause </w:t>
      </w:r>
      <w:r w:rsidR="00CE0416">
        <w:t>13</w:t>
      </w:r>
      <w:r w:rsidR="00CE0416" w:rsidRPr="00B02A0B">
        <w:t>.1.2</w:t>
      </w:r>
      <w:bookmarkEnd w:id="7976"/>
      <w:r w:rsidRPr="00B02A0B">
        <w:t>.</w:t>
      </w:r>
    </w:p>
    <w:p w14:paraId="1F3EFEAD" w14:textId="77777777" w:rsidR="00CE0416" w:rsidRPr="00D81E31" w:rsidRDefault="00CE0416" w:rsidP="00CE0416">
      <w:pPr>
        <w:rPr>
          <w:lang w:eastAsia="ko-KR"/>
        </w:rPr>
      </w:pPr>
      <w:bookmarkStart w:id="7977"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7977"/>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7978" w:name="_Hlk111819055"/>
      <w:r>
        <w:t>&lt;called-</w:t>
      </w:r>
      <w:r w:rsidRPr="00D673A5">
        <w:t>functional</w:t>
      </w:r>
      <w:r>
        <w:t>-</w:t>
      </w:r>
      <w:r w:rsidRPr="00D673A5">
        <w:t>alias-URI</w:t>
      </w:r>
      <w:r>
        <w:t>&gt;</w:t>
      </w:r>
      <w:r w:rsidRPr="00D673A5">
        <w:t xml:space="preserve"> </w:t>
      </w:r>
      <w:bookmarkEnd w:id="7978"/>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lastRenderedPageBreak/>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7979" w:name="_CR20_2_2"/>
      <w:bookmarkStart w:id="7980" w:name="_Toc36108239"/>
      <w:bookmarkStart w:id="7981" w:name="_Toc44599000"/>
      <w:bookmarkStart w:id="7982" w:name="_Toc44602855"/>
      <w:bookmarkStart w:id="7983" w:name="_Toc45198032"/>
      <w:bookmarkStart w:id="7984" w:name="_Toc45696065"/>
      <w:bookmarkStart w:id="7985" w:name="_Toc51851521"/>
      <w:bookmarkStart w:id="7986" w:name="_Toc92225142"/>
      <w:bookmarkStart w:id="7987" w:name="_Toc218717997"/>
      <w:bookmarkEnd w:id="7979"/>
      <w:r w:rsidRPr="00B02A0B">
        <w:t>20.2.2</w:t>
      </w:r>
      <w:r w:rsidRPr="00B02A0B">
        <w:tab/>
        <w:t>MCData client terminating procedures</w:t>
      </w:r>
      <w:bookmarkEnd w:id="7980"/>
      <w:bookmarkEnd w:id="7981"/>
      <w:bookmarkEnd w:id="7982"/>
      <w:bookmarkEnd w:id="7983"/>
      <w:bookmarkEnd w:id="7984"/>
      <w:bookmarkEnd w:id="7985"/>
      <w:bookmarkEnd w:id="7986"/>
      <w:bookmarkEnd w:id="7987"/>
    </w:p>
    <w:p w14:paraId="0BDAD806" w14:textId="77777777" w:rsidR="005C310B" w:rsidRPr="00B02A0B" w:rsidRDefault="005C310B" w:rsidP="005C310B">
      <w:r w:rsidRPr="00B02A0B">
        <w:t>Upon receipt of a SIP INVITE request for IP Connectivity session for terminating MCData client"request,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Pr="00B02A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0DE13233"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 and</w:t>
      </w:r>
    </w:p>
    <w:p w14:paraId="260B9EA0"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7988" w:name="_CR20_3"/>
      <w:bookmarkStart w:id="7989" w:name="_Toc36108240"/>
      <w:bookmarkStart w:id="7990" w:name="_Toc44599001"/>
      <w:bookmarkStart w:id="7991" w:name="_Toc44602856"/>
      <w:bookmarkStart w:id="7992" w:name="_Toc45198033"/>
      <w:bookmarkStart w:id="7993" w:name="_Toc45696066"/>
      <w:bookmarkStart w:id="7994" w:name="_Toc51851522"/>
      <w:bookmarkStart w:id="7995" w:name="_Toc92225143"/>
      <w:bookmarkStart w:id="7996" w:name="_Toc218717998"/>
      <w:bookmarkEnd w:id="7988"/>
      <w:r w:rsidRPr="00B02A0B">
        <w:lastRenderedPageBreak/>
        <w:t>20.3</w:t>
      </w:r>
      <w:r w:rsidRPr="00B02A0B">
        <w:tab/>
        <w:t>Participating MCData function procedures</w:t>
      </w:r>
      <w:bookmarkEnd w:id="7989"/>
      <w:bookmarkEnd w:id="7990"/>
      <w:bookmarkEnd w:id="7991"/>
      <w:bookmarkEnd w:id="7992"/>
      <w:bookmarkEnd w:id="7993"/>
      <w:bookmarkEnd w:id="7994"/>
      <w:bookmarkEnd w:id="7995"/>
      <w:bookmarkEnd w:id="7996"/>
    </w:p>
    <w:p w14:paraId="776CEDD6" w14:textId="77777777" w:rsidR="00145079" w:rsidRDefault="00145079" w:rsidP="00145079">
      <w:pPr>
        <w:pStyle w:val="Heading3"/>
      </w:pPr>
      <w:bookmarkStart w:id="7997" w:name="_CR20_3_0a"/>
      <w:bookmarkStart w:id="7998" w:name="_Toc36108241"/>
      <w:bookmarkStart w:id="7999" w:name="_Toc44599002"/>
      <w:bookmarkStart w:id="8000" w:name="_Toc44602857"/>
      <w:bookmarkStart w:id="8001" w:name="_Toc45198034"/>
      <w:bookmarkStart w:id="8002" w:name="_Toc45696067"/>
      <w:bookmarkStart w:id="8003" w:name="_Toc51851523"/>
      <w:bookmarkStart w:id="8004" w:name="_Toc92225144"/>
      <w:bookmarkStart w:id="8005" w:name="_Toc218717999"/>
      <w:bookmarkEnd w:id="7997"/>
      <w:r>
        <w:t>20.3.0a</w:t>
      </w:r>
      <w:r>
        <w:tab/>
      </w:r>
      <w:r w:rsidRPr="00EA0100">
        <w:t>SDP offer generation</w:t>
      </w:r>
      <w:bookmarkEnd w:id="8005"/>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8006" w:name="_CR20_3_0b"/>
      <w:bookmarkStart w:id="8007" w:name="_Toc218718000"/>
      <w:bookmarkEnd w:id="8006"/>
      <w:r>
        <w:t>20.3.0b</w:t>
      </w:r>
      <w:r>
        <w:tab/>
      </w:r>
      <w:r w:rsidRPr="00EA0100">
        <w:t xml:space="preserve">SDP </w:t>
      </w:r>
      <w:r>
        <w:t>answer</w:t>
      </w:r>
      <w:r w:rsidRPr="00EA0100">
        <w:t xml:space="preserve"> generation</w:t>
      </w:r>
      <w:bookmarkEnd w:id="8007"/>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8008" w:name="_CR20_3_1"/>
      <w:bookmarkStart w:id="8009" w:name="_Toc218718001"/>
      <w:bookmarkEnd w:id="8008"/>
      <w:r w:rsidRPr="00B02A0B">
        <w:t>20.3.1</w:t>
      </w:r>
      <w:r w:rsidRPr="00B02A0B">
        <w:tab/>
        <w:t>Originating participating MCData function procedures</w:t>
      </w:r>
      <w:bookmarkEnd w:id="7998"/>
      <w:bookmarkEnd w:id="7999"/>
      <w:bookmarkEnd w:id="8000"/>
      <w:bookmarkEnd w:id="8001"/>
      <w:bookmarkEnd w:id="8002"/>
      <w:bookmarkEnd w:id="8003"/>
      <w:bookmarkEnd w:id="8004"/>
      <w:bookmarkEnd w:id="8009"/>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9AD0EDC" w14:textId="46BF2D4F" w:rsidR="005C310B" w:rsidRPr="00B02A0B" w:rsidRDefault="00AA37F7" w:rsidP="005C310B">
      <w:pPr>
        <w:pStyle w:val="B1"/>
      </w:pPr>
      <w:r>
        <w:t>NOTE 6:</w:t>
      </w:r>
      <w:r>
        <w:tab/>
        <w:t>How the local MCData system routes the SIP request through an exit MCData gateway server is out of the scope of the present document.</w:t>
      </w:r>
      <w:r w:rsidR="005C310B" w:rsidRPr="00B02A0B">
        <w:t>12)</w:t>
      </w:r>
      <w:r w:rsidR="005C310B"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lastRenderedPageBreak/>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8010" w:name="_CR20_3_2"/>
      <w:bookmarkStart w:id="8011" w:name="_Toc36108242"/>
      <w:bookmarkStart w:id="8012" w:name="_Toc44599003"/>
      <w:bookmarkStart w:id="8013" w:name="_Toc44602858"/>
      <w:bookmarkStart w:id="8014" w:name="_Toc45198035"/>
      <w:bookmarkStart w:id="8015" w:name="_Toc45696068"/>
      <w:bookmarkStart w:id="8016" w:name="_Toc51851524"/>
      <w:bookmarkStart w:id="8017" w:name="_Toc92225145"/>
      <w:bookmarkStart w:id="8018" w:name="_Toc218718002"/>
      <w:bookmarkEnd w:id="8010"/>
      <w:r w:rsidRPr="00B02A0B">
        <w:t>20.3.2</w:t>
      </w:r>
      <w:r w:rsidRPr="00B02A0B">
        <w:tab/>
        <w:t>Terminating participating MCData function procedures</w:t>
      </w:r>
      <w:bookmarkEnd w:id="8011"/>
      <w:bookmarkEnd w:id="8012"/>
      <w:bookmarkEnd w:id="8013"/>
      <w:bookmarkEnd w:id="8014"/>
      <w:bookmarkEnd w:id="8015"/>
      <w:bookmarkEnd w:id="8016"/>
      <w:bookmarkEnd w:id="8017"/>
      <w:bookmarkEnd w:id="8018"/>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lastRenderedPageBreak/>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8019" w:name="_CR20_4"/>
      <w:bookmarkStart w:id="8020" w:name="_Toc36108243"/>
      <w:bookmarkStart w:id="8021" w:name="_Toc44599004"/>
      <w:bookmarkStart w:id="8022" w:name="_Toc44602859"/>
      <w:bookmarkStart w:id="8023" w:name="_Toc45198036"/>
      <w:bookmarkStart w:id="8024" w:name="_Toc45696069"/>
      <w:bookmarkStart w:id="8025" w:name="_Toc51851525"/>
      <w:bookmarkStart w:id="8026" w:name="_Toc92225146"/>
      <w:bookmarkStart w:id="8027" w:name="_Toc218718003"/>
      <w:bookmarkEnd w:id="8019"/>
      <w:r w:rsidRPr="00B02A0B">
        <w:t>20.4</w:t>
      </w:r>
      <w:r w:rsidRPr="00B02A0B">
        <w:tab/>
        <w:t>Controlling MCData function procedures</w:t>
      </w:r>
      <w:bookmarkEnd w:id="8020"/>
      <w:bookmarkEnd w:id="8021"/>
      <w:bookmarkEnd w:id="8022"/>
      <w:bookmarkEnd w:id="8023"/>
      <w:bookmarkEnd w:id="8024"/>
      <w:bookmarkEnd w:id="8025"/>
      <w:bookmarkEnd w:id="8026"/>
      <w:bookmarkEnd w:id="8027"/>
    </w:p>
    <w:p w14:paraId="23E337C4" w14:textId="77777777" w:rsidR="00145079" w:rsidRPr="0073469F" w:rsidRDefault="00145079" w:rsidP="00145079">
      <w:pPr>
        <w:pStyle w:val="Heading3"/>
        <w:rPr>
          <w:lang w:eastAsia="ko-KR"/>
        </w:rPr>
      </w:pPr>
      <w:bookmarkStart w:id="8028" w:name="_CR20_4_0a"/>
      <w:bookmarkStart w:id="8029" w:name="_Toc36108244"/>
      <w:bookmarkStart w:id="8030" w:name="_Toc44599005"/>
      <w:bookmarkStart w:id="8031" w:name="_Toc44602860"/>
      <w:bookmarkStart w:id="8032" w:name="_Toc45198037"/>
      <w:bookmarkStart w:id="8033" w:name="_Toc45696070"/>
      <w:bookmarkStart w:id="8034" w:name="_Toc51851526"/>
      <w:bookmarkStart w:id="8035" w:name="_Toc92225147"/>
      <w:bookmarkStart w:id="8036" w:name="_Toc218718004"/>
      <w:bookmarkEnd w:id="8028"/>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36"/>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8037"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8037"/>
    </w:p>
    <w:p w14:paraId="566A0FF3" w14:textId="77777777" w:rsidR="00145079" w:rsidRDefault="00145079" w:rsidP="00145079">
      <w:pPr>
        <w:pStyle w:val="Heading3"/>
        <w:rPr>
          <w:lang w:eastAsia="ko-KR"/>
        </w:rPr>
      </w:pPr>
      <w:bookmarkStart w:id="8038" w:name="_CR20_4_0b"/>
      <w:bookmarkStart w:id="8039" w:name="_Toc218718005"/>
      <w:bookmarkEnd w:id="8038"/>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39"/>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40" w:name="_CR20_4_1"/>
      <w:bookmarkStart w:id="8041" w:name="_Toc218718006"/>
      <w:bookmarkEnd w:id="8040"/>
      <w:r w:rsidRPr="00B02A0B">
        <w:t>20.4.1</w:t>
      </w:r>
      <w:r w:rsidRPr="00B02A0B">
        <w:tab/>
      </w:r>
      <w:r w:rsidRPr="00B02A0B">
        <w:rPr>
          <w:noProof/>
        </w:rPr>
        <w:t xml:space="preserve">Originating </w:t>
      </w:r>
      <w:r w:rsidRPr="00B02A0B">
        <w:rPr>
          <w:noProof/>
          <w:lang w:val="en-US"/>
        </w:rPr>
        <w:t>p</w:t>
      </w:r>
      <w:r w:rsidRPr="00B02A0B">
        <w:rPr>
          <w:noProof/>
        </w:rPr>
        <w:t>rocedures</w:t>
      </w:r>
      <w:bookmarkEnd w:id="8029"/>
      <w:bookmarkEnd w:id="8030"/>
      <w:bookmarkEnd w:id="8031"/>
      <w:bookmarkEnd w:id="8032"/>
      <w:bookmarkEnd w:id="8033"/>
      <w:bookmarkEnd w:id="8034"/>
      <w:bookmarkEnd w:id="8035"/>
      <w:bookmarkEnd w:id="8041"/>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77777777" w:rsidR="005C310B" w:rsidRPr="00B02A0B" w:rsidRDefault="005C310B" w:rsidP="005C310B">
      <w:pPr>
        <w:pStyle w:val="B1"/>
      </w:pPr>
      <w:r w:rsidRPr="00B02A0B">
        <w:t>1)</w:t>
      </w:r>
      <w:r w:rsidRPr="00B02A0B">
        <w:tab/>
        <w:t>shall generate a SIP INVITE request according to 3GPP TS 24.229 [5];</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lastRenderedPageBreak/>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77777777" w:rsidR="005C310B" w:rsidRPr="00B02A0B" w:rsidRDefault="005C310B" w:rsidP="005C310B">
      <w:pPr>
        <w:pStyle w:val="B2"/>
      </w:pPr>
      <w:r w:rsidRPr="00B02A0B">
        <w:t>a)</w:t>
      </w:r>
      <w:r w:rsidRPr="00B02A0B">
        <w:tab/>
        <w:t>the &lt;mcdata-request-uri&gt; element set to the MCData ID of the terminating user; and</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42" w:name="_CR20_4_2"/>
      <w:bookmarkStart w:id="8043" w:name="_Toc36108245"/>
      <w:bookmarkStart w:id="8044" w:name="_Toc44599006"/>
      <w:bookmarkStart w:id="8045" w:name="_Toc44602861"/>
      <w:bookmarkStart w:id="8046" w:name="_Toc45198038"/>
      <w:bookmarkStart w:id="8047" w:name="_Toc45696071"/>
      <w:bookmarkStart w:id="8048" w:name="_Toc51851527"/>
      <w:bookmarkStart w:id="8049" w:name="_Toc92225148"/>
      <w:bookmarkStart w:id="8050" w:name="_Toc218718007"/>
      <w:bookmarkEnd w:id="8042"/>
      <w:r w:rsidRPr="00B02A0B">
        <w:t>20.4.2</w:t>
      </w:r>
      <w:r w:rsidRPr="00B02A0B">
        <w:tab/>
        <w:t>Terminating procedures</w:t>
      </w:r>
      <w:bookmarkEnd w:id="8043"/>
      <w:bookmarkEnd w:id="8044"/>
      <w:bookmarkEnd w:id="8045"/>
      <w:bookmarkEnd w:id="8046"/>
      <w:bookmarkEnd w:id="8047"/>
      <w:bookmarkEnd w:id="8048"/>
      <w:bookmarkEnd w:id="8049"/>
      <w:bookmarkEnd w:id="8050"/>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lastRenderedPageBreak/>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006DF6A7"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77777777" w:rsidR="00D454E2" w:rsidRDefault="00D454E2" w:rsidP="00D454E2">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6FC2A992" w14:textId="77777777" w:rsidR="00D454E2" w:rsidRDefault="00D454E2" w:rsidP="00D454E2">
      <w:pPr>
        <w:pStyle w:val="NO"/>
      </w:pPr>
      <w:r>
        <w:t>NOTE:</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lastRenderedPageBreak/>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51" w:name="_CR21"/>
      <w:bookmarkStart w:id="8052" w:name="_Toc36108246"/>
      <w:bookmarkStart w:id="8053" w:name="_Toc44599007"/>
      <w:bookmarkStart w:id="8054" w:name="_Toc44602862"/>
      <w:bookmarkStart w:id="8055" w:name="_Toc45198039"/>
      <w:bookmarkStart w:id="8056" w:name="_Toc45696072"/>
      <w:bookmarkStart w:id="8057" w:name="_Toc51851528"/>
      <w:bookmarkStart w:id="8058" w:name="_Toc92225149"/>
      <w:bookmarkStart w:id="8059" w:name="_Toc218718008"/>
      <w:bookmarkEnd w:id="8051"/>
      <w:r w:rsidRPr="00B02A0B">
        <w:t>21</w:t>
      </w:r>
      <w:r w:rsidRPr="00B02A0B">
        <w:tab/>
      </w:r>
      <w:r w:rsidRPr="00B02A0B">
        <w:rPr>
          <w:noProof/>
        </w:rPr>
        <w:t>MCData Message Store</w:t>
      </w:r>
      <w:bookmarkEnd w:id="8052"/>
      <w:bookmarkEnd w:id="8053"/>
      <w:bookmarkEnd w:id="8054"/>
      <w:bookmarkEnd w:id="8055"/>
      <w:bookmarkEnd w:id="8056"/>
      <w:bookmarkEnd w:id="8057"/>
      <w:bookmarkEnd w:id="8058"/>
      <w:bookmarkEnd w:id="8059"/>
    </w:p>
    <w:p w14:paraId="5270F5E0" w14:textId="77777777" w:rsidR="005C310B" w:rsidRPr="00B02A0B" w:rsidRDefault="005C310B" w:rsidP="007D34FE">
      <w:pPr>
        <w:pStyle w:val="Heading2"/>
      </w:pPr>
      <w:bookmarkStart w:id="8060" w:name="_CR21_1"/>
      <w:bookmarkStart w:id="8061" w:name="_Toc36108247"/>
      <w:bookmarkStart w:id="8062" w:name="_Toc44599008"/>
      <w:bookmarkStart w:id="8063" w:name="_Toc44602863"/>
      <w:bookmarkStart w:id="8064" w:name="_Toc45198040"/>
      <w:bookmarkStart w:id="8065" w:name="_Toc45696073"/>
      <w:bookmarkStart w:id="8066" w:name="_Toc51851529"/>
      <w:bookmarkStart w:id="8067" w:name="_Toc92225150"/>
      <w:bookmarkStart w:id="8068" w:name="_Toc218718009"/>
      <w:bookmarkEnd w:id="8060"/>
      <w:r w:rsidRPr="00B02A0B">
        <w:t>21.1</w:t>
      </w:r>
      <w:r w:rsidRPr="00B02A0B">
        <w:tab/>
        <w:t>General</w:t>
      </w:r>
      <w:bookmarkEnd w:id="8061"/>
      <w:bookmarkEnd w:id="8062"/>
      <w:bookmarkEnd w:id="8063"/>
      <w:bookmarkEnd w:id="8064"/>
      <w:bookmarkEnd w:id="8065"/>
      <w:bookmarkEnd w:id="8066"/>
      <w:bookmarkEnd w:id="8067"/>
      <w:bookmarkEnd w:id="8068"/>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lastRenderedPageBreak/>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069" w:name="_CR21_2"/>
      <w:bookmarkStart w:id="8070" w:name="_Toc36108248"/>
      <w:bookmarkStart w:id="8071" w:name="_Toc44599009"/>
      <w:bookmarkStart w:id="8072" w:name="_Toc44602864"/>
      <w:bookmarkStart w:id="8073" w:name="_Toc45198041"/>
      <w:bookmarkStart w:id="8074" w:name="_Toc45696074"/>
      <w:bookmarkStart w:id="8075" w:name="_Toc51851530"/>
      <w:bookmarkStart w:id="8076" w:name="_Toc92225151"/>
      <w:bookmarkStart w:id="8077" w:name="_Toc218718010"/>
      <w:bookmarkEnd w:id="8069"/>
      <w:r w:rsidRPr="00B02A0B">
        <w:t>21.2</w:t>
      </w:r>
      <w:r w:rsidRPr="00B02A0B">
        <w:tab/>
        <w:t>MCData message store functions and client procedures</w:t>
      </w:r>
      <w:bookmarkEnd w:id="8070"/>
      <w:bookmarkEnd w:id="8071"/>
      <w:bookmarkEnd w:id="8072"/>
      <w:bookmarkEnd w:id="8073"/>
      <w:bookmarkEnd w:id="8074"/>
      <w:bookmarkEnd w:id="8075"/>
      <w:bookmarkEnd w:id="8076"/>
      <w:bookmarkEnd w:id="8077"/>
    </w:p>
    <w:p w14:paraId="4514C311" w14:textId="77777777" w:rsidR="005C310B" w:rsidRPr="00B02A0B" w:rsidRDefault="005C310B" w:rsidP="007D34FE">
      <w:pPr>
        <w:pStyle w:val="Heading3"/>
      </w:pPr>
      <w:bookmarkStart w:id="8078" w:name="_CR21_2_1"/>
      <w:bookmarkStart w:id="8079" w:name="_Toc36108249"/>
      <w:bookmarkStart w:id="8080" w:name="_Toc44599010"/>
      <w:bookmarkStart w:id="8081" w:name="_Toc44602865"/>
      <w:bookmarkStart w:id="8082" w:name="_Toc45198042"/>
      <w:bookmarkStart w:id="8083" w:name="_Toc45696075"/>
      <w:bookmarkStart w:id="8084" w:name="_Toc51851531"/>
      <w:bookmarkStart w:id="8085" w:name="_Toc92225152"/>
      <w:bookmarkStart w:id="8086" w:name="_Toc218718011"/>
      <w:bookmarkEnd w:id="8078"/>
      <w:r w:rsidRPr="00B02A0B">
        <w:t>21.2.1</w:t>
      </w:r>
      <w:r w:rsidRPr="00B02A0B">
        <w:tab/>
        <w:t>Object retrieval procedure</w:t>
      </w:r>
      <w:bookmarkEnd w:id="8079"/>
      <w:bookmarkEnd w:id="8080"/>
      <w:bookmarkEnd w:id="8081"/>
      <w:bookmarkEnd w:id="8082"/>
      <w:bookmarkEnd w:id="8083"/>
      <w:bookmarkEnd w:id="8084"/>
      <w:bookmarkEnd w:id="8085"/>
      <w:bookmarkEnd w:id="8086"/>
    </w:p>
    <w:p w14:paraId="488C30A7" w14:textId="77777777" w:rsidR="005C310B" w:rsidRPr="00B02A0B" w:rsidRDefault="005C310B" w:rsidP="007D34FE">
      <w:pPr>
        <w:pStyle w:val="Heading4"/>
        <w:rPr>
          <w:rFonts w:eastAsia="Malgun Gothic"/>
        </w:rPr>
      </w:pPr>
      <w:bookmarkStart w:id="8087" w:name="_CR21_2_1_1"/>
      <w:bookmarkStart w:id="8088" w:name="_Toc36108250"/>
      <w:bookmarkStart w:id="8089" w:name="_Toc44599011"/>
      <w:bookmarkStart w:id="8090" w:name="_Toc44602866"/>
      <w:bookmarkStart w:id="8091" w:name="_Toc45198043"/>
      <w:bookmarkStart w:id="8092" w:name="_Toc45696076"/>
      <w:bookmarkStart w:id="8093" w:name="_Toc51851532"/>
      <w:bookmarkStart w:id="8094" w:name="_Toc92225153"/>
      <w:bookmarkStart w:id="8095" w:name="_Toc218718012"/>
      <w:bookmarkEnd w:id="8087"/>
      <w:r w:rsidRPr="00B02A0B">
        <w:rPr>
          <w:rFonts w:eastAsia="Malgun Gothic"/>
        </w:rPr>
        <w:t>21.2.1.1</w:t>
      </w:r>
      <w:r w:rsidRPr="00B02A0B">
        <w:rPr>
          <w:rFonts w:eastAsia="Malgun Gothic"/>
        </w:rPr>
        <w:tab/>
        <w:t>Message store client procedures</w:t>
      </w:r>
      <w:bookmarkEnd w:id="8088"/>
      <w:bookmarkEnd w:id="8089"/>
      <w:bookmarkEnd w:id="8090"/>
      <w:bookmarkEnd w:id="8091"/>
      <w:bookmarkEnd w:id="8092"/>
      <w:bookmarkEnd w:id="8093"/>
      <w:bookmarkEnd w:id="8094"/>
      <w:bookmarkEnd w:id="8095"/>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096" w:name="_CR21_2_1_2"/>
      <w:bookmarkStart w:id="8097" w:name="_Toc36108251"/>
      <w:bookmarkStart w:id="8098" w:name="_Toc44599012"/>
      <w:bookmarkStart w:id="8099" w:name="_Toc44602867"/>
      <w:bookmarkStart w:id="8100" w:name="_Toc45198044"/>
      <w:bookmarkStart w:id="8101" w:name="_Toc45696077"/>
      <w:bookmarkStart w:id="8102" w:name="_Toc51851533"/>
      <w:bookmarkStart w:id="8103" w:name="_Toc92225154"/>
      <w:bookmarkStart w:id="8104" w:name="_Toc218718013"/>
      <w:bookmarkEnd w:id="8096"/>
      <w:r w:rsidRPr="00B02A0B">
        <w:rPr>
          <w:rFonts w:eastAsia="Malgun Gothic"/>
        </w:rPr>
        <w:t>21.2.1.2</w:t>
      </w:r>
      <w:r w:rsidRPr="00B02A0B">
        <w:rPr>
          <w:rFonts w:eastAsia="Malgun Gothic"/>
        </w:rPr>
        <w:tab/>
        <w:t>Message store function procedures</w:t>
      </w:r>
      <w:bookmarkEnd w:id="8097"/>
      <w:bookmarkEnd w:id="8098"/>
      <w:bookmarkEnd w:id="8099"/>
      <w:bookmarkEnd w:id="8100"/>
      <w:bookmarkEnd w:id="8101"/>
      <w:bookmarkEnd w:id="8102"/>
      <w:bookmarkEnd w:id="8103"/>
      <w:bookmarkEnd w:id="8104"/>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105" w:name="_CR21_2_2"/>
      <w:bookmarkStart w:id="8106" w:name="_Toc36108252"/>
      <w:bookmarkStart w:id="8107" w:name="_Toc44599013"/>
      <w:bookmarkStart w:id="8108" w:name="_Toc44602868"/>
      <w:bookmarkStart w:id="8109" w:name="_Toc45198045"/>
      <w:bookmarkStart w:id="8110" w:name="_Toc45696078"/>
      <w:bookmarkStart w:id="8111" w:name="_Toc51851534"/>
      <w:bookmarkStart w:id="8112" w:name="_Toc92225155"/>
      <w:bookmarkStart w:id="8113" w:name="_Toc218718014"/>
      <w:bookmarkEnd w:id="8105"/>
      <w:r w:rsidRPr="00B02A0B">
        <w:t>21.2.2</w:t>
      </w:r>
      <w:r w:rsidRPr="00B02A0B">
        <w:tab/>
        <w:t>Object search procedure</w:t>
      </w:r>
      <w:bookmarkEnd w:id="8106"/>
      <w:bookmarkEnd w:id="8107"/>
      <w:bookmarkEnd w:id="8108"/>
      <w:bookmarkEnd w:id="8109"/>
      <w:bookmarkEnd w:id="8110"/>
      <w:bookmarkEnd w:id="8111"/>
      <w:bookmarkEnd w:id="8112"/>
      <w:bookmarkEnd w:id="8113"/>
    </w:p>
    <w:p w14:paraId="0C161E51" w14:textId="77777777" w:rsidR="005C310B" w:rsidRPr="00B02A0B" w:rsidRDefault="005C310B" w:rsidP="007D34FE">
      <w:pPr>
        <w:pStyle w:val="Heading4"/>
        <w:rPr>
          <w:rFonts w:eastAsia="Malgun Gothic"/>
        </w:rPr>
      </w:pPr>
      <w:bookmarkStart w:id="8114" w:name="_CR21_2_2_1"/>
      <w:bookmarkStart w:id="8115" w:name="_Toc36108253"/>
      <w:bookmarkStart w:id="8116" w:name="_Toc44599014"/>
      <w:bookmarkStart w:id="8117" w:name="_Toc44602869"/>
      <w:bookmarkStart w:id="8118" w:name="_Toc45198046"/>
      <w:bookmarkStart w:id="8119" w:name="_Toc45696079"/>
      <w:bookmarkStart w:id="8120" w:name="_Toc51851535"/>
      <w:bookmarkStart w:id="8121" w:name="_Toc92225156"/>
      <w:bookmarkStart w:id="8122" w:name="_Toc218718015"/>
      <w:bookmarkEnd w:id="8114"/>
      <w:r w:rsidRPr="00B02A0B">
        <w:rPr>
          <w:rFonts w:eastAsia="Malgun Gothic"/>
        </w:rPr>
        <w:t>21.2.2.1</w:t>
      </w:r>
      <w:r w:rsidRPr="00B02A0B">
        <w:rPr>
          <w:rFonts w:eastAsia="Malgun Gothic"/>
        </w:rPr>
        <w:tab/>
        <w:t>Message store client procedures</w:t>
      </w:r>
      <w:bookmarkEnd w:id="8115"/>
      <w:bookmarkEnd w:id="8116"/>
      <w:bookmarkEnd w:id="8117"/>
      <w:bookmarkEnd w:id="8118"/>
      <w:bookmarkEnd w:id="8119"/>
      <w:bookmarkEnd w:id="8120"/>
      <w:bookmarkEnd w:id="8121"/>
      <w:bookmarkEnd w:id="8122"/>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lastRenderedPageBreak/>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123" w:name="_CR21_2_2_2"/>
      <w:bookmarkStart w:id="8124" w:name="_Toc36108254"/>
      <w:bookmarkStart w:id="8125" w:name="_Toc44599015"/>
      <w:bookmarkStart w:id="8126" w:name="_Toc44602870"/>
      <w:bookmarkStart w:id="8127" w:name="_Toc45198047"/>
      <w:bookmarkStart w:id="8128" w:name="_Toc45696080"/>
      <w:bookmarkStart w:id="8129" w:name="_Toc51851536"/>
      <w:bookmarkStart w:id="8130" w:name="_Toc92225157"/>
      <w:bookmarkStart w:id="8131" w:name="_Toc218718016"/>
      <w:bookmarkEnd w:id="8123"/>
      <w:r w:rsidRPr="00B02A0B">
        <w:rPr>
          <w:rFonts w:eastAsia="Malgun Gothic"/>
        </w:rPr>
        <w:t>21.2.2.2</w:t>
      </w:r>
      <w:r w:rsidRPr="00B02A0B">
        <w:rPr>
          <w:rFonts w:eastAsia="Malgun Gothic"/>
        </w:rPr>
        <w:tab/>
        <w:t>Message store function procedures</w:t>
      </w:r>
      <w:bookmarkEnd w:id="8124"/>
      <w:bookmarkEnd w:id="8125"/>
      <w:bookmarkEnd w:id="8126"/>
      <w:bookmarkEnd w:id="8127"/>
      <w:bookmarkEnd w:id="8128"/>
      <w:bookmarkEnd w:id="8129"/>
      <w:bookmarkEnd w:id="8130"/>
      <w:bookmarkEnd w:id="8131"/>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132" w:name="_CR21_2_3"/>
      <w:bookmarkStart w:id="8133" w:name="_Toc36108255"/>
      <w:bookmarkStart w:id="8134" w:name="_Toc44599016"/>
      <w:bookmarkStart w:id="8135" w:name="_Toc44602871"/>
      <w:bookmarkStart w:id="8136" w:name="_Toc45198048"/>
      <w:bookmarkStart w:id="8137" w:name="_Toc45696081"/>
      <w:bookmarkStart w:id="8138" w:name="_Toc51851537"/>
      <w:bookmarkStart w:id="8139" w:name="_Toc92225158"/>
      <w:bookmarkStart w:id="8140" w:name="_Toc218718017"/>
      <w:bookmarkEnd w:id="8132"/>
      <w:r w:rsidRPr="00B02A0B">
        <w:t>21.2.3</w:t>
      </w:r>
      <w:r w:rsidRPr="00B02A0B">
        <w:tab/>
        <w:t>Update object(s) procedure</w:t>
      </w:r>
      <w:bookmarkEnd w:id="8133"/>
      <w:bookmarkEnd w:id="8134"/>
      <w:bookmarkEnd w:id="8135"/>
      <w:bookmarkEnd w:id="8136"/>
      <w:bookmarkEnd w:id="8137"/>
      <w:bookmarkEnd w:id="8138"/>
      <w:bookmarkEnd w:id="8139"/>
      <w:bookmarkEnd w:id="8140"/>
    </w:p>
    <w:p w14:paraId="1636D9E4" w14:textId="77777777" w:rsidR="005C310B" w:rsidRPr="00B02A0B" w:rsidRDefault="005C310B" w:rsidP="007D34FE">
      <w:pPr>
        <w:pStyle w:val="Heading4"/>
        <w:rPr>
          <w:rFonts w:eastAsia="Malgun Gothic"/>
        </w:rPr>
      </w:pPr>
      <w:bookmarkStart w:id="8141" w:name="_CR21_2_3_1"/>
      <w:bookmarkStart w:id="8142" w:name="_Toc36108256"/>
      <w:bookmarkStart w:id="8143" w:name="_Toc44599017"/>
      <w:bookmarkStart w:id="8144" w:name="_Toc44602872"/>
      <w:bookmarkStart w:id="8145" w:name="_Toc45198049"/>
      <w:bookmarkStart w:id="8146" w:name="_Toc45696082"/>
      <w:bookmarkStart w:id="8147" w:name="_Toc51851538"/>
      <w:bookmarkStart w:id="8148" w:name="_Toc92225159"/>
      <w:bookmarkStart w:id="8149" w:name="_Toc218718018"/>
      <w:bookmarkEnd w:id="8141"/>
      <w:r w:rsidRPr="00B02A0B">
        <w:rPr>
          <w:rFonts w:eastAsia="Malgun Gothic"/>
        </w:rPr>
        <w:t>21.2.3.1</w:t>
      </w:r>
      <w:r w:rsidRPr="00B02A0B">
        <w:rPr>
          <w:rFonts w:eastAsia="Malgun Gothic"/>
        </w:rPr>
        <w:tab/>
        <w:t>Message store client procedures</w:t>
      </w:r>
      <w:bookmarkEnd w:id="8142"/>
      <w:bookmarkEnd w:id="8143"/>
      <w:bookmarkEnd w:id="8144"/>
      <w:bookmarkEnd w:id="8145"/>
      <w:bookmarkEnd w:id="8146"/>
      <w:bookmarkEnd w:id="8147"/>
      <w:bookmarkEnd w:id="8148"/>
      <w:bookmarkEnd w:id="8149"/>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50" w:name="_CR21_2_3_2"/>
      <w:bookmarkStart w:id="8151" w:name="_Toc36108257"/>
      <w:bookmarkStart w:id="8152" w:name="_Toc44599018"/>
      <w:bookmarkStart w:id="8153" w:name="_Toc44602873"/>
      <w:bookmarkStart w:id="8154" w:name="_Toc45198050"/>
      <w:bookmarkStart w:id="8155" w:name="_Toc45696083"/>
      <w:bookmarkStart w:id="8156" w:name="_Toc51851539"/>
      <w:bookmarkStart w:id="8157" w:name="_Toc92225160"/>
      <w:bookmarkStart w:id="8158" w:name="_Toc218718019"/>
      <w:bookmarkEnd w:id="8150"/>
      <w:r w:rsidRPr="00B02A0B">
        <w:rPr>
          <w:rFonts w:eastAsia="Malgun Gothic"/>
        </w:rPr>
        <w:t>21.2.3.2</w:t>
      </w:r>
      <w:r w:rsidRPr="00B02A0B">
        <w:rPr>
          <w:rFonts w:eastAsia="Malgun Gothic"/>
        </w:rPr>
        <w:tab/>
        <w:t>Message store function procedures</w:t>
      </w:r>
      <w:bookmarkEnd w:id="8151"/>
      <w:bookmarkEnd w:id="8152"/>
      <w:bookmarkEnd w:id="8153"/>
      <w:bookmarkEnd w:id="8154"/>
      <w:bookmarkEnd w:id="8155"/>
      <w:bookmarkEnd w:id="8156"/>
      <w:bookmarkEnd w:id="8157"/>
      <w:bookmarkEnd w:id="8158"/>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lastRenderedPageBreak/>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59" w:name="_CR21_2_4"/>
      <w:bookmarkStart w:id="8160" w:name="_Toc36108258"/>
      <w:bookmarkStart w:id="8161" w:name="_Toc44599019"/>
      <w:bookmarkStart w:id="8162" w:name="_Toc44602874"/>
      <w:bookmarkStart w:id="8163" w:name="_Toc45198051"/>
      <w:bookmarkStart w:id="8164" w:name="_Toc45696084"/>
      <w:bookmarkStart w:id="8165" w:name="_Toc51851540"/>
      <w:bookmarkStart w:id="8166" w:name="_Toc92225161"/>
      <w:bookmarkStart w:id="8167" w:name="_Toc218718020"/>
      <w:bookmarkEnd w:id="8159"/>
      <w:r w:rsidRPr="00B02A0B">
        <w:t>21.2.4</w:t>
      </w:r>
      <w:r w:rsidRPr="00B02A0B">
        <w:tab/>
        <w:t>Delete stored object(s) procedure</w:t>
      </w:r>
      <w:bookmarkEnd w:id="8160"/>
      <w:bookmarkEnd w:id="8161"/>
      <w:bookmarkEnd w:id="8162"/>
      <w:bookmarkEnd w:id="8163"/>
      <w:bookmarkEnd w:id="8164"/>
      <w:bookmarkEnd w:id="8165"/>
      <w:bookmarkEnd w:id="8166"/>
      <w:bookmarkEnd w:id="8167"/>
    </w:p>
    <w:p w14:paraId="4D3B74B6" w14:textId="77777777" w:rsidR="005C310B" w:rsidRPr="00B02A0B" w:rsidRDefault="005C310B" w:rsidP="007D34FE">
      <w:pPr>
        <w:pStyle w:val="Heading4"/>
        <w:rPr>
          <w:rFonts w:eastAsia="Malgun Gothic"/>
        </w:rPr>
      </w:pPr>
      <w:bookmarkStart w:id="8168" w:name="_CR21_2_4_1"/>
      <w:bookmarkStart w:id="8169" w:name="_Toc36108259"/>
      <w:bookmarkStart w:id="8170" w:name="_Toc44599020"/>
      <w:bookmarkStart w:id="8171" w:name="_Toc44602875"/>
      <w:bookmarkStart w:id="8172" w:name="_Toc45198052"/>
      <w:bookmarkStart w:id="8173" w:name="_Toc45696085"/>
      <w:bookmarkStart w:id="8174" w:name="_Toc51851541"/>
      <w:bookmarkStart w:id="8175" w:name="_Toc92225162"/>
      <w:bookmarkStart w:id="8176" w:name="_Toc218718021"/>
      <w:bookmarkEnd w:id="8168"/>
      <w:r w:rsidRPr="00B02A0B">
        <w:rPr>
          <w:rFonts w:eastAsia="Malgun Gothic"/>
        </w:rPr>
        <w:t>21.2.4.1</w:t>
      </w:r>
      <w:r w:rsidRPr="00B02A0B">
        <w:rPr>
          <w:rFonts w:eastAsia="Malgun Gothic"/>
        </w:rPr>
        <w:tab/>
        <w:t>Message store client procedures</w:t>
      </w:r>
      <w:bookmarkEnd w:id="8169"/>
      <w:bookmarkEnd w:id="8170"/>
      <w:bookmarkEnd w:id="8171"/>
      <w:bookmarkEnd w:id="8172"/>
      <w:bookmarkEnd w:id="8173"/>
      <w:bookmarkEnd w:id="8174"/>
      <w:bookmarkEnd w:id="8175"/>
      <w:bookmarkEnd w:id="8176"/>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177" w:name="_CR21_2_4_2"/>
      <w:bookmarkStart w:id="8178" w:name="_Toc36108260"/>
      <w:bookmarkStart w:id="8179" w:name="_Toc44599021"/>
      <w:bookmarkStart w:id="8180" w:name="_Toc44602876"/>
      <w:bookmarkStart w:id="8181" w:name="_Toc45198053"/>
      <w:bookmarkStart w:id="8182" w:name="_Toc45696086"/>
      <w:bookmarkStart w:id="8183" w:name="_Toc51851542"/>
      <w:bookmarkStart w:id="8184" w:name="_Toc92225163"/>
      <w:bookmarkStart w:id="8185" w:name="_Toc218718022"/>
      <w:bookmarkEnd w:id="8177"/>
      <w:r w:rsidRPr="00B02A0B">
        <w:rPr>
          <w:rFonts w:eastAsia="Malgun Gothic"/>
        </w:rPr>
        <w:t>21.2.4.2</w:t>
      </w:r>
      <w:r w:rsidRPr="00B02A0B">
        <w:rPr>
          <w:rFonts w:eastAsia="Malgun Gothic"/>
        </w:rPr>
        <w:tab/>
        <w:t>Message store function procedures</w:t>
      </w:r>
      <w:bookmarkEnd w:id="8178"/>
      <w:bookmarkEnd w:id="8179"/>
      <w:bookmarkEnd w:id="8180"/>
      <w:bookmarkEnd w:id="8181"/>
      <w:bookmarkEnd w:id="8182"/>
      <w:bookmarkEnd w:id="8183"/>
      <w:bookmarkEnd w:id="8184"/>
      <w:bookmarkEnd w:id="8185"/>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186" w:name="_CR21_2_5"/>
      <w:bookmarkStart w:id="8187" w:name="_Toc36108261"/>
      <w:bookmarkStart w:id="8188" w:name="_Toc44599022"/>
      <w:bookmarkStart w:id="8189" w:name="_Toc44602877"/>
      <w:bookmarkStart w:id="8190" w:name="_Toc45198054"/>
      <w:bookmarkStart w:id="8191" w:name="_Toc45696087"/>
      <w:bookmarkStart w:id="8192" w:name="_Toc51851543"/>
      <w:bookmarkStart w:id="8193" w:name="_Toc92225164"/>
      <w:bookmarkStart w:id="8194" w:name="_Toc218718023"/>
      <w:bookmarkEnd w:id="8186"/>
      <w:r w:rsidRPr="00B02A0B">
        <w:lastRenderedPageBreak/>
        <w:t>21.2.5</w:t>
      </w:r>
      <w:r w:rsidRPr="00B02A0B">
        <w:tab/>
        <w:t>Void</w:t>
      </w:r>
      <w:bookmarkEnd w:id="8187"/>
      <w:bookmarkEnd w:id="8188"/>
      <w:bookmarkEnd w:id="8189"/>
      <w:bookmarkEnd w:id="8190"/>
      <w:bookmarkEnd w:id="8191"/>
      <w:bookmarkEnd w:id="8192"/>
      <w:bookmarkEnd w:id="8193"/>
      <w:bookmarkEnd w:id="8194"/>
    </w:p>
    <w:p w14:paraId="037EB4EC" w14:textId="3AA0FD64" w:rsidR="005C310B" w:rsidRPr="00B02A0B" w:rsidRDefault="005C310B" w:rsidP="007D34FE">
      <w:pPr>
        <w:pStyle w:val="Heading3"/>
      </w:pPr>
      <w:bookmarkStart w:id="8195" w:name="_CR21_2_5A"/>
      <w:bookmarkStart w:id="8196" w:name="_Toc44599023"/>
      <w:bookmarkStart w:id="8197" w:name="_Toc44602878"/>
      <w:bookmarkStart w:id="8198" w:name="_Toc45198055"/>
      <w:bookmarkStart w:id="8199" w:name="_Toc45696088"/>
      <w:bookmarkStart w:id="8200" w:name="_Toc51851544"/>
      <w:bookmarkStart w:id="8201" w:name="_Toc92225165"/>
      <w:bookmarkStart w:id="8202" w:name="_Toc218718024"/>
      <w:bookmarkEnd w:id="8195"/>
      <w:r w:rsidRPr="00B02A0B">
        <w:t>21.2.5A</w:t>
      </w:r>
      <w:r w:rsidRPr="00B02A0B">
        <w:tab/>
        <w:t>Deposit an object</w:t>
      </w:r>
      <w:bookmarkEnd w:id="8196"/>
      <w:bookmarkEnd w:id="8197"/>
      <w:bookmarkEnd w:id="8198"/>
      <w:bookmarkEnd w:id="8199"/>
      <w:bookmarkEnd w:id="8200"/>
      <w:bookmarkEnd w:id="8201"/>
      <w:r w:rsidR="00474AC2" w:rsidRPr="00474AC2">
        <w:t xml:space="preserve"> </w:t>
      </w:r>
      <w:r w:rsidR="00474AC2" w:rsidRPr="00B02A0B">
        <w:t>procedure</w:t>
      </w:r>
      <w:bookmarkEnd w:id="8202"/>
    </w:p>
    <w:p w14:paraId="2EEF8133" w14:textId="77777777" w:rsidR="005C310B" w:rsidRPr="00B02A0B" w:rsidRDefault="005C310B" w:rsidP="007D34FE">
      <w:pPr>
        <w:pStyle w:val="Heading4"/>
        <w:rPr>
          <w:rFonts w:eastAsia="Malgun Gothic"/>
        </w:rPr>
      </w:pPr>
      <w:bookmarkStart w:id="8203" w:name="_CR21_2_5A_1"/>
      <w:bookmarkStart w:id="8204" w:name="_Toc44599024"/>
      <w:bookmarkStart w:id="8205" w:name="_Toc44602879"/>
      <w:bookmarkStart w:id="8206" w:name="_Toc45198056"/>
      <w:bookmarkStart w:id="8207" w:name="_Toc45696089"/>
      <w:bookmarkStart w:id="8208" w:name="_Toc51851545"/>
      <w:bookmarkStart w:id="8209" w:name="_Toc92225166"/>
      <w:bookmarkStart w:id="8210" w:name="_Toc218718025"/>
      <w:bookmarkEnd w:id="8203"/>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204"/>
      <w:bookmarkEnd w:id="8205"/>
      <w:bookmarkEnd w:id="8206"/>
      <w:bookmarkEnd w:id="8207"/>
      <w:bookmarkEnd w:id="8208"/>
      <w:bookmarkEnd w:id="8209"/>
      <w:bookmarkEnd w:id="8210"/>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211" w:name="_CR21_2_5A_2"/>
      <w:bookmarkStart w:id="8212" w:name="_Toc44599025"/>
      <w:bookmarkStart w:id="8213" w:name="_Toc44602880"/>
      <w:bookmarkStart w:id="8214" w:name="_Toc45198057"/>
      <w:bookmarkStart w:id="8215" w:name="_Toc45696090"/>
      <w:bookmarkStart w:id="8216" w:name="_Toc51851546"/>
      <w:bookmarkStart w:id="8217" w:name="_Toc92225167"/>
      <w:bookmarkStart w:id="8218" w:name="_Toc218718026"/>
      <w:bookmarkEnd w:id="8211"/>
      <w:r w:rsidRPr="00B02A0B">
        <w:rPr>
          <w:rFonts w:eastAsia="Malgun Gothic"/>
        </w:rPr>
        <w:t>21.2.5A.2</w:t>
      </w:r>
      <w:r w:rsidRPr="00B02A0B">
        <w:rPr>
          <w:rFonts w:eastAsia="Malgun Gothic"/>
        </w:rPr>
        <w:tab/>
        <w:t>Message store function procedures</w:t>
      </w:r>
      <w:bookmarkEnd w:id="8212"/>
      <w:bookmarkEnd w:id="8213"/>
      <w:bookmarkEnd w:id="8214"/>
      <w:bookmarkEnd w:id="8215"/>
      <w:bookmarkEnd w:id="8216"/>
      <w:bookmarkEnd w:id="8217"/>
      <w:bookmarkEnd w:id="8218"/>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219" w:name="_CR21_2_6"/>
      <w:bookmarkStart w:id="8220" w:name="_Toc36108262"/>
      <w:bookmarkStart w:id="8221" w:name="_Toc44599026"/>
      <w:bookmarkStart w:id="8222" w:name="_Toc44602881"/>
      <w:bookmarkStart w:id="8223" w:name="_Toc45198058"/>
      <w:bookmarkStart w:id="8224" w:name="_Toc45696091"/>
      <w:bookmarkStart w:id="8225" w:name="_Toc51851547"/>
      <w:bookmarkStart w:id="8226" w:name="_Toc92225168"/>
      <w:bookmarkStart w:id="8227" w:name="_Toc218718027"/>
      <w:bookmarkEnd w:id="8219"/>
      <w:r w:rsidRPr="00B02A0B">
        <w:lastRenderedPageBreak/>
        <w:t>21.2.6</w:t>
      </w:r>
      <w:r w:rsidRPr="00B02A0B">
        <w:tab/>
        <w:t>Object and folder copy procedure</w:t>
      </w:r>
      <w:bookmarkEnd w:id="8220"/>
      <w:bookmarkEnd w:id="8221"/>
      <w:bookmarkEnd w:id="8222"/>
      <w:bookmarkEnd w:id="8223"/>
      <w:bookmarkEnd w:id="8224"/>
      <w:bookmarkEnd w:id="8225"/>
      <w:bookmarkEnd w:id="8226"/>
      <w:bookmarkEnd w:id="8227"/>
    </w:p>
    <w:p w14:paraId="5BC2798B" w14:textId="77777777" w:rsidR="005C310B" w:rsidRPr="00B02A0B" w:rsidRDefault="005C310B" w:rsidP="007D34FE">
      <w:pPr>
        <w:pStyle w:val="Heading4"/>
        <w:rPr>
          <w:rFonts w:eastAsia="Malgun Gothic"/>
        </w:rPr>
      </w:pPr>
      <w:bookmarkStart w:id="8228" w:name="_CR21_2_6_1"/>
      <w:bookmarkStart w:id="8229" w:name="_Toc36108263"/>
      <w:bookmarkStart w:id="8230" w:name="_Toc44599027"/>
      <w:bookmarkStart w:id="8231" w:name="_Toc44602882"/>
      <w:bookmarkStart w:id="8232" w:name="_Toc45198059"/>
      <w:bookmarkStart w:id="8233" w:name="_Toc45696092"/>
      <w:bookmarkStart w:id="8234" w:name="_Toc51851548"/>
      <w:bookmarkStart w:id="8235" w:name="_Toc92225169"/>
      <w:bookmarkStart w:id="8236" w:name="_Toc218718028"/>
      <w:bookmarkEnd w:id="8228"/>
      <w:r w:rsidRPr="00B02A0B">
        <w:rPr>
          <w:rFonts w:eastAsia="Malgun Gothic"/>
        </w:rPr>
        <w:t>21.2.6.1</w:t>
      </w:r>
      <w:r w:rsidRPr="00B02A0B">
        <w:rPr>
          <w:rFonts w:eastAsia="Malgun Gothic"/>
        </w:rPr>
        <w:tab/>
        <w:t>Message store client procedures</w:t>
      </w:r>
      <w:bookmarkEnd w:id="8229"/>
      <w:bookmarkEnd w:id="8230"/>
      <w:bookmarkEnd w:id="8231"/>
      <w:bookmarkEnd w:id="8232"/>
      <w:bookmarkEnd w:id="8233"/>
      <w:bookmarkEnd w:id="8234"/>
      <w:bookmarkEnd w:id="8235"/>
      <w:bookmarkEnd w:id="8236"/>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37" w:name="_CR21_2_6_2"/>
      <w:bookmarkStart w:id="8238" w:name="_Toc36108264"/>
      <w:bookmarkStart w:id="8239" w:name="_Toc44599028"/>
      <w:bookmarkStart w:id="8240" w:name="_Toc44602883"/>
      <w:bookmarkStart w:id="8241" w:name="_Toc45198060"/>
      <w:bookmarkStart w:id="8242" w:name="_Toc45696093"/>
      <w:bookmarkStart w:id="8243" w:name="_Toc51851549"/>
      <w:bookmarkStart w:id="8244" w:name="_Toc92225170"/>
      <w:bookmarkStart w:id="8245" w:name="_Toc218718029"/>
      <w:bookmarkEnd w:id="8237"/>
      <w:r w:rsidRPr="00B02A0B">
        <w:rPr>
          <w:rFonts w:eastAsia="Malgun Gothic"/>
        </w:rPr>
        <w:t>21.2.6.2</w:t>
      </w:r>
      <w:r w:rsidRPr="00B02A0B">
        <w:rPr>
          <w:rFonts w:eastAsia="Malgun Gothic"/>
        </w:rPr>
        <w:tab/>
        <w:t>Message store function procedures</w:t>
      </w:r>
      <w:bookmarkEnd w:id="8238"/>
      <w:bookmarkEnd w:id="8239"/>
      <w:bookmarkEnd w:id="8240"/>
      <w:bookmarkEnd w:id="8241"/>
      <w:bookmarkEnd w:id="8242"/>
      <w:bookmarkEnd w:id="8243"/>
      <w:bookmarkEnd w:id="8244"/>
      <w:bookmarkEnd w:id="8245"/>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46" w:name="_CR21_2_7"/>
      <w:bookmarkStart w:id="8247" w:name="_Toc36108265"/>
      <w:bookmarkStart w:id="8248" w:name="_Toc44599029"/>
      <w:bookmarkStart w:id="8249" w:name="_Toc44602884"/>
      <w:bookmarkStart w:id="8250" w:name="_Toc45198061"/>
      <w:bookmarkStart w:id="8251" w:name="_Toc45696094"/>
      <w:bookmarkStart w:id="8252" w:name="_Toc51851550"/>
      <w:bookmarkStart w:id="8253" w:name="_Toc92225171"/>
      <w:bookmarkStart w:id="8254" w:name="_Toc218718030"/>
      <w:bookmarkEnd w:id="8246"/>
      <w:r w:rsidRPr="00B02A0B">
        <w:t>21.2.7</w:t>
      </w:r>
      <w:r w:rsidRPr="00B02A0B">
        <w:tab/>
        <w:t>Deleting a folder procedure</w:t>
      </w:r>
      <w:bookmarkEnd w:id="8247"/>
      <w:bookmarkEnd w:id="8248"/>
      <w:bookmarkEnd w:id="8249"/>
      <w:bookmarkEnd w:id="8250"/>
      <w:bookmarkEnd w:id="8251"/>
      <w:bookmarkEnd w:id="8252"/>
      <w:bookmarkEnd w:id="8253"/>
      <w:bookmarkEnd w:id="8254"/>
    </w:p>
    <w:p w14:paraId="431860CB" w14:textId="77777777" w:rsidR="005C310B" w:rsidRPr="00B02A0B" w:rsidRDefault="005C310B" w:rsidP="007D34FE">
      <w:pPr>
        <w:pStyle w:val="Heading4"/>
        <w:rPr>
          <w:rFonts w:eastAsia="Malgun Gothic"/>
        </w:rPr>
      </w:pPr>
      <w:bookmarkStart w:id="8255" w:name="_CR21_2_7_1"/>
      <w:bookmarkStart w:id="8256" w:name="_Toc36108266"/>
      <w:bookmarkStart w:id="8257" w:name="_Toc44599030"/>
      <w:bookmarkStart w:id="8258" w:name="_Toc44602885"/>
      <w:bookmarkStart w:id="8259" w:name="_Toc45198062"/>
      <w:bookmarkStart w:id="8260" w:name="_Toc45696095"/>
      <w:bookmarkStart w:id="8261" w:name="_Toc51851551"/>
      <w:bookmarkStart w:id="8262" w:name="_Toc92225172"/>
      <w:bookmarkStart w:id="8263" w:name="_Toc20215929"/>
      <w:bookmarkStart w:id="8264" w:name="_Toc27496485"/>
      <w:bookmarkStart w:id="8265" w:name="_Toc218718031"/>
      <w:bookmarkEnd w:id="8255"/>
      <w:r w:rsidRPr="00B02A0B">
        <w:rPr>
          <w:rFonts w:eastAsia="Malgun Gothic"/>
        </w:rPr>
        <w:t>21.2.7.1</w:t>
      </w:r>
      <w:r w:rsidRPr="00B02A0B">
        <w:rPr>
          <w:rFonts w:eastAsia="Malgun Gothic"/>
        </w:rPr>
        <w:tab/>
        <w:t>Message store client procedures</w:t>
      </w:r>
      <w:bookmarkEnd w:id="8256"/>
      <w:bookmarkEnd w:id="8257"/>
      <w:bookmarkEnd w:id="8258"/>
      <w:bookmarkEnd w:id="8259"/>
      <w:bookmarkEnd w:id="8260"/>
      <w:bookmarkEnd w:id="8261"/>
      <w:bookmarkEnd w:id="8262"/>
      <w:bookmarkEnd w:id="8265"/>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266" w:name="_Toc36108267"/>
      <w:bookmarkStart w:id="8267" w:name="_Toc44599031"/>
      <w:bookmarkStart w:id="8268" w:name="_Toc44602886"/>
      <w:bookmarkStart w:id="8269" w:name="_Toc45198063"/>
      <w:bookmarkStart w:id="8270" w:name="_Toc45696096"/>
      <w:bookmarkStart w:id="8271" w:name="_Toc51851552"/>
      <w:bookmarkStart w:id="8272" w:name="_Toc92225173"/>
    </w:p>
    <w:p w14:paraId="222BE355" w14:textId="2D6C14E2" w:rsidR="005C310B" w:rsidRPr="00B02A0B" w:rsidRDefault="005C310B" w:rsidP="007D34FE">
      <w:pPr>
        <w:pStyle w:val="Heading4"/>
        <w:rPr>
          <w:rFonts w:eastAsia="Malgun Gothic"/>
        </w:rPr>
      </w:pPr>
      <w:bookmarkStart w:id="8273" w:name="_CR21_2_7_2"/>
      <w:bookmarkStart w:id="8274" w:name="_Toc218718032"/>
      <w:bookmarkEnd w:id="8273"/>
      <w:r w:rsidRPr="00B02A0B">
        <w:rPr>
          <w:rFonts w:eastAsia="Malgun Gothic"/>
        </w:rPr>
        <w:t>21.2.7.2</w:t>
      </w:r>
      <w:r w:rsidRPr="00B02A0B">
        <w:rPr>
          <w:rFonts w:eastAsia="Malgun Gothic"/>
        </w:rPr>
        <w:tab/>
        <w:t>Message store function procedures</w:t>
      </w:r>
      <w:bookmarkEnd w:id="8266"/>
      <w:bookmarkEnd w:id="8267"/>
      <w:bookmarkEnd w:id="8268"/>
      <w:bookmarkEnd w:id="8269"/>
      <w:bookmarkEnd w:id="8270"/>
      <w:bookmarkEnd w:id="8271"/>
      <w:bookmarkEnd w:id="8272"/>
      <w:bookmarkEnd w:id="8274"/>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275" w:name="_CR21_2_8"/>
      <w:bookmarkStart w:id="8276" w:name="_Toc36108268"/>
      <w:bookmarkStart w:id="8277" w:name="_Toc44599032"/>
      <w:bookmarkStart w:id="8278" w:name="_Toc44602887"/>
      <w:bookmarkStart w:id="8279" w:name="_Toc45198064"/>
      <w:bookmarkStart w:id="8280" w:name="_Toc45696097"/>
      <w:bookmarkStart w:id="8281" w:name="_Toc51851553"/>
      <w:bookmarkStart w:id="8282" w:name="_Toc92225174"/>
      <w:bookmarkStart w:id="8283" w:name="_Toc218718033"/>
      <w:bookmarkEnd w:id="8275"/>
      <w:r w:rsidRPr="00B02A0B">
        <w:t>21.2.8</w:t>
      </w:r>
      <w:r w:rsidRPr="00B02A0B">
        <w:tab/>
        <w:t>Create a folder procedure</w:t>
      </w:r>
      <w:bookmarkEnd w:id="8276"/>
      <w:bookmarkEnd w:id="8277"/>
      <w:bookmarkEnd w:id="8278"/>
      <w:bookmarkEnd w:id="8279"/>
      <w:bookmarkEnd w:id="8280"/>
      <w:bookmarkEnd w:id="8281"/>
      <w:bookmarkEnd w:id="8282"/>
      <w:bookmarkEnd w:id="8283"/>
    </w:p>
    <w:p w14:paraId="3893439A" w14:textId="77777777" w:rsidR="005C310B" w:rsidRPr="00B02A0B" w:rsidRDefault="005C310B" w:rsidP="007D34FE">
      <w:pPr>
        <w:pStyle w:val="Heading4"/>
        <w:rPr>
          <w:rFonts w:eastAsia="Malgun Gothic"/>
        </w:rPr>
      </w:pPr>
      <w:bookmarkStart w:id="8284" w:name="_CR21_2_8_1"/>
      <w:bookmarkStart w:id="8285" w:name="_Toc36108269"/>
      <w:bookmarkStart w:id="8286" w:name="_Toc44599033"/>
      <w:bookmarkStart w:id="8287" w:name="_Toc44602888"/>
      <w:bookmarkStart w:id="8288" w:name="_Toc45198065"/>
      <w:bookmarkStart w:id="8289" w:name="_Toc45696098"/>
      <w:bookmarkStart w:id="8290" w:name="_Toc51851554"/>
      <w:bookmarkStart w:id="8291" w:name="_Toc92225175"/>
      <w:bookmarkStart w:id="8292" w:name="_Toc218718034"/>
      <w:bookmarkEnd w:id="8284"/>
      <w:r w:rsidRPr="00B02A0B">
        <w:rPr>
          <w:rFonts w:eastAsia="Malgun Gothic"/>
        </w:rPr>
        <w:t>21.2.8.1</w:t>
      </w:r>
      <w:r w:rsidRPr="00B02A0B">
        <w:rPr>
          <w:rFonts w:eastAsia="Malgun Gothic"/>
        </w:rPr>
        <w:tab/>
        <w:t>Message store client procedures</w:t>
      </w:r>
      <w:bookmarkEnd w:id="8285"/>
      <w:bookmarkEnd w:id="8286"/>
      <w:bookmarkEnd w:id="8287"/>
      <w:bookmarkEnd w:id="8288"/>
      <w:bookmarkEnd w:id="8289"/>
      <w:bookmarkEnd w:id="8290"/>
      <w:bookmarkEnd w:id="8291"/>
      <w:bookmarkEnd w:id="8292"/>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293" w:name="_CR21_2_8_2"/>
      <w:bookmarkStart w:id="8294" w:name="_Toc36108270"/>
      <w:bookmarkStart w:id="8295" w:name="_Toc44599034"/>
      <w:bookmarkStart w:id="8296" w:name="_Toc44602889"/>
      <w:bookmarkStart w:id="8297" w:name="_Toc45198066"/>
      <w:bookmarkStart w:id="8298" w:name="_Toc45696099"/>
      <w:bookmarkStart w:id="8299" w:name="_Toc51851555"/>
      <w:bookmarkStart w:id="8300" w:name="_Toc92225176"/>
      <w:bookmarkStart w:id="8301" w:name="_Toc218718035"/>
      <w:bookmarkEnd w:id="8293"/>
      <w:r w:rsidRPr="00B02A0B">
        <w:rPr>
          <w:rFonts w:eastAsia="Malgun Gothic"/>
        </w:rPr>
        <w:t>21.2.8.2</w:t>
      </w:r>
      <w:r w:rsidRPr="00B02A0B">
        <w:rPr>
          <w:rFonts w:eastAsia="Malgun Gothic"/>
        </w:rPr>
        <w:tab/>
        <w:t>Message store function procedures</w:t>
      </w:r>
      <w:bookmarkEnd w:id="8294"/>
      <w:bookmarkEnd w:id="8295"/>
      <w:bookmarkEnd w:id="8296"/>
      <w:bookmarkEnd w:id="8297"/>
      <w:bookmarkEnd w:id="8298"/>
      <w:bookmarkEnd w:id="8299"/>
      <w:bookmarkEnd w:id="8300"/>
      <w:bookmarkEnd w:id="8301"/>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302" w:name="_CR21_2_9"/>
      <w:bookmarkStart w:id="8303" w:name="_Toc36108271"/>
      <w:bookmarkStart w:id="8304" w:name="_Toc44599035"/>
      <w:bookmarkStart w:id="8305" w:name="_Toc44602890"/>
      <w:bookmarkStart w:id="8306" w:name="_Toc45198067"/>
      <w:bookmarkStart w:id="8307" w:name="_Toc45696100"/>
      <w:bookmarkStart w:id="8308" w:name="_Toc51851556"/>
      <w:bookmarkStart w:id="8309" w:name="_Toc92225177"/>
      <w:bookmarkStart w:id="8310" w:name="_Toc218718036"/>
      <w:bookmarkEnd w:id="8302"/>
      <w:r w:rsidRPr="00B02A0B">
        <w:t>21.2.9</w:t>
      </w:r>
      <w:r w:rsidRPr="00B02A0B">
        <w:tab/>
      </w:r>
      <w:bookmarkEnd w:id="8303"/>
      <w:r w:rsidRPr="00B02A0B">
        <w:t>void</w:t>
      </w:r>
      <w:bookmarkEnd w:id="8304"/>
      <w:bookmarkEnd w:id="8305"/>
      <w:bookmarkEnd w:id="8306"/>
      <w:bookmarkEnd w:id="8307"/>
      <w:bookmarkEnd w:id="8308"/>
      <w:bookmarkEnd w:id="8309"/>
      <w:bookmarkEnd w:id="8310"/>
    </w:p>
    <w:p w14:paraId="39C65E30" w14:textId="77777777" w:rsidR="005C310B" w:rsidRPr="00B02A0B" w:rsidRDefault="005C310B" w:rsidP="007D34FE">
      <w:pPr>
        <w:pStyle w:val="Heading3"/>
      </w:pPr>
      <w:bookmarkStart w:id="8311" w:name="_CR21_2_10"/>
      <w:bookmarkStart w:id="8312" w:name="_Toc36108274"/>
      <w:bookmarkStart w:id="8313" w:name="_Toc44599036"/>
      <w:bookmarkStart w:id="8314" w:name="_Toc44602891"/>
      <w:bookmarkStart w:id="8315" w:name="_Toc45198068"/>
      <w:bookmarkStart w:id="8316" w:name="_Toc45696101"/>
      <w:bookmarkStart w:id="8317" w:name="_Toc51851557"/>
      <w:bookmarkStart w:id="8318" w:name="_Toc92225178"/>
      <w:bookmarkStart w:id="8319" w:name="_Toc218718037"/>
      <w:bookmarkEnd w:id="8311"/>
      <w:r w:rsidRPr="00B02A0B">
        <w:t>21.2.10</w:t>
      </w:r>
      <w:r w:rsidRPr="00B02A0B">
        <w:tab/>
        <w:t>Moving object(s) and folder(s) procedure</w:t>
      </w:r>
      <w:bookmarkEnd w:id="8312"/>
      <w:bookmarkEnd w:id="8313"/>
      <w:bookmarkEnd w:id="8314"/>
      <w:bookmarkEnd w:id="8315"/>
      <w:bookmarkEnd w:id="8316"/>
      <w:bookmarkEnd w:id="8317"/>
      <w:bookmarkEnd w:id="8318"/>
      <w:bookmarkEnd w:id="8319"/>
    </w:p>
    <w:p w14:paraId="0A182DFC" w14:textId="77777777" w:rsidR="005C310B" w:rsidRPr="00B02A0B" w:rsidRDefault="005C310B" w:rsidP="007D34FE">
      <w:pPr>
        <w:pStyle w:val="Heading4"/>
        <w:rPr>
          <w:rFonts w:eastAsia="Malgun Gothic"/>
        </w:rPr>
      </w:pPr>
      <w:bookmarkStart w:id="8320" w:name="_CR21_2_10_1"/>
      <w:bookmarkStart w:id="8321" w:name="_Toc36108275"/>
      <w:bookmarkStart w:id="8322" w:name="_Toc44599037"/>
      <w:bookmarkStart w:id="8323" w:name="_Toc44602892"/>
      <w:bookmarkStart w:id="8324" w:name="_Toc45198069"/>
      <w:bookmarkStart w:id="8325" w:name="_Toc45696102"/>
      <w:bookmarkStart w:id="8326" w:name="_Toc51851558"/>
      <w:bookmarkStart w:id="8327" w:name="_Toc92225179"/>
      <w:bookmarkStart w:id="8328" w:name="_Toc218718038"/>
      <w:bookmarkEnd w:id="8320"/>
      <w:r w:rsidRPr="00B02A0B">
        <w:rPr>
          <w:rFonts w:eastAsia="Malgun Gothic"/>
        </w:rPr>
        <w:t>21.2.10.1</w:t>
      </w:r>
      <w:r w:rsidRPr="00B02A0B">
        <w:rPr>
          <w:rFonts w:eastAsia="Malgun Gothic"/>
        </w:rPr>
        <w:tab/>
        <w:t>Message store client procedures</w:t>
      </w:r>
      <w:bookmarkEnd w:id="8321"/>
      <w:bookmarkEnd w:id="8322"/>
      <w:bookmarkEnd w:id="8323"/>
      <w:bookmarkEnd w:id="8324"/>
      <w:bookmarkEnd w:id="8325"/>
      <w:bookmarkEnd w:id="8326"/>
      <w:bookmarkEnd w:id="8327"/>
      <w:bookmarkEnd w:id="8328"/>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329" w:name="_CR21_2_10_2"/>
      <w:bookmarkStart w:id="8330" w:name="_Toc36108276"/>
      <w:bookmarkStart w:id="8331" w:name="_Toc44599038"/>
      <w:bookmarkStart w:id="8332" w:name="_Toc44602893"/>
      <w:bookmarkStart w:id="8333" w:name="_Toc45198070"/>
      <w:bookmarkStart w:id="8334" w:name="_Toc45696103"/>
      <w:bookmarkStart w:id="8335" w:name="_Toc51851559"/>
      <w:bookmarkStart w:id="8336" w:name="_Toc92225180"/>
      <w:bookmarkStart w:id="8337" w:name="_Toc218718039"/>
      <w:bookmarkEnd w:id="8329"/>
      <w:r w:rsidRPr="00B02A0B">
        <w:rPr>
          <w:rFonts w:eastAsia="Malgun Gothic"/>
        </w:rPr>
        <w:t>21.2.10.2</w:t>
      </w:r>
      <w:r w:rsidRPr="00B02A0B">
        <w:rPr>
          <w:rFonts w:eastAsia="Malgun Gothic"/>
        </w:rPr>
        <w:tab/>
        <w:t>Message store function procedures</w:t>
      </w:r>
      <w:bookmarkEnd w:id="8330"/>
      <w:bookmarkEnd w:id="8331"/>
      <w:bookmarkEnd w:id="8332"/>
      <w:bookmarkEnd w:id="8333"/>
      <w:bookmarkEnd w:id="8334"/>
      <w:bookmarkEnd w:id="8335"/>
      <w:bookmarkEnd w:id="8336"/>
      <w:bookmarkEnd w:id="8337"/>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38" w:name="_CR21_2_11"/>
      <w:bookmarkStart w:id="8339" w:name="_Toc36108277"/>
      <w:bookmarkStart w:id="8340" w:name="_Toc44599039"/>
      <w:bookmarkStart w:id="8341" w:name="_Toc44602894"/>
      <w:bookmarkStart w:id="8342" w:name="_Toc45198071"/>
      <w:bookmarkStart w:id="8343" w:name="_Toc45696104"/>
      <w:bookmarkStart w:id="8344" w:name="_Toc51851560"/>
      <w:bookmarkStart w:id="8345" w:name="_Toc92225181"/>
      <w:bookmarkStart w:id="8346" w:name="_Toc218718040"/>
      <w:bookmarkEnd w:id="8338"/>
      <w:r w:rsidRPr="00B02A0B">
        <w:t>21.2.11</w:t>
      </w:r>
      <w:r w:rsidRPr="00B02A0B">
        <w:tab/>
        <w:t>Folder search procedure</w:t>
      </w:r>
      <w:bookmarkEnd w:id="8339"/>
      <w:bookmarkEnd w:id="8340"/>
      <w:bookmarkEnd w:id="8341"/>
      <w:bookmarkEnd w:id="8342"/>
      <w:bookmarkEnd w:id="8343"/>
      <w:bookmarkEnd w:id="8344"/>
      <w:bookmarkEnd w:id="8345"/>
      <w:bookmarkEnd w:id="8346"/>
    </w:p>
    <w:p w14:paraId="3C7E9DC3" w14:textId="77777777" w:rsidR="005C310B" w:rsidRPr="00B02A0B" w:rsidRDefault="005C310B" w:rsidP="007D34FE">
      <w:pPr>
        <w:pStyle w:val="Heading4"/>
        <w:rPr>
          <w:rFonts w:eastAsia="Malgun Gothic"/>
        </w:rPr>
      </w:pPr>
      <w:bookmarkStart w:id="8347" w:name="_CR21_2_11_1"/>
      <w:bookmarkStart w:id="8348" w:name="_Toc36108278"/>
      <w:bookmarkStart w:id="8349" w:name="_Toc44599040"/>
      <w:bookmarkStart w:id="8350" w:name="_Toc44602895"/>
      <w:bookmarkStart w:id="8351" w:name="_Toc45198072"/>
      <w:bookmarkStart w:id="8352" w:name="_Toc45696105"/>
      <w:bookmarkStart w:id="8353" w:name="_Toc51851561"/>
      <w:bookmarkStart w:id="8354" w:name="_Toc92225182"/>
      <w:bookmarkStart w:id="8355" w:name="_Toc218718041"/>
      <w:bookmarkEnd w:id="8347"/>
      <w:r w:rsidRPr="00B02A0B">
        <w:rPr>
          <w:rFonts w:eastAsia="Malgun Gothic"/>
        </w:rPr>
        <w:t>21.2.11.1</w:t>
      </w:r>
      <w:r w:rsidRPr="00B02A0B">
        <w:rPr>
          <w:rFonts w:eastAsia="Malgun Gothic"/>
        </w:rPr>
        <w:tab/>
        <w:t>Message store client procedures</w:t>
      </w:r>
      <w:bookmarkEnd w:id="8348"/>
      <w:bookmarkEnd w:id="8349"/>
      <w:bookmarkEnd w:id="8350"/>
      <w:bookmarkEnd w:id="8351"/>
      <w:bookmarkEnd w:id="8352"/>
      <w:bookmarkEnd w:id="8353"/>
      <w:bookmarkEnd w:id="8354"/>
      <w:bookmarkEnd w:id="8355"/>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56" w:name="_CR21_2_11_2"/>
      <w:bookmarkStart w:id="8357" w:name="_Toc36108279"/>
      <w:bookmarkStart w:id="8358" w:name="_Toc44599041"/>
      <w:bookmarkStart w:id="8359" w:name="_Toc44602896"/>
      <w:bookmarkStart w:id="8360" w:name="_Toc45198073"/>
      <w:bookmarkStart w:id="8361" w:name="_Toc45696106"/>
      <w:bookmarkStart w:id="8362" w:name="_Toc51851562"/>
      <w:bookmarkStart w:id="8363" w:name="_Toc92225183"/>
      <w:bookmarkStart w:id="8364" w:name="_Toc218718042"/>
      <w:bookmarkEnd w:id="8356"/>
      <w:r w:rsidRPr="00B02A0B">
        <w:rPr>
          <w:rFonts w:eastAsia="Malgun Gothic"/>
        </w:rPr>
        <w:t>21.2.11.2</w:t>
      </w:r>
      <w:r w:rsidRPr="00B02A0B">
        <w:rPr>
          <w:rFonts w:eastAsia="Malgun Gothic"/>
        </w:rPr>
        <w:tab/>
        <w:t>Message store function procedures</w:t>
      </w:r>
      <w:bookmarkEnd w:id="8357"/>
      <w:bookmarkEnd w:id="8358"/>
      <w:bookmarkEnd w:id="8359"/>
      <w:bookmarkEnd w:id="8360"/>
      <w:bookmarkEnd w:id="8361"/>
      <w:bookmarkEnd w:id="8362"/>
      <w:bookmarkEnd w:id="8363"/>
      <w:bookmarkEnd w:id="8364"/>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365" w:name="_CR21_2_12"/>
      <w:bookmarkStart w:id="8366" w:name="_Toc36108280"/>
      <w:bookmarkStart w:id="8367" w:name="_Toc44599042"/>
      <w:bookmarkStart w:id="8368" w:name="_Toc44602897"/>
      <w:bookmarkStart w:id="8369" w:name="_Toc45198074"/>
      <w:bookmarkStart w:id="8370" w:name="_Toc45696107"/>
      <w:bookmarkStart w:id="8371" w:name="_Toc51851563"/>
      <w:bookmarkStart w:id="8372" w:name="_Toc92225184"/>
      <w:bookmarkStart w:id="8373" w:name="_Toc218718043"/>
      <w:bookmarkEnd w:id="8365"/>
      <w:r w:rsidRPr="00B02A0B">
        <w:lastRenderedPageBreak/>
        <w:t>21.2.12</w:t>
      </w:r>
      <w:r w:rsidRPr="00B02A0B">
        <w:tab/>
        <w:t>Void</w:t>
      </w:r>
      <w:bookmarkEnd w:id="8366"/>
      <w:bookmarkEnd w:id="8367"/>
      <w:bookmarkEnd w:id="8368"/>
      <w:bookmarkEnd w:id="8369"/>
      <w:bookmarkEnd w:id="8370"/>
      <w:bookmarkEnd w:id="8371"/>
      <w:bookmarkEnd w:id="8372"/>
      <w:bookmarkEnd w:id="8373"/>
    </w:p>
    <w:p w14:paraId="39E4B73D" w14:textId="60A7AA5D" w:rsidR="005C310B" w:rsidRPr="00B02A0B" w:rsidRDefault="005C310B" w:rsidP="007D34FE">
      <w:pPr>
        <w:pStyle w:val="Heading3"/>
      </w:pPr>
      <w:bookmarkStart w:id="8374" w:name="_CR21_2_12A"/>
      <w:bookmarkStart w:id="8375" w:name="_Toc44599043"/>
      <w:bookmarkStart w:id="8376" w:name="_Toc44602898"/>
      <w:bookmarkStart w:id="8377" w:name="_Toc45198075"/>
      <w:bookmarkStart w:id="8378" w:name="_Toc45696108"/>
      <w:bookmarkStart w:id="8379" w:name="_Toc51851564"/>
      <w:bookmarkStart w:id="8380" w:name="_Toc92225185"/>
      <w:bookmarkStart w:id="8381" w:name="_Toc218718044"/>
      <w:bookmarkEnd w:id="8374"/>
      <w:r w:rsidRPr="00B02A0B">
        <w:t>21.2.12A</w:t>
      </w:r>
      <w:r w:rsidRPr="00B02A0B">
        <w:tab/>
        <w:t>Create a subscription to notifications</w:t>
      </w:r>
      <w:bookmarkEnd w:id="8375"/>
      <w:bookmarkEnd w:id="8376"/>
      <w:bookmarkEnd w:id="8377"/>
      <w:bookmarkEnd w:id="8378"/>
      <w:bookmarkEnd w:id="8379"/>
      <w:bookmarkEnd w:id="8380"/>
      <w:r w:rsidR="00103793" w:rsidRPr="00103793">
        <w:t xml:space="preserve"> </w:t>
      </w:r>
      <w:r w:rsidR="00103793" w:rsidRPr="00B02A0B">
        <w:t>procedure</w:t>
      </w:r>
      <w:bookmarkEnd w:id="8381"/>
    </w:p>
    <w:p w14:paraId="165663CC" w14:textId="77777777" w:rsidR="005C310B" w:rsidRPr="00B02A0B" w:rsidRDefault="005C310B" w:rsidP="007D34FE">
      <w:pPr>
        <w:pStyle w:val="Heading4"/>
        <w:rPr>
          <w:rFonts w:eastAsia="Malgun Gothic"/>
        </w:rPr>
      </w:pPr>
      <w:bookmarkStart w:id="8382" w:name="_CR21_2_12A_1"/>
      <w:bookmarkStart w:id="8383" w:name="_Toc44599044"/>
      <w:bookmarkStart w:id="8384" w:name="_Toc44602899"/>
      <w:bookmarkStart w:id="8385" w:name="_Toc45198076"/>
      <w:bookmarkStart w:id="8386" w:name="_Toc45696109"/>
      <w:bookmarkStart w:id="8387" w:name="_Toc51851565"/>
      <w:bookmarkStart w:id="8388" w:name="_Toc92225186"/>
      <w:bookmarkStart w:id="8389" w:name="_Toc36108281"/>
      <w:bookmarkStart w:id="8390" w:name="_Toc218718045"/>
      <w:bookmarkEnd w:id="8382"/>
      <w:r w:rsidRPr="00B02A0B">
        <w:rPr>
          <w:rFonts w:eastAsia="Malgun Gothic"/>
        </w:rPr>
        <w:t>21.2.12A.1</w:t>
      </w:r>
      <w:r w:rsidRPr="00B02A0B">
        <w:rPr>
          <w:rFonts w:eastAsia="Malgun Gothic"/>
        </w:rPr>
        <w:tab/>
        <w:t>Message store client procedures</w:t>
      </w:r>
      <w:bookmarkEnd w:id="8383"/>
      <w:bookmarkEnd w:id="8384"/>
      <w:bookmarkEnd w:id="8385"/>
      <w:bookmarkEnd w:id="8386"/>
      <w:bookmarkEnd w:id="8387"/>
      <w:bookmarkEnd w:id="8388"/>
      <w:bookmarkEnd w:id="8390"/>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391" w:name="_CR21_2_12A_2"/>
      <w:bookmarkStart w:id="8392" w:name="_Toc44599045"/>
      <w:bookmarkStart w:id="8393" w:name="_Toc44602900"/>
      <w:bookmarkStart w:id="8394" w:name="_Toc45198077"/>
      <w:bookmarkStart w:id="8395" w:name="_Toc45696110"/>
      <w:bookmarkStart w:id="8396" w:name="_Toc51851566"/>
      <w:bookmarkStart w:id="8397" w:name="_Toc92225187"/>
      <w:bookmarkStart w:id="8398" w:name="_Toc218718046"/>
      <w:bookmarkEnd w:id="8391"/>
      <w:r w:rsidRPr="00B02A0B">
        <w:rPr>
          <w:rFonts w:eastAsia="Malgun Gothic"/>
        </w:rPr>
        <w:t>21.2.12A.2</w:t>
      </w:r>
      <w:r w:rsidRPr="00B02A0B">
        <w:rPr>
          <w:rFonts w:eastAsia="Malgun Gothic"/>
        </w:rPr>
        <w:tab/>
        <w:t>Message store function procedures</w:t>
      </w:r>
      <w:bookmarkEnd w:id="8392"/>
      <w:bookmarkEnd w:id="8393"/>
      <w:bookmarkEnd w:id="8394"/>
      <w:bookmarkEnd w:id="8395"/>
      <w:bookmarkEnd w:id="8396"/>
      <w:bookmarkEnd w:id="8397"/>
      <w:bookmarkEnd w:id="8398"/>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399" w:name="_CR21_2_13"/>
      <w:bookmarkStart w:id="8400" w:name="_Toc44599046"/>
      <w:bookmarkStart w:id="8401" w:name="_Toc44602901"/>
      <w:bookmarkStart w:id="8402" w:name="_Toc45198078"/>
      <w:bookmarkStart w:id="8403" w:name="_Toc45696111"/>
      <w:bookmarkStart w:id="8404" w:name="_Toc51851567"/>
      <w:bookmarkStart w:id="8405" w:name="_Toc92225188"/>
      <w:bookmarkStart w:id="8406" w:name="_Toc218718047"/>
      <w:bookmarkEnd w:id="8399"/>
      <w:r w:rsidRPr="00B02A0B">
        <w:t>21.2.13</w:t>
      </w:r>
      <w:r w:rsidRPr="00B02A0B">
        <w:tab/>
        <w:t>Void</w:t>
      </w:r>
      <w:bookmarkEnd w:id="8389"/>
      <w:bookmarkEnd w:id="8400"/>
      <w:bookmarkEnd w:id="8401"/>
      <w:bookmarkEnd w:id="8402"/>
      <w:bookmarkEnd w:id="8403"/>
      <w:bookmarkEnd w:id="8404"/>
      <w:bookmarkEnd w:id="8405"/>
      <w:bookmarkEnd w:id="8406"/>
    </w:p>
    <w:p w14:paraId="19723DDF" w14:textId="2359E7B4" w:rsidR="005C310B" w:rsidRPr="00B02A0B" w:rsidRDefault="005C310B" w:rsidP="007D34FE">
      <w:pPr>
        <w:pStyle w:val="Heading3"/>
      </w:pPr>
      <w:bookmarkStart w:id="8407" w:name="_CR21_2_13A"/>
      <w:bookmarkStart w:id="8408" w:name="_Toc44599047"/>
      <w:bookmarkStart w:id="8409" w:name="_Toc44602902"/>
      <w:bookmarkStart w:id="8410" w:name="_Toc45198079"/>
      <w:bookmarkStart w:id="8411" w:name="_Toc45696112"/>
      <w:bookmarkStart w:id="8412" w:name="_Toc51851568"/>
      <w:bookmarkStart w:id="8413" w:name="_Toc92225189"/>
      <w:bookmarkStart w:id="8414" w:name="_Toc218718048"/>
      <w:bookmarkEnd w:id="8407"/>
      <w:r w:rsidRPr="00B02A0B">
        <w:t>21.2.13A</w:t>
      </w:r>
      <w:r w:rsidRPr="00B02A0B">
        <w:tab/>
        <w:t>Delete a subscription to notifications</w:t>
      </w:r>
      <w:bookmarkEnd w:id="8408"/>
      <w:bookmarkEnd w:id="8409"/>
      <w:bookmarkEnd w:id="8410"/>
      <w:bookmarkEnd w:id="8411"/>
      <w:bookmarkEnd w:id="8412"/>
      <w:bookmarkEnd w:id="8413"/>
      <w:r w:rsidR="00DF2959">
        <w:t xml:space="preserve"> </w:t>
      </w:r>
      <w:r w:rsidR="00DF2959" w:rsidRPr="00B02A0B">
        <w:t>procedure</w:t>
      </w:r>
      <w:bookmarkEnd w:id="8414"/>
    </w:p>
    <w:p w14:paraId="4EBC64C9" w14:textId="77777777" w:rsidR="005C310B" w:rsidRPr="00B02A0B" w:rsidRDefault="005C310B" w:rsidP="007D34FE">
      <w:pPr>
        <w:pStyle w:val="Heading4"/>
        <w:rPr>
          <w:rFonts w:eastAsia="Malgun Gothic"/>
        </w:rPr>
      </w:pPr>
      <w:bookmarkStart w:id="8415" w:name="_CR21_2_13A_1"/>
      <w:bookmarkStart w:id="8416" w:name="_Toc44599048"/>
      <w:bookmarkStart w:id="8417" w:name="_Toc44602903"/>
      <w:bookmarkStart w:id="8418" w:name="_Toc45198080"/>
      <w:bookmarkStart w:id="8419" w:name="_Toc45696113"/>
      <w:bookmarkStart w:id="8420" w:name="_Toc51851569"/>
      <w:bookmarkStart w:id="8421" w:name="_Toc92225190"/>
      <w:bookmarkStart w:id="8422" w:name="_Toc36108282"/>
      <w:bookmarkStart w:id="8423" w:name="_Toc218718049"/>
      <w:bookmarkEnd w:id="8415"/>
      <w:r w:rsidRPr="00B02A0B">
        <w:rPr>
          <w:rFonts w:eastAsia="Malgun Gothic"/>
        </w:rPr>
        <w:t>21.2.13A.1</w:t>
      </w:r>
      <w:r w:rsidRPr="00B02A0B">
        <w:rPr>
          <w:rFonts w:eastAsia="Malgun Gothic"/>
        </w:rPr>
        <w:tab/>
        <w:t>Message store client procedures</w:t>
      </w:r>
      <w:bookmarkEnd w:id="8416"/>
      <w:bookmarkEnd w:id="8417"/>
      <w:bookmarkEnd w:id="8418"/>
      <w:bookmarkEnd w:id="8419"/>
      <w:bookmarkEnd w:id="8420"/>
      <w:bookmarkEnd w:id="8421"/>
      <w:bookmarkEnd w:id="8423"/>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424" w:name="_CR21_2_13A_2"/>
      <w:bookmarkStart w:id="8425" w:name="_Toc44599049"/>
      <w:bookmarkStart w:id="8426" w:name="_Toc44602904"/>
      <w:bookmarkStart w:id="8427" w:name="_Toc45198081"/>
      <w:bookmarkStart w:id="8428" w:name="_Toc45696114"/>
      <w:bookmarkStart w:id="8429" w:name="_Toc51851570"/>
      <w:bookmarkStart w:id="8430" w:name="_Toc92225191"/>
      <w:bookmarkStart w:id="8431" w:name="_Toc218718050"/>
      <w:bookmarkEnd w:id="8424"/>
      <w:r w:rsidRPr="00B02A0B">
        <w:rPr>
          <w:rFonts w:eastAsia="Malgun Gothic"/>
        </w:rPr>
        <w:t>21.2.13A.2</w:t>
      </w:r>
      <w:r w:rsidRPr="00B02A0B">
        <w:rPr>
          <w:rFonts w:eastAsia="Malgun Gothic"/>
        </w:rPr>
        <w:tab/>
        <w:t>Message store function procedures</w:t>
      </w:r>
      <w:bookmarkEnd w:id="8425"/>
      <w:bookmarkEnd w:id="8426"/>
      <w:bookmarkEnd w:id="8427"/>
      <w:bookmarkEnd w:id="8428"/>
      <w:bookmarkEnd w:id="8429"/>
      <w:bookmarkEnd w:id="8430"/>
      <w:bookmarkEnd w:id="8431"/>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432" w:name="_CR21_2_14"/>
      <w:bookmarkStart w:id="8433" w:name="_Toc44599050"/>
      <w:bookmarkStart w:id="8434" w:name="_Toc44602905"/>
      <w:bookmarkStart w:id="8435" w:name="_Toc45198082"/>
      <w:bookmarkStart w:id="8436" w:name="_Toc45696115"/>
      <w:bookmarkStart w:id="8437" w:name="_Toc51851571"/>
      <w:bookmarkStart w:id="8438" w:name="_Toc92225192"/>
      <w:bookmarkStart w:id="8439" w:name="_Toc218718051"/>
      <w:bookmarkEnd w:id="8432"/>
      <w:r w:rsidRPr="00B02A0B">
        <w:t>21.2.14</w:t>
      </w:r>
      <w:r w:rsidRPr="00B02A0B">
        <w:tab/>
        <w:t>Void</w:t>
      </w:r>
      <w:bookmarkEnd w:id="8422"/>
      <w:bookmarkEnd w:id="8433"/>
      <w:bookmarkEnd w:id="8434"/>
      <w:bookmarkEnd w:id="8435"/>
      <w:bookmarkEnd w:id="8436"/>
      <w:bookmarkEnd w:id="8437"/>
      <w:bookmarkEnd w:id="8438"/>
      <w:bookmarkEnd w:id="8439"/>
    </w:p>
    <w:p w14:paraId="17EA7652" w14:textId="1E90979C" w:rsidR="005C310B" w:rsidRPr="00B02A0B" w:rsidRDefault="005C310B" w:rsidP="007D34FE">
      <w:pPr>
        <w:pStyle w:val="Heading3"/>
      </w:pPr>
      <w:bookmarkStart w:id="8440" w:name="_CR21_2_14A"/>
      <w:bookmarkStart w:id="8441" w:name="_Toc44599051"/>
      <w:bookmarkStart w:id="8442" w:name="_Toc44602906"/>
      <w:bookmarkStart w:id="8443" w:name="_Toc45198083"/>
      <w:bookmarkStart w:id="8444" w:name="_Toc45696116"/>
      <w:bookmarkStart w:id="8445" w:name="_Toc51851572"/>
      <w:bookmarkStart w:id="8446" w:name="_Toc92225193"/>
      <w:bookmarkStart w:id="8447" w:name="_Toc218718052"/>
      <w:bookmarkEnd w:id="8440"/>
      <w:r w:rsidRPr="00B02A0B">
        <w:t>21.2.14A</w:t>
      </w:r>
      <w:r w:rsidRPr="00B02A0B">
        <w:tab/>
        <w:t>Update a subscription to notifications</w:t>
      </w:r>
      <w:bookmarkEnd w:id="8441"/>
      <w:bookmarkEnd w:id="8442"/>
      <w:bookmarkEnd w:id="8443"/>
      <w:bookmarkEnd w:id="8444"/>
      <w:bookmarkEnd w:id="8445"/>
      <w:bookmarkEnd w:id="8446"/>
      <w:r w:rsidR="00DF2959">
        <w:t xml:space="preserve"> </w:t>
      </w:r>
      <w:r w:rsidR="00DF2959" w:rsidRPr="00B02A0B">
        <w:t>procedure</w:t>
      </w:r>
      <w:bookmarkEnd w:id="8447"/>
    </w:p>
    <w:p w14:paraId="18C9F80A" w14:textId="77777777" w:rsidR="005C310B" w:rsidRPr="00B02A0B" w:rsidRDefault="005C310B" w:rsidP="007D34FE">
      <w:pPr>
        <w:pStyle w:val="Heading4"/>
        <w:rPr>
          <w:rFonts w:eastAsia="Malgun Gothic"/>
        </w:rPr>
      </w:pPr>
      <w:bookmarkStart w:id="8448" w:name="_CR21_2_14A_1"/>
      <w:bookmarkStart w:id="8449" w:name="_Toc44599052"/>
      <w:bookmarkStart w:id="8450" w:name="_Toc44602907"/>
      <w:bookmarkStart w:id="8451" w:name="_Toc45198084"/>
      <w:bookmarkStart w:id="8452" w:name="_Toc45696117"/>
      <w:bookmarkStart w:id="8453" w:name="_Toc51851573"/>
      <w:bookmarkStart w:id="8454" w:name="_Toc92225194"/>
      <w:bookmarkStart w:id="8455" w:name="_Toc36108283"/>
      <w:bookmarkStart w:id="8456" w:name="_Toc218718053"/>
      <w:bookmarkEnd w:id="8448"/>
      <w:r w:rsidRPr="00B02A0B">
        <w:rPr>
          <w:rFonts w:eastAsia="Malgun Gothic"/>
        </w:rPr>
        <w:t>21.2.14A.1</w:t>
      </w:r>
      <w:r w:rsidRPr="00B02A0B">
        <w:rPr>
          <w:rFonts w:eastAsia="Malgun Gothic"/>
        </w:rPr>
        <w:tab/>
        <w:t>Message store client procedures</w:t>
      </w:r>
      <w:bookmarkEnd w:id="8449"/>
      <w:bookmarkEnd w:id="8450"/>
      <w:bookmarkEnd w:id="8451"/>
      <w:bookmarkEnd w:id="8452"/>
      <w:bookmarkEnd w:id="8453"/>
      <w:bookmarkEnd w:id="8454"/>
      <w:bookmarkEnd w:id="8456"/>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57" w:name="_CR21_2_14A_2"/>
      <w:bookmarkStart w:id="8458" w:name="_Toc44599053"/>
      <w:bookmarkStart w:id="8459" w:name="_Toc44602908"/>
      <w:bookmarkStart w:id="8460" w:name="_Toc45198085"/>
      <w:bookmarkStart w:id="8461" w:name="_Toc45696118"/>
      <w:bookmarkStart w:id="8462" w:name="_Toc51851574"/>
      <w:bookmarkStart w:id="8463" w:name="_Toc92225195"/>
      <w:bookmarkStart w:id="8464" w:name="_Toc218718054"/>
      <w:bookmarkEnd w:id="8457"/>
      <w:r w:rsidRPr="00B02A0B">
        <w:rPr>
          <w:rFonts w:eastAsia="Malgun Gothic"/>
        </w:rPr>
        <w:t>21.2.14A.2</w:t>
      </w:r>
      <w:r w:rsidRPr="00B02A0B">
        <w:rPr>
          <w:rFonts w:eastAsia="Malgun Gothic"/>
        </w:rPr>
        <w:tab/>
        <w:t>Message store function procedures</w:t>
      </w:r>
      <w:bookmarkEnd w:id="8458"/>
      <w:bookmarkEnd w:id="8459"/>
      <w:bookmarkEnd w:id="8460"/>
      <w:bookmarkEnd w:id="8461"/>
      <w:bookmarkEnd w:id="8462"/>
      <w:bookmarkEnd w:id="8463"/>
      <w:bookmarkEnd w:id="8464"/>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465" w:name="_CR21_2_15"/>
      <w:bookmarkStart w:id="8466" w:name="_Toc44599054"/>
      <w:bookmarkStart w:id="8467" w:name="_Toc44602909"/>
      <w:bookmarkStart w:id="8468" w:name="_Toc45198086"/>
      <w:bookmarkStart w:id="8469" w:name="_Toc45696119"/>
      <w:bookmarkStart w:id="8470" w:name="_Toc51851575"/>
      <w:bookmarkStart w:id="8471" w:name="_Toc92225196"/>
      <w:bookmarkStart w:id="8472" w:name="_Toc218718055"/>
      <w:bookmarkEnd w:id="8465"/>
      <w:r w:rsidRPr="00B02A0B">
        <w:t>21.2.15</w:t>
      </w:r>
      <w:r w:rsidRPr="00B02A0B">
        <w:tab/>
        <w:t>Object(s) upload procedure</w:t>
      </w:r>
      <w:bookmarkEnd w:id="8455"/>
      <w:bookmarkEnd w:id="8466"/>
      <w:bookmarkEnd w:id="8467"/>
      <w:bookmarkEnd w:id="8468"/>
      <w:bookmarkEnd w:id="8469"/>
      <w:bookmarkEnd w:id="8470"/>
      <w:bookmarkEnd w:id="8471"/>
      <w:bookmarkEnd w:id="8472"/>
    </w:p>
    <w:p w14:paraId="76F3D224" w14:textId="77777777" w:rsidR="005C310B" w:rsidRPr="00B02A0B" w:rsidRDefault="005C310B" w:rsidP="007D34FE">
      <w:pPr>
        <w:pStyle w:val="Heading4"/>
        <w:rPr>
          <w:rFonts w:eastAsia="Malgun Gothic"/>
        </w:rPr>
      </w:pPr>
      <w:bookmarkStart w:id="8473" w:name="_CR21_2_15_1"/>
      <w:bookmarkStart w:id="8474" w:name="_Toc36108284"/>
      <w:bookmarkStart w:id="8475" w:name="_Toc44599055"/>
      <w:bookmarkStart w:id="8476" w:name="_Toc44602910"/>
      <w:bookmarkStart w:id="8477" w:name="_Toc45198087"/>
      <w:bookmarkStart w:id="8478" w:name="_Toc45696120"/>
      <w:bookmarkStart w:id="8479" w:name="_Toc51851576"/>
      <w:bookmarkStart w:id="8480" w:name="_Toc92225197"/>
      <w:bookmarkStart w:id="8481" w:name="_Toc218718056"/>
      <w:bookmarkEnd w:id="8473"/>
      <w:r w:rsidRPr="00B02A0B">
        <w:rPr>
          <w:rFonts w:eastAsia="Malgun Gothic"/>
        </w:rPr>
        <w:t>21.2.15.1</w:t>
      </w:r>
      <w:r w:rsidRPr="00B02A0B">
        <w:rPr>
          <w:rFonts w:eastAsia="Malgun Gothic"/>
        </w:rPr>
        <w:tab/>
        <w:t>Message store client procedures</w:t>
      </w:r>
      <w:bookmarkEnd w:id="8474"/>
      <w:bookmarkEnd w:id="8475"/>
      <w:bookmarkEnd w:id="8476"/>
      <w:bookmarkEnd w:id="8477"/>
      <w:bookmarkEnd w:id="8478"/>
      <w:bookmarkEnd w:id="8479"/>
      <w:bookmarkEnd w:id="8480"/>
      <w:bookmarkEnd w:id="8481"/>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482" w:name="_CR21_2_15_2"/>
      <w:bookmarkStart w:id="8483" w:name="_Toc36108285"/>
      <w:bookmarkStart w:id="8484" w:name="_Toc44599056"/>
      <w:bookmarkStart w:id="8485" w:name="_Toc44602911"/>
      <w:bookmarkStart w:id="8486" w:name="_Toc45198088"/>
      <w:bookmarkStart w:id="8487" w:name="_Toc45696121"/>
      <w:bookmarkStart w:id="8488" w:name="_Toc51851577"/>
      <w:bookmarkStart w:id="8489" w:name="_Toc92225198"/>
      <w:bookmarkStart w:id="8490" w:name="_Toc218718057"/>
      <w:bookmarkEnd w:id="8482"/>
      <w:r w:rsidRPr="00B02A0B">
        <w:rPr>
          <w:rFonts w:eastAsia="Malgun Gothic"/>
        </w:rPr>
        <w:t>21.2.15.2</w:t>
      </w:r>
      <w:r w:rsidRPr="00B02A0B">
        <w:rPr>
          <w:rFonts w:eastAsia="Malgun Gothic"/>
        </w:rPr>
        <w:tab/>
        <w:t>Message store function procedures</w:t>
      </w:r>
      <w:bookmarkEnd w:id="8483"/>
      <w:bookmarkEnd w:id="8484"/>
      <w:bookmarkEnd w:id="8485"/>
      <w:bookmarkEnd w:id="8486"/>
      <w:bookmarkEnd w:id="8487"/>
      <w:bookmarkEnd w:id="8488"/>
      <w:bookmarkEnd w:id="8489"/>
      <w:bookmarkEnd w:id="8490"/>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491" w:name="_CR21_2_16"/>
      <w:bookmarkStart w:id="8492" w:name="_Toc44599057"/>
      <w:bookmarkStart w:id="8493" w:name="_Toc44602912"/>
      <w:bookmarkStart w:id="8494" w:name="_Toc45198089"/>
      <w:bookmarkStart w:id="8495" w:name="_Toc45696122"/>
      <w:bookmarkStart w:id="8496" w:name="_Toc51851578"/>
      <w:bookmarkStart w:id="8497" w:name="_Toc92225199"/>
      <w:bookmarkStart w:id="8498" w:name="_Toc218718058"/>
      <w:bookmarkEnd w:id="8491"/>
      <w:r w:rsidRPr="00B02A0B">
        <w:t>21.2.16</w:t>
      </w:r>
      <w:r w:rsidRPr="00B02A0B">
        <w:tab/>
        <w:t>Synchronization notifications</w:t>
      </w:r>
      <w:bookmarkEnd w:id="8492"/>
      <w:bookmarkEnd w:id="8493"/>
      <w:bookmarkEnd w:id="8494"/>
      <w:bookmarkEnd w:id="8495"/>
      <w:bookmarkEnd w:id="8496"/>
      <w:bookmarkEnd w:id="8497"/>
      <w:r w:rsidR="00B734A6">
        <w:t xml:space="preserve"> </w:t>
      </w:r>
      <w:r w:rsidR="00B734A6" w:rsidRPr="00B02A0B">
        <w:t>procedure</w:t>
      </w:r>
      <w:bookmarkEnd w:id="8498"/>
    </w:p>
    <w:p w14:paraId="051E8398" w14:textId="77777777" w:rsidR="005C310B" w:rsidRPr="00B02A0B" w:rsidRDefault="005C310B" w:rsidP="007D34FE">
      <w:pPr>
        <w:pStyle w:val="Heading4"/>
        <w:rPr>
          <w:rFonts w:eastAsia="Malgun Gothic"/>
        </w:rPr>
      </w:pPr>
      <w:bookmarkStart w:id="8499" w:name="_CR21_2_16_1"/>
      <w:bookmarkStart w:id="8500" w:name="_Toc44599058"/>
      <w:bookmarkStart w:id="8501" w:name="_Toc44602913"/>
      <w:bookmarkStart w:id="8502" w:name="_Toc45198090"/>
      <w:bookmarkStart w:id="8503" w:name="_Toc45696123"/>
      <w:bookmarkStart w:id="8504" w:name="_Toc51851579"/>
      <w:bookmarkStart w:id="8505" w:name="_Toc92225200"/>
      <w:bookmarkStart w:id="8506" w:name="_Toc218718059"/>
      <w:bookmarkEnd w:id="8499"/>
      <w:r w:rsidRPr="00B02A0B">
        <w:rPr>
          <w:rFonts w:eastAsia="Malgun Gothic"/>
        </w:rPr>
        <w:t>21.2.16.1</w:t>
      </w:r>
      <w:r w:rsidRPr="00B02A0B">
        <w:rPr>
          <w:rFonts w:eastAsia="Malgun Gothic"/>
        </w:rPr>
        <w:tab/>
        <w:t>Message store function procedures</w:t>
      </w:r>
      <w:bookmarkEnd w:id="8500"/>
      <w:bookmarkEnd w:id="8501"/>
      <w:bookmarkEnd w:id="8502"/>
      <w:bookmarkEnd w:id="8503"/>
      <w:bookmarkEnd w:id="8504"/>
      <w:bookmarkEnd w:id="8505"/>
      <w:bookmarkEnd w:id="8506"/>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507" w:name="_CR21_2_16_2"/>
      <w:bookmarkStart w:id="8508" w:name="_Toc44599059"/>
      <w:bookmarkStart w:id="8509" w:name="_Toc44602914"/>
      <w:bookmarkStart w:id="8510" w:name="_Toc45198091"/>
      <w:bookmarkStart w:id="8511" w:name="_Toc45696124"/>
      <w:bookmarkStart w:id="8512" w:name="_Toc51851580"/>
      <w:bookmarkStart w:id="8513" w:name="_Toc92225201"/>
      <w:bookmarkStart w:id="8514" w:name="_Toc218718060"/>
      <w:bookmarkEnd w:id="8507"/>
      <w:r w:rsidRPr="00B02A0B">
        <w:rPr>
          <w:rFonts w:eastAsia="Malgun Gothic"/>
        </w:rPr>
        <w:lastRenderedPageBreak/>
        <w:t>21.2.16.2</w:t>
      </w:r>
      <w:r w:rsidRPr="00B02A0B">
        <w:rPr>
          <w:rFonts w:eastAsia="Malgun Gothic"/>
        </w:rPr>
        <w:tab/>
        <w:t>Message store client procedures</w:t>
      </w:r>
      <w:bookmarkEnd w:id="8508"/>
      <w:bookmarkEnd w:id="8509"/>
      <w:bookmarkEnd w:id="8510"/>
      <w:bookmarkEnd w:id="8511"/>
      <w:bookmarkEnd w:id="8512"/>
      <w:bookmarkEnd w:id="8513"/>
      <w:bookmarkEnd w:id="8514"/>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515" w:name="_CR21_2_16_3"/>
      <w:bookmarkStart w:id="8516" w:name="_Toc92225202"/>
      <w:bookmarkStart w:id="8517" w:name="_Toc218718061"/>
      <w:bookmarkEnd w:id="8515"/>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516"/>
      <w:bookmarkEnd w:id="8517"/>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518" w:name="_CR21_2_17"/>
      <w:bookmarkStart w:id="8519" w:name="_Toc44599060"/>
      <w:bookmarkStart w:id="8520" w:name="_Toc44602915"/>
      <w:bookmarkStart w:id="8521" w:name="_Toc45198092"/>
      <w:bookmarkStart w:id="8522" w:name="_Toc45696125"/>
      <w:bookmarkStart w:id="8523" w:name="_Toc51851581"/>
      <w:bookmarkStart w:id="8524" w:name="_Toc92225203"/>
      <w:bookmarkStart w:id="8525" w:name="_Toc218718062"/>
      <w:bookmarkEnd w:id="8518"/>
      <w:r w:rsidRPr="00B02A0B">
        <w:t>21.2.17</w:t>
      </w:r>
      <w:r w:rsidRPr="00B02A0B">
        <w:tab/>
        <w:t>Search-based synchronization</w:t>
      </w:r>
      <w:bookmarkStart w:id="8526" w:name="_Toc44599061"/>
      <w:bookmarkStart w:id="8527" w:name="_Toc44602916"/>
      <w:bookmarkStart w:id="8528" w:name="_Toc45198093"/>
      <w:bookmarkStart w:id="8529" w:name="_Toc45696126"/>
      <w:bookmarkStart w:id="8530" w:name="_Toc51851582"/>
      <w:bookmarkStart w:id="8531" w:name="_Toc92225204"/>
      <w:bookmarkEnd w:id="8519"/>
      <w:bookmarkEnd w:id="8520"/>
      <w:bookmarkEnd w:id="8521"/>
      <w:bookmarkEnd w:id="8522"/>
      <w:bookmarkEnd w:id="8523"/>
      <w:bookmarkEnd w:id="8524"/>
      <w:r w:rsidR="00175288" w:rsidRPr="00175288">
        <w:t xml:space="preserve"> </w:t>
      </w:r>
      <w:r w:rsidR="00175288" w:rsidRPr="00B02A0B">
        <w:t>procedure</w:t>
      </w:r>
      <w:bookmarkEnd w:id="8525"/>
    </w:p>
    <w:p w14:paraId="38D9020B" w14:textId="7E45813D" w:rsidR="005C310B" w:rsidRPr="00B02A0B" w:rsidRDefault="005C310B" w:rsidP="007D34FE">
      <w:pPr>
        <w:pStyle w:val="Heading4"/>
        <w:rPr>
          <w:rFonts w:eastAsia="Malgun Gothic"/>
        </w:rPr>
      </w:pPr>
      <w:bookmarkStart w:id="8532" w:name="_CR21_2_17_1"/>
      <w:bookmarkStart w:id="8533" w:name="_Toc218718063"/>
      <w:bookmarkEnd w:id="8532"/>
      <w:r w:rsidRPr="00B02A0B">
        <w:rPr>
          <w:rFonts w:eastAsia="Malgun Gothic"/>
        </w:rPr>
        <w:t>21.2.17.1</w:t>
      </w:r>
      <w:r w:rsidRPr="00B02A0B">
        <w:rPr>
          <w:rFonts w:eastAsia="Malgun Gothic"/>
        </w:rPr>
        <w:tab/>
        <w:t>Message store client procedures</w:t>
      </w:r>
      <w:bookmarkEnd w:id="8526"/>
      <w:bookmarkEnd w:id="8527"/>
      <w:bookmarkEnd w:id="8528"/>
      <w:bookmarkEnd w:id="8529"/>
      <w:bookmarkEnd w:id="8530"/>
      <w:bookmarkEnd w:id="8531"/>
      <w:bookmarkEnd w:id="8533"/>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534" w:name="_CR21_2_17_2"/>
      <w:bookmarkStart w:id="8535" w:name="_Toc44599062"/>
      <w:bookmarkStart w:id="8536" w:name="_Toc44602917"/>
      <w:bookmarkStart w:id="8537" w:name="_Toc45198094"/>
      <w:bookmarkStart w:id="8538" w:name="_Toc45696127"/>
      <w:bookmarkStart w:id="8539" w:name="_Toc51851583"/>
      <w:bookmarkStart w:id="8540" w:name="_Toc92225205"/>
      <w:bookmarkStart w:id="8541" w:name="_Toc218718064"/>
      <w:bookmarkEnd w:id="8534"/>
      <w:r w:rsidRPr="00B02A0B">
        <w:rPr>
          <w:rFonts w:eastAsia="Malgun Gothic"/>
        </w:rPr>
        <w:t>21.2.17.2</w:t>
      </w:r>
      <w:r w:rsidRPr="00B02A0B">
        <w:rPr>
          <w:rFonts w:eastAsia="Malgun Gothic"/>
        </w:rPr>
        <w:tab/>
        <w:t>Message store function procedures</w:t>
      </w:r>
      <w:bookmarkEnd w:id="8535"/>
      <w:bookmarkEnd w:id="8536"/>
      <w:bookmarkEnd w:id="8537"/>
      <w:bookmarkEnd w:id="8538"/>
      <w:bookmarkEnd w:id="8539"/>
      <w:bookmarkEnd w:id="8540"/>
      <w:bookmarkEnd w:id="8541"/>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42" w:name="_CR21_2_18"/>
      <w:bookmarkStart w:id="8543" w:name="_Toc44599063"/>
      <w:bookmarkStart w:id="8544" w:name="_Toc44602918"/>
      <w:bookmarkStart w:id="8545" w:name="_Toc45198095"/>
      <w:bookmarkStart w:id="8546" w:name="_Toc45696128"/>
      <w:bookmarkStart w:id="8547" w:name="_Toc51851584"/>
      <w:bookmarkStart w:id="8548" w:name="_Toc92225206"/>
      <w:bookmarkStart w:id="8549" w:name="_Toc218718065"/>
      <w:bookmarkEnd w:id="8542"/>
      <w:r w:rsidRPr="00B02A0B">
        <w:lastRenderedPageBreak/>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50" w:name="_Toc44599064"/>
      <w:bookmarkStart w:id="8551" w:name="_Toc44602919"/>
      <w:bookmarkStart w:id="8552" w:name="_Toc45198096"/>
      <w:bookmarkStart w:id="8553" w:name="_Toc45696129"/>
      <w:bookmarkStart w:id="8554" w:name="_Toc51851585"/>
      <w:bookmarkStart w:id="8555" w:name="_Toc92225207"/>
      <w:bookmarkEnd w:id="8543"/>
      <w:bookmarkEnd w:id="8544"/>
      <w:bookmarkEnd w:id="8545"/>
      <w:bookmarkEnd w:id="8546"/>
      <w:bookmarkEnd w:id="8547"/>
      <w:bookmarkEnd w:id="8548"/>
      <w:r w:rsidR="00175288" w:rsidRPr="00175288">
        <w:t xml:space="preserve"> </w:t>
      </w:r>
      <w:r w:rsidR="00175288" w:rsidRPr="00B02A0B">
        <w:t>procedure</w:t>
      </w:r>
      <w:bookmarkEnd w:id="8549"/>
    </w:p>
    <w:p w14:paraId="3CB2D1D7" w14:textId="78F8321C" w:rsidR="005C310B" w:rsidRPr="00B02A0B" w:rsidRDefault="005C310B" w:rsidP="007D34FE">
      <w:pPr>
        <w:pStyle w:val="Heading4"/>
        <w:rPr>
          <w:rFonts w:eastAsia="Malgun Gothic"/>
        </w:rPr>
      </w:pPr>
      <w:bookmarkStart w:id="8556" w:name="_CR21_2_18_1"/>
      <w:bookmarkStart w:id="8557" w:name="_Toc218718066"/>
      <w:bookmarkEnd w:id="8556"/>
      <w:r w:rsidRPr="00B02A0B">
        <w:rPr>
          <w:rFonts w:eastAsia="Malgun Gothic"/>
        </w:rPr>
        <w:t>21.2.18.1</w:t>
      </w:r>
      <w:r w:rsidRPr="00B02A0B">
        <w:rPr>
          <w:rFonts w:eastAsia="Malgun Gothic"/>
        </w:rPr>
        <w:tab/>
        <w:t>Message store client procedures</w:t>
      </w:r>
      <w:bookmarkEnd w:id="8550"/>
      <w:bookmarkEnd w:id="8551"/>
      <w:bookmarkEnd w:id="8552"/>
      <w:bookmarkEnd w:id="8553"/>
      <w:bookmarkEnd w:id="8554"/>
      <w:bookmarkEnd w:id="8555"/>
      <w:bookmarkEnd w:id="8557"/>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58" w:name="_CR21_2_18_2"/>
      <w:bookmarkStart w:id="8559" w:name="_Toc44599065"/>
      <w:bookmarkStart w:id="8560" w:name="_Toc44602920"/>
      <w:bookmarkStart w:id="8561" w:name="_Toc45198097"/>
      <w:bookmarkStart w:id="8562" w:name="_Toc45696130"/>
      <w:bookmarkStart w:id="8563" w:name="_Toc51851586"/>
      <w:bookmarkStart w:id="8564" w:name="_Toc92225208"/>
      <w:bookmarkStart w:id="8565" w:name="_Toc218718067"/>
      <w:bookmarkEnd w:id="8558"/>
      <w:r w:rsidRPr="00B02A0B">
        <w:rPr>
          <w:rFonts w:eastAsia="Malgun Gothic"/>
        </w:rPr>
        <w:t>21.2.18.2</w:t>
      </w:r>
      <w:r w:rsidRPr="00B02A0B">
        <w:rPr>
          <w:rFonts w:eastAsia="Malgun Gothic"/>
        </w:rPr>
        <w:tab/>
        <w:t>Message store function procedures</w:t>
      </w:r>
      <w:bookmarkEnd w:id="8559"/>
      <w:bookmarkEnd w:id="8560"/>
      <w:bookmarkEnd w:id="8561"/>
      <w:bookmarkEnd w:id="8562"/>
      <w:bookmarkEnd w:id="8563"/>
      <w:bookmarkEnd w:id="8564"/>
      <w:bookmarkEnd w:id="8565"/>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566"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567" w:name="_Toc20155828"/>
      <w:bookmarkStart w:id="8568" w:name="_Toc27500983"/>
      <w:bookmarkStart w:id="8569" w:name="_Toc36049109"/>
      <w:bookmarkStart w:id="8570" w:name="_Toc44602921"/>
    </w:p>
    <w:p w14:paraId="29807E8E" w14:textId="0E10C248" w:rsidR="005C310B" w:rsidRPr="00B02A0B" w:rsidRDefault="005C310B" w:rsidP="007D34FE">
      <w:pPr>
        <w:pStyle w:val="Heading3"/>
      </w:pPr>
      <w:bookmarkStart w:id="8571" w:name="_CR21_2_19"/>
      <w:bookmarkStart w:id="8572" w:name="_Toc92225209"/>
      <w:bookmarkStart w:id="8573" w:name="_Toc218718068"/>
      <w:bookmarkEnd w:id="8571"/>
      <w:r w:rsidRPr="00B02A0B">
        <w:t>21.2.</w:t>
      </w:r>
      <w:r w:rsidRPr="00B02A0B">
        <w:rPr>
          <w:lang w:val="hr-HR"/>
        </w:rPr>
        <w:t>19</w:t>
      </w:r>
      <w:r w:rsidRPr="00B02A0B">
        <w:tab/>
        <w:t>Create notification channel</w:t>
      </w:r>
      <w:bookmarkEnd w:id="8572"/>
      <w:r w:rsidR="00175288" w:rsidRPr="00175288">
        <w:t xml:space="preserve"> </w:t>
      </w:r>
      <w:r w:rsidR="00175288" w:rsidRPr="00B02A0B">
        <w:t>procedure</w:t>
      </w:r>
      <w:bookmarkEnd w:id="8573"/>
    </w:p>
    <w:p w14:paraId="4183DD9C" w14:textId="77777777" w:rsidR="005C310B" w:rsidRPr="00B02A0B" w:rsidRDefault="005C310B" w:rsidP="007D34FE">
      <w:pPr>
        <w:pStyle w:val="Heading4"/>
        <w:rPr>
          <w:rFonts w:eastAsia="Malgun Gothic"/>
        </w:rPr>
      </w:pPr>
      <w:bookmarkStart w:id="8574" w:name="_CR21_2_19_1"/>
      <w:bookmarkStart w:id="8575" w:name="_Toc92225210"/>
      <w:bookmarkStart w:id="8576" w:name="_Toc218718069"/>
      <w:bookmarkEnd w:id="8574"/>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575"/>
      <w:bookmarkEnd w:id="8576"/>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577" w:name="_CR21_2_19_2"/>
      <w:bookmarkStart w:id="8578" w:name="_Toc92225211"/>
      <w:bookmarkStart w:id="8579" w:name="_Toc218718070"/>
      <w:bookmarkEnd w:id="8577"/>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578"/>
      <w:bookmarkEnd w:id="8579"/>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580" w:name="_CR21_2_20"/>
      <w:bookmarkStart w:id="8581" w:name="_Toc92225212"/>
      <w:bookmarkStart w:id="8582" w:name="_Toc218718071"/>
      <w:bookmarkEnd w:id="8580"/>
      <w:r w:rsidRPr="00B02A0B">
        <w:t>21.2.</w:t>
      </w:r>
      <w:r w:rsidRPr="00B02A0B">
        <w:rPr>
          <w:lang w:val="hr-HR"/>
        </w:rPr>
        <w:t>20</w:t>
      </w:r>
      <w:r w:rsidRPr="00B02A0B">
        <w:tab/>
        <w:t>Delete notification channel</w:t>
      </w:r>
      <w:bookmarkEnd w:id="8581"/>
      <w:r w:rsidR="00175288" w:rsidRPr="00175288">
        <w:t xml:space="preserve"> </w:t>
      </w:r>
      <w:r w:rsidR="00175288" w:rsidRPr="00B02A0B">
        <w:t>procedure</w:t>
      </w:r>
      <w:bookmarkEnd w:id="8582"/>
    </w:p>
    <w:p w14:paraId="6CD25FAD" w14:textId="77777777" w:rsidR="005C310B" w:rsidRPr="00B02A0B" w:rsidRDefault="005C310B" w:rsidP="007D34FE">
      <w:pPr>
        <w:pStyle w:val="Heading4"/>
        <w:rPr>
          <w:rFonts w:eastAsia="Malgun Gothic"/>
        </w:rPr>
      </w:pPr>
      <w:bookmarkStart w:id="8583" w:name="_CR21_2_20_1"/>
      <w:bookmarkStart w:id="8584" w:name="_Toc92225213"/>
      <w:bookmarkStart w:id="8585" w:name="_Toc218718072"/>
      <w:bookmarkEnd w:id="8583"/>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584"/>
      <w:bookmarkEnd w:id="8585"/>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586" w:name="_CR21_2_20_2"/>
      <w:bookmarkStart w:id="8587" w:name="_Toc92225214"/>
      <w:bookmarkStart w:id="8588" w:name="_Toc218718073"/>
      <w:bookmarkEnd w:id="8586"/>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587"/>
      <w:bookmarkEnd w:id="8588"/>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589" w:name="_CR21_2_21"/>
      <w:bookmarkStart w:id="8590" w:name="_Toc92225215"/>
      <w:bookmarkStart w:id="8591" w:name="_Toc218718074"/>
      <w:bookmarkEnd w:id="8589"/>
      <w:r w:rsidRPr="00B02A0B">
        <w:lastRenderedPageBreak/>
        <w:t>21.2.</w:t>
      </w:r>
      <w:r w:rsidRPr="00B02A0B">
        <w:rPr>
          <w:lang w:val="hr-HR"/>
        </w:rPr>
        <w:t>21</w:t>
      </w:r>
      <w:r w:rsidRPr="00B02A0B">
        <w:tab/>
        <w:t>Update notification channel</w:t>
      </w:r>
      <w:bookmarkEnd w:id="8590"/>
      <w:r w:rsidR="00867BB6">
        <w:t xml:space="preserve"> </w:t>
      </w:r>
      <w:r w:rsidR="00867BB6" w:rsidRPr="00B02A0B">
        <w:t>procedure</w:t>
      </w:r>
      <w:bookmarkEnd w:id="8591"/>
    </w:p>
    <w:p w14:paraId="090CA2BE" w14:textId="77777777" w:rsidR="005C310B" w:rsidRPr="00B02A0B" w:rsidRDefault="005C310B" w:rsidP="007D34FE">
      <w:pPr>
        <w:pStyle w:val="Heading4"/>
        <w:rPr>
          <w:rFonts w:eastAsia="Malgun Gothic"/>
        </w:rPr>
      </w:pPr>
      <w:bookmarkStart w:id="8592" w:name="_CR21_2_21_1"/>
      <w:bookmarkStart w:id="8593" w:name="_Toc92225216"/>
      <w:bookmarkStart w:id="8594" w:name="_Toc218718075"/>
      <w:bookmarkEnd w:id="8592"/>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593"/>
      <w:bookmarkEnd w:id="8594"/>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595" w:name="_CR21_2_21_2"/>
      <w:bookmarkStart w:id="8596" w:name="_Toc92225217"/>
      <w:bookmarkStart w:id="8597" w:name="_Toc218718076"/>
      <w:bookmarkEnd w:id="8595"/>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596"/>
      <w:bookmarkEnd w:id="8597"/>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598" w:name="_CR21_2_22"/>
      <w:bookmarkStart w:id="8599" w:name="_Toc92225218"/>
      <w:bookmarkStart w:id="8600" w:name="_Toc218718077"/>
      <w:bookmarkEnd w:id="8598"/>
      <w:r w:rsidRPr="00B02A0B">
        <w:t>21.2.</w:t>
      </w:r>
      <w:r w:rsidRPr="00B02A0B">
        <w:rPr>
          <w:lang w:val="en-US"/>
        </w:rPr>
        <w:t>22</w:t>
      </w:r>
      <w:r w:rsidRPr="00B02A0B">
        <w:tab/>
        <w:t>Open notification channel</w:t>
      </w:r>
      <w:bookmarkEnd w:id="8599"/>
      <w:r w:rsidR="00867BB6" w:rsidRPr="00867BB6">
        <w:t xml:space="preserve"> </w:t>
      </w:r>
      <w:r w:rsidR="00867BB6" w:rsidRPr="00B02A0B">
        <w:t>procedure</w:t>
      </w:r>
      <w:bookmarkEnd w:id="8600"/>
    </w:p>
    <w:p w14:paraId="7405C858" w14:textId="77777777" w:rsidR="005C310B" w:rsidRPr="00B02A0B" w:rsidRDefault="005C310B" w:rsidP="007D34FE">
      <w:pPr>
        <w:pStyle w:val="Heading4"/>
        <w:rPr>
          <w:rFonts w:eastAsia="Malgun Gothic"/>
        </w:rPr>
      </w:pPr>
      <w:bookmarkStart w:id="8601" w:name="_CR21_2_22_1"/>
      <w:bookmarkStart w:id="8602" w:name="_Toc92225219"/>
      <w:bookmarkStart w:id="8603" w:name="_Toc218718078"/>
      <w:bookmarkEnd w:id="8601"/>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602"/>
      <w:bookmarkEnd w:id="8603"/>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B44357" w:rsidRDefault="005C310B" w:rsidP="00B44357">
      <w:pPr>
        <w:pStyle w:val="B2"/>
      </w:pPr>
      <w:r w:rsidRPr="00B44357">
        <w:t>a)</w:t>
      </w:r>
      <w:r w:rsidRPr="00B44357">
        <w:tab/>
        <w:t>shall set the Host header field to a hostname identifying the Notification server extracted from the channelURL received from the Notification server during channel creation (see clause 21.2.19. "Create notification channel");</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604" w:name="_CR21_2_22_2"/>
      <w:bookmarkStart w:id="8605" w:name="_Toc92225220"/>
      <w:bookmarkStart w:id="8606" w:name="_Toc218718079"/>
      <w:bookmarkEnd w:id="8604"/>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605"/>
      <w:bookmarkEnd w:id="8606"/>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607" w:name="_CR21_2_23"/>
      <w:bookmarkStart w:id="8608" w:name="_Toc92225221"/>
      <w:bookmarkStart w:id="8609" w:name="_Toc218718080"/>
      <w:bookmarkEnd w:id="8607"/>
      <w:r w:rsidRPr="00B02A0B">
        <w:t>21.2.</w:t>
      </w:r>
      <w:r w:rsidRPr="00B02A0B">
        <w:rPr>
          <w:lang w:val="hr-HR"/>
        </w:rPr>
        <w:t>23</w:t>
      </w:r>
      <w:r w:rsidRPr="00B02A0B">
        <w:tab/>
        <w:t>List folder hierarchy procedure</w:t>
      </w:r>
      <w:bookmarkEnd w:id="8608"/>
      <w:bookmarkEnd w:id="8609"/>
    </w:p>
    <w:p w14:paraId="1D0395EC" w14:textId="77777777" w:rsidR="005C310B" w:rsidRPr="00B02A0B" w:rsidRDefault="005C310B" w:rsidP="007D34FE">
      <w:pPr>
        <w:pStyle w:val="Heading4"/>
        <w:rPr>
          <w:rFonts w:eastAsia="Malgun Gothic"/>
        </w:rPr>
      </w:pPr>
      <w:bookmarkStart w:id="8610" w:name="_CR21_2_23_1"/>
      <w:bookmarkStart w:id="8611" w:name="_Toc92225222"/>
      <w:bookmarkStart w:id="8612" w:name="_Toc218718081"/>
      <w:bookmarkEnd w:id="8610"/>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611"/>
      <w:bookmarkEnd w:id="8612"/>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613" w:name="_CR21_2_23_2"/>
      <w:bookmarkStart w:id="8614" w:name="_Toc92225223"/>
      <w:bookmarkStart w:id="8615" w:name="_Toc218718082"/>
      <w:bookmarkEnd w:id="8613"/>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614"/>
      <w:bookmarkEnd w:id="8615"/>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616" w:name="_CR21_2_24"/>
      <w:bookmarkStart w:id="8617" w:name="_Toc92225224"/>
      <w:bookmarkStart w:id="8618" w:name="_Toc218718083"/>
      <w:bookmarkEnd w:id="8616"/>
      <w:r w:rsidRPr="00FE554E">
        <w:t>2</w:t>
      </w:r>
      <w:r w:rsidRPr="00650614">
        <w:t>1.2.</w:t>
      </w:r>
      <w:r>
        <w:t>24</w:t>
      </w:r>
      <w:r w:rsidRPr="00703DB5">
        <w:tab/>
      </w:r>
      <w:r>
        <w:t>Retrieve file to store locally</w:t>
      </w:r>
      <w:r w:rsidRPr="00703DB5">
        <w:t xml:space="preserve"> procedure</w:t>
      </w:r>
      <w:bookmarkEnd w:id="8618"/>
    </w:p>
    <w:p w14:paraId="4101A108" w14:textId="2798332D" w:rsidR="008370C7" w:rsidRPr="00703DB5" w:rsidRDefault="008370C7" w:rsidP="008370C7">
      <w:pPr>
        <w:pStyle w:val="Heading4"/>
        <w:rPr>
          <w:rFonts w:eastAsia="Malgun Gothic"/>
        </w:rPr>
      </w:pPr>
      <w:bookmarkStart w:id="8619" w:name="_CR21_2_24_1"/>
      <w:bookmarkStart w:id="8620" w:name="_Toc218718084"/>
      <w:bookmarkEnd w:id="8619"/>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620"/>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621" w:name="_CR21_2_24_2"/>
      <w:bookmarkStart w:id="8622" w:name="_Toc218718085"/>
      <w:bookmarkEnd w:id="8621"/>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622"/>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623" w:name="_CR21_3"/>
      <w:bookmarkStart w:id="8624" w:name="_Toc218718086"/>
      <w:bookmarkEnd w:id="8623"/>
      <w:r w:rsidRPr="00B02A0B">
        <w:t>21.</w:t>
      </w:r>
      <w:r w:rsidRPr="00B02A0B">
        <w:rPr>
          <w:lang w:val="hr-HR"/>
        </w:rPr>
        <w:t>3</w:t>
      </w:r>
      <w:r w:rsidRPr="00B02A0B">
        <w:tab/>
        <w:t>Control of communications storage procedures</w:t>
      </w:r>
      <w:bookmarkEnd w:id="8617"/>
      <w:bookmarkEnd w:id="8624"/>
    </w:p>
    <w:p w14:paraId="30C23150" w14:textId="77777777" w:rsidR="005C310B" w:rsidRPr="00B02A0B" w:rsidRDefault="005C310B" w:rsidP="007D34FE">
      <w:pPr>
        <w:pStyle w:val="Heading3"/>
      </w:pPr>
      <w:bookmarkStart w:id="8625" w:name="_CR21_3_1"/>
      <w:bookmarkStart w:id="8626" w:name="_Toc92225225"/>
      <w:bookmarkStart w:id="8627" w:name="_Toc218718087"/>
      <w:bookmarkEnd w:id="8625"/>
      <w:r w:rsidRPr="00B02A0B">
        <w:t>21.</w:t>
      </w:r>
      <w:r w:rsidRPr="00B02A0B">
        <w:rPr>
          <w:lang w:val="hr-HR"/>
        </w:rPr>
        <w:t>3</w:t>
      </w:r>
      <w:r w:rsidRPr="00B02A0B">
        <w:t>.1</w:t>
      </w:r>
      <w:r w:rsidRPr="00B02A0B">
        <w:tab/>
        <w:t>General</w:t>
      </w:r>
      <w:bookmarkEnd w:id="8626"/>
      <w:bookmarkEnd w:id="8627"/>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628" w:name="_Toc92225226"/>
    </w:p>
    <w:p w14:paraId="442EF0F8" w14:textId="2F74DAEF" w:rsidR="005C310B" w:rsidRPr="00B02A0B" w:rsidRDefault="005C310B" w:rsidP="007D34FE">
      <w:pPr>
        <w:pStyle w:val="Heading3"/>
        <w:rPr>
          <w:rFonts w:eastAsia="Malgun Gothic"/>
        </w:rPr>
      </w:pPr>
      <w:bookmarkStart w:id="8629" w:name="_CR21_3_2"/>
      <w:bookmarkStart w:id="8630" w:name="_Toc218718088"/>
      <w:bookmarkEnd w:id="8629"/>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628"/>
      <w:bookmarkEnd w:id="8630"/>
    </w:p>
    <w:p w14:paraId="57DF3B93" w14:textId="77777777" w:rsidR="005C310B" w:rsidRPr="00B02A0B" w:rsidRDefault="005C310B" w:rsidP="007D34FE">
      <w:pPr>
        <w:pStyle w:val="Heading4"/>
      </w:pPr>
      <w:bookmarkStart w:id="8631" w:name="_CR21_3_2_1"/>
      <w:bookmarkStart w:id="8632" w:name="_Toc92225227"/>
      <w:bookmarkStart w:id="8633" w:name="_Toc218718089"/>
      <w:bookmarkEnd w:id="8631"/>
      <w:r w:rsidRPr="00B02A0B">
        <w:t>21.</w:t>
      </w:r>
      <w:r w:rsidRPr="00B02A0B">
        <w:rPr>
          <w:lang w:val="hr-HR"/>
        </w:rPr>
        <w:t>3</w:t>
      </w:r>
      <w:r w:rsidRPr="00B02A0B">
        <w:t>.2.1</w:t>
      </w:r>
      <w:r w:rsidRPr="00B02A0B">
        <w:tab/>
        <w:t>General</w:t>
      </w:r>
      <w:bookmarkEnd w:id="8632"/>
      <w:bookmarkEnd w:id="8633"/>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634" w:name="_Toc92225228"/>
    </w:p>
    <w:p w14:paraId="77CAF75F" w14:textId="53E100E9" w:rsidR="005C310B" w:rsidRPr="00B02A0B" w:rsidRDefault="005C310B" w:rsidP="007D34FE">
      <w:pPr>
        <w:pStyle w:val="Heading4"/>
      </w:pPr>
      <w:bookmarkStart w:id="8635" w:name="_CR21_3_2_2"/>
      <w:bookmarkStart w:id="8636" w:name="_Toc218718090"/>
      <w:bookmarkEnd w:id="8635"/>
      <w:r w:rsidRPr="00B02A0B">
        <w:t>21.</w:t>
      </w:r>
      <w:r w:rsidRPr="00B02A0B">
        <w:rPr>
          <w:lang w:val="hr-HR"/>
        </w:rPr>
        <w:t>3</w:t>
      </w:r>
      <w:r w:rsidRPr="00B02A0B">
        <w:t>.2.2</w:t>
      </w:r>
      <w:r w:rsidRPr="00B02A0B">
        <w:tab/>
        <w:t>Enable communications storage into message store procedures.</w:t>
      </w:r>
      <w:bookmarkEnd w:id="8634"/>
      <w:bookmarkEnd w:id="8636"/>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37" w:name="_CR21_3_2_3"/>
      <w:bookmarkStart w:id="8638" w:name="_Toc92225229"/>
      <w:bookmarkStart w:id="8639" w:name="_Toc218718091"/>
      <w:bookmarkEnd w:id="8637"/>
      <w:r w:rsidRPr="00B02A0B">
        <w:t>21.</w:t>
      </w:r>
      <w:r w:rsidRPr="00B02A0B">
        <w:rPr>
          <w:lang w:val="hr-HR"/>
        </w:rPr>
        <w:t>3</w:t>
      </w:r>
      <w:r w:rsidRPr="00B02A0B">
        <w:t>.2.3</w:t>
      </w:r>
      <w:r w:rsidRPr="00B02A0B">
        <w:tab/>
        <w:t>Disable communications storage into message store procedures.</w:t>
      </w:r>
      <w:bookmarkEnd w:id="8638"/>
      <w:bookmarkEnd w:id="8639"/>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40" w:name="_CR21_3_3"/>
      <w:bookmarkStart w:id="8641" w:name="_Toc92225230"/>
      <w:bookmarkStart w:id="8642" w:name="_Toc218718092"/>
      <w:bookmarkEnd w:id="8640"/>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41"/>
      <w:bookmarkEnd w:id="8642"/>
    </w:p>
    <w:p w14:paraId="789F9072" w14:textId="77777777" w:rsidR="005C310B" w:rsidRPr="00B02A0B" w:rsidRDefault="005C310B" w:rsidP="007D34FE">
      <w:pPr>
        <w:pStyle w:val="Heading4"/>
      </w:pPr>
      <w:bookmarkStart w:id="8643" w:name="_CR21_3_3_1"/>
      <w:bookmarkStart w:id="8644" w:name="_Toc92225231"/>
      <w:bookmarkStart w:id="8645" w:name="_Toc218718093"/>
      <w:bookmarkEnd w:id="8643"/>
      <w:r w:rsidRPr="00B02A0B">
        <w:t>21.</w:t>
      </w:r>
      <w:r w:rsidRPr="00B02A0B">
        <w:rPr>
          <w:lang w:val="hr-HR"/>
        </w:rPr>
        <w:t>3</w:t>
      </w:r>
      <w:r w:rsidRPr="00B02A0B">
        <w:t>.3.1</w:t>
      </w:r>
      <w:r w:rsidRPr="00B02A0B">
        <w:tab/>
        <w:t>General</w:t>
      </w:r>
      <w:bookmarkEnd w:id="8644"/>
      <w:bookmarkEnd w:id="8645"/>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46" w:name="_CR21_3_3_2"/>
      <w:bookmarkStart w:id="8647" w:name="_Toc92225232"/>
      <w:bookmarkStart w:id="8648" w:name="_Toc218718094"/>
      <w:bookmarkEnd w:id="8646"/>
      <w:r w:rsidRPr="00B02A0B">
        <w:t>21.</w:t>
      </w:r>
      <w:r w:rsidRPr="00B02A0B">
        <w:rPr>
          <w:lang w:val="hr-HR"/>
        </w:rPr>
        <w:t>3</w:t>
      </w:r>
      <w:r w:rsidRPr="00B02A0B">
        <w:t>.3.2</w:t>
      </w:r>
      <w:r w:rsidRPr="00B02A0B">
        <w:tab/>
        <w:t>Control communications storage into message store procedures.</w:t>
      </w:r>
      <w:bookmarkEnd w:id="8647"/>
      <w:bookmarkEnd w:id="8648"/>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49" w:name="_CR22"/>
      <w:bookmarkStart w:id="8650" w:name="_Toc45696131"/>
      <w:bookmarkStart w:id="8651" w:name="_Toc51851587"/>
      <w:bookmarkStart w:id="8652" w:name="_Toc92225233"/>
      <w:bookmarkStart w:id="8653" w:name="_Toc218718095"/>
      <w:bookmarkEnd w:id="8649"/>
      <w:r w:rsidRPr="00B02A0B">
        <w:rPr>
          <w:rFonts w:eastAsia="Malgun Gothic"/>
          <w:lang w:val="en-US"/>
        </w:rPr>
        <w:lastRenderedPageBreak/>
        <w:t>22</w:t>
      </w:r>
      <w:r w:rsidRPr="00B02A0B">
        <w:rPr>
          <w:rFonts w:eastAsia="Malgun Gothic"/>
          <w:lang w:val="en-US"/>
        </w:rPr>
        <w:tab/>
        <w:t>Functional alias</w:t>
      </w:r>
      <w:bookmarkEnd w:id="8566"/>
      <w:bookmarkEnd w:id="8567"/>
      <w:bookmarkEnd w:id="8568"/>
      <w:bookmarkEnd w:id="8569"/>
      <w:bookmarkEnd w:id="8570"/>
      <w:bookmarkEnd w:id="8650"/>
      <w:bookmarkEnd w:id="8651"/>
      <w:bookmarkEnd w:id="8652"/>
      <w:bookmarkEnd w:id="8653"/>
    </w:p>
    <w:p w14:paraId="32B77341" w14:textId="77777777" w:rsidR="005C310B" w:rsidRPr="00B02A0B" w:rsidRDefault="005C310B" w:rsidP="007D34FE">
      <w:pPr>
        <w:pStyle w:val="Heading2"/>
        <w:rPr>
          <w:rFonts w:eastAsia="Malgun Gothic"/>
        </w:rPr>
      </w:pPr>
      <w:bookmarkStart w:id="8654" w:name="_CR22_1"/>
      <w:bookmarkStart w:id="8655" w:name="_Toc20155829"/>
      <w:bookmarkStart w:id="8656" w:name="_Toc27500984"/>
      <w:bookmarkStart w:id="8657" w:name="_Toc36049110"/>
      <w:bookmarkStart w:id="8658" w:name="_Toc44602922"/>
      <w:bookmarkStart w:id="8659" w:name="_Toc45198099"/>
      <w:bookmarkStart w:id="8660" w:name="_Toc45696132"/>
      <w:bookmarkStart w:id="8661" w:name="_Toc51851588"/>
      <w:bookmarkStart w:id="8662" w:name="_Toc92225234"/>
      <w:bookmarkStart w:id="8663" w:name="_Toc218718096"/>
      <w:bookmarkEnd w:id="8654"/>
      <w:r w:rsidRPr="00B02A0B">
        <w:rPr>
          <w:rFonts w:eastAsia="Malgun Gothic" w:hint="eastAsia"/>
        </w:rPr>
        <w:t>22.</w:t>
      </w:r>
      <w:r w:rsidRPr="00B02A0B">
        <w:rPr>
          <w:rFonts w:eastAsia="Malgun Gothic"/>
        </w:rPr>
        <w:t>1</w:t>
      </w:r>
      <w:r w:rsidRPr="00B02A0B">
        <w:rPr>
          <w:rFonts w:eastAsia="Malgun Gothic" w:hint="eastAsia"/>
        </w:rPr>
        <w:tab/>
        <w:t>General</w:t>
      </w:r>
      <w:bookmarkEnd w:id="8655"/>
      <w:bookmarkEnd w:id="8656"/>
      <w:bookmarkEnd w:id="8657"/>
      <w:bookmarkEnd w:id="8658"/>
      <w:bookmarkEnd w:id="8659"/>
      <w:bookmarkEnd w:id="8660"/>
      <w:bookmarkEnd w:id="8661"/>
      <w:bookmarkEnd w:id="8662"/>
      <w:bookmarkEnd w:id="8663"/>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664" w:name="_CR22_2"/>
      <w:bookmarkStart w:id="8665" w:name="_Toc20155830"/>
      <w:bookmarkStart w:id="8666" w:name="_Toc27500985"/>
      <w:bookmarkStart w:id="8667" w:name="_Toc36049111"/>
      <w:bookmarkStart w:id="8668" w:name="_Toc44602923"/>
      <w:bookmarkStart w:id="8669" w:name="_Toc45198100"/>
      <w:bookmarkStart w:id="8670" w:name="_Toc45696133"/>
      <w:bookmarkStart w:id="8671" w:name="_Toc51851589"/>
      <w:bookmarkStart w:id="8672" w:name="_Toc92225235"/>
      <w:bookmarkStart w:id="8673" w:name="_Toc218718097"/>
      <w:bookmarkEnd w:id="8664"/>
      <w:r w:rsidRPr="00B02A0B">
        <w:rPr>
          <w:rFonts w:eastAsia="Malgun Gothic"/>
        </w:rPr>
        <w:t>22.2</w:t>
      </w:r>
      <w:r w:rsidRPr="00B02A0B">
        <w:rPr>
          <w:rFonts w:eastAsia="Malgun Gothic"/>
        </w:rPr>
        <w:tab/>
        <w:t>Procedures</w:t>
      </w:r>
      <w:bookmarkEnd w:id="8665"/>
      <w:bookmarkEnd w:id="8666"/>
      <w:bookmarkEnd w:id="8667"/>
      <w:bookmarkEnd w:id="8668"/>
      <w:bookmarkEnd w:id="8669"/>
      <w:bookmarkEnd w:id="8670"/>
      <w:bookmarkEnd w:id="8671"/>
      <w:bookmarkEnd w:id="8672"/>
      <w:bookmarkEnd w:id="8673"/>
    </w:p>
    <w:p w14:paraId="06B5770F" w14:textId="77777777" w:rsidR="005C310B" w:rsidRPr="00B02A0B" w:rsidRDefault="005C310B" w:rsidP="007D34FE">
      <w:pPr>
        <w:pStyle w:val="Heading3"/>
        <w:rPr>
          <w:rFonts w:eastAsia="Malgun Gothic"/>
        </w:rPr>
      </w:pPr>
      <w:bookmarkStart w:id="8674" w:name="_CR22_2_1"/>
      <w:bookmarkStart w:id="8675" w:name="_Toc20155831"/>
      <w:bookmarkStart w:id="8676" w:name="_Toc27500986"/>
      <w:bookmarkStart w:id="8677" w:name="_Toc36049112"/>
      <w:bookmarkStart w:id="8678" w:name="_Toc44602924"/>
      <w:bookmarkStart w:id="8679" w:name="_Toc45198101"/>
      <w:bookmarkStart w:id="8680" w:name="_Toc45696134"/>
      <w:bookmarkStart w:id="8681" w:name="_Toc51851590"/>
      <w:bookmarkStart w:id="8682" w:name="_Toc92225236"/>
      <w:bookmarkStart w:id="8683" w:name="_Toc218718098"/>
      <w:bookmarkEnd w:id="8674"/>
      <w:r w:rsidRPr="00B02A0B">
        <w:rPr>
          <w:rFonts w:eastAsia="Malgun Gothic"/>
        </w:rPr>
        <w:t>22.2.1</w:t>
      </w:r>
      <w:r w:rsidRPr="00B02A0B">
        <w:rPr>
          <w:rFonts w:eastAsia="Malgun Gothic"/>
        </w:rPr>
        <w:tab/>
        <w:t>MCData client procedures</w:t>
      </w:r>
      <w:bookmarkEnd w:id="8675"/>
      <w:bookmarkEnd w:id="8676"/>
      <w:bookmarkEnd w:id="8677"/>
      <w:bookmarkEnd w:id="8678"/>
      <w:bookmarkEnd w:id="8679"/>
      <w:bookmarkEnd w:id="8680"/>
      <w:bookmarkEnd w:id="8681"/>
      <w:bookmarkEnd w:id="8682"/>
      <w:bookmarkEnd w:id="8683"/>
    </w:p>
    <w:p w14:paraId="7AA52AED" w14:textId="77777777" w:rsidR="005C310B" w:rsidRPr="00B02A0B" w:rsidRDefault="005C310B" w:rsidP="007D34FE">
      <w:pPr>
        <w:pStyle w:val="Heading4"/>
        <w:rPr>
          <w:rFonts w:eastAsia="Malgun Gothic"/>
        </w:rPr>
      </w:pPr>
      <w:bookmarkStart w:id="8684" w:name="_CR22_2_1_1"/>
      <w:bookmarkStart w:id="8685" w:name="_Toc20155832"/>
      <w:bookmarkStart w:id="8686" w:name="_Toc27500987"/>
      <w:bookmarkStart w:id="8687" w:name="_Toc36049113"/>
      <w:bookmarkStart w:id="8688" w:name="_Toc44602925"/>
      <w:bookmarkStart w:id="8689" w:name="_Toc45198102"/>
      <w:bookmarkStart w:id="8690" w:name="_Toc45696135"/>
      <w:bookmarkStart w:id="8691" w:name="_Toc51851591"/>
      <w:bookmarkStart w:id="8692" w:name="_Toc92225237"/>
      <w:bookmarkStart w:id="8693" w:name="_Toc218718099"/>
      <w:bookmarkEnd w:id="8684"/>
      <w:r w:rsidRPr="00B02A0B">
        <w:rPr>
          <w:rFonts w:eastAsia="Malgun Gothic"/>
        </w:rPr>
        <w:t>22.2.1.1</w:t>
      </w:r>
      <w:r w:rsidRPr="00B02A0B">
        <w:rPr>
          <w:rFonts w:eastAsia="Malgun Gothic"/>
        </w:rPr>
        <w:tab/>
        <w:t>General</w:t>
      </w:r>
      <w:bookmarkEnd w:id="8685"/>
      <w:bookmarkEnd w:id="8686"/>
      <w:bookmarkEnd w:id="8687"/>
      <w:bookmarkEnd w:id="8688"/>
      <w:bookmarkEnd w:id="8689"/>
      <w:bookmarkEnd w:id="8690"/>
      <w:bookmarkEnd w:id="8691"/>
      <w:bookmarkEnd w:id="8692"/>
      <w:bookmarkEnd w:id="8693"/>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694" w:name="_CR22_2_1_2"/>
      <w:bookmarkStart w:id="8695" w:name="_Toc20155833"/>
      <w:bookmarkStart w:id="8696" w:name="_Toc27500988"/>
      <w:bookmarkStart w:id="8697" w:name="_Toc36049114"/>
      <w:bookmarkStart w:id="8698" w:name="_Toc44602926"/>
      <w:bookmarkStart w:id="8699" w:name="_Toc45198103"/>
      <w:bookmarkStart w:id="8700" w:name="_Toc45696136"/>
      <w:bookmarkStart w:id="8701" w:name="_Toc51851592"/>
      <w:bookmarkStart w:id="8702" w:name="_Toc92225238"/>
      <w:bookmarkStart w:id="8703" w:name="_Toc218718100"/>
      <w:bookmarkEnd w:id="8694"/>
      <w:r w:rsidRPr="00B02A0B">
        <w:rPr>
          <w:rFonts w:eastAsia="Malgun Gothic"/>
        </w:rPr>
        <w:t>22.2.1.2</w:t>
      </w:r>
      <w:r w:rsidRPr="00B02A0B">
        <w:rPr>
          <w:rFonts w:eastAsia="Malgun Gothic"/>
        </w:rPr>
        <w:tab/>
        <w:t>Functional alias status change procedure</w:t>
      </w:r>
      <w:bookmarkEnd w:id="8695"/>
      <w:bookmarkEnd w:id="8696"/>
      <w:bookmarkEnd w:id="8697"/>
      <w:bookmarkEnd w:id="8698"/>
      <w:bookmarkEnd w:id="8699"/>
      <w:bookmarkEnd w:id="8700"/>
      <w:bookmarkEnd w:id="8701"/>
      <w:bookmarkEnd w:id="8702"/>
      <w:bookmarkEnd w:id="8703"/>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704" w:name="_CR22_2_1_3"/>
      <w:bookmarkStart w:id="8705" w:name="_Toc20155834"/>
      <w:bookmarkStart w:id="8706" w:name="_Toc27500989"/>
      <w:bookmarkStart w:id="8707" w:name="_Toc36049115"/>
      <w:bookmarkStart w:id="8708" w:name="_Toc44602927"/>
      <w:bookmarkStart w:id="8709" w:name="_Toc45198104"/>
      <w:bookmarkStart w:id="8710" w:name="_Toc45696137"/>
      <w:bookmarkStart w:id="8711" w:name="_Toc51851593"/>
      <w:bookmarkStart w:id="8712" w:name="_Toc92225239"/>
      <w:bookmarkStart w:id="8713" w:name="_Toc218718101"/>
      <w:bookmarkEnd w:id="8704"/>
      <w:r w:rsidRPr="00B02A0B">
        <w:t>22.2.1.3</w:t>
      </w:r>
      <w:r w:rsidRPr="00B02A0B">
        <w:tab/>
        <w:t>Functional alias status determination procedure</w:t>
      </w:r>
      <w:bookmarkEnd w:id="8705"/>
      <w:bookmarkEnd w:id="8706"/>
      <w:bookmarkEnd w:id="8707"/>
      <w:bookmarkEnd w:id="8708"/>
      <w:bookmarkEnd w:id="8709"/>
      <w:bookmarkEnd w:id="8710"/>
      <w:bookmarkEnd w:id="8711"/>
      <w:bookmarkEnd w:id="8712"/>
      <w:bookmarkEnd w:id="8713"/>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714" w:name="_CR22_2_1_4"/>
      <w:bookmarkStart w:id="8715" w:name="_Toc27500990"/>
      <w:bookmarkStart w:id="8716" w:name="_Toc36049116"/>
      <w:bookmarkStart w:id="8717" w:name="_Toc44602928"/>
      <w:bookmarkStart w:id="8718" w:name="_Toc45198105"/>
      <w:bookmarkStart w:id="8719" w:name="_Toc45696138"/>
      <w:bookmarkStart w:id="8720" w:name="_Toc51851594"/>
      <w:bookmarkStart w:id="8721" w:name="_Toc92225240"/>
      <w:bookmarkStart w:id="8722" w:name="_Toc218718102"/>
      <w:bookmarkEnd w:id="8714"/>
      <w:r w:rsidRPr="00B02A0B">
        <w:t>22.2.1.4</w:t>
      </w:r>
      <w:r w:rsidRPr="00B02A0B">
        <w:tab/>
        <w:t>Location based functional alias status change procedure</w:t>
      </w:r>
      <w:bookmarkEnd w:id="8715"/>
      <w:bookmarkEnd w:id="8716"/>
      <w:bookmarkEnd w:id="8717"/>
      <w:bookmarkEnd w:id="8718"/>
      <w:bookmarkEnd w:id="8719"/>
      <w:bookmarkEnd w:id="8720"/>
      <w:bookmarkEnd w:id="8721"/>
      <w:bookmarkEnd w:id="8722"/>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723" w:name="_CR22_2_2"/>
      <w:bookmarkStart w:id="8724" w:name="_Toc27500991"/>
      <w:bookmarkStart w:id="8725" w:name="_Toc36049117"/>
      <w:bookmarkStart w:id="8726" w:name="_Toc44602929"/>
      <w:bookmarkStart w:id="8727" w:name="_Toc45198106"/>
      <w:bookmarkStart w:id="8728" w:name="_Toc45696139"/>
      <w:bookmarkStart w:id="8729" w:name="_Toc51851595"/>
      <w:bookmarkStart w:id="8730" w:name="_Toc92225241"/>
      <w:bookmarkStart w:id="8731" w:name="_Toc218718103"/>
      <w:bookmarkEnd w:id="8723"/>
      <w:r w:rsidRPr="00B02A0B">
        <w:rPr>
          <w:rFonts w:eastAsia="Malgun Gothic"/>
        </w:rPr>
        <w:t>22.2.2</w:t>
      </w:r>
      <w:r w:rsidRPr="00B02A0B">
        <w:rPr>
          <w:rFonts w:eastAsia="Malgun Gothic"/>
        </w:rPr>
        <w:tab/>
        <w:t>MCData server procedures</w:t>
      </w:r>
      <w:bookmarkEnd w:id="8724"/>
      <w:bookmarkEnd w:id="8725"/>
      <w:bookmarkEnd w:id="8726"/>
      <w:bookmarkEnd w:id="8727"/>
      <w:bookmarkEnd w:id="8728"/>
      <w:bookmarkEnd w:id="8729"/>
      <w:bookmarkEnd w:id="8730"/>
      <w:bookmarkEnd w:id="8731"/>
    </w:p>
    <w:p w14:paraId="39605223" w14:textId="77777777" w:rsidR="005C310B" w:rsidRPr="00B02A0B" w:rsidRDefault="005C310B" w:rsidP="007D34FE">
      <w:pPr>
        <w:pStyle w:val="Heading4"/>
        <w:rPr>
          <w:rFonts w:eastAsia="Malgun Gothic"/>
        </w:rPr>
      </w:pPr>
      <w:bookmarkStart w:id="8732" w:name="_CR22_2_2_1"/>
      <w:bookmarkStart w:id="8733" w:name="_Toc20155836"/>
      <w:bookmarkStart w:id="8734" w:name="_Toc27500992"/>
      <w:bookmarkStart w:id="8735" w:name="_Toc36049118"/>
      <w:bookmarkStart w:id="8736" w:name="_Toc44602930"/>
      <w:bookmarkStart w:id="8737" w:name="_Toc45198107"/>
      <w:bookmarkStart w:id="8738" w:name="_Toc45696140"/>
      <w:bookmarkStart w:id="8739" w:name="_Toc51851596"/>
      <w:bookmarkStart w:id="8740" w:name="_Toc92225242"/>
      <w:bookmarkStart w:id="8741" w:name="_Toc218718104"/>
      <w:bookmarkEnd w:id="8732"/>
      <w:r w:rsidRPr="00B02A0B">
        <w:rPr>
          <w:rFonts w:eastAsia="Malgun Gothic"/>
        </w:rPr>
        <w:t>22.2.2.1</w:t>
      </w:r>
      <w:r w:rsidRPr="00B02A0B">
        <w:rPr>
          <w:rFonts w:eastAsia="Malgun Gothic"/>
        </w:rPr>
        <w:tab/>
        <w:t>General</w:t>
      </w:r>
      <w:bookmarkEnd w:id="8733"/>
      <w:bookmarkEnd w:id="8734"/>
      <w:bookmarkEnd w:id="8735"/>
      <w:bookmarkEnd w:id="8736"/>
      <w:bookmarkEnd w:id="8737"/>
      <w:bookmarkEnd w:id="8738"/>
      <w:bookmarkEnd w:id="8739"/>
      <w:bookmarkEnd w:id="8740"/>
      <w:bookmarkEnd w:id="8741"/>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42" w:name="_CR22_2_2_2"/>
      <w:bookmarkStart w:id="8743" w:name="_Toc20155837"/>
      <w:bookmarkStart w:id="8744" w:name="_Toc27500993"/>
      <w:bookmarkStart w:id="8745" w:name="_Toc36049119"/>
      <w:bookmarkStart w:id="8746" w:name="_Toc44602931"/>
      <w:bookmarkStart w:id="8747" w:name="_Toc45198108"/>
      <w:bookmarkStart w:id="8748" w:name="_Toc45696141"/>
      <w:bookmarkStart w:id="8749" w:name="_Toc51851597"/>
      <w:bookmarkStart w:id="8750" w:name="_Toc92225243"/>
      <w:bookmarkStart w:id="8751" w:name="_Toc218718105"/>
      <w:bookmarkEnd w:id="8742"/>
      <w:r w:rsidRPr="00B02A0B">
        <w:rPr>
          <w:rFonts w:eastAsia="Malgun Gothic"/>
        </w:rPr>
        <w:t>22.2.2.2</w:t>
      </w:r>
      <w:r w:rsidRPr="00B02A0B">
        <w:rPr>
          <w:rFonts w:eastAsia="Malgun Gothic"/>
        </w:rPr>
        <w:tab/>
      </w:r>
      <w:r w:rsidRPr="00B02A0B">
        <w:t>Procedures of MCData server serving the MCData user</w:t>
      </w:r>
      <w:bookmarkEnd w:id="8743"/>
      <w:bookmarkEnd w:id="8744"/>
      <w:bookmarkEnd w:id="8745"/>
      <w:bookmarkEnd w:id="8746"/>
      <w:bookmarkEnd w:id="8747"/>
      <w:bookmarkEnd w:id="8748"/>
      <w:bookmarkEnd w:id="8749"/>
      <w:bookmarkEnd w:id="8750"/>
      <w:bookmarkEnd w:id="8751"/>
    </w:p>
    <w:p w14:paraId="14AB51C2" w14:textId="77777777" w:rsidR="005C310B" w:rsidRPr="00B02A0B" w:rsidRDefault="005C310B" w:rsidP="007D34FE">
      <w:pPr>
        <w:pStyle w:val="Heading5"/>
      </w:pPr>
      <w:bookmarkStart w:id="8752" w:name="_CR22_2_2_2_1"/>
      <w:bookmarkStart w:id="8753" w:name="_Toc20155838"/>
      <w:bookmarkStart w:id="8754" w:name="_Toc27500994"/>
      <w:bookmarkStart w:id="8755" w:name="_Toc36049120"/>
      <w:bookmarkStart w:id="8756" w:name="_Toc44602932"/>
      <w:bookmarkStart w:id="8757" w:name="_Toc45198109"/>
      <w:bookmarkStart w:id="8758" w:name="_Toc45696142"/>
      <w:bookmarkStart w:id="8759" w:name="_Toc51851598"/>
      <w:bookmarkStart w:id="8760" w:name="_Toc92225244"/>
      <w:bookmarkStart w:id="8761" w:name="_Toc218718106"/>
      <w:bookmarkEnd w:id="8752"/>
      <w:r w:rsidRPr="00B02A0B">
        <w:rPr>
          <w:rFonts w:eastAsia="Malgun Gothic"/>
        </w:rPr>
        <w:t>22</w:t>
      </w:r>
      <w:r w:rsidRPr="00B02A0B">
        <w:t>.2.2.2.1</w:t>
      </w:r>
      <w:r w:rsidRPr="00B02A0B">
        <w:tab/>
        <w:t>General</w:t>
      </w:r>
      <w:bookmarkEnd w:id="8753"/>
      <w:bookmarkEnd w:id="8754"/>
      <w:bookmarkEnd w:id="8755"/>
      <w:bookmarkEnd w:id="8756"/>
      <w:bookmarkEnd w:id="8757"/>
      <w:bookmarkEnd w:id="8758"/>
      <w:bookmarkEnd w:id="8759"/>
      <w:bookmarkEnd w:id="8760"/>
      <w:bookmarkEnd w:id="8761"/>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62" w:name="_Toc20155839"/>
      <w:bookmarkStart w:id="8763" w:name="_Toc27500995"/>
      <w:bookmarkStart w:id="8764" w:name="_Toc36049121"/>
      <w:bookmarkStart w:id="8765" w:name="_Toc44602933"/>
      <w:bookmarkStart w:id="8766" w:name="_Toc45198110"/>
      <w:bookmarkStart w:id="8767" w:name="_Toc45696143"/>
      <w:bookmarkStart w:id="8768" w:name="_Toc51851599"/>
      <w:bookmarkStart w:id="8769" w:name="_Toc92225245"/>
    </w:p>
    <w:p w14:paraId="12785EA6" w14:textId="450CC3D2" w:rsidR="005C310B" w:rsidRPr="00B02A0B" w:rsidRDefault="005C310B" w:rsidP="007D34FE">
      <w:pPr>
        <w:pStyle w:val="Heading5"/>
      </w:pPr>
      <w:bookmarkStart w:id="8770" w:name="_CR22_2_2_2_2"/>
      <w:bookmarkStart w:id="8771" w:name="_Toc218718107"/>
      <w:bookmarkEnd w:id="8770"/>
      <w:r w:rsidRPr="00B02A0B">
        <w:rPr>
          <w:rFonts w:eastAsia="Malgun Gothic"/>
        </w:rPr>
        <w:t>22</w:t>
      </w:r>
      <w:r w:rsidRPr="00B02A0B">
        <w:t>.2.2.2.2</w:t>
      </w:r>
      <w:r w:rsidRPr="00B02A0B">
        <w:tab/>
        <w:t>Stored information</w:t>
      </w:r>
      <w:bookmarkEnd w:id="8762"/>
      <w:bookmarkEnd w:id="8763"/>
      <w:bookmarkEnd w:id="8764"/>
      <w:bookmarkEnd w:id="8765"/>
      <w:bookmarkEnd w:id="8766"/>
      <w:bookmarkEnd w:id="8767"/>
      <w:bookmarkEnd w:id="8768"/>
      <w:bookmarkEnd w:id="8769"/>
      <w:bookmarkEnd w:id="8771"/>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772" w:name="_CR22_2_2_2_3"/>
      <w:bookmarkStart w:id="8773" w:name="_Toc20155840"/>
      <w:bookmarkStart w:id="8774" w:name="_Toc27500996"/>
      <w:bookmarkStart w:id="8775" w:name="_Toc36049122"/>
      <w:bookmarkStart w:id="8776" w:name="_Toc44602934"/>
      <w:bookmarkStart w:id="8777" w:name="_Toc45198111"/>
      <w:bookmarkStart w:id="8778" w:name="_Toc45696144"/>
      <w:bookmarkStart w:id="8779" w:name="_Toc51851600"/>
      <w:bookmarkStart w:id="8780" w:name="_Toc92225246"/>
      <w:bookmarkStart w:id="8781" w:name="_Toc218718108"/>
      <w:bookmarkEnd w:id="8772"/>
      <w:r w:rsidRPr="00B02A0B">
        <w:rPr>
          <w:rFonts w:eastAsia="Malgun Gothic"/>
        </w:rPr>
        <w:t>22</w:t>
      </w:r>
      <w:r w:rsidRPr="00B02A0B">
        <w:t>.2.2.2.3</w:t>
      </w:r>
      <w:r w:rsidRPr="00B02A0B">
        <w:tab/>
        <w:t>Receiving functional alias status change from MCData client procedure</w:t>
      </w:r>
      <w:bookmarkEnd w:id="8773"/>
      <w:bookmarkEnd w:id="8774"/>
      <w:bookmarkEnd w:id="8775"/>
      <w:bookmarkEnd w:id="8776"/>
      <w:bookmarkEnd w:id="8777"/>
      <w:bookmarkEnd w:id="8778"/>
      <w:bookmarkEnd w:id="8779"/>
      <w:bookmarkEnd w:id="8780"/>
      <w:bookmarkEnd w:id="8781"/>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782" w:name="_CR22_2_2_2_4"/>
      <w:bookmarkStart w:id="8783" w:name="_Toc20155841"/>
      <w:bookmarkStart w:id="8784" w:name="_Toc27500997"/>
      <w:bookmarkStart w:id="8785" w:name="_Toc36049123"/>
      <w:bookmarkStart w:id="8786" w:name="_Toc44602935"/>
      <w:bookmarkStart w:id="8787" w:name="_Toc45198112"/>
      <w:bookmarkStart w:id="8788" w:name="_Toc45696145"/>
      <w:bookmarkStart w:id="8789" w:name="_Toc51851601"/>
      <w:bookmarkStart w:id="8790" w:name="_Toc92225247"/>
      <w:bookmarkStart w:id="8791" w:name="_Toc218718109"/>
      <w:bookmarkEnd w:id="8782"/>
      <w:r w:rsidRPr="00B02A0B">
        <w:rPr>
          <w:rFonts w:eastAsia="Malgun Gothic"/>
        </w:rPr>
        <w:t>22</w:t>
      </w:r>
      <w:r w:rsidRPr="00B02A0B">
        <w:t>.2.2.2.4</w:t>
      </w:r>
      <w:r w:rsidRPr="00B02A0B">
        <w:tab/>
        <w:t>Receiving subscription to functional alias status procedure</w:t>
      </w:r>
      <w:bookmarkEnd w:id="8783"/>
      <w:bookmarkEnd w:id="8784"/>
      <w:bookmarkEnd w:id="8785"/>
      <w:bookmarkEnd w:id="8786"/>
      <w:bookmarkEnd w:id="8787"/>
      <w:bookmarkEnd w:id="8788"/>
      <w:bookmarkEnd w:id="8789"/>
      <w:bookmarkEnd w:id="8790"/>
      <w:bookmarkEnd w:id="8791"/>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792" w:name="_CR22_2_2_2_5"/>
      <w:bookmarkStart w:id="8793" w:name="_Toc20155842"/>
      <w:bookmarkStart w:id="8794" w:name="_Toc27500998"/>
      <w:bookmarkStart w:id="8795" w:name="_Toc36049124"/>
      <w:bookmarkStart w:id="8796" w:name="_Toc44602936"/>
      <w:bookmarkStart w:id="8797" w:name="_Toc45198113"/>
      <w:bookmarkStart w:id="8798" w:name="_Toc45696146"/>
      <w:bookmarkStart w:id="8799" w:name="_Toc51851602"/>
      <w:bookmarkStart w:id="8800" w:name="_Toc92225248"/>
      <w:bookmarkStart w:id="8801" w:name="_Toc218718110"/>
      <w:bookmarkEnd w:id="8792"/>
      <w:r w:rsidRPr="00B02A0B">
        <w:rPr>
          <w:rFonts w:eastAsia="Malgun Gothic"/>
        </w:rPr>
        <w:t>22</w:t>
      </w:r>
      <w:r w:rsidRPr="00B02A0B">
        <w:t>.2.2.2.5</w:t>
      </w:r>
      <w:r w:rsidRPr="00B02A0B">
        <w:tab/>
        <w:t>Sending notification of change of functional alias status procedure</w:t>
      </w:r>
      <w:bookmarkEnd w:id="8793"/>
      <w:bookmarkEnd w:id="8794"/>
      <w:bookmarkEnd w:id="8795"/>
      <w:bookmarkEnd w:id="8796"/>
      <w:bookmarkEnd w:id="8797"/>
      <w:bookmarkEnd w:id="8798"/>
      <w:bookmarkEnd w:id="8799"/>
      <w:bookmarkEnd w:id="8800"/>
      <w:bookmarkEnd w:id="8801"/>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802" w:name="_CR22_2_2_2_6"/>
      <w:bookmarkStart w:id="8803" w:name="_Toc20155843"/>
      <w:bookmarkStart w:id="8804" w:name="_Toc27500999"/>
      <w:bookmarkStart w:id="8805" w:name="_Toc36049125"/>
      <w:bookmarkStart w:id="8806" w:name="_Toc44602937"/>
      <w:bookmarkStart w:id="8807" w:name="_Toc45198114"/>
      <w:bookmarkStart w:id="8808" w:name="_Toc45696147"/>
      <w:bookmarkStart w:id="8809" w:name="_Toc51851603"/>
      <w:bookmarkStart w:id="8810" w:name="_Toc92225249"/>
      <w:bookmarkStart w:id="8811" w:name="_Toc218718111"/>
      <w:bookmarkEnd w:id="8802"/>
      <w:r w:rsidRPr="00B02A0B">
        <w:rPr>
          <w:rFonts w:eastAsia="Malgun Gothic"/>
        </w:rPr>
        <w:t>22</w:t>
      </w:r>
      <w:r w:rsidRPr="00B02A0B">
        <w:t>.2.2.2.6</w:t>
      </w:r>
      <w:r w:rsidRPr="00B02A0B">
        <w:tab/>
        <w:t>Sending functional alias status change towards MCData server owning the functional alias procedure</w:t>
      </w:r>
      <w:bookmarkEnd w:id="8803"/>
      <w:bookmarkEnd w:id="8804"/>
      <w:bookmarkEnd w:id="8805"/>
      <w:bookmarkEnd w:id="8806"/>
      <w:bookmarkEnd w:id="8807"/>
      <w:bookmarkEnd w:id="8808"/>
      <w:bookmarkEnd w:id="8809"/>
      <w:bookmarkEnd w:id="8810"/>
      <w:bookmarkEnd w:id="8811"/>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812" w:name="_CR22_2_2_2_7"/>
      <w:bookmarkStart w:id="8813" w:name="_Toc20155844"/>
      <w:bookmarkStart w:id="8814" w:name="_Toc27501000"/>
      <w:bookmarkStart w:id="8815" w:name="_Toc36049126"/>
      <w:bookmarkStart w:id="8816" w:name="_Toc44602938"/>
      <w:bookmarkStart w:id="8817" w:name="_Toc45198115"/>
      <w:bookmarkStart w:id="8818" w:name="_Toc45696148"/>
      <w:bookmarkStart w:id="8819" w:name="_Toc51851604"/>
      <w:bookmarkStart w:id="8820" w:name="_Toc92225250"/>
      <w:bookmarkStart w:id="8821" w:name="_Toc218718112"/>
      <w:bookmarkEnd w:id="8812"/>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813"/>
      <w:bookmarkEnd w:id="8814"/>
      <w:bookmarkEnd w:id="8815"/>
      <w:bookmarkEnd w:id="8816"/>
      <w:bookmarkEnd w:id="8817"/>
      <w:bookmarkEnd w:id="8818"/>
      <w:bookmarkEnd w:id="8819"/>
      <w:bookmarkEnd w:id="8820"/>
      <w:bookmarkEnd w:id="8821"/>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822" w:name="_CR22_2_2_2_8"/>
      <w:bookmarkStart w:id="8823" w:name="_Toc20155845"/>
      <w:bookmarkStart w:id="8824" w:name="_Toc27501001"/>
      <w:bookmarkStart w:id="8825" w:name="_Toc36049127"/>
      <w:bookmarkStart w:id="8826" w:name="_Toc44602939"/>
      <w:bookmarkStart w:id="8827" w:name="_Toc45198116"/>
      <w:bookmarkStart w:id="8828" w:name="_Toc45696149"/>
      <w:bookmarkStart w:id="8829" w:name="_Toc51851605"/>
      <w:bookmarkStart w:id="8830" w:name="_Toc92225251"/>
      <w:bookmarkStart w:id="8831" w:name="_Toc218718113"/>
      <w:bookmarkEnd w:id="8822"/>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831"/>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lastRenderedPageBreak/>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832" w:name="_CR22_2_2_2_9"/>
      <w:bookmarkStart w:id="8833" w:name="_Toc218718114"/>
      <w:bookmarkEnd w:id="8832"/>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833"/>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lastRenderedPageBreak/>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834" w:name="_CR22_2_2_3"/>
      <w:bookmarkStart w:id="8835" w:name="_Toc218718115"/>
      <w:bookmarkEnd w:id="8834"/>
      <w:r w:rsidRPr="00B02A0B">
        <w:rPr>
          <w:rFonts w:eastAsia="Malgun Gothic"/>
        </w:rPr>
        <w:t>22</w:t>
      </w:r>
      <w:r w:rsidRPr="00B02A0B">
        <w:t>.2.2.3</w:t>
      </w:r>
      <w:r w:rsidRPr="00B02A0B">
        <w:tab/>
        <w:t>Procedures of MCData server owning the functional alias</w:t>
      </w:r>
      <w:bookmarkEnd w:id="8823"/>
      <w:bookmarkEnd w:id="8824"/>
      <w:bookmarkEnd w:id="8825"/>
      <w:bookmarkEnd w:id="8826"/>
      <w:bookmarkEnd w:id="8827"/>
      <w:bookmarkEnd w:id="8828"/>
      <w:bookmarkEnd w:id="8829"/>
      <w:bookmarkEnd w:id="8830"/>
      <w:bookmarkEnd w:id="8835"/>
    </w:p>
    <w:p w14:paraId="0B371010" w14:textId="77777777" w:rsidR="005C310B" w:rsidRPr="00B02A0B" w:rsidRDefault="005C310B" w:rsidP="007D34FE">
      <w:pPr>
        <w:pStyle w:val="Heading5"/>
        <w:rPr>
          <w:lang w:val="en-US"/>
        </w:rPr>
      </w:pPr>
      <w:bookmarkStart w:id="8836" w:name="_CR22_2_2_3_1"/>
      <w:bookmarkStart w:id="8837" w:name="_Toc20155846"/>
      <w:bookmarkStart w:id="8838" w:name="_Toc27501002"/>
      <w:bookmarkStart w:id="8839" w:name="_Toc36049128"/>
      <w:bookmarkStart w:id="8840" w:name="_Toc44602940"/>
      <w:bookmarkStart w:id="8841" w:name="_Toc45198117"/>
      <w:bookmarkStart w:id="8842" w:name="_Toc45696150"/>
      <w:bookmarkStart w:id="8843" w:name="_Toc51851606"/>
      <w:bookmarkStart w:id="8844" w:name="_Toc92225252"/>
      <w:bookmarkStart w:id="8845" w:name="_Toc218718116"/>
      <w:bookmarkEnd w:id="8836"/>
      <w:r w:rsidRPr="00B02A0B">
        <w:rPr>
          <w:rFonts w:eastAsia="Malgun Gothic"/>
        </w:rPr>
        <w:t>22</w:t>
      </w:r>
      <w:r w:rsidRPr="00B02A0B">
        <w:t>.2.2.3.</w:t>
      </w:r>
      <w:r w:rsidRPr="00B02A0B">
        <w:rPr>
          <w:lang w:val="en-US"/>
        </w:rPr>
        <w:t>1</w:t>
      </w:r>
      <w:r w:rsidRPr="00B02A0B">
        <w:tab/>
      </w:r>
      <w:r w:rsidRPr="00B02A0B">
        <w:rPr>
          <w:lang w:val="en-US"/>
        </w:rPr>
        <w:t>General</w:t>
      </w:r>
      <w:bookmarkEnd w:id="8837"/>
      <w:bookmarkEnd w:id="8838"/>
      <w:bookmarkEnd w:id="8839"/>
      <w:bookmarkEnd w:id="8840"/>
      <w:bookmarkEnd w:id="8841"/>
      <w:bookmarkEnd w:id="8842"/>
      <w:bookmarkEnd w:id="8843"/>
      <w:bookmarkEnd w:id="8844"/>
      <w:bookmarkEnd w:id="8845"/>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46" w:name="_CR22_2_2_3_2"/>
      <w:bookmarkStart w:id="8847" w:name="_Toc20155847"/>
      <w:bookmarkStart w:id="8848" w:name="_Toc27501003"/>
      <w:bookmarkStart w:id="8849" w:name="_Toc36049129"/>
      <w:bookmarkStart w:id="8850" w:name="_Toc44602941"/>
      <w:bookmarkStart w:id="8851" w:name="_Toc45198118"/>
      <w:bookmarkStart w:id="8852" w:name="_Toc45696151"/>
      <w:bookmarkStart w:id="8853" w:name="_Toc51851607"/>
      <w:bookmarkStart w:id="8854" w:name="_Toc92225253"/>
      <w:bookmarkStart w:id="8855" w:name="_Toc218718117"/>
      <w:bookmarkEnd w:id="8846"/>
      <w:r w:rsidRPr="00B02A0B">
        <w:rPr>
          <w:rFonts w:eastAsia="Malgun Gothic"/>
        </w:rPr>
        <w:t>22</w:t>
      </w:r>
      <w:r w:rsidRPr="00B02A0B">
        <w:t>.2.2.3.</w:t>
      </w:r>
      <w:r w:rsidRPr="00B02A0B">
        <w:rPr>
          <w:lang w:val="en-US"/>
        </w:rPr>
        <w:t>2</w:t>
      </w:r>
      <w:r w:rsidRPr="00B02A0B">
        <w:tab/>
        <w:t>Stored information</w:t>
      </w:r>
      <w:bookmarkEnd w:id="8847"/>
      <w:bookmarkEnd w:id="8848"/>
      <w:bookmarkEnd w:id="8849"/>
      <w:bookmarkEnd w:id="8850"/>
      <w:bookmarkEnd w:id="8851"/>
      <w:bookmarkEnd w:id="8852"/>
      <w:bookmarkEnd w:id="8853"/>
      <w:bookmarkEnd w:id="8854"/>
      <w:bookmarkEnd w:id="8855"/>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56" w:name="_CR22_2_2_3_3"/>
      <w:bookmarkStart w:id="8857" w:name="_Toc20155848"/>
      <w:bookmarkStart w:id="8858" w:name="_Toc27501004"/>
      <w:bookmarkStart w:id="8859" w:name="_Toc36049130"/>
      <w:bookmarkStart w:id="8860" w:name="_Toc44602942"/>
      <w:bookmarkStart w:id="8861" w:name="_Toc45198119"/>
      <w:bookmarkStart w:id="8862" w:name="_Toc45696152"/>
      <w:bookmarkStart w:id="8863" w:name="_Toc51851608"/>
      <w:bookmarkStart w:id="8864" w:name="_Toc92225254"/>
      <w:bookmarkStart w:id="8865" w:name="_Toc218718118"/>
      <w:bookmarkEnd w:id="8856"/>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57"/>
      <w:bookmarkEnd w:id="8858"/>
      <w:bookmarkEnd w:id="8859"/>
      <w:bookmarkEnd w:id="8860"/>
      <w:bookmarkEnd w:id="8861"/>
      <w:bookmarkEnd w:id="8862"/>
      <w:bookmarkEnd w:id="8863"/>
      <w:bookmarkEnd w:id="8864"/>
      <w:bookmarkEnd w:id="8865"/>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866" w:name="_CR22_2_2_3_4"/>
      <w:bookmarkStart w:id="8867" w:name="_Toc20155849"/>
      <w:bookmarkStart w:id="8868" w:name="_Toc27501005"/>
      <w:bookmarkStart w:id="8869" w:name="_Toc36049131"/>
      <w:bookmarkStart w:id="8870" w:name="_Toc44602943"/>
      <w:bookmarkStart w:id="8871" w:name="_Toc45198120"/>
      <w:bookmarkStart w:id="8872" w:name="_Toc45696153"/>
      <w:bookmarkStart w:id="8873" w:name="_Toc51851609"/>
      <w:bookmarkStart w:id="8874" w:name="_Toc92225255"/>
      <w:bookmarkStart w:id="8875" w:name="_Toc218718119"/>
      <w:bookmarkEnd w:id="8866"/>
      <w:r w:rsidRPr="00B02A0B">
        <w:rPr>
          <w:rFonts w:eastAsia="Malgun Gothic"/>
        </w:rPr>
        <w:t>22</w:t>
      </w:r>
      <w:r w:rsidRPr="00B02A0B">
        <w:t>.2.2.3.</w:t>
      </w:r>
      <w:r w:rsidRPr="00B02A0B">
        <w:rPr>
          <w:lang w:val="en-US"/>
        </w:rPr>
        <w:t>4</w:t>
      </w:r>
      <w:r w:rsidRPr="00B02A0B">
        <w:tab/>
        <w:t>Receiving subscription to functional alias status procedure</w:t>
      </w:r>
      <w:bookmarkEnd w:id="8867"/>
      <w:bookmarkEnd w:id="8868"/>
      <w:bookmarkEnd w:id="8869"/>
      <w:bookmarkEnd w:id="8870"/>
      <w:bookmarkEnd w:id="8871"/>
      <w:bookmarkEnd w:id="8872"/>
      <w:bookmarkEnd w:id="8873"/>
      <w:bookmarkEnd w:id="8874"/>
      <w:bookmarkEnd w:id="8875"/>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876" w:name="_CR22_2_2_3_5"/>
      <w:bookmarkStart w:id="8877" w:name="_Toc20155850"/>
      <w:bookmarkStart w:id="8878" w:name="_Toc27501006"/>
      <w:bookmarkStart w:id="8879" w:name="_Toc36049132"/>
      <w:bookmarkStart w:id="8880" w:name="_Toc44602944"/>
      <w:bookmarkStart w:id="8881" w:name="_Toc45198121"/>
      <w:bookmarkStart w:id="8882" w:name="_Toc45696154"/>
      <w:bookmarkStart w:id="8883" w:name="_Toc51851610"/>
      <w:bookmarkStart w:id="8884" w:name="_Toc92225256"/>
      <w:bookmarkStart w:id="8885" w:name="_Toc218718120"/>
      <w:bookmarkEnd w:id="8876"/>
      <w:r w:rsidRPr="00B02A0B">
        <w:rPr>
          <w:rFonts w:eastAsia="Malgun Gothic"/>
        </w:rPr>
        <w:t>22</w:t>
      </w:r>
      <w:r w:rsidRPr="00B02A0B">
        <w:t>.2.2.3.</w:t>
      </w:r>
      <w:r w:rsidRPr="00B02A0B">
        <w:rPr>
          <w:lang w:val="en-US"/>
        </w:rPr>
        <w:t>5</w:t>
      </w:r>
      <w:r w:rsidRPr="00B02A0B">
        <w:tab/>
        <w:t>Sending notification of change of functional alias status procedure</w:t>
      </w:r>
      <w:bookmarkEnd w:id="8877"/>
      <w:bookmarkEnd w:id="8878"/>
      <w:bookmarkEnd w:id="8879"/>
      <w:bookmarkEnd w:id="8880"/>
      <w:bookmarkEnd w:id="8881"/>
      <w:bookmarkEnd w:id="8882"/>
      <w:bookmarkEnd w:id="8883"/>
      <w:bookmarkEnd w:id="8884"/>
      <w:bookmarkEnd w:id="8885"/>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886" w:name="_CR22_2_2_3_6"/>
      <w:bookmarkStart w:id="8887" w:name="_Toc27501007"/>
      <w:bookmarkStart w:id="8888" w:name="_Toc36049133"/>
      <w:bookmarkStart w:id="8889" w:name="_Toc44602945"/>
      <w:bookmarkStart w:id="8890" w:name="_Toc45198122"/>
      <w:bookmarkStart w:id="8891" w:name="_Toc45696155"/>
      <w:bookmarkStart w:id="8892" w:name="_Toc51851611"/>
      <w:bookmarkStart w:id="8893" w:name="_Toc92225257"/>
      <w:bookmarkStart w:id="8894" w:name="_Toc218718121"/>
      <w:bookmarkEnd w:id="8886"/>
      <w:r w:rsidRPr="00B02A0B">
        <w:rPr>
          <w:rFonts w:eastAsia="Malgun Gothic"/>
        </w:rPr>
        <w:t>22</w:t>
      </w:r>
      <w:r w:rsidRPr="00B02A0B">
        <w:rPr>
          <w:lang w:val="en-US"/>
        </w:rPr>
        <w:t>.2.2.3.6</w:t>
      </w:r>
      <w:r w:rsidRPr="00B02A0B">
        <w:rPr>
          <w:lang w:val="en-US"/>
        </w:rPr>
        <w:tab/>
        <w:t>Functional alias status automatic deactivation procedure</w:t>
      </w:r>
      <w:bookmarkEnd w:id="8887"/>
      <w:bookmarkEnd w:id="8888"/>
      <w:bookmarkEnd w:id="8889"/>
      <w:bookmarkEnd w:id="8890"/>
      <w:bookmarkEnd w:id="8891"/>
      <w:bookmarkEnd w:id="8892"/>
      <w:bookmarkEnd w:id="8893"/>
      <w:bookmarkEnd w:id="8894"/>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895" w:name="_CR22_2_2_3_7"/>
      <w:bookmarkStart w:id="8896" w:name="_Toc27501008"/>
      <w:bookmarkStart w:id="8897" w:name="_Toc36049134"/>
      <w:bookmarkStart w:id="8898" w:name="_Toc44602946"/>
      <w:bookmarkStart w:id="8899" w:name="_Toc45198123"/>
      <w:bookmarkStart w:id="8900" w:name="_Toc45696156"/>
      <w:bookmarkStart w:id="8901" w:name="_Toc51851612"/>
      <w:bookmarkStart w:id="8902" w:name="_Toc92225258"/>
      <w:bookmarkStart w:id="8903" w:name="_Toc218718122"/>
      <w:bookmarkEnd w:id="8895"/>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903"/>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904" w:name="_CR22_2_2_3_8"/>
      <w:bookmarkStart w:id="8905" w:name="_Toc45209899"/>
      <w:bookmarkStart w:id="8906" w:name="_Toc51860724"/>
      <w:bookmarkStart w:id="8907" w:name="_Toc92204391"/>
      <w:bookmarkStart w:id="8908" w:name="_Toc218718123"/>
      <w:bookmarkEnd w:id="8904"/>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905"/>
      <w:bookmarkEnd w:id="8906"/>
      <w:bookmarkEnd w:id="8907"/>
      <w:bookmarkEnd w:id="8908"/>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909" w:name="_CR22_3"/>
      <w:bookmarkStart w:id="8910" w:name="_Toc218718124"/>
      <w:bookmarkEnd w:id="8909"/>
      <w:r w:rsidRPr="00B02A0B">
        <w:t>22.3</w:t>
      </w:r>
      <w:r w:rsidRPr="00B02A0B">
        <w:tab/>
        <w:t>Coding</w:t>
      </w:r>
      <w:bookmarkEnd w:id="8896"/>
      <w:bookmarkEnd w:id="8897"/>
      <w:bookmarkEnd w:id="8898"/>
      <w:bookmarkEnd w:id="8899"/>
      <w:bookmarkEnd w:id="8900"/>
      <w:bookmarkEnd w:id="8901"/>
      <w:bookmarkEnd w:id="8902"/>
      <w:bookmarkEnd w:id="8910"/>
    </w:p>
    <w:p w14:paraId="11E295AD" w14:textId="77777777" w:rsidR="005C310B" w:rsidRPr="00B02A0B" w:rsidRDefault="005C310B" w:rsidP="007D34FE">
      <w:pPr>
        <w:pStyle w:val="Heading3"/>
        <w:rPr>
          <w:lang w:val="en-US"/>
        </w:rPr>
      </w:pPr>
      <w:bookmarkStart w:id="8911" w:name="_CR22_3_1"/>
      <w:bookmarkStart w:id="8912" w:name="_Toc20155852"/>
      <w:bookmarkStart w:id="8913" w:name="_Toc27501009"/>
      <w:bookmarkStart w:id="8914" w:name="_Toc36049135"/>
      <w:bookmarkStart w:id="8915" w:name="_Toc44602947"/>
      <w:bookmarkStart w:id="8916" w:name="_Toc45198124"/>
      <w:bookmarkStart w:id="8917" w:name="_Toc45696157"/>
      <w:bookmarkStart w:id="8918" w:name="_Toc51851613"/>
      <w:bookmarkStart w:id="8919" w:name="_Toc92225259"/>
      <w:bookmarkStart w:id="8920" w:name="_Toc218718125"/>
      <w:bookmarkEnd w:id="8911"/>
      <w:r w:rsidRPr="00B02A0B">
        <w:rPr>
          <w:lang w:val="en-US"/>
        </w:rPr>
        <w:t>22</w:t>
      </w:r>
      <w:r w:rsidRPr="00B02A0B">
        <w:t>.3.</w:t>
      </w:r>
      <w:r w:rsidRPr="00B02A0B">
        <w:rPr>
          <w:lang w:val="en-US"/>
        </w:rPr>
        <w:t>1</w:t>
      </w:r>
      <w:r w:rsidRPr="00B02A0B">
        <w:rPr>
          <w:lang w:val="en-US"/>
        </w:rPr>
        <w:tab/>
      </w:r>
      <w:r w:rsidRPr="00B02A0B">
        <w:t>Extension of application/pidf+xml MIME type</w:t>
      </w:r>
      <w:bookmarkEnd w:id="8912"/>
      <w:bookmarkEnd w:id="8913"/>
      <w:bookmarkEnd w:id="8914"/>
      <w:bookmarkEnd w:id="8915"/>
      <w:bookmarkEnd w:id="8916"/>
      <w:bookmarkEnd w:id="8917"/>
      <w:bookmarkEnd w:id="8918"/>
      <w:bookmarkEnd w:id="8919"/>
      <w:bookmarkEnd w:id="8920"/>
    </w:p>
    <w:p w14:paraId="3C94B662" w14:textId="77777777" w:rsidR="005C310B" w:rsidRPr="00B02A0B" w:rsidRDefault="005C310B" w:rsidP="007D34FE">
      <w:pPr>
        <w:pStyle w:val="Heading4"/>
        <w:rPr>
          <w:lang w:val="en-US"/>
        </w:rPr>
      </w:pPr>
      <w:bookmarkStart w:id="8921" w:name="_CR22_3_1_1"/>
      <w:bookmarkStart w:id="8922" w:name="_Toc20155853"/>
      <w:bookmarkStart w:id="8923" w:name="_Toc27501010"/>
      <w:bookmarkStart w:id="8924" w:name="_Toc36049136"/>
      <w:bookmarkStart w:id="8925" w:name="_Toc44602948"/>
      <w:bookmarkStart w:id="8926" w:name="_Toc45198125"/>
      <w:bookmarkStart w:id="8927" w:name="_Toc45696158"/>
      <w:bookmarkStart w:id="8928" w:name="_Toc51851614"/>
      <w:bookmarkStart w:id="8929" w:name="_Toc92225260"/>
      <w:bookmarkStart w:id="8930" w:name="_Toc218718126"/>
      <w:bookmarkEnd w:id="8921"/>
      <w:r w:rsidRPr="00B02A0B">
        <w:rPr>
          <w:lang w:val="en-US"/>
        </w:rPr>
        <w:t>22</w:t>
      </w:r>
      <w:r w:rsidRPr="00B02A0B">
        <w:t>.3.1.1</w:t>
      </w:r>
      <w:r w:rsidRPr="00B02A0B">
        <w:tab/>
        <w:t>Introduction</w:t>
      </w:r>
      <w:bookmarkEnd w:id="8922"/>
      <w:bookmarkEnd w:id="8923"/>
      <w:bookmarkEnd w:id="8924"/>
      <w:bookmarkEnd w:id="8925"/>
      <w:bookmarkEnd w:id="8926"/>
      <w:bookmarkEnd w:id="8927"/>
      <w:bookmarkEnd w:id="8928"/>
      <w:bookmarkEnd w:id="8929"/>
      <w:bookmarkEnd w:id="8930"/>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931" w:name="_CR22_3_1_2"/>
      <w:bookmarkStart w:id="8932" w:name="_Toc20155854"/>
      <w:bookmarkStart w:id="8933" w:name="_Toc27501011"/>
      <w:bookmarkStart w:id="8934" w:name="_Toc36049137"/>
      <w:bookmarkStart w:id="8935" w:name="_Toc44602949"/>
      <w:bookmarkStart w:id="8936" w:name="_Toc45198126"/>
      <w:bookmarkStart w:id="8937" w:name="_Toc45696159"/>
      <w:bookmarkStart w:id="8938" w:name="_Toc51851615"/>
      <w:bookmarkStart w:id="8939" w:name="_Toc92225261"/>
      <w:bookmarkStart w:id="8940" w:name="_Toc218718127"/>
      <w:bookmarkEnd w:id="8931"/>
      <w:r w:rsidRPr="00B02A0B">
        <w:rPr>
          <w:lang w:val="en-US"/>
        </w:rPr>
        <w:t>22</w:t>
      </w:r>
      <w:r w:rsidRPr="00B02A0B">
        <w:t>.3.1.2</w:t>
      </w:r>
      <w:r w:rsidRPr="00B02A0B">
        <w:tab/>
        <w:t>Syntax</w:t>
      </w:r>
      <w:bookmarkEnd w:id="8932"/>
      <w:bookmarkEnd w:id="8933"/>
      <w:bookmarkEnd w:id="8934"/>
      <w:bookmarkEnd w:id="8935"/>
      <w:bookmarkEnd w:id="8936"/>
      <w:bookmarkEnd w:id="8937"/>
      <w:bookmarkEnd w:id="8938"/>
      <w:bookmarkEnd w:id="8939"/>
      <w:bookmarkEnd w:id="8940"/>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41" w:name="_CRTable22_3_1_21"/>
      <w:r w:rsidRPr="00B02A0B">
        <w:t>Table </w:t>
      </w:r>
      <w:bookmarkEnd w:id="8941"/>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42" w:name="_CRTable22_3_1_22"/>
      <w:r w:rsidRPr="00B02A0B">
        <w:t>Table </w:t>
      </w:r>
      <w:bookmarkEnd w:id="8942"/>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43" w:name="_CR22_3_2"/>
      <w:bookmarkStart w:id="8944" w:name="_Toc20155855"/>
      <w:bookmarkStart w:id="8945" w:name="_Toc27501012"/>
      <w:bookmarkStart w:id="8946" w:name="_Toc36049138"/>
      <w:bookmarkStart w:id="8947" w:name="_Toc44602950"/>
      <w:bookmarkStart w:id="8948" w:name="_Toc45198127"/>
      <w:bookmarkStart w:id="8949" w:name="_Toc45696160"/>
      <w:bookmarkStart w:id="8950" w:name="_Toc51851616"/>
      <w:bookmarkStart w:id="8951" w:name="_Toc92225262"/>
      <w:bookmarkStart w:id="8952" w:name="_Toc218718128"/>
      <w:bookmarkEnd w:id="8943"/>
      <w:r w:rsidRPr="00B02A0B">
        <w:lastRenderedPageBreak/>
        <w:t>22.3.2</w:t>
      </w:r>
      <w:r w:rsidRPr="00B02A0B">
        <w:tab/>
        <w:t>Extension of application/simple-filter+xml MIME type</w:t>
      </w:r>
      <w:bookmarkEnd w:id="8944"/>
      <w:bookmarkEnd w:id="8945"/>
      <w:bookmarkEnd w:id="8946"/>
      <w:bookmarkEnd w:id="8947"/>
      <w:bookmarkEnd w:id="8948"/>
      <w:bookmarkEnd w:id="8949"/>
      <w:bookmarkEnd w:id="8950"/>
      <w:bookmarkEnd w:id="8951"/>
      <w:bookmarkEnd w:id="8952"/>
    </w:p>
    <w:p w14:paraId="1291D953" w14:textId="77777777" w:rsidR="005C310B" w:rsidRPr="00B02A0B" w:rsidRDefault="005C310B" w:rsidP="007D34FE">
      <w:pPr>
        <w:pStyle w:val="Heading4"/>
        <w:rPr>
          <w:lang w:val="en-US"/>
        </w:rPr>
      </w:pPr>
      <w:bookmarkStart w:id="8953" w:name="_CR22_3_2_1"/>
      <w:bookmarkStart w:id="8954" w:name="_Toc20155856"/>
      <w:bookmarkStart w:id="8955" w:name="_Toc27501013"/>
      <w:bookmarkStart w:id="8956" w:name="_Toc36049139"/>
      <w:bookmarkStart w:id="8957" w:name="_Toc44602951"/>
      <w:bookmarkStart w:id="8958" w:name="_Toc45198128"/>
      <w:bookmarkStart w:id="8959" w:name="_Toc45696161"/>
      <w:bookmarkStart w:id="8960" w:name="_Toc51851617"/>
      <w:bookmarkStart w:id="8961" w:name="_Toc92225263"/>
      <w:bookmarkStart w:id="8962" w:name="_Toc218718129"/>
      <w:bookmarkEnd w:id="8953"/>
      <w:r w:rsidRPr="00B02A0B">
        <w:t>22.3.2.1</w:t>
      </w:r>
      <w:r w:rsidRPr="00B02A0B">
        <w:tab/>
        <w:t>Introduction</w:t>
      </w:r>
      <w:bookmarkEnd w:id="8954"/>
      <w:bookmarkEnd w:id="8955"/>
      <w:bookmarkEnd w:id="8956"/>
      <w:bookmarkEnd w:id="8957"/>
      <w:bookmarkEnd w:id="8958"/>
      <w:bookmarkEnd w:id="8959"/>
      <w:bookmarkEnd w:id="8960"/>
      <w:bookmarkEnd w:id="8961"/>
      <w:bookmarkEnd w:id="8962"/>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8963" w:name="_CR22_3_2_2"/>
      <w:bookmarkStart w:id="8964" w:name="_Toc20155857"/>
      <w:bookmarkStart w:id="8965" w:name="_Toc27501014"/>
      <w:bookmarkStart w:id="8966" w:name="_Toc36049140"/>
      <w:bookmarkStart w:id="8967" w:name="_Toc44602952"/>
      <w:bookmarkStart w:id="8968" w:name="_Toc45198129"/>
      <w:bookmarkStart w:id="8969" w:name="_Toc45696162"/>
      <w:bookmarkStart w:id="8970" w:name="_Toc51851618"/>
      <w:bookmarkStart w:id="8971" w:name="_Toc92225264"/>
      <w:bookmarkStart w:id="8972" w:name="_Toc218718130"/>
      <w:bookmarkEnd w:id="8963"/>
      <w:r w:rsidRPr="00B02A0B">
        <w:t>22.3.2.2</w:t>
      </w:r>
      <w:r w:rsidRPr="00B02A0B">
        <w:tab/>
        <w:t>Syntax</w:t>
      </w:r>
      <w:bookmarkEnd w:id="8964"/>
      <w:bookmarkEnd w:id="8965"/>
      <w:bookmarkEnd w:id="8966"/>
      <w:bookmarkEnd w:id="8967"/>
      <w:bookmarkEnd w:id="8968"/>
      <w:bookmarkEnd w:id="8969"/>
      <w:bookmarkEnd w:id="8970"/>
      <w:bookmarkEnd w:id="8971"/>
      <w:bookmarkEnd w:id="8972"/>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8973" w:name="_CR22_4"/>
      <w:bookmarkStart w:id="8974" w:name="_Toc92225265"/>
      <w:bookmarkStart w:id="8975" w:name="_Toc218718131"/>
      <w:bookmarkEnd w:id="8973"/>
      <w:r w:rsidRPr="00B02A0B">
        <w:rPr>
          <w:rFonts w:eastAsia="Malgun Gothic"/>
        </w:rPr>
        <w:t>22.4</w:t>
      </w:r>
      <w:r w:rsidRPr="00B02A0B">
        <w:rPr>
          <w:rFonts w:eastAsia="Malgun Gothic"/>
        </w:rPr>
        <w:tab/>
      </w:r>
      <w:bookmarkStart w:id="8976" w:name="_Toc20156326"/>
      <w:bookmarkStart w:id="8977" w:name="_Toc27501484"/>
      <w:bookmarkStart w:id="8978" w:name="_Toc36049610"/>
      <w:bookmarkStart w:id="8979" w:name="_Toc45210376"/>
      <w:bookmarkStart w:id="8980" w:name="_Toc51861201"/>
      <w:bookmarkStart w:id="8981"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8974"/>
      <w:bookmarkEnd w:id="8975"/>
    </w:p>
    <w:p w14:paraId="4557012C" w14:textId="77777777" w:rsidR="005C310B" w:rsidRPr="00B02A0B" w:rsidRDefault="005C310B" w:rsidP="007D34FE">
      <w:pPr>
        <w:pStyle w:val="Heading3"/>
        <w:rPr>
          <w:lang w:eastAsia="ko-KR"/>
        </w:rPr>
      </w:pPr>
      <w:bookmarkStart w:id="8982" w:name="_CR22_4_1"/>
      <w:bookmarkStart w:id="8983" w:name="_Toc92225266"/>
      <w:bookmarkStart w:id="8984" w:name="_Toc218718132"/>
      <w:bookmarkEnd w:id="8982"/>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8976"/>
      <w:bookmarkEnd w:id="8977"/>
      <w:bookmarkEnd w:id="8978"/>
      <w:bookmarkEnd w:id="8979"/>
      <w:bookmarkEnd w:id="8980"/>
      <w:bookmarkEnd w:id="8981"/>
      <w:bookmarkEnd w:id="8983"/>
      <w:bookmarkEnd w:id="8984"/>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8985" w:name="_Toc20156327"/>
      <w:bookmarkStart w:id="8986" w:name="_Toc27501485"/>
      <w:bookmarkStart w:id="8987" w:name="_Toc36049611"/>
      <w:bookmarkStart w:id="8988" w:name="_Toc45210377"/>
      <w:bookmarkStart w:id="8989" w:name="_Toc51861202"/>
      <w:bookmarkStart w:id="8990" w:name="_Toc83392731"/>
      <w:r w:rsidRPr="00B02A0B">
        <w:rPr>
          <w:lang w:val="en-US" w:eastAsia="ko-KR"/>
        </w:rPr>
        <w:lastRenderedPageBreak/>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8991" w:name="_CR22_4_2"/>
      <w:bookmarkStart w:id="8992" w:name="_Toc92225267"/>
      <w:bookmarkStart w:id="8993" w:name="_Toc218718133"/>
      <w:bookmarkEnd w:id="8991"/>
      <w:r w:rsidRPr="00B02A0B">
        <w:rPr>
          <w:rFonts w:eastAsia="Malgun Gothic"/>
        </w:rPr>
        <w:t>22.4.2</w:t>
      </w:r>
      <w:r w:rsidRPr="00B02A0B">
        <w:rPr>
          <w:rFonts w:eastAsia="Malgun Gothic"/>
        </w:rPr>
        <w:tab/>
      </w:r>
      <w:bookmarkEnd w:id="8985"/>
      <w:bookmarkEnd w:id="8986"/>
      <w:bookmarkEnd w:id="8987"/>
      <w:bookmarkEnd w:id="8988"/>
      <w:bookmarkEnd w:id="8989"/>
      <w:bookmarkEnd w:id="8990"/>
      <w:r w:rsidRPr="00B02A0B">
        <w:rPr>
          <w:rFonts w:eastAsia="Malgun Gothic"/>
        </w:rPr>
        <w:t>On-network functional alias to group binding</w:t>
      </w:r>
      <w:bookmarkEnd w:id="8992"/>
      <w:bookmarkEnd w:id="8993"/>
    </w:p>
    <w:p w14:paraId="0C5FC430" w14:textId="77777777" w:rsidR="005C310B" w:rsidRPr="00B02A0B" w:rsidRDefault="005C310B" w:rsidP="007D34FE">
      <w:pPr>
        <w:pStyle w:val="Heading4"/>
        <w:rPr>
          <w:rFonts w:eastAsia="Malgun Gothic"/>
        </w:rPr>
      </w:pPr>
      <w:bookmarkStart w:id="8994" w:name="_CR22_4_2_1"/>
      <w:bookmarkStart w:id="8995" w:name="_Toc20156328"/>
      <w:bookmarkStart w:id="8996" w:name="_Toc27501486"/>
      <w:bookmarkStart w:id="8997" w:name="_Toc36049612"/>
      <w:bookmarkStart w:id="8998" w:name="_Toc45210378"/>
      <w:bookmarkStart w:id="8999" w:name="_Toc51861203"/>
      <w:bookmarkStart w:id="9000" w:name="_Toc83392732"/>
      <w:bookmarkStart w:id="9001" w:name="_Toc92225268"/>
      <w:bookmarkStart w:id="9002" w:name="_Toc218718134"/>
      <w:bookmarkEnd w:id="8994"/>
      <w:r w:rsidRPr="00B02A0B">
        <w:rPr>
          <w:rFonts w:eastAsia="Malgun Gothic"/>
        </w:rPr>
        <w:t>22.4.2.1</w:t>
      </w:r>
      <w:r w:rsidRPr="00B02A0B">
        <w:rPr>
          <w:rFonts w:eastAsia="Malgun Gothic"/>
        </w:rPr>
        <w:tab/>
        <w:t>Client procedures</w:t>
      </w:r>
      <w:bookmarkEnd w:id="8995"/>
      <w:bookmarkEnd w:id="8996"/>
      <w:bookmarkEnd w:id="8997"/>
      <w:bookmarkEnd w:id="8998"/>
      <w:bookmarkEnd w:id="8999"/>
      <w:bookmarkEnd w:id="9000"/>
      <w:bookmarkEnd w:id="9001"/>
      <w:bookmarkEnd w:id="9002"/>
    </w:p>
    <w:p w14:paraId="50F60B80" w14:textId="77777777" w:rsidR="005C310B" w:rsidRPr="00B02A0B" w:rsidRDefault="005C310B" w:rsidP="007D34FE">
      <w:pPr>
        <w:pStyle w:val="Heading5"/>
      </w:pPr>
      <w:bookmarkStart w:id="9003" w:name="_CR22_4_2_1_1"/>
      <w:bookmarkStart w:id="9004" w:name="_Toc92225269"/>
      <w:bookmarkStart w:id="9005" w:name="_Toc20156329"/>
      <w:bookmarkStart w:id="9006" w:name="_Toc27501487"/>
      <w:bookmarkStart w:id="9007" w:name="_Toc36049613"/>
      <w:bookmarkStart w:id="9008" w:name="_Toc45210379"/>
      <w:bookmarkStart w:id="9009" w:name="_Toc51861204"/>
      <w:bookmarkStart w:id="9010" w:name="_Toc83392733"/>
      <w:bookmarkStart w:id="9011" w:name="_Toc218718135"/>
      <w:bookmarkEnd w:id="9003"/>
      <w:r w:rsidRPr="00B02A0B">
        <w:rPr>
          <w:rFonts w:eastAsia="Malgun Gothic"/>
        </w:rPr>
        <w:t>22.4.2.1.1</w:t>
      </w:r>
      <w:r w:rsidRPr="00B02A0B">
        <w:rPr>
          <w:rFonts w:eastAsia="Malgun Gothic"/>
        </w:rPr>
        <w:tab/>
        <w:t>General</w:t>
      </w:r>
      <w:bookmarkEnd w:id="9004"/>
      <w:bookmarkEnd w:id="9011"/>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9012" w:name="_CR22_4_2_1_2"/>
      <w:bookmarkStart w:id="9013" w:name="_Toc92225270"/>
      <w:bookmarkStart w:id="9014" w:name="_Toc218718136"/>
      <w:bookmarkEnd w:id="9012"/>
      <w:r w:rsidRPr="00B02A0B">
        <w:rPr>
          <w:rFonts w:eastAsia="Malgun Gothic"/>
        </w:rPr>
        <w:t>22.4.2.1.2</w:t>
      </w:r>
      <w:r w:rsidRPr="00B02A0B">
        <w:rPr>
          <w:rFonts w:eastAsia="Malgun Gothic"/>
        </w:rPr>
        <w:tab/>
        <w:t>Functional alias to group binding</w:t>
      </w:r>
      <w:bookmarkEnd w:id="9013"/>
      <w:bookmarkEnd w:id="9014"/>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9005"/>
      <w:bookmarkEnd w:id="9006"/>
      <w:bookmarkEnd w:id="9007"/>
      <w:bookmarkEnd w:id="9008"/>
      <w:bookmarkEnd w:id="9009"/>
      <w:bookmarkEnd w:id="9010"/>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9015" w:name="_CR22_4_2_1_3"/>
      <w:bookmarkStart w:id="9016" w:name="_Toc92225271"/>
      <w:bookmarkStart w:id="9017" w:name="_Toc218718137"/>
      <w:bookmarkEnd w:id="9015"/>
      <w:r w:rsidRPr="00B02A0B">
        <w:rPr>
          <w:rFonts w:eastAsia="Malgun Gothic"/>
        </w:rPr>
        <w:t>22.4.2.1.3</w:t>
      </w:r>
      <w:r w:rsidRPr="00B02A0B">
        <w:rPr>
          <w:rFonts w:eastAsia="Malgun Gothic"/>
        </w:rPr>
        <w:tab/>
        <w:t>Functional alias to group unbinding</w:t>
      </w:r>
      <w:bookmarkEnd w:id="9016"/>
      <w:bookmarkEnd w:id="9017"/>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9018" w:name="_CR22_4_2_2"/>
      <w:bookmarkStart w:id="9019" w:name="_Toc92225272"/>
      <w:bookmarkStart w:id="9020" w:name="_Toc218718138"/>
      <w:bookmarkEnd w:id="9018"/>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19"/>
      <w:bookmarkEnd w:id="9020"/>
    </w:p>
    <w:p w14:paraId="0C0A8461" w14:textId="77777777" w:rsidR="005C310B" w:rsidRPr="00B02A0B" w:rsidRDefault="005C310B" w:rsidP="007D34FE">
      <w:pPr>
        <w:pStyle w:val="Heading5"/>
      </w:pPr>
      <w:bookmarkStart w:id="9021" w:name="_CR22_4_2_2_1"/>
      <w:bookmarkStart w:id="9022" w:name="_Toc92225273"/>
      <w:bookmarkStart w:id="9023" w:name="_Toc218718139"/>
      <w:bookmarkEnd w:id="9021"/>
      <w:r w:rsidRPr="00B02A0B">
        <w:rPr>
          <w:rFonts w:eastAsia="Malgun Gothic"/>
        </w:rPr>
        <w:t>22.4.2.2.1</w:t>
      </w:r>
      <w:r w:rsidRPr="00B02A0B">
        <w:rPr>
          <w:rFonts w:eastAsia="Malgun Gothic"/>
        </w:rPr>
        <w:tab/>
        <w:t>General</w:t>
      </w:r>
      <w:bookmarkEnd w:id="9022"/>
      <w:bookmarkEnd w:id="9023"/>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9024" w:name="_CR22_4_2_2_2"/>
      <w:bookmarkStart w:id="9025" w:name="_Toc92225274"/>
      <w:bookmarkStart w:id="9026" w:name="_Toc218718140"/>
      <w:bookmarkEnd w:id="9024"/>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25"/>
      <w:bookmarkEnd w:id="9026"/>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B44357" w:rsidRDefault="005C310B" w:rsidP="00B44357">
      <w:pPr>
        <w:pStyle w:val="B2"/>
      </w:pPr>
      <w:r w:rsidRPr="00B44357">
        <w:t>b)</w:t>
      </w:r>
      <w:r w:rsidRPr="00B44357">
        <w:tab/>
        <w:t>the SIP MESSAGE request do</w:t>
      </w:r>
      <w:r w:rsidR="00391818" w:rsidRPr="00B44357">
        <w:t>es</w:t>
      </w:r>
      <w:r w:rsidRPr="00B44357">
        <w:t xml:space="preserve"> not contain an application/resource-lists</w:t>
      </w:r>
      <w:r w:rsidR="00391818" w:rsidRPr="00B44357">
        <w:t>+xml</w:t>
      </w:r>
      <w:r w:rsidRPr="00B44357">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 and</w:t>
      </w:r>
    </w:p>
    <w:p w14:paraId="76AEE622" w14:textId="230189ED" w:rsidR="005C310B" w:rsidRPr="00B44357" w:rsidRDefault="005C310B" w:rsidP="00B44357">
      <w:pPr>
        <w:pStyle w:val="B2"/>
      </w:pPr>
      <w:r w:rsidRPr="00B44357">
        <w:t>c)</w:t>
      </w:r>
      <w:r w:rsidRPr="00B44357">
        <w:tab/>
        <w:t>the SIP MESSAGE request do</w:t>
      </w:r>
      <w:r w:rsidR="00391818" w:rsidRPr="00B44357">
        <w:t>es</w:t>
      </w:r>
      <w:r w:rsidRPr="00B44357">
        <w:t xml:space="preserve"> not contain an application/resource-lists</w:t>
      </w:r>
      <w:r w:rsidR="00391818" w:rsidRPr="00B44357">
        <w:t>+xml</w:t>
      </w:r>
      <w:r w:rsidRPr="00B44357">
        <w:t xml:space="preserve"> MIME body or the &lt;binding-ind&gt; element and the &lt;unbinding-fa-uri&gt;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9027" w:name="_CR22_4_2_3"/>
      <w:bookmarkStart w:id="9028" w:name="_Toc92225275"/>
      <w:bookmarkStart w:id="9029" w:name="_Toc218718141"/>
      <w:bookmarkEnd w:id="9027"/>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28"/>
      <w:bookmarkEnd w:id="9029"/>
    </w:p>
    <w:p w14:paraId="0565DC22" w14:textId="77777777" w:rsidR="005C310B" w:rsidRPr="00B02A0B" w:rsidRDefault="005C310B" w:rsidP="007D34FE">
      <w:pPr>
        <w:pStyle w:val="Heading5"/>
      </w:pPr>
      <w:bookmarkStart w:id="9030" w:name="_CR22_4_2_3_1"/>
      <w:bookmarkStart w:id="9031" w:name="_Toc92225276"/>
      <w:bookmarkStart w:id="9032" w:name="_Toc218718142"/>
      <w:bookmarkEnd w:id="9030"/>
      <w:r w:rsidRPr="00B02A0B">
        <w:rPr>
          <w:rFonts w:eastAsia="Malgun Gothic"/>
        </w:rPr>
        <w:t>22.4.2.3.1</w:t>
      </w:r>
      <w:r w:rsidRPr="00B02A0B">
        <w:rPr>
          <w:rFonts w:eastAsia="Malgun Gothic"/>
        </w:rPr>
        <w:tab/>
        <w:t>General</w:t>
      </w:r>
      <w:bookmarkEnd w:id="9031"/>
      <w:bookmarkEnd w:id="9032"/>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9033" w:name="_CR22_4_2_3_2"/>
      <w:bookmarkStart w:id="9034" w:name="_Toc92225277"/>
      <w:bookmarkStart w:id="9035" w:name="_Toc218718143"/>
      <w:bookmarkEnd w:id="9033"/>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34"/>
      <w:bookmarkEnd w:id="9035"/>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B44357" w:rsidRDefault="005C310B" w:rsidP="00B44357">
      <w:pPr>
        <w:pStyle w:val="B1"/>
      </w:pPr>
      <w:r w:rsidRPr="00B44357">
        <w:t>3)</w:t>
      </w:r>
      <w:r w:rsidRPr="00B44357">
        <w:tab/>
        <w:t>the SIP MESSAGE request do</w:t>
      </w:r>
      <w:r w:rsidR="00391818" w:rsidRPr="00B44357">
        <w:t>es</w:t>
      </w:r>
      <w:r w:rsidRPr="00B44357">
        <w:t xml:space="preserve"> not contain an application/resource-lists</w:t>
      </w:r>
      <w:r w:rsidR="00391818" w:rsidRPr="00B44357">
        <w:t>+xml</w:t>
      </w:r>
      <w:r w:rsidRPr="00B44357">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40D58B6" w14:textId="56ADF78C" w:rsidR="005C310B" w:rsidRPr="00B44357" w:rsidRDefault="005C310B" w:rsidP="00B44357">
      <w:pPr>
        <w:pStyle w:val="B1"/>
      </w:pPr>
      <w:r w:rsidRPr="00B44357">
        <w:t>4)</w:t>
      </w:r>
      <w:r w:rsidRPr="00B44357">
        <w:tab/>
        <w:t>the SIP MESSAGE request do</w:t>
      </w:r>
      <w:r w:rsidR="00391818" w:rsidRPr="00B44357">
        <w:t>es</w:t>
      </w:r>
      <w:r w:rsidRPr="00B44357">
        <w:t xml:space="preserve"> not contain an application/resource-lists</w:t>
      </w:r>
      <w:r w:rsidR="00391818" w:rsidRPr="00B44357">
        <w:t>+xml</w:t>
      </w:r>
      <w:r w:rsidRPr="00B44357">
        <w:t xml:space="preserve"> MIME body or the &lt;binding-ind&gt; element and the &lt;unbinding-fa-uri&gt;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36" w:name="_CR23"/>
      <w:bookmarkStart w:id="9037" w:name="_Toc51851619"/>
      <w:bookmarkStart w:id="9038" w:name="_Toc92225278"/>
      <w:bookmarkStart w:id="9039" w:name="_Toc218718144"/>
      <w:bookmarkEnd w:id="9036"/>
      <w:r w:rsidRPr="00B02A0B">
        <w:rPr>
          <w:noProof/>
        </w:rPr>
        <w:t>23</w:t>
      </w:r>
      <w:r w:rsidRPr="00B02A0B">
        <w:rPr>
          <w:noProof/>
        </w:rPr>
        <w:tab/>
      </w:r>
      <w:r w:rsidRPr="00B02A0B">
        <w:rPr>
          <w:lang w:val="en-US"/>
        </w:rPr>
        <w:t>Regroup using a preconfigured group</w:t>
      </w:r>
      <w:bookmarkEnd w:id="9037"/>
      <w:bookmarkEnd w:id="9038"/>
      <w:bookmarkEnd w:id="9039"/>
    </w:p>
    <w:p w14:paraId="5E144C1A" w14:textId="77777777" w:rsidR="005C310B" w:rsidRPr="00B02A0B" w:rsidRDefault="005C310B" w:rsidP="007D34FE">
      <w:pPr>
        <w:pStyle w:val="Heading2"/>
      </w:pPr>
      <w:bookmarkStart w:id="9040" w:name="_CR23_1"/>
      <w:bookmarkStart w:id="9041" w:name="_Toc27501617"/>
      <w:bookmarkStart w:id="9042" w:name="_Toc36049743"/>
      <w:bookmarkStart w:id="9043" w:name="_Toc45210513"/>
      <w:bookmarkStart w:id="9044" w:name="_Toc51851620"/>
      <w:bookmarkStart w:id="9045" w:name="_Toc92225279"/>
      <w:bookmarkStart w:id="9046" w:name="_Toc218718145"/>
      <w:bookmarkEnd w:id="9040"/>
      <w:r w:rsidRPr="00B02A0B">
        <w:t>23.1</w:t>
      </w:r>
      <w:r w:rsidRPr="00B02A0B">
        <w:tab/>
        <w:t>General</w:t>
      </w:r>
      <w:bookmarkEnd w:id="9041"/>
      <w:bookmarkEnd w:id="9042"/>
      <w:bookmarkEnd w:id="9043"/>
      <w:bookmarkEnd w:id="9044"/>
      <w:bookmarkEnd w:id="9045"/>
      <w:bookmarkEnd w:id="9046"/>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47" w:name="_CR23_2"/>
      <w:bookmarkStart w:id="9048" w:name="_Toc27501618"/>
      <w:bookmarkStart w:id="9049" w:name="_Toc36049744"/>
      <w:bookmarkStart w:id="9050" w:name="_Toc45210514"/>
      <w:bookmarkStart w:id="9051" w:name="_Toc51851621"/>
      <w:bookmarkStart w:id="9052" w:name="_Toc92225280"/>
      <w:bookmarkStart w:id="9053" w:name="_Toc218718146"/>
      <w:bookmarkEnd w:id="9047"/>
      <w:r w:rsidRPr="00B02A0B">
        <w:t>23.2</w:t>
      </w:r>
      <w:r w:rsidRPr="00B02A0B">
        <w:tab/>
      </w:r>
      <w:r w:rsidRPr="00B02A0B">
        <w:rPr>
          <w:lang w:val="en-US"/>
        </w:rPr>
        <w:t>Group regroup using a preconfigured group</w:t>
      </w:r>
      <w:bookmarkEnd w:id="9048"/>
      <w:bookmarkEnd w:id="9049"/>
      <w:bookmarkEnd w:id="9050"/>
      <w:bookmarkEnd w:id="9051"/>
      <w:bookmarkEnd w:id="9052"/>
      <w:bookmarkEnd w:id="9053"/>
    </w:p>
    <w:p w14:paraId="46E3D29C" w14:textId="77777777" w:rsidR="005C310B" w:rsidRPr="00B02A0B" w:rsidRDefault="005C310B" w:rsidP="007D34FE">
      <w:pPr>
        <w:pStyle w:val="Heading3"/>
        <w:rPr>
          <w:lang w:val="en-US"/>
        </w:rPr>
      </w:pPr>
      <w:bookmarkStart w:id="9054" w:name="_CR23_2_1"/>
      <w:bookmarkStart w:id="9055" w:name="_Toc27501619"/>
      <w:bookmarkStart w:id="9056" w:name="_Toc36049745"/>
      <w:bookmarkStart w:id="9057" w:name="_Toc45210515"/>
      <w:bookmarkStart w:id="9058" w:name="_Toc51851622"/>
      <w:bookmarkStart w:id="9059" w:name="_Toc92225281"/>
      <w:bookmarkStart w:id="9060" w:name="_Toc218718147"/>
      <w:bookmarkEnd w:id="9054"/>
      <w:r w:rsidRPr="00B02A0B">
        <w:t>23.2</w:t>
      </w:r>
      <w:r w:rsidRPr="00B02A0B">
        <w:rPr>
          <w:lang w:val="en-US"/>
        </w:rPr>
        <w:t>.1</w:t>
      </w:r>
      <w:r w:rsidRPr="00B02A0B">
        <w:tab/>
      </w:r>
      <w:r w:rsidRPr="00B02A0B">
        <w:rPr>
          <w:lang w:val="en-US"/>
        </w:rPr>
        <w:t>Client procedures</w:t>
      </w:r>
      <w:bookmarkEnd w:id="9055"/>
      <w:bookmarkEnd w:id="9056"/>
      <w:bookmarkEnd w:id="9057"/>
      <w:bookmarkEnd w:id="9058"/>
      <w:bookmarkEnd w:id="9059"/>
      <w:bookmarkEnd w:id="9060"/>
    </w:p>
    <w:p w14:paraId="2D137D2B" w14:textId="77777777" w:rsidR="005C310B" w:rsidRPr="00B02A0B" w:rsidRDefault="005C310B" w:rsidP="007D34FE">
      <w:pPr>
        <w:pStyle w:val="Heading4"/>
        <w:rPr>
          <w:lang w:val="en-US"/>
        </w:rPr>
      </w:pPr>
      <w:bookmarkStart w:id="9061" w:name="_CR23_2_1_1"/>
      <w:bookmarkStart w:id="9062" w:name="_Toc27501620"/>
      <w:bookmarkStart w:id="9063" w:name="_Toc36049746"/>
      <w:bookmarkStart w:id="9064" w:name="_Toc45210516"/>
      <w:bookmarkStart w:id="9065" w:name="_Toc51851623"/>
      <w:bookmarkStart w:id="9066" w:name="_Toc92225282"/>
      <w:bookmarkStart w:id="9067" w:name="_Toc218718148"/>
      <w:bookmarkEnd w:id="9061"/>
      <w:r w:rsidRPr="00B02A0B">
        <w:t>23.2</w:t>
      </w:r>
      <w:r w:rsidRPr="00B02A0B">
        <w:rPr>
          <w:lang w:val="en-US"/>
        </w:rPr>
        <w:t>.1.1</w:t>
      </w:r>
      <w:r w:rsidRPr="00B02A0B">
        <w:tab/>
      </w:r>
      <w:r w:rsidRPr="00B02A0B">
        <w:rPr>
          <w:lang w:val="en-US"/>
        </w:rPr>
        <w:t>Requesting a group regroup using a preconfigured group</w:t>
      </w:r>
      <w:bookmarkEnd w:id="9062"/>
      <w:bookmarkEnd w:id="9063"/>
      <w:bookmarkEnd w:id="9064"/>
      <w:bookmarkEnd w:id="9065"/>
      <w:bookmarkEnd w:id="9066"/>
      <w:bookmarkEnd w:id="9067"/>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068" w:name="_CR23_2_1_2"/>
      <w:bookmarkStart w:id="9069" w:name="_Toc45210517"/>
      <w:bookmarkStart w:id="9070" w:name="_Toc51851624"/>
      <w:bookmarkStart w:id="9071" w:name="_Toc92225283"/>
      <w:bookmarkStart w:id="9072" w:name="_Toc218718149"/>
      <w:bookmarkEnd w:id="9068"/>
      <w:r w:rsidRPr="00B02A0B">
        <w:t>23.2</w:t>
      </w:r>
      <w:r w:rsidRPr="00B02A0B">
        <w:rPr>
          <w:lang w:val="en-US"/>
        </w:rPr>
        <w:t>.1.2</w:t>
      </w:r>
      <w:r w:rsidRPr="00B02A0B">
        <w:tab/>
      </w:r>
      <w:r w:rsidRPr="00B02A0B">
        <w:rPr>
          <w:lang w:val="en-US"/>
        </w:rPr>
        <w:t>Removing a regroup using preconfigured group</w:t>
      </w:r>
      <w:bookmarkEnd w:id="9069"/>
      <w:bookmarkEnd w:id="9070"/>
      <w:bookmarkEnd w:id="9071"/>
      <w:bookmarkEnd w:id="9072"/>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073" w:name="_CR23_2_1_3"/>
      <w:bookmarkStart w:id="9074" w:name="_Toc36049748"/>
      <w:bookmarkStart w:id="9075" w:name="_Toc45210518"/>
      <w:bookmarkStart w:id="9076" w:name="_Toc51851625"/>
      <w:bookmarkStart w:id="9077" w:name="_Toc92225284"/>
      <w:bookmarkStart w:id="9078" w:name="_Toc27501622"/>
      <w:bookmarkStart w:id="9079" w:name="_Toc218718150"/>
      <w:bookmarkEnd w:id="9073"/>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074"/>
      <w:bookmarkEnd w:id="9075"/>
      <w:bookmarkEnd w:id="9076"/>
      <w:bookmarkEnd w:id="9077"/>
      <w:bookmarkEnd w:id="9079"/>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080" w:name="_CR23_2_1_4"/>
      <w:bookmarkStart w:id="9081" w:name="_Toc36049749"/>
      <w:bookmarkStart w:id="9082" w:name="_Toc45210519"/>
      <w:bookmarkStart w:id="9083" w:name="_Toc51851626"/>
      <w:bookmarkStart w:id="9084" w:name="_Toc92225285"/>
      <w:bookmarkStart w:id="9085" w:name="_Toc218718151"/>
      <w:bookmarkEnd w:id="9080"/>
      <w:r w:rsidRPr="00B02A0B">
        <w:t>23.2</w:t>
      </w:r>
      <w:r w:rsidRPr="00B02A0B">
        <w:rPr>
          <w:lang w:val="en-US"/>
        </w:rPr>
        <w:t>.1.4</w:t>
      </w:r>
      <w:r w:rsidRPr="00B02A0B">
        <w:tab/>
        <w:t>Receiving notification of</w:t>
      </w:r>
      <w:r w:rsidRPr="00B02A0B">
        <w:rPr>
          <w:lang w:val="en-US"/>
        </w:rPr>
        <w:t xml:space="preserve"> removal of a regroup using preconfigured group</w:t>
      </w:r>
      <w:bookmarkEnd w:id="9081"/>
      <w:bookmarkEnd w:id="9082"/>
      <w:bookmarkEnd w:id="9083"/>
      <w:bookmarkEnd w:id="9084"/>
      <w:bookmarkEnd w:id="9085"/>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086" w:name="_CR23_2_2"/>
      <w:bookmarkStart w:id="9087" w:name="_Toc36049750"/>
      <w:bookmarkStart w:id="9088" w:name="_Toc45210520"/>
      <w:bookmarkStart w:id="9089" w:name="_Toc51851627"/>
      <w:bookmarkStart w:id="9090" w:name="_Toc92225286"/>
      <w:bookmarkStart w:id="9091" w:name="_Toc218718152"/>
      <w:bookmarkEnd w:id="9086"/>
      <w:r w:rsidRPr="00B02A0B">
        <w:t>23.2</w:t>
      </w:r>
      <w:r w:rsidRPr="00B02A0B">
        <w:rPr>
          <w:lang w:val="en-US"/>
        </w:rPr>
        <w:t>.2</w:t>
      </w:r>
      <w:r w:rsidRPr="00B02A0B">
        <w:tab/>
      </w:r>
      <w:r w:rsidRPr="00B02A0B">
        <w:rPr>
          <w:lang w:val="en-US"/>
        </w:rPr>
        <w:t>Participating MCData function procedures</w:t>
      </w:r>
      <w:bookmarkEnd w:id="9078"/>
      <w:bookmarkEnd w:id="9087"/>
      <w:bookmarkEnd w:id="9088"/>
      <w:bookmarkEnd w:id="9089"/>
      <w:bookmarkEnd w:id="9090"/>
      <w:bookmarkEnd w:id="9091"/>
    </w:p>
    <w:p w14:paraId="3E9DB0D4" w14:textId="77777777" w:rsidR="005C310B" w:rsidRPr="00B02A0B" w:rsidRDefault="005C310B" w:rsidP="007D34FE">
      <w:pPr>
        <w:pStyle w:val="Heading4"/>
        <w:rPr>
          <w:lang w:val="en-US"/>
        </w:rPr>
      </w:pPr>
      <w:bookmarkStart w:id="9092" w:name="_CR23_2_2_1"/>
      <w:bookmarkStart w:id="9093" w:name="_Toc27501623"/>
      <w:bookmarkStart w:id="9094" w:name="_Toc36049751"/>
      <w:bookmarkStart w:id="9095" w:name="_Toc45210521"/>
      <w:bookmarkStart w:id="9096" w:name="_Toc51851628"/>
      <w:bookmarkStart w:id="9097" w:name="_Toc92225287"/>
      <w:bookmarkStart w:id="9098" w:name="_Toc218718153"/>
      <w:bookmarkEnd w:id="9092"/>
      <w:r w:rsidRPr="00B02A0B">
        <w:t>23.2</w:t>
      </w:r>
      <w:r w:rsidRPr="00B02A0B">
        <w:rPr>
          <w:lang w:val="en-US"/>
        </w:rPr>
        <w:t>.2.1</w:t>
      </w:r>
      <w:r w:rsidRPr="00B02A0B">
        <w:tab/>
      </w:r>
      <w:r w:rsidRPr="00B02A0B">
        <w:rPr>
          <w:lang w:val="en-US"/>
        </w:rPr>
        <w:t>General</w:t>
      </w:r>
      <w:bookmarkEnd w:id="9093"/>
      <w:bookmarkEnd w:id="9094"/>
      <w:bookmarkEnd w:id="9095"/>
      <w:bookmarkEnd w:id="9096"/>
      <w:bookmarkEnd w:id="9097"/>
      <w:bookmarkEnd w:id="9098"/>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099" w:name="_CR23_2_2_2"/>
      <w:bookmarkStart w:id="9100" w:name="_Toc27501624"/>
      <w:bookmarkStart w:id="9101" w:name="_Toc36049752"/>
      <w:bookmarkStart w:id="9102" w:name="_Toc45210522"/>
      <w:bookmarkStart w:id="9103" w:name="_Toc51851629"/>
      <w:bookmarkStart w:id="9104" w:name="_Toc92225288"/>
      <w:bookmarkStart w:id="9105" w:name="_Toc218718154"/>
      <w:bookmarkEnd w:id="9099"/>
      <w:r w:rsidRPr="00B02A0B">
        <w:lastRenderedPageBreak/>
        <w:t>23.2</w:t>
      </w:r>
      <w:r w:rsidRPr="00B02A0B">
        <w:rPr>
          <w:lang w:val="en-US"/>
        </w:rPr>
        <w:t>.2.2</w:t>
      </w:r>
      <w:r w:rsidRPr="00B02A0B">
        <w:tab/>
      </w:r>
      <w:r w:rsidRPr="00B02A0B">
        <w:rPr>
          <w:lang w:val="en-US"/>
        </w:rPr>
        <w:t>Requesting a group regroup using a preconfigured group</w:t>
      </w:r>
      <w:bookmarkEnd w:id="9100"/>
      <w:bookmarkEnd w:id="9101"/>
      <w:bookmarkEnd w:id="9102"/>
      <w:bookmarkEnd w:id="9103"/>
      <w:bookmarkEnd w:id="9104"/>
      <w:bookmarkEnd w:id="9105"/>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106" w:name="_CR23_2_2_3"/>
      <w:bookmarkStart w:id="9107" w:name="_Toc27501625"/>
      <w:bookmarkStart w:id="9108" w:name="_Toc36049753"/>
      <w:bookmarkStart w:id="9109" w:name="_Toc45210523"/>
      <w:bookmarkStart w:id="9110" w:name="_Toc51851630"/>
      <w:bookmarkStart w:id="9111" w:name="_Toc92225289"/>
      <w:bookmarkStart w:id="9112" w:name="_Toc218718155"/>
      <w:bookmarkEnd w:id="9106"/>
      <w:r w:rsidRPr="00B02A0B">
        <w:t>23.2</w:t>
      </w:r>
      <w:r w:rsidRPr="00B02A0B">
        <w:rPr>
          <w:lang w:val="en-US"/>
        </w:rPr>
        <w:t>.2.3</w:t>
      </w:r>
      <w:r w:rsidRPr="00B02A0B">
        <w:tab/>
      </w:r>
      <w:r w:rsidRPr="00B02A0B">
        <w:rPr>
          <w:lang w:val="en-US"/>
        </w:rPr>
        <w:t>Removing a regroup using preconfigured group</w:t>
      </w:r>
      <w:bookmarkEnd w:id="9107"/>
      <w:bookmarkEnd w:id="9108"/>
      <w:bookmarkEnd w:id="9109"/>
      <w:bookmarkEnd w:id="9110"/>
      <w:bookmarkEnd w:id="9111"/>
      <w:bookmarkEnd w:id="9112"/>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113" w:name="_CR23_2_2_4"/>
      <w:bookmarkStart w:id="9114" w:name="_Toc27501626"/>
      <w:bookmarkStart w:id="9115" w:name="_Toc36049754"/>
      <w:bookmarkStart w:id="9116" w:name="_Toc45210524"/>
      <w:bookmarkStart w:id="9117" w:name="_Toc51851631"/>
      <w:bookmarkStart w:id="9118" w:name="_Toc92225290"/>
      <w:bookmarkStart w:id="9119" w:name="_Toc218718156"/>
      <w:bookmarkEnd w:id="9113"/>
      <w:r w:rsidRPr="00B02A0B">
        <w:t>23.2</w:t>
      </w:r>
      <w:r w:rsidRPr="00B02A0B">
        <w:rPr>
          <w:lang w:val="en-US"/>
        </w:rPr>
        <w:t>.2.4</w:t>
      </w:r>
      <w:r w:rsidRPr="00B02A0B">
        <w:tab/>
      </w:r>
      <w:r w:rsidRPr="00B02A0B">
        <w:rPr>
          <w:lang w:val="en-US"/>
        </w:rPr>
        <w:t>Notification of creation of a regroup using preconfigured group</w:t>
      </w:r>
      <w:bookmarkEnd w:id="9114"/>
      <w:bookmarkEnd w:id="9115"/>
      <w:bookmarkEnd w:id="9116"/>
      <w:bookmarkEnd w:id="9117"/>
      <w:bookmarkEnd w:id="9118"/>
      <w:bookmarkEnd w:id="9119"/>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120"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121" w:name="_CR23_2_2_5"/>
      <w:bookmarkStart w:id="9122" w:name="_Toc36049755"/>
      <w:bookmarkStart w:id="9123" w:name="_Toc45210525"/>
      <w:bookmarkStart w:id="9124" w:name="_Toc51851632"/>
      <w:bookmarkStart w:id="9125" w:name="_Toc92225291"/>
      <w:bookmarkStart w:id="9126" w:name="_Toc218718157"/>
      <w:bookmarkEnd w:id="9121"/>
      <w:r w:rsidRPr="00B02A0B">
        <w:t>23.2</w:t>
      </w:r>
      <w:r w:rsidRPr="00B02A0B">
        <w:rPr>
          <w:lang w:val="en-US"/>
        </w:rPr>
        <w:t>.2.5</w:t>
      </w:r>
      <w:r w:rsidRPr="00B02A0B">
        <w:tab/>
      </w:r>
      <w:r w:rsidRPr="00B02A0B">
        <w:rPr>
          <w:lang w:val="en-US"/>
        </w:rPr>
        <w:t>Notification of removal of a regroup using preconfigured group</w:t>
      </w:r>
      <w:bookmarkEnd w:id="9120"/>
      <w:bookmarkEnd w:id="9122"/>
      <w:bookmarkEnd w:id="9123"/>
      <w:bookmarkEnd w:id="9124"/>
      <w:bookmarkEnd w:id="9125"/>
      <w:bookmarkEnd w:id="9126"/>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127" w:name="_CR23_2_3"/>
      <w:bookmarkStart w:id="9128" w:name="_Toc27501628"/>
      <w:bookmarkStart w:id="9129" w:name="_Toc36049756"/>
      <w:bookmarkStart w:id="9130" w:name="_Toc45210526"/>
      <w:bookmarkStart w:id="9131" w:name="_Toc51851633"/>
      <w:bookmarkStart w:id="9132" w:name="_Toc92225292"/>
      <w:bookmarkStart w:id="9133" w:name="_Toc218718158"/>
      <w:bookmarkEnd w:id="9127"/>
      <w:r w:rsidRPr="00B02A0B">
        <w:t>23.2</w:t>
      </w:r>
      <w:r w:rsidRPr="00B02A0B">
        <w:rPr>
          <w:lang w:val="en-US"/>
        </w:rPr>
        <w:t>.3</w:t>
      </w:r>
      <w:r w:rsidRPr="00B02A0B">
        <w:tab/>
      </w:r>
      <w:r w:rsidRPr="00B02A0B">
        <w:rPr>
          <w:lang w:val="en-US"/>
        </w:rPr>
        <w:t>Controlling MCData function procedures</w:t>
      </w:r>
      <w:bookmarkEnd w:id="9128"/>
      <w:bookmarkEnd w:id="9129"/>
      <w:bookmarkEnd w:id="9130"/>
      <w:bookmarkEnd w:id="9131"/>
      <w:bookmarkEnd w:id="9132"/>
      <w:bookmarkEnd w:id="9133"/>
    </w:p>
    <w:p w14:paraId="1C56B361" w14:textId="77777777" w:rsidR="005C310B" w:rsidRPr="00B02A0B" w:rsidRDefault="005C310B" w:rsidP="007D34FE">
      <w:pPr>
        <w:pStyle w:val="Heading4"/>
        <w:rPr>
          <w:lang w:val="en-US"/>
        </w:rPr>
      </w:pPr>
      <w:bookmarkStart w:id="9134" w:name="_CR23_2_3_1"/>
      <w:bookmarkStart w:id="9135" w:name="_Toc27501629"/>
      <w:bookmarkStart w:id="9136" w:name="_Toc36049757"/>
      <w:bookmarkStart w:id="9137" w:name="_Toc45210527"/>
      <w:bookmarkStart w:id="9138" w:name="_Toc51851634"/>
      <w:bookmarkStart w:id="9139" w:name="_Toc92225293"/>
      <w:bookmarkStart w:id="9140" w:name="_Toc218718159"/>
      <w:bookmarkEnd w:id="9134"/>
      <w:r w:rsidRPr="00B02A0B">
        <w:t>23.2</w:t>
      </w:r>
      <w:r w:rsidRPr="00B02A0B">
        <w:rPr>
          <w:lang w:val="en-US"/>
        </w:rPr>
        <w:t>.3.1</w:t>
      </w:r>
      <w:r w:rsidRPr="00B02A0B">
        <w:tab/>
      </w:r>
      <w:r w:rsidRPr="00B02A0B">
        <w:rPr>
          <w:lang w:val="en-US"/>
        </w:rPr>
        <w:t>Request to create a group regroup using preconfigured group</w:t>
      </w:r>
      <w:bookmarkEnd w:id="9135"/>
      <w:bookmarkEnd w:id="9136"/>
      <w:bookmarkEnd w:id="9137"/>
      <w:bookmarkEnd w:id="9138"/>
      <w:bookmarkEnd w:id="9139"/>
      <w:bookmarkEnd w:id="9140"/>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41" w:name="_CR23_2_3_2"/>
      <w:bookmarkStart w:id="9142" w:name="_Toc45210528"/>
      <w:bookmarkStart w:id="9143" w:name="_Toc51851635"/>
      <w:bookmarkStart w:id="9144" w:name="_Toc92225294"/>
      <w:bookmarkStart w:id="9145" w:name="_Toc218718160"/>
      <w:bookmarkEnd w:id="9141"/>
      <w:r w:rsidRPr="00B02A0B">
        <w:t>23.2</w:t>
      </w:r>
      <w:r w:rsidRPr="00B02A0B">
        <w:rPr>
          <w:lang w:val="en-US"/>
        </w:rPr>
        <w:t>.3.2</w:t>
      </w:r>
      <w:r w:rsidRPr="00B02A0B">
        <w:tab/>
      </w:r>
      <w:r w:rsidRPr="00B02A0B">
        <w:rPr>
          <w:lang w:val="en-US"/>
        </w:rPr>
        <w:t>Request to remove a regroup using preconfigured group</w:t>
      </w:r>
      <w:bookmarkEnd w:id="9142"/>
      <w:bookmarkEnd w:id="9143"/>
      <w:bookmarkEnd w:id="9144"/>
      <w:bookmarkEnd w:id="9145"/>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 xml:space="preserve">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46" w:name="_CR23_2_3_3"/>
      <w:bookmarkStart w:id="9147" w:name="_Toc27501631"/>
      <w:bookmarkStart w:id="9148" w:name="_Toc36049759"/>
      <w:bookmarkStart w:id="9149" w:name="_Toc45210529"/>
      <w:bookmarkStart w:id="9150" w:name="_Toc51851636"/>
      <w:bookmarkStart w:id="9151" w:name="_Toc92225295"/>
      <w:bookmarkStart w:id="9152" w:name="_Toc218718161"/>
      <w:bookmarkEnd w:id="9146"/>
      <w:r w:rsidRPr="00B02A0B">
        <w:t>23.2</w:t>
      </w:r>
      <w:r w:rsidRPr="00B02A0B">
        <w:rPr>
          <w:lang w:val="en-US"/>
        </w:rPr>
        <w:t>.3.3</w:t>
      </w:r>
      <w:r w:rsidRPr="00B02A0B">
        <w:tab/>
      </w:r>
      <w:r w:rsidRPr="00B02A0B">
        <w:rPr>
          <w:lang w:val="en-US"/>
        </w:rPr>
        <w:t>Decision to remove a regroup using preconfigured group</w:t>
      </w:r>
      <w:bookmarkEnd w:id="9147"/>
      <w:bookmarkEnd w:id="9148"/>
      <w:bookmarkEnd w:id="9149"/>
      <w:bookmarkEnd w:id="9150"/>
      <w:bookmarkEnd w:id="9151"/>
      <w:bookmarkEnd w:id="9152"/>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lastRenderedPageBreak/>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53" w:name="_CR23_2_4"/>
      <w:bookmarkStart w:id="9154" w:name="_Toc27501632"/>
      <w:bookmarkStart w:id="9155" w:name="_Toc36049760"/>
      <w:bookmarkStart w:id="9156" w:name="_Toc45210530"/>
      <w:bookmarkStart w:id="9157" w:name="_Toc51851637"/>
      <w:bookmarkStart w:id="9158" w:name="_Toc92225296"/>
      <w:bookmarkStart w:id="9159" w:name="_Toc218718162"/>
      <w:bookmarkEnd w:id="9153"/>
      <w:r w:rsidRPr="00B02A0B">
        <w:lastRenderedPageBreak/>
        <w:t>23.2</w:t>
      </w:r>
      <w:r w:rsidRPr="00B02A0B">
        <w:rPr>
          <w:lang w:val="en-US"/>
        </w:rPr>
        <w:t>.4</w:t>
      </w:r>
      <w:r w:rsidRPr="00B02A0B">
        <w:tab/>
      </w:r>
      <w:r w:rsidRPr="00B02A0B">
        <w:rPr>
          <w:lang w:val="en-US"/>
        </w:rPr>
        <w:t>Non-controlling MCData function procedures</w:t>
      </w:r>
      <w:bookmarkEnd w:id="9154"/>
      <w:bookmarkEnd w:id="9155"/>
      <w:bookmarkEnd w:id="9156"/>
      <w:bookmarkEnd w:id="9157"/>
      <w:bookmarkEnd w:id="9158"/>
      <w:bookmarkEnd w:id="9159"/>
    </w:p>
    <w:p w14:paraId="4096E324" w14:textId="77777777" w:rsidR="005C310B" w:rsidRPr="00B02A0B" w:rsidRDefault="005C310B" w:rsidP="007D34FE">
      <w:pPr>
        <w:pStyle w:val="Heading4"/>
        <w:rPr>
          <w:lang w:val="en-US"/>
        </w:rPr>
      </w:pPr>
      <w:bookmarkStart w:id="9160" w:name="_CR23_2_4_1"/>
      <w:bookmarkStart w:id="9161" w:name="_Toc27501633"/>
      <w:bookmarkStart w:id="9162" w:name="_Toc36049761"/>
      <w:bookmarkStart w:id="9163" w:name="_Toc45210531"/>
      <w:bookmarkStart w:id="9164" w:name="_Toc51851638"/>
      <w:bookmarkStart w:id="9165" w:name="_Toc92225297"/>
      <w:bookmarkStart w:id="9166" w:name="_Toc218718163"/>
      <w:bookmarkEnd w:id="9160"/>
      <w:r w:rsidRPr="00B02A0B">
        <w:t>23.2</w:t>
      </w:r>
      <w:r w:rsidRPr="00B02A0B">
        <w:rPr>
          <w:lang w:val="en-US"/>
        </w:rPr>
        <w:t>.4.1</w:t>
      </w:r>
      <w:r w:rsidRPr="00B02A0B">
        <w:tab/>
      </w:r>
      <w:r w:rsidRPr="00B02A0B">
        <w:rPr>
          <w:lang w:val="en-US"/>
        </w:rPr>
        <w:t>Notification of creation of a group regroup using preconfigured group</w:t>
      </w:r>
      <w:bookmarkEnd w:id="9161"/>
      <w:bookmarkEnd w:id="9162"/>
      <w:bookmarkEnd w:id="9163"/>
      <w:bookmarkEnd w:id="9164"/>
      <w:bookmarkEnd w:id="9165"/>
      <w:bookmarkEnd w:id="9166"/>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167" w:name="_CR23_2_4_2"/>
      <w:bookmarkStart w:id="9168" w:name="_Toc27501634"/>
      <w:bookmarkStart w:id="9169" w:name="_Toc36049762"/>
      <w:bookmarkStart w:id="9170" w:name="_Toc45210532"/>
      <w:bookmarkStart w:id="9171" w:name="_Toc51851639"/>
      <w:bookmarkStart w:id="9172" w:name="_Toc92225298"/>
      <w:bookmarkStart w:id="9173" w:name="_Toc218718164"/>
      <w:bookmarkEnd w:id="9167"/>
      <w:r w:rsidRPr="00B02A0B">
        <w:t>23.2</w:t>
      </w:r>
      <w:r w:rsidRPr="00B02A0B">
        <w:rPr>
          <w:lang w:val="en-US"/>
        </w:rPr>
        <w:t>.4.2</w:t>
      </w:r>
      <w:r w:rsidRPr="00B02A0B">
        <w:tab/>
      </w:r>
      <w:r w:rsidRPr="00B02A0B">
        <w:rPr>
          <w:lang w:val="en-US"/>
        </w:rPr>
        <w:t>Notification of removal of a group regroup using preconfigured group</w:t>
      </w:r>
      <w:bookmarkEnd w:id="9168"/>
      <w:bookmarkEnd w:id="9169"/>
      <w:bookmarkEnd w:id="9170"/>
      <w:bookmarkEnd w:id="9171"/>
      <w:bookmarkEnd w:id="9172"/>
      <w:bookmarkEnd w:id="9173"/>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174" w:name="_CR23_2_4_3"/>
      <w:bookmarkStart w:id="9175" w:name="_Toc36049763"/>
      <w:bookmarkStart w:id="9176" w:name="_Toc45210533"/>
      <w:bookmarkStart w:id="9177" w:name="_Toc51851640"/>
      <w:bookmarkStart w:id="9178" w:name="_Toc92225299"/>
      <w:bookmarkStart w:id="9179" w:name="_Toc27501635"/>
      <w:bookmarkStart w:id="9180" w:name="_Toc218718165"/>
      <w:bookmarkEnd w:id="9174"/>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175"/>
      <w:bookmarkEnd w:id="9176"/>
      <w:bookmarkEnd w:id="9177"/>
      <w:bookmarkEnd w:id="9178"/>
      <w:bookmarkEnd w:id="9180"/>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181" w:name="_CR23_3"/>
      <w:bookmarkStart w:id="9182" w:name="_Toc36049764"/>
      <w:bookmarkStart w:id="9183" w:name="_Toc45210534"/>
      <w:bookmarkStart w:id="9184" w:name="_Toc51851641"/>
      <w:bookmarkStart w:id="9185" w:name="_Toc92225300"/>
      <w:bookmarkStart w:id="9186" w:name="_Toc218718166"/>
      <w:bookmarkEnd w:id="9181"/>
      <w:r w:rsidRPr="00B02A0B">
        <w:t>23.</w:t>
      </w:r>
      <w:r w:rsidRPr="00B02A0B">
        <w:rPr>
          <w:lang w:val="en-US"/>
        </w:rPr>
        <w:t>3</w:t>
      </w:r>
      <w:r w:rsidRPr="00B02A0B">
        <w:tab/>
      </w:r>
      <w:r w:rsidRPr="00B02A0B">
        <w:rPr>
          <w:lang w:val="en-US"/>
        </w:rPr>
        <w:t>User regroup using a preconfigured group</w:t>
      </w:r>
      <w:bookmarkEnd w:id="9179"/>
      <w:bookmarkEnd w:id="9182"/>
      <w:bookmarkEnd w:id="9183"/>
      <w:bookmarkEnd w:id="9184"/>
      <w:bookmarkEnd w:id="9185"/>
      <w:bookmarkEnd w:id="9186"/>
    </w:p>
    <w:p w14:paraId="00C5E83E" w14:textId="77777777" w:rsidR="005C310B" w:rsidRPr="00B02A0B" w:rsidRDefault="005C310B" w:rsidP="007D34FE">
      <w:pPr>
        <w:pStyle w:val="Heading3"/>
        <w:rPr>
          <w:lang w:val="en-US"/>
        </w:rPr>
      </w:pPr>
      <w:bookmarkStart w:id="9187" w:name="_CR23_3_1"/>
      <w:bookmarkStart w:id="9188" w:name="_Toc27501636"/>
      <w:bookmarkStart w:id="9189" w:name="_Toc36049765"/>
      <w:bookmarkStart w:id="9190" w:name="_Toc45210535"/>
      <w:bookmarkStart w:id="9191" w:name="_Toc51851642"/>
      <w:bookmarkStart w:id="9192" w:name="_Toc92225301"/>
      <w:bookmarkStart w:id="9193" w:name="_Toc218718167"/>
      <w:bookmarkEnd w:id="9187"/>
      <w:r w:rsidRPr="00B02A0B">
        <w:t>23.3</w:t>
      </w:r>
      <w:r w:rsidRPr="00B02A0B">
        <w:rPr>
          <w:lang w:val="en-US"/>
        </w:rPr>
        <w:t>.1</w:t>
      </w:r>
      <w:r w:rsidRPr="00B02A0B">
        <w:tab/>
      </w:r>
      <w:r w:rsidRPr="00B02A0B">
        <w:rPr>
          <w:lang w:val="en-US"/>
        </w:rPr>
        <w:t>Client procedures</w:t>
      </w:r>
      <w:bookmarkEnd w:id="9188"/>
      <w:bookmarkEnd w:id="9189"/>
      <w:bookmarkEnd w:id="9190"/>
      <w:bookmarkEnd w:id="9191"/>
      <w:bookmarkEnd w:id="9192"/>
      <w:bookmarkEnd w:id="9193"/>
    </w:p>
    <w:p w14:paraId="436B3A9C" w14:textId="77777777" w:rsidR="005C310B" w:rsidRPr="00B02A0B" w:rsidRDefault="005C310B" w:rsidP="007D34FE">
      <w:pPr>
        <w:pStyle w:val="Heading4"/>
        <w:rPr>
          <w:lang w:val="en-US"/>
        </w:rPr>
      </w:pPr>
      <w:bookmarkStart w:id="9194" w:name="_CR23_3_1_1"/>
      <w:bookmarkStart w:id="9195" w:name="_Toc27501637"/>
      <w:bookmarkStart w:id="9196" w:name="_Toc36049766"/>
      <w:bookmarkStart w:id="9197" w:name="_Toc45210536"/>
      <w:bookmarkStart w:id="9198" w:name="_Toc51851643"/>
      <w:bookmarkStart w:id="9199" w:name="_Toc92225302"/>
      <w:bookmarkStart w:id="9200" w:name="_Toc218718168"/>
      <w:bookmarkEnd w:id="9194"/>
      <w:r w:rsidRPr="00B02A0B">
        <w:t>23.3</w:t>
      </w:r>
      <w:r w:rsidRPr="00B02A0B">
        <w:rPr>
          <w:lang w:val="en-US"/>
        </w:rPr>
        <w:t>.1.1</w:t>
      </w:r>
      <w:r w:rsidRPr="00B02A0B">
        <w:tab/>
      </w:r>
      <w:r w:rsidRPr="00B02A0B">
        <w:rPr>
          <w:lang w:val="en-US"/>
        </w:rPr>
        <w:t>Requesting a user regroup using a preconfigured group</w:t>
      </w:r>
      <w:bookmarkEnd w:id="9195"/>
      <w:bookmarkEnd w:id="9196"/>
      <w:bookmarkEnd w:id="9197"/>
      <w:bookmarkEnd w:id="9198"/>
      <w:bookmarkEnd w:id="9199"/>
      <w:bookmarkEnd w:id="9200"/>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201" w:name="_CR23_3_1_2"/>
      <w:bookmarkStart w:id="9202" w:name="_Toc27501638"/>
      <w:bookmarkStart w:id="9203" w:name="_Toc36049767"/>
      <w:bookmarkStart w:id="9204" w:name="_Toc45210537"/>
      <w:bookmarkStart w:id="9205" w:name="_Toc51851644"/>
      <w:bookmarkStart w:id="9206" w:name="_Toc92225303"/>
      <w:bookmarkStart w:id="9207" w:name="_Toc218718169"/>
      <w:bookmarkEnd w:id="9201"/>
      <w:r w:rsidRPr="00B02A0B">
        <w:t>23.3</w:t>
      </w:r>
      <w:r w:rsidRPr="00B02A0B">
        <w:rPr>
          <w:lang w:val="en-US"/>
        </w:rPr>
        <w:t>.1.2</w:t>
      </w:r>
      <w:r w:rsidRPr="00B02A0B">
        <w:tab/>
      </w:r>
      <w:r w:rsidRPr="00B02A0B">
        <w:rPr>
          <w:lang w:val="en-US"/>
        </w:rPr>
        <w:t>Removing a regroup using preconfigured group</w:t>
      </w:r>
      <w:bookmarkEnd w:id="9202"/>
      <w:bookmarkEnd w:id="9203"/>
      <w:bookmarkEnd w:id="9204"/>
      <w:bookmarkEnd w:id="9205"/>
      <w:bookmarkEnd w:id="9206"/>
      <w:bookmarkEnd w:id="9207"/>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208" w:name="_CR23_3_1_3"/>
      <w:bookmarkStart w:id="9209" w:name="_Toc36049768"/>
      <w:bookmarkStart w:id="9210" w:name="_Toc45210538"/>
      <w:bookmarkStart w:id="9211" w:name="_Toc51851645"/>
      <w:bookmarkStart w:id="9212" w:name="_Toc92225304"/>
      <w:bookmarkStart w:id="9213" w:name="_Toc27501639"/>
      <w:bookmarkStart w:id="9214" w:name="_Toc218718170"/>
      <w:bookmarkEnd w:id="9208"/>
      <w:r w:rsidRPr="00B02A0B">
        <w:t>23.3</w:t>
      </w:r>
      <w:r w:rsidRPr="00B02A0B">
        <w:rPr>
          <w:lang w:val="en-US"/>
        </w:rPr>
        <w:t>.1.3</w:t>
      </w:r>
      <w:r w:rsidRPr="00B02A0B">
        <w:tab/>
      </w:r>
      <w:r w:rsidRPr="00B02A0B">
        <w:rPr>
          <w:lang w:val="en-US"/>
        </w:rPr>
        <w:t>Creating a user regroup using preconfigured group</w:t>
      </w:r>
      <w:bookmarkEnd w:id="9209"/>
      <w:bookmarkEnd w:id="9210"/>
      <w:bookmarkEnd w:id="9211"/>
      <w:bookmarkEnd w:id="9212"/>
      <w:bookmarkEnd w:id="9214"/>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215" w:name="_CR23_3_1_4"/>
      <w:bookmarkStart w:id="9216" w:name="_Toc36049769"/>
      <w:bookmarkStart w:id="9217" w:name="_Toc45210539"/>
      <w:bookmarkStart w:id="9218" w:name="_Toc51851646"/>
      <w:bookmarkStart w:id="9219" w:name="_Toc92225305"/>
      <w:bookmarkStart w:id="9220" w:name="_Toc218718171"/>
      <w:bookmarkEnd w:id="9215"/>
      <w:r w:rsidRPr="00B02A0B">
        <w:t>23.3</w:t>
      </w:r>
      <w:r w:rsidRPr="00B02A0B">
        <w:rPr>
          <w:lang w:val="en-US"/>
        </w:rPr>
        <w:t>.1.4</w:t>
      </w:r>
      <w:r w:rsidRPr="00B02A0B">
        <w:tab/>
      </w:r>
      <w:r w:rsidRPr="00B02A0B">
        <w:rPr>
          <w:lang w:val="en-US"/>
        </w:rPr>
        <w:t>Removing a user regroup using preconfigured group</w:t>
      </w:r>
      <w:bookmarkEnd w:id="9216"/>
      <w:bookmarkEnd w:id="9217"/>
      <w:bookmarkEnd w:id="9218"/>
      <w:bookmarkEnd w:id="9219"/>
      <w:bookmarkEnd w:id="9220"/>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221" w:name="_CR23_3_2"/>
      <w:bookmarkStart w:id="9222" w:name="_Toc36049770"/>
      <w:bookmarkStart w:id="9223" w:name="_Toc45210540"/>
      <w:bookmarkStart w:id="9224" w:name="_Toc51851647"/>
      <w:bookmarkStart w:id="9225" w:name="_Toc92225306"/>
      <w:bookmarkStart w:id="9226" w:name="_Toc218718172"/>
      <w:bookmarkEnd w:id="9221"/>
      <w:r w:rsidRPr="00B02A0B">
        <w:t>23.3</w:t>
      </w:r>
      <w:r w:rsidRPr="00B02A0B">
        <w:rPr>
          <w:lang w:val="en-US"/>
        </w:rPr>
        <w:t>.2</w:t>
      </w:r>
      <w:r w:rsidRPr="00B02A0B">
        <w:tab/>
      </w:r>
      <w:r w:rsidRPr="00B02A0B">
        <w:rPr>
          <w:lang w:val="en-US"/>
        </w:rPr>
        <w:t>Participating MCData function procedures</w:t>
      </w:r>
      <w:bookmarkEnd w:id="9213"/>
      <w:bookmarkEnd w:id="9222"/>
      <w:bookmarkEnd w:id="9223"/>
      <w:bookmarkEnd w:id="9224"/>
      <w:bookmarkEnd w:id="9225"/>
      <w:bookmarkEnd w:id="9226"/>
    </w:p>
    <w:p w14:paraId="5A9C0142" w14:textId="77777777" w:rsidR="005C310B" w:rsidRPr="00B02A0B" w:rsidRDefault="005C310B" w:rsidP="007D34FE">
      <w:pPr>
        <w:pStyle w:val="Heading4"/>
        <w:rPr>
          <w:lang w:val="en-US"/>
        </w:rPr>
      </w:pPr>
      <w:bookmarkStart w:id="9227" w:name="_CR23_3_2_1"/>
      <w:bookmarkStart w:id="9228" w:name="_Toc27501640"/>
      <w:bookmarkStart w:id="9229" w:name="_Toc36049771"/>
      <w:bookmarkStart w:id="9230" w:name="_Toc45210541"/>
      <w:bookmarkStart w:id="9231" w:name="_Toc51851648"/>
      <w:bookmarkStart w:id="9232" w:name="_Toc92225307"/>
      <w:bookmarkStart w:id="9233" w:name="_Toc218718173"/>
      <w:bookmarkEnd w:id="9227"/>
      <w:r w:rsidRPr="00B02A0B">
        <w:t>23.3</w:t>
      </w:r>
      <w:r w:rsidRPr="00B02A0B">
        <w:rPr>
          <w:lang w:val="en-US"/>
        </w:rPr>
        <w:t>.2.1</w:t>
      </w:r>
      <w:r w:rsidRPr="00B02A0B">
        <w:tab/>
        <w:t>General</w:t>
      </w:r>
      <w:bookmarkEnd w:id="9228"/>
      <w:bookmarkEnd w:id="9229"/>
      <w:bookmarkEnd w:id="9230"/>
      <w:bookmarkEnd w:id="9231"/>
      <w:bookmarkEnd w:id="9232"/>
      <w:bookmarkEnd w:id="9233"/>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34" w:name="_CR23_3_2_2"/>
      <w:bookmarkStart w:id="9235" w:name="_Toc27501641"/>
      <w:bookmarkStart w:id="9236" w:name="_Toc36049772"/>
      <w:bookmarkStart w:id="9237" w:name="_Toc45210542"/>
      <w:bookmarkStart w:id="9238" w:name="_Toc51851649"/>
      <w:bookmarkStart w:id="9239" w:name="_Toc92225308"/>
      <w:bookmarkStart w:id="9240" w:name="_Toc218718174"/>
      <w:bookmarkEnd w:id="9234"/>
      <w:r w:rsidRPr="00B02A0B">
        <w:t>23.3</w:t>
      </w:r>
      <w:r w:rsidRPr="00B02A0B">
        <w:rPr>
          <w:lang w:val="en-US"/>
        </w:rPr>
        <w:t>.2.2</w:t>
      </w:r>
      <w:r w:rsidRPr="00B02A0B">
        <w:tab/>
      </w:r>
      <w:r w:rsidRPr="00B02A0B">
        <w:rPr>
          <w:lang w:val="en-US"/>
        </w:rPr>
        <w:t>Requesting a user regroup using a preconfigured group</w:t>
      </w:r>
      <w:bookmarkEnd w:id="9235"/>
      <w:bookmarkEnd w:id="9236"/>
      <w:bookmarkEnd w:id="9237"/>
      <w:bookmarkEnd w:id="9238"/>
      <w:bookmarkEnd w:id="9239"/>
      <w:bookmarkEnd w:id="9240"/>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41" w:name="_CR23_3_2_3"/>
      <w:bookmarkStart w:id="9242" w:name="_Toc27501642"/>
      <w:bookmarkStart w:id="9243" w:name="_Toc36049773"/>
      <w:bookmarkStart w:id="9244" w:name="_Toc45210543"/>
      <w:bookmarkStart w:id="9245" w:name="_Toc51851650"/>
      <w:bookmarkStart w:id="9246" w:name="_Toc92225309"/>
      <w:bookmarkStart w:id="9247" w:name="_Toc218718175"/>
      <w:bookmarkEnd w:id="9241"/>
      <w:r w:rsidRPr="00B02A0B">
        <w:t>23.3</w:t>
      </w:r>
      <w:r w:rsidRPr="00B02A0B">
        <w:rPr>
          <w:lang w:val="en-US"/>
        </w:rPr>
        <w:t>.2.3</w:t>
      </w:r>
      <w:r w:rsidRPr="00B02A0B">
        <w:tab/>
      </w:r>
      <w:r w:rsidRPr="00B02A0B">
        <w:rPr>
          <w:lang w:val="en-US"/>
        </w:rPr>
        <w:t>Removing a regroup using preconfigured group</w:t>
      </w:r>
      <w:bookmarkEnd w:id="9242"/>
      <w:bookmarkEnd w:id="9243"/>
      <w:bookmarkEnd w:id="9244"/>
      <w:bookmarkEnd w:id="9245"/>
      <w:bookmarkEnd w:id="9246"/>
      <w:bookmarkEnd w:id="9247"/>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48" w:name="_CR23_3_2_4"/>
      <w:bookmarkStart w:id="9249" w:name="_Toc27501643"/>
      <w:bookmarkStart w:id="9250" w:name="_Toc36049774"/>
      <w:bookmarkStart w:id="9251" w:name="_Toc45210544"/>
      <w:bookmarkStart w:id="9252" w:name="_Toc51851651"/>
      <w:bookmarkStart w:id="9253" w:name="_Toc92225310"/>
      <w:bookmarkStart w:id="9254" w:name="_Toc218718176"/>
      <w:bookmarkEnd w:id="9248"/>
      <w:r w:rsidRPr="00B02A0B">
        <w:t>23.3</w:t>
      </w:r>
      <w:r w:rsidRPr="00B02A0B">
        <w:rPr>
          <w:lang w:val="en-US"/>
        </w:rPr>
        <w:t>.2.4</w:t>
      </w:r>
      <w:r w:rsidRPr="00B02A0B">
        <w:tab/>
      </w:r>
      <w:r w:rsidRPr="00B02A0B">
        <w:rPr>
          <w:lang w:val="en-US"/>
        </w:rPr>
        <w:t>Notification of creation of a user regroup using preconfigured group</w:t>
      </w:r>
      <w:bookmarkEnd w:id="9249"/>
      <w:bookmarkEnd w:id="9250"/>
      <w:bookmarkEnd w:id="9251"/>
      <w:bookmarkEnd w:id="9252"/>
      <w:bookmarkEnd w:id="9253"/>
      <w:bookmarkEnd w:id="9254"/>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55" w:name="_Toc27501644"/>
      <w:bookmarkStart w:id="9256"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57" w:name="_CR23_3_2_5"/>
      <w:bookmarkStart w:id="9258" w:name="_Toc45210545"/>
      <w:bookmarkStart w:id="9259" w:name="_Toc51851652"/>
      <w:bookmarkStart w:id="9260" w:name="_Toc92225311"/>
      <w:bookmarkStart w:id="9261" w:name="_Toc218718177"/>
      <w:bookmarkEnd w:id="9257"/>
      <w:r w:rsidRPr="00B02A0B">
        <w:t>23.3</w:t>
      </w:r>
      <w:r w:rsidRPr="00B02A0B">
        <w:rPr>
          <w:lang w:val="en-US"/>
        </w:rPr>
        <w:t>.2.5</w:t>
      </w:r>
      <w:r w:rsidRPr="00B02A0B">
        <w:tab/>
      </w:r>
      <w:r w:rsidRPr="00B02A0B">
        <w:rPr>
          <w:lang w:val="en-US"/>
        </w:rPr>
        <w:t>Notification of removal of a user regroup using preconfigured group</w:t>
      </w:r>
      <w:bookmarkEnd w:id="9255"/>
      <w:bookmarkEnd w:id="9256"/>
      <w:bookmarkEnd w:id="9258"/>
      <w:bookmarkEnd w:id="9259"/>
      <w:bookmarkEnd w:id="9260"/>
      <w:bookmarkEnd w:id="9261"/>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62" w:name="_CR23_3_3"/>
      <w:bookmarkStart w:id="9263" w:name="_Toc27501645"/>
      <w:bookmarkStart w:id="9264" w:name="_Toc36049776"/>
      <w:bookmarkStart w:id="9265" w:name="_Toc45210546"/>
      <w:bookmarkStart w:id="9266" w:name="_Toc51851653"/>
      <w:bookmarkStart w:id="9267" w:name="_Toc92225312"/>
      <w:bookmarkStart w:id="9268" w:name="_Toc218718178"/>
      <w:bookmarkEnd w:id="9262"/>
      <w:r w:rsidRPr="00B02A0B">
        <w:t>23.3</w:t>
      </w:r>
      <w:r w:rsidRPr="00B02A0B">
        <w:rPr>
          <w:lang w:val="en-US"/>
        </w:rPr>
        <w:t>.3</w:t>
      </w:r>
      <w:r w:rsidRPr="00B02A0B">
        <w:tab/>
      </w:r>
      <w:r w:rsidRPr="00B02A0B">
        <w:rPr>
          <w:lang w:val="en-US"/>
        </w:rPr>
        <w:t>Controlling MCData function procedures</w:t>
      </w:r>
      <w:bookmarkEnd w:id="9263"/>
      <w:bookmarkEnd w:id="9264"/>
      <w:bookmarkEnd w:id="9265"/>
      <w:bookmarkEnd w:id="9266"/>
      <w:bookmarkEnd w:id="9267"/>
      <w:bookmarkEnd w:id="9268"/>
    </w:p>
    <w:p w14:paraId="2F182CAD" w14:textId="77777777" w:rsidR="005C310B" w:rsidRPr="00B02A0B" w:rsidRDefault="005C310B" w:rsidP="007D34FE">
      <w:pPr>
        <w:pStyle w:val="Heading4"/>
        <w:rPr>
          <w:lang w:val="en-US"/>
        </w:rPr>
      </w:pPr>
      <w:bookmarkStart w:id="9269" w:name="_CR23_3_3_1"/>
      <w:bookmarkStart w:id="9270" w:name="_Toc27501646"/>
      <w:bookmarkStart w:id="9271" w:name="_Toc36049777"/>
      <w:bookmarkStart w:id="9272" w:name="_Toc45210547"/>
      <w:bookmarkStart w:id="9273" w:name="_Toc51851654"/>
      <w:bookmarkStart w:id="9274" w:name="_Toc92225313"/>
      <w:bookmarkStart w:id="9275" w:name="_Toc218718179"/>
      <w:bookmarkEnd w:id="9269"/>
      <w:r w:rsidRPr="00B02A0B">
        <w:t>23.3</w:t>
      </w:r>
      <w:r w:rsidRPr="00B02A0B">
        <w:rPr>
          <w:lang w:val="en-US"/>
        </w:rPr>
        <w:t>.3.1</w:t>
      </w:r>
      <w:r w:rsidRPr="00B02A0B">
        <w:tab/>
      </w:r>
      <w:r w:rsidRPr="00B02A0B">
        <w:rPr>
          <w:lang w:val="en-US"/>
        </w:rPr>
        <w:t>Request to create a user regroup using preconfigured group</w:t>
      </w:r>
      <w:bookmarkEnd w:id="9270"/>
      <w:bookmarkEnd w:id="9271"/>
      <w:bookmarkEnd w:id="9272"/>
      <w:bookmarkEnd w:id="9273"/>
      <w:bookmarkEnd w:id="9274"/>
      <w:bookmarkEnd w:id="9275"/>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276" w:name="_CR23_3_3_2"/>
      <w:bookmarkStart w:id="9277" w:name="_Toc27501647"/>
      <w:bookmarkStart w:id="9278" w:name="_Toc36049778"/>
      <w:bookmarkStart w:id="9279" w:name="_Toc45210548"/>
      <w:bookmarkStart w:id="9280" w:name="_Toc51851655"/>
      <w:bookmarkStart w:id="9281" w:name="_Toc92225314"/>
      <w:bookmarkStart w:id="9282" w:name="_Toc218718180"/>
      <w:bookmarkEnd w:id="9276"/>
      <w:r w:rsidRPr="00B02A0B">
        <w:lastRenderedPageBreak/>
        <w:t>23.3</w:t>
      </w:r>
      <w:r w:rsidRPr="00B02A0B">
        <w:rPr>
          <w:lang w:val="en-US"/>
        </w:rPr>
        <w:t>.3.2</w:t>
      </w:r>
      <w:r w:rsidRPr="00B02A0B">
        <w:tab/>
      </w:r>
      <w:r w:rsidRPr="00B02A0B">
        <w:rPr>
          <w:lang w:val="en-US"/>
        </w:rPr>
        <w:t>Request to remove a user regroup using preconfigured group</w:t>
      </w:r>
      <w:bookmarkEnd w:id="9277"/>
      <w:bookmarkEnd w:id="9278"/>
      <w:bookmarkEnd w:id="9279"/>
      <w:bookmarkEnd w:id="9280"/>
      <w:bookmarkEnd w:id="9281"/>
      <w:bookmarkEnd w:id="9282"/>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283" w:name="_CR23_3_3_3"/>
      <w:bookmarkStart w:id="9284" w:name="_Toc27501648"/>
      <w:bookmarkStart w:id="9285" w:name="_Toc36049779"/>
      <w:bookmarkStart w:id="9286" w:name="_Toc45210549"/>
      <w:bookmarkStart w:id="9287" w:name="_Toc51851656"/>
      <w:bookmarkStart w:id="9288" w:name="_Toc92225315"/>
      <w:bookmarkStart w:id="9289" w:name="_Toc218718181"/>
      <w:bookmarkEnd w:id="9283"/>
      <w:r w:rsidRPr="00B02A0B">
        <w:t>23.3</w:t>
      </w:r>
      <w:r w:rsidRPr="00B02A0B">
        <w:rPr>
          <w:lang w:val="en-US"/>
        </w:rPr>
        <w:t>.3.3</w:t>
      </w:r>
      <w:r w:rsidRPr="00B02A0B">
        <w:tab/>
      </w:r>
      <w:r w:rsidRPr="00B02A0B">
        <w:rPr>
          <w:lang w:val="en-US"/>
        </w:rPr>
        <w:t>Decision to remove a regroup using preconfigured group</w:t>
      </w:r>
      <w:bookmarkEnd w:id="9284"/>
      <w:bookmarkEnd w:id="9285"/>
      <w:bookmarkEnd w:id="9286"/>
      <w:bookmarkEnd w:id="9287"/>
      <w:bookmarkEnd w:id="9288"/>
      <w:bookmarkEnd w:id="9289"/>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290" w:name="_CR24"/>
      <w:bookmarkStart w:id="9291" w:name="_Toc218718182"/>
      <w:bookmarkEnd w:id="9290"/>
      <w:r>
        <w:rPr>
          <w:lang w:eastAsia="ko-KR"/>
        </w:rPr>
        <w:t>24</w:t>
      </w:r>
      <w:r>
        <w:rPr>
          <w:rFonts w:hint="eastAsia"/>
          <w:lang w:eastAsia="ko-KR"/>
        </w:rPr>
        <w:tab/>
      </w:r>
      <w:r>
        <w:rPr>
          <w:lang w:eastAsia="ko-KR"/>
        </w:rPr>
        <w:t>Adhoc group data communication</w:t>
      </w:r>
      <w:bookmarkEnd w:id="9291"/>
    </w:p>
    <w:p w14:paraId="35D8F308" w14:textId="77777777" w:rsidR="00AE557D" w:rsidRDefault="00AE557D" w:rsidP="00AE557D">
      <w:pPr>
        <w:pStyle w:val="Heading2"/>
        <w:rPr>
          <w:lang w:eastAsia="ko-KR"/>
        </w:rPr>
      </w:pPr>
      <w:bookmarkStart w:id="9292" w:name="_CR24_1"/>
      <w:bookmarkStart w:id="9293" w:name="_Toc218718183"/>
      <w:bookmarkEnd w:id="9292"/>
      <w:r>
        <w:rPr>
          <w:lang w:eastAsia="ko-KR"/>
        </w:rPr>
        <w:t>24</w:t>
      </w:r>
      <w:r>
        <w:rPr>
          <w:rFonts w:hint="eastAsia"/>
          <w:lang w:eastAsia="ko-KR"/>
        </w:rPr>
        <w:t>.</w:t>
      </w:r>
      <w:r>
        <w:rPr>
          <w:lang w:eastAsia="ko-KR"/>
        </w:rPr>
        <w:t>1</w:t>
      </w:r>
      <w:r>
        <w:rPr>
          <w:rFonts w:hint="eastAsia"/>
          <w:lang w:eastAsia="ko-KR"/>
        </w:rPr>
        <w:tab/>
        <w:t>General</w:t>
      </w:r>
      <w:bookmarkEnd w:id="9293"/>
    </w:p>
    <w:p w14:paraId="5EF04A3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EE6F8E">
        <w:t xml:space="preserve"> </w:t>
      </w:r>
      <w:r>
        <w:t>using media plane procedures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77777777" w:rsidR="00AE557D" w:rsidRDefault="00AE557D" w:rsidP="00AE557D">
      <w:pPr>
        <w:rPr>
          <w:lang w:eastAsia="zh-CN"/>
        </w:rPr>
      </w:pPr>
      <w:r>
        <w:rPr>
          <w:lang w:val="nl-NL"/>
        </w:rPr>
        <w:t xml:space="preserve">The adhoc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MCData group.</w:t>
      </w:r>
    </w:p>
    <w:p w14:paraId="4FECC8B9" w14:textId="77777777"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[3].</w:t>
      </w:r>
      <w:r w:rsidRPr="008F634F">
        <w:rPr>
          <w:lang w:eastAsia="zh-CN"/>
        </w:rPr>
        <w:t xml:space="preserve"> </w:t>
      </w:r>
    </w:p>
    <w:p w14:paraId="49DD4C94" w14:textId="77777777"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adhoc group </w:t>
      </w:r>
      <w:r>
        <w:rPr>
          <w:lang w:eastAsia="ko-KR"/>
        </w:rPr>
        <w:t>data communications</w:t>
      </w:r>
      <w:r>
        <w:t xml:space="preserve">. The MCData group ID of the </w:t>
      </w:r>
      <w:r>
        <w:rPr>
          <w:lang w:val="nl-NL"/>
        </w:rPr>
        <w:t xml:space="preserve">adhoc group </w:t>
      </w:r>
      <w:r>
        <w:rPr>
          <w:lang w:eastAsia="ko-KR"/>
        </w:rPr>
        <w:t>data communication</w:t>
      </w:r>
      <w:r>
        <w:t xml:space="preserve"> is provided by the MCData server when the adhoc group </w:t>
      </w:r>
      <w:r>
        <w:rPr>
          <w:lang w:eastAsia="ko-KR"/>
        </w:rPr>
        <w:t>data communication</w:t>
      </w:r>
      <w:r>
        <w:t xml:space="preserve"> originated. To establish a security context for the end-to-end secured adhoc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294" w:name="_CR24_2"/>
      <w:bookmarkStart w:id="9295" w:name="_Toc218718184"/>
      <w:bookmarkEnd w:id="9294"/>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295"/>
    </w:p>
    <w:p w14:paraId="5C461248" w14:textId="77777777" w:rsidR="00AE557D" w:rsidRPr="0073469F" w:rsidRDefault="00AE557D" w:rsidP="00AE557D">
      <w:pPr>
        <w:pStyle w:val="Heading3"/>
        <w:rPr>
          <w:rFonts w:eastAsia="Malgun Gothic"/>
        </w:rPr>
      </w:pPr>
      <w:bookmarkStart w:id="9296" w:name="_CR24_2_1"/>
      <w:bookmarkStart w:id="9297" w:name="_Toc20155861"/>
      <w:bookmarkStart w:id="9298" w:name="_Toc27501018"/>
      <w:bookmarkStart w:id="9299" w:name="_Toc36049144"/>
      <w:bookmarkStart w:id="9300" w:name="_Toc45209910"/>
      <w:bookmarkStart w:id="9301" w:name="_Toc51860735"/>
      <w:bookmarkStart w:id="9302" w:name="_Toc138441039"/>
      <w:bookmarkStart w:id="9303" w:name="_Toc218718185"/>
      <w:bookmarkEnd w:id="9296"/>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297"/>
      <w:bookmarkEnd w:id="9298"/>
      <w:bookmarkEnd w:id="9299"/>
      <w:bookmarkEnd w:id="9300"/>
      <w:bookmarkEnd w:id="9301"/>
      <w:bookmarkEnd w:id="9302"/>
      <w:r w:rsidRPr="0073469F">
        <w:rPr>
          <w:rFonts w:eastAsia="Malgun Gothic"/>
        </w:rPr>
        <w:t>General</w:t>
      </w:r>
      <w:bookmarkEnd w:id="9303"/>
    </w:p>
    <w:p w14:paraId="073833D8"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using on-demand and pre-established sessions to setup adhoc group data communications, release the ongoing adhoc group data communications, and modify the ongoing adhoc group data communications participants</w:t>
      </w:r>
      <w:r w:rsidRPr="00AB5FED">
        <w:rPr>
          <w:lang w:val="nl-NL"/>
        </w:rPr>
        <w:t>.</w:t>
      </w:r>
    </w:p>
    <w:p w14:paraId="12299739" w14:textId="77777777" w:rsidR="00AE557D" w:rsidRPr="0073469F" w:rsidRDefault="00AE557D" w:rsidP="00AE557D">
      <w:pPr>
        <w:pStyle w:val="Heading3"/>
        <w:rPr>
          <w:rFonts w:eastAsia="Malgun Gothic"/>
        </w:rPr>
      </w:pPr>
      <w:bookmarkStart w:id="9304" w:name="_CR24_2_2"/>
      <w:bookmarkStart w:id="9305" w:name="_Toc218718186"/>
      <w:bookmarkEnd w:id="930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305"/>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306" w:name="_CR24_2_2_1"/>
      <w:bookmarkStart w:id="9307" w:name="14f4399e2adfb55a__Toc427698784"/>
      <w:bookmarkStart w:id="9308" w:name="_Toc20155863"/>
      <w:bookmarkStart w:id="9309" w:name="_Toc27501020"/>
      <w:bookmarkStart w:id="9310" w:name="_Toc36049146"/>
      <w:bookmarkStart w:id="9311" w:name="_Toc45209912"/>
      <w:bookmarkStart w:id="9312" w:name="_Toc51860737"/>
      <w:bookmarkStart w:id="9313" w:name="_Toc138441041"/>
      <w:bookmarkStart w:id="9314" w:name="_Toc218718187"/>
      <w:bookmarkEnd w:id="930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307"/>
      <w:bookmarkEnd w:id="9308"/>
      <w:bookmarkEnd w:id="9309"/>
      <w:bookmarkEnd w:id="9310"/>
      <w:bookmarkEnd w:id="9311"/>
      <w:bookmarkEnd w:id="9312"/>
      <w:bookmarkEnd w:id="9313"/>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14"/>
    </w:p>
    <w:p w14:paraId="4C1513AA" w14:textId="77777777" w:rsidR="00AE557D" w:rsidRPr="0073469F" w:rsidRDefault="00AE557D" w:rsidP="00AE557D">
      <w:pPr>
        <w:pStyle w:val="Heading5"/>
        <w:rPr>
          <w:rFonts w:eastAsia="Malgun Gothic"/>
        </w:rPr>
      </w:pPr>
      <w:bookmarkStart w:id="9315" w:name="_CR24_2_2_1_1"/>
      <w:bookmarkStart w:id="9316" w:name="_Toc218718188"/>
      <w:bookmarkEnd w:id="931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16"/>
    </w:p>
    <w:p w14:paraId="5FA030C8" w14:textId="77777777" w:rsidR="00AE557D" w:rsidRDefault="00AE557D" w:rsidP="00AE557D">
      <w:r w:rsidRPr="0073469F">
        <w:t>Upon receiving a request from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lastRenderedPageBreak/>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lastRenderedPageBreak/>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77777777" w:rsidR="00AE557D" w:rsidRDefault="00AE557D" w:rsidP="00AE557D">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in the SIP </w:t>
      </w:r>
      <w:r w:rsidRPr="0073469F">
        <w:rPr>
          <w:lang w:eastAsia="ko-KR"/>
        </w:rPr>
        <w:lastRenderedPageBreak/>
        <w:t>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7777777"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317" w:name="_CR24_2_2_1_2"/>
      <w:bookmarkStart w:id="9318" w:name="_Toc218718189"/>
      <w:bookmarkEnd w:id="931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18"/>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lastRenderedPageBreak/>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lastRenderedPageBreak/>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lastRenderedPageBreak/>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319" w:name="_CR24_2_2_2"/>
      <w:bookmarkStart w:id="9320" w:name="_Toc218718190"/>
      <w:bookmarkEnd w:id="9319"/>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20"/>
    </w:p>
    <w:p w14:paraId="5274038D" w14:textId="77777777" w:rsidR="009F2F1B" w:rsidRPr="0073469F" w:rsidRDefault="009F2F1B" w:rsidP="009F2F1B">
      <w:pPr>
        <w:pStyle w:val="Heading5"/>
        <w:rPr>
          <w:rFonts w:eastAsia="Malgun Gothic"/>
        </w:rPr>
      </w:pPr>
      <w:bookmarkStart w:id="9321" w:name="_CR24_2_2_2_1"/>
      <w:bookmarkStart w:id="9322" w:name="_Toc218718191"/>
      <w:bookmarkEnd w:id="9321"/>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322"/>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lastRenderedPageBreak/>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77777777"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7777777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lastRenderedPageBreak/>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78209D8F"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205A78">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lastRenderedPageBreak/>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323" w:name="_CR24_2_2_2_2"/>
      <w:bookmarkStart w:id="9324" w:name="_Toc218718192"/>
      <w:bookmarkEnd w:id="9323"/>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24"/>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325" w:name="_CR24_2_3"/>
      <w:bookmarkStart w:id="9326" w:name="_Toc218718193"/>
      <w:bookmarkEnd w:id="9325"/>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326"/>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327" w:name="_CR24_2_3_1"/>
      <w:bookmarkStart w:id="9328" w:name="_Toc218718194"/>
      <w:bookmarkEnd w:id="9327"/>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28"/>
    </w:p>
    <w:p w14:paraId="3102DB37" w14:textId="77777777" w:rsidR="00AE557D" w:rsidRPr="0073469F" w:rsidRDefault="00AE557D" w:rsidP="00AE557D">
      <w:pPr>
        <w:pStyle w:val="Heading5"/>
        <w:rPr>
          <w:rFonts w:eastAsia="Malgun Gothic"/>
        </w:rPr>
      </w:pPr>
      <w:bookmarkStart w:id="9329" w:name="_CR24_2_3_1_1"/>
      <w:bookmarkStart w:id="9330" w:name="_Toc218718195"/>
      <w:bookmarkEnd w:id="932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30"/>
    </w:p>
    <w:p w14:paraId="55A09C8E"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77777777" w:rsidR="00AE557D" w:rsidRPr="0073469F" w:rsidRDefault="00AE557D" w:rsidP="00AE557D">
      <w:pPr>
        <w:pStyle w:val="B1"/>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r>
        <w:rPr>
          <w:lang w:eastAsia="ko-KR"/>
        </w:rPr>
        <w:t xml:space="preserve">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331" w:name="_CR24_2_3_1_2"/>
      <w:bookmarkStart w:id="9332" w:name="_Toc218718196"/>
      <w:bookmarkEnd w:id="933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32"/>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333" w:name="_CR24_2_3_2"/>
      <w:bookmarkStart w:id="9334" w:name="_Toc218718197"/>
      <w:bookmarkEnd w:id="9333"/>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34"/>
    </w:p>
    <w:p w14:paraId="1D2E6899" w14:textId="77777777" w:rsidR="0023143E" w:rsidRPr="0073469F" w:rsidRDefault="0023143E" w:rsidP="0023143E">
      <w:pPr>
        <w:pStyle w:val="Heading5"/>
        <w:rPr>
          <w:rFonts w:eastAsia="Malgun Gothic"/>
        </w:rPr>
      </w:pPr>
      <w:bookmarkStart w:id="9335" w:name="_CR24_2_3_2_1"/>
      <w:bookmarkStart w:id="9336" w:name="_Toc218718198"/>
      <w:bookmarkEnd w:id="9335"/>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36"/>
    </w:p>
    <w:p w14:paraId="186F69E2" w14:textId="77777777"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77777777" w:rsidR="0023143E" w:rsidRPr="00B02A0B"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lastRenderedPageBreak/>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37" w:name="_CR24_2_4"/>
      <w:bookmarkStart w:id="9338" w:name="_Toc218718199"/>
      <w:bookmarkEnd w:id="9337"/>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38"/>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39" w:name="_CR24_2_4_1"/>
      <w:bookmarkStart w:id="9340" w:name="_Toc218718200"/>
      <w:bookmarkEnd w:id="933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40"/>
    </w:p>
    <w:p w14:paraId="7E476E01" w14:textId="77777777" w:rsidR="00AE557D" w:rsidRPr="0073469F" w:rsidRDefault="00AE557D" w:rsidP="00AE557D">
      <w:pPr>
        <w:pStyle w:val="Heading5"/>
        <w:rPr>
          <w:rFonts w:eastAsia="Malgun Gothic"/>
        </w:rPr>
      </w:pPr>
      <w:bookmarkStart w:id="9341" w:name="_CR24_2_4_1_1"/>
      <w:bookmarkStart w:id="9342" w:name="_Toc218718201"/>
      <w:bookmarkEnd w:id="93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42"/>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r>
        <w:rPr>
          <w:lang w:eastAsia="ko-KR"/>
        </w:rPr>
        <w:t xml:space="preserve"> and</w:t>
      </w:r>
    </w:p>
    <w:p w14:paraId="6C594EFA" w14:textId="77777777"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43" w:name="_CR24_2_4_1_2"/>
      <w:bookmarkStart w:id="9344" w:name="_Toc218718202"/>
      <w:bookmarkEnd w:id="93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44"/>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45" w:name="_CR24_2_4_2"/>
      <w:bookmarkStart w:id="9346" w:name="_Toc218718203"/>
      <w:bookmarkEnd w:id="9345"/>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46"/>
    </w:p>
    <w:p w14:paraId="23E6685C" w14:textId="77777777" w:rsidR="00B71D01" w:rsidRPr="0073469F" w:rsidRDefault="00B71D01" w:rsidP="00B71D01">
      <w:pPr>
        <w:pStyle w:val="Heading5"/>
        <w:rPr>
          <w:rFonts w:eastAsia="Malgun Gothic"/>
        </w:rPr>
      </w:pPr>
      <w:bookmarkStart w:id="9347" w:name="_CR24_2_4_2_1"/>
      <w:bookmarkStart w:id="9348" w:name="_Toc218718204"/>
      <w:bookmarkEnd w:id="9347"/>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48"/>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77777777" w:rsidR="00B71D01" w:rsidRPr="00B02A0B" w:rsidRDefault="00B71D01" w:rsidP="00B71D01">
      <w:pPr>
        <w:pStyle w:val="B1"/>
        <w:rPr>
          <w:lang w:eastAsia="ko-KR"/>
        </w:rPr>
      </w:pPr>
      <w:r w:rsidRPr="00B02A0B">
        <w:rPr>
          <w:lang w:eastAsia="ko-KR"/>
        </w:rPr>
        <w:lastRenderedPageBreak/>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07F4E4AD" w14:textId="77777777" w:rsidR="00B71D01" w:rsidRPr="00B02A0B" w:rsidRDefault="00B71D01" w:rsidP="00B71D01">
      <w:pPr>
        <w:pStyle w:val="B1"/>
        <w:rPr>
          <w:lang w:eastAsia="ko-KR"/>
        </w:rPr>
      </w:pPr>
      <w:r w:rsidRPr="00B02A0B">
        <w:rPr>
          <w:lang w:eastAsia="ko-KR"/>
        </w:rPr>
        <w:t>9)</w:t>
      </w:r>
      <w:r w:rsidRPr="00B02A0B">
        <w:rPr>
          <w:lang w:eastAsia="ko-KR"/>
        </w:rPr>
        <w:tab/>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49" w:name="_CR24_2_5"/>
      <w:bookmarkStart w:id="9350" w:name="_Toc218718205"/>
      <w:bookmarkEnd w:id="9349"/>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50"/>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51" w:name="_CR24_2_5_1"/>
      <w:bookmarkStart w:id="9352" w:name="_Toc218718206"/>
      <w:bookmarkEnd w:id="935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2"/>
    </w:p>
    <w:p w14:paraId="5F16A113" w14:textId="77777777" w:rsidR="00AE557D" w:rsidRPr="0073469F" w:rsidRDefault="00AE557D" w:rsidP="00AE557D">
      <w:pPr>
        <w:pStyle w:val="Heading5"/>
        <w:rPr>
          <w:rFonts w:eastAsia="Malgun Gothic"/>
        </w:rPr>
      </w:pPr>
      <w:bookmarkStart w:id="9353" w:name="_CR24_2_5_1_1"/>
      <w:bookmarkStart w:id="9354" w:name="_Toc218718207"/>
      <w:bookmarkEnd w:id="935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54"/>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55" w:name="_CR24_2_5_2"/>
      <w:bookmarkStart w:id="9356" w:name="_Toc218718208"/>
      <w:bookmarkEnd w:id="9355"/>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56"/>
    </w:p>
    <w:p w14:paraId="3FFD0DD4" w14:textId="77777777" w:rsidR="0085543C" w:rsidRPr="0073469F" w:rsidRDefault="0085543C" w:rsidP="0085543C">
      <w:pPr>
        <w:pStyle w:val="Heading5"/>
        <w:rPr>
          <w:rFonts w:eastAsia="Malgun Gothic"/>
        </w:rPr>
      </w:pPr>
      <w:bookmarkStart w:id="9357" w:name="_CR24_2_5_2_1"/>
      <w:bookmarkStart w:id="9358" w:name="_Toc218718209"/>
      <w:bookmarkEnd w:id="9357"/>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58"/>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59" w:name="_CR24_2_6"/>
      <w:bookmarkStart w:id="9360" w:name="_Toc218718210"/>
      <w:bookmarkEnd w:id="9359"/>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60"/>
    </w:p>
    <w:p w14:paraId="47D81D17"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procedures.</w:t>
      </w:r>
    </w:p>
    <w:p w14:paraId="48E0CDC7" w14:textId="77777777" w:rsidR="00276A61" w:rsidRPr="0073469F" w:rsidRDefault="00276A61" w:rsidP="00276A61">
      <w:pPr>
        <w:pStyle w:val="Heading4"/>
        <w:rPr>
          <w:rFonts w:eastAsia="Malgun Gothic"/>
        </w:rPr>
      </w:pPr>
      <w:bookmarkStart w:id="9361" w:name="_CR24_2_6_1"/>
      <w:bookmarkStart w:id="9362" w:name="_Toc218718211"/>
      <w:bookmarkEnd w:id="936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2"/>
    </w:p>
    <w:p w14:paraId="73431DA3" w14:textId="77777777" w:rsidR="00276A61" w:rsidRPr="0073469F" w:rsidRDefault="00276A61" w:rsidP="00276A61">
      <w:pPr>
        <w:pStyle w:val="Heading5"/>
        <w:rPr>
          <w:rFonts w:eastAsia="Malgun Gothic"/>
        </w:rPr>
      </w:pPr>
      <w:bookmarkStart w:id="9363" w:name="_CR24_2_6_1_1"/>
      <w:bookmarkStart w:id="9364" w:name="_Toc218718212"/>
      <w:bookmarkEnd w:id="9363"/>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64"/>
    </w:p>
    <w:p w14:paraId="70D4E7F4" w14:textId="77777777" w:rsidR="00276A61" w:rsidRPr="0073469F" w:rsidRDefault="00276A61" w:rsidP="00276A61">
      <w:pPr>
        <w:rPr>
          <w:lang w:eastAsia="ko-KR"/>
        </w:rPr>
      </w:pPr>
      <w:r w:rsidRPr="0073469F">
        <w:t xml:space="preserve">Upon receiving a request from an </w:t>
      </w:r>
      <w:r>
        <w:t xml:space="preserve">authorized </w:t>
      </w:r>
      <w:r w:rsidRPr="0073469F">
        <w:t>MC</w:t>
      </w:r>
      <w:r>
        <w:t>Data</w:t>
      </w:r>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w:t>
      </w:r>
      <w:r>
        <w:t>Data</w:t>
      </w:r>
      <w:r w:rsidRPr="0073469F">
        <w:t xml:space="preserve"> </w:t>
      </w:r>
      <w:r w:rsidRPr="006F203D">
        <w:t xml:space="preserve">adhoc group </w:t>
      </w:r>
      <w:r w:rsidRPr="0073469F">
        <w:t>session</w:t>
      </w:r>
      <w:r>
        <w:rPr>
          <w:lang w:eastAsia="ko-KR"/>
        </w:rPr>
        <w:t xml:space="preserve"> to update the participants list</w:t>
      </w:r>
      <w:r w:rsidRPr="0073469F">
        <w:rPr>
          <w:lang w:eastAsia="ko-KR"/>
        </w:rPr>
        <w:t>,</w:t>
      </w:r>
      <w:r w:rsidRPr="0073469F">
        <w:t xml:space="preserve"> the MC</w:t>
      </w:r>
      <w:r>
        <w:t>Data</w:t>
      </w:r>
      <w:r w:rsidRPr="0073469F">
        <w:t xml:space="preserve"> client shall generate a SIP re-INVITE request </w:t>
      </w:r>
      <w:r>
        <w:t xml:space="preserve">as </w:t>
      </w:r>
      <w:r w:rsidRPr="0073469F">
        <w:t xml:space="preserve">specified in </w:t>
      </w:r>
      <w:r>
        <w:t>3GPP TS 24.229 [5]</w:t>
      </w:r>
      <w:r w:rsidRPr="0073469F">
        <w:t>, with the clarifications given below.</w:t>
      </w:r>
    </w:p>
    <w:p w14:paraId="32D371A7" w14:textId="77777777" w:rsidR="00276A61" w:rsidRPr="0073469F" w:rsidRDefault="00276A61" w:rsidP="00276A61">
      <w:pPr>
        <w:pStyle w:val="B1"/>
      </w:pPr>
      <w:r>
        <w:lastRenderedPageBreak/>
        <w:t>1</w:t>
      </w:r>
      <w:r w:rsidRPr="0073469F">
        <w:t>)</w:t>
      </w:r>
      <w:r w:rsidRPr="0073469F">
        <w:tab/>
        <w:t xml:space="preserve">shall include an </w:t>
      </w:r>
      <w:r>
        <w:t>application/vnd.3gpp.mcdata-info+xml</w:t>
      </w:r>
      <w:r w:rsidRPr="0073469F">
        <w:t xml:space="preserve"> MIME body populated as </w:t>
      </w:r>
      <w:r w:rsidRPr="00111D8E">
        <w:t xml:space="preserve">currently </w:t>
      </w:r>
      <w:r>
        <w:t>established session</w:t>
      </w:r>
      <w:r w:rsidRPr="0073469F">
        <w:t>;</w:t>
      </w:r>
    </w:p>
    <w:p w14:paraId="74BBF0CD" w14:textId="77777777" w:rsidR="00276A61" w:rsidRPr="0073469F" w:rsidRDefault="00276A61" w:rsidP="00276A61">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r w:rsidRPr="0073469F">
        <w:t>MC</w:t>
      </w:r>
      <w:r>
        <w:t>Data</w:t>
      </w:r>
      <w:r w:rsidRPr="0073469F">
        <w:t xml:space="preserve"> </w:t>
      </w:r>
      <w:r w:rsidRPr="00B62D1C">
        <w:rPr>
          <w:lang w:val="en-US"/>
        </w:rPr>
        <w:t>user requested</w:t>
      </w:r>
      <w:r>
        <w:rPr>
          <w:lang w:val="en-US"/>
        </w:rPr>
        <w:t xml:space="preserve"> to include the list of </w:t>
      </w:r>
      <w:r w:rsidRPr="0073469F">
        <w:t>MC</w:t>
      </w:r>
      <w:r>
        <w:t>Data</w:t>
      </w:r>
      <w:r w:rsidRPr="0073469F">
        <w:t xml:space="preserve"> </w:t>
      </w:r>
      <w:r>
        <w:rPr>
          <w:lang w:val="en-US"/>
        </w:rPr>
        <w:t xml:space="preserve">users </w:t>
      </w:r>
      <w:r w:rsidRPr="00914F87">
        <w:rPr>
          <w:lang w:eastAsia="ko-KR"/>
        </w:rPr>
        <w:t xml:space="preserve">to be </w:t>
      </w:r>
      <w:r>
        <w:rPr>
          <w:lang w:eastAsia="ko-KR"/>
        </w:rPr>
        <w:t xml:space="preserve">invited,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6911E035" w14:textId="77777777" w:rsidR="00276A61" w:rsidRDefault="00276A61" w:rsidP="00276A61">
      <w:pPr>
        <w:pStyle w:val="B2"/>
        <w:rPr>
          <w:lang w:eastAsia="ko-KR"/>
        </w:rPr>
      </w:pPr>
      <w:r>
        <w:t>a</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invited to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sidRPr="0073469F">
        <w:rPr>
          <w:lang w:eastAsia="ko-KR"/>
        </w:rPr>
        <w:t xml:space="preserve">invited </w:t>
      </w:r>
      <w:r>
        <w:rPr>
          <w:lang w:eastAsia="ko-KR"/>
        </w:rPr>
        <w:t xml:space="preserve">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6DD33548" w14:textId="77777777" w:rsidR="00276A61" w:rsidRDefault="00276A61" w:rsidP="00276A61">
      <w:pPr>
        <w:pStyle w:val="B2"/>
        <w:rPr>
          <w:lang w:eastAsia="ko-KR"/>
        </w:rPr>
      </w:pPr>
      <w:r>
        <w:t>b</w:t>
      </w:r>
      <w:r w:rsidRPr="0073469F">
        <w:t>)</w:t>
      </w:r>
      <w:r w:rsidRPr="0073469F">
        <w:tab/>
      </w:r>
      <w:r>
        <w:t xml:space="preserve">if </w:t>
      </w:r>
      <w:r w:rsidRPr="0073469F">
        <w:t>MC</w:t>
      </w:r>
      <w:r>
        <w:t>Data</w:t>
      </w:r>
      <w:r w:rsidRPr="0073469F">
        <w:t xml:space="preserve"> </w:t>
      </w:r>
      <w:r w:rsidRPr="0073469F">
        <w:rPr>
          <w:lang w:eastAsia="ko-KR"/>
        </w:rPr>
        <w:t>user</w:t>
      </w:r>
      <w:r>
        <w:rPr>
          <w:lang w:eastAsia="ko-KR"/>
        </w:rPr>
        <w:t xml:space="preserve">s to be removed from a data communication, </w:t>
      </w:r>
      <w:r w:rsidRPr="0073469F">
        <w:rPr>
          <w:lang w:eastAsia="ko-KR"/>
        </w:rPr>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5AAFF7CD" w14:textId="77777777" w:rsidR="00276A61" w:rsidRDefault="00276A61" w:rsidP="00276A61">
      <w:pPr>
        <w:pStyle w:val="B1"/>
      </w:pPr>
      <w:r>
        <w:t>3</w:t>
      </w:r>
      <w:r w:rsidRPr="0073469F">
        <w:t>)</w:t>
      </w:r>
      <w:r w:rsidRPr="0073469F">
        <w:tab/>
      </w:r>
      <w:r w:rsidRPr="00111D8E">
        <w:t xml:space="preserve">shall include an SDP offer with the media parameters as currently </w:t>
      </w:r>
      <w:r>
        <w:t xml:space="preserve">established </w:t>
      </w:r>
      <w:r w:rsidRPr="00111D8E">
        <w:t xml:space="preserve">according to </w:t>
      </w:r>
      <w:r>
        <w:t>3GPP TS 24.229 [5]</w:t>
      </w:r>
      <w:r w:rsidRPr="00111D8E">
        <w:t>;</w:t>
      </w:r>
      <w:r>
        <w:t xml:space="preserve"> and</w:t>
      </w:r>
    </w:p>
    <w:p w14:paraId="2BC25C00" w14:textId="77777777" w:rsidR="00276A61" w:rsidRPr="0073469F" w:rsidRDefault="00276A61" w:rsidP="00276A61">
      <w:pPr>
        <w:pStyle w:val="B1"/>
      </w:pPr>
      <w:r>
        <w:t>4</w:t>
      </w:r>
      <w:r w:rsidRPr="0073469F">
        <w:t>)</w:t>
      </w:r>
      <w:r w:rsidRPr="0073469F">
        <w:tab/>
        <w:t xml:space="preserve">shall send the SIP re-INVITE request according to </w:t>
      </w:r>
      <w:r>
        <w:t>3GPP TS 24.229 [5]</w:t>
      </w:r>
      <w:r w:rsidRPr="0073469F">
        <w:t>.</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4B985EEB" w:rsidR="00276A61" w:rsidRPr="0073469F" w:rsidRDefault="00040B70" w:rsidP="00040B70">
      <w:pPr>
        <w:pStyle w:val="B1"/>
      </w:pPr>
      <w:r>
        <w:t xml:space="preserve">1)  </w:t>
      </w:r>
      <w:r w:rsidR="00276A61" w:rsidRPr="0073469F">
        <w:t xml:space="preserve">may </w:t>
      </w:r>
      <w:r w:rsidR="00276A61">
        <w:t>notify the user about data communication participants modify request failure with an appropriate response along with the description.</w:t>
      </w:r>
    </w:p>
    <w:p w14:paraId="75ADFBEE" w14:textId="77777777" w:rsidR="00AE557D" w:rsidRDefault="00AE557D" w:rsidP="00AE557D">
      <w:pPr>
        <w:pStyle w:val="Heading2"/>
        <w:rPr>
          <w:lang w:eastAsia="ko-KR"/>
        </w:rPr>
      </w:pPr>
      <w:bookmarkStart w:id="9365" w:name="_CR24_3"/>
      <w:bookmarkStart w:id="9366" w:name="_Toc218718213"/>
      <w:bookmarkEnd w:id="9365"/>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366"/>
    </w:p>
    <w:p w14:paraId="2EA6CAFB" w14:textId="77777777" w:rsidR="00AE557D" w:rsidRPr="0073469F" w:rsidRDefault="00AE557D" w:rsidP="00AE557D">
      <w:pPr>
        <w:pStyle w:val="Heading3"/>
        <w:rPr>
          <w:rFonts w:eastAsia="Malgun Gothic"/>
        </w:rPr>
      </w:pPr>
      <w:bookmarkStart w:id="9367" w:name="_CR24_3_1"/>
      <w:bookmarkStart w:id="9368" w:name="_Toc218718214"/>
      <w:bookmarkEnd w:id="9367"/>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368"/>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369" w:name="_CR24_3_2"/>
      <w:bookmarkStart w:id="9370" w:name="_Toc218718215"/>
      <w:bookmarkEnd w:id="9369"/>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370"/>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371" w:name="_CR24_3_2_1"/>
      <w:bookmarkStart w:id="9372" w:name="_Toc218718216"/>
      <w:bookmarkEnd w:id="9371"/>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2"/>
    </w:p>
    <w:p w14:paraId="4990CCF7" w14:textId="77777777" w:rsidR="00AE557D" w:rsidRPr="0073469F" w:rsidRDefault="00AE557D" w:rsidP="00AE557D">
      <w:pPr>
        <w:pStyle w:val="Heading5"/>
        <w:rPr>
          <w:rFonts w:eastAsia="Malgun Gothic"/>
        </w:rPr>
      </w:pPr>
      <w:bookmarkStart w:id="9373" w:name="_CR24_3_2_1_1"/>
      <w:bookmarkStart w:id="9374" w:name="_Toc218718217"/>
      <w:bookmarkEnd w:id="9373"/>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74"/>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lastRenderedPageBreak/>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lastRenderedPageBreak/>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7777777" w:rsidR="00AE557D" w:rsidRPr="00B02A0B" w:rsidRDefault="00AE557D" w:rsidP="00AE557D">
      <w:pPr>
        <w:pStyle w:val="B1"/>
      </w:pPr>
      <w:bookmarkStart w:id="9375" w:name="14f4399e2adfb55a__Toc427695837"/>
      <w:bookmarkStart w:id="9376" w:name="14f4399e2adfb55a__Toc427696237"/>
      <w:bookmarkStart w:id="9377" w:name="14f4399e2adfb55a__Toc427696636"/>
      <w:bookmarkStart w:id="9378" w:name="14f4399e2adfb55a__Toc427698238"/>
      <w:bookmarkEnd w:id="9375"/>
      <w:bookmarkEnd w:id="9376"/>
      <w:bookmarkEnd w:id="9377"/>
      <w:bookmarkEnd w:id="9378"/>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r>
        <w:t xml:space="preserve"> and</w:t>
      </w:r>
    </w:p>
    <w:p w14:paraId="3220B01D" w14:textId="20DBCE9E" w:rsidR="00AE557D" w:rsidRPr="000311B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lastRenderedPageBreak/>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379" w:name="_CR24_3_2_1_2"/>
      <w:bookmarkStart w:id="9380" w:name="_Toc218718218"/>
      <w:bookmarkEnd w:id="9379"/>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80"/>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Pr="0073469F"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lastRenderedPageBreak/>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lastRenderedPageBreak/>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lastRenderedPageBreak/>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lastRenderedPageBreak/>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B321991" w:rsidR="00AE557D" w:rsidRDefault="00040B70" w:rsidP="00040B70">
      <w:pPr>
        <w:pStyle w:val="B1"/>
        <w:rPr>
          <w:lang w:eastAsia="ko-KR"/>
        </w:rPr>
      </w:pPr>
      <w:r>
        <w:rPr>
          <w:lang w:eastAsia="ko-KR"/>
        </w:rPr>
        <w:t xml:space="preserve">1)  </w:t>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381" w:name="_CR24_3_2_2"/>
      <w:bookmarkStart w:id="9382" w:name="_Toc218718219"/>
      <w:bookmarkEnd w:id="9381"/>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82"/>
    </w:p>
    <w:p w14:paraId="319F5D68" w14:textId="77777777" w:rsidR="004B6058" w:rsidRPr="0073469F" w:rsidRDefault="004B6058" w:rsidP="004B6058">
      <w:pPr>
        <w:pStyle w:val="Heading5"/>
        <w:rPr>
          <w:rFonts w:eastAsia="Malgun Gothic"/>
        </w:rPr>
      </w:pPr>
      <w:bookmarkStart w:id="9383" w:name="_CR24_3_2_2_1"/>
      <w:bookmarkStart w:id="9384" w:name="_Toc218718220"/>
      <w:bookmarkEnd w:id="9383"/>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384"/>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lastRenderedPageBreak/>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w:t>
      </w:r>
      <w:r w:rsidRPr="0073469F">
        <w:lastRenderedPageBreak/>
        <w:t xml:space="preserve">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77777777"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SIP </w:t>
      </w:r>
      <w:r>
        <w:t>REFER</w:t>
      </w:r>
      <w:r w:rsidRPr="00054AB9">
        <w:t xml:space="preserve"> request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77777777" w:rsidR="004B6058" w:rsidRPr="00102CCE"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385" w:name="_CR24_3_2_2_2"/>
      <w:bookmarkStart w:id="9386" w:name="_Toc218718221"/>
      <w:bookmarkEnd w:id="9385"/>
      <w:r>
        <w:rPr>
          <w:rFonts w:eastAsia="Malgun Gothic"/>
        </w:rPr>
        <w:lastRenderedPageBreak/>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386"/>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387" w:name="_CR24_3_3"/>
      <w:bookmarkStart w:id="9388" w:name="_Toc218718222"/>
      <w:bookmarkEnd w:id="9387"/>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388"/>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389" w:name="_CR24_3_3_1"/>
      <w:bookmarkStart w:id="9390" w:name="_Toc218718223"/>
      <w:bookmarkEnd w:id="9389"/>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90"/>
    </w:p>
    <w:p w14:paraId="4ECDB090" w14:textId="77777777" w:rsidR="00AE557D" w:rsidRPr="0073469F" w:rsidRDefault="00AE557D" w:rsidP="00AE557D">
      <w:pPr>
        <w:pStyle w:val="Heading5"/>
        <w:rPr>
          <w:rFonts w:eastAsia="Malgun Gothic"/>
        </w:rPr>
      </w:pPr>
      <w:bookmarkStart w:id="9391" w:name="_CR24_3_3_1_1"/>
      <w:bookmarkStart w:id="9392" w:name="_Toc218718224"/>
      <w:bookmarkEnd w:id="9391"/>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392"/>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393" w:name="_CR24_3_3_1_2"/>
      <w:bookmarkStart w:id="9394" w:name="_Toc218718225"/>
      <w:bookmarkEnd w:id="9393"/>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394"/>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395" w:name="_CR24_3_3_2"/>
      <w:bookmarkStart w:id="9396" w:name="_Toc218718226"/>
      <w:bookmarkEnd w:id="9395"/>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96"/>
    </w:p>
    <w:p w14:paraId="7DC1FF32" w14:textId="77777777" w:rsidR="006D23B2" w:rsidRPr="0073469F" w:rsidRDefault="006D23B2" w:rsidP="006D23B2">
      <w:pPr>
        <w:pStyle w:val="Heading5"/>
        <w:rPr>
          <w:rFonts w:eastAsia="Malgun Gothic"/>
        </w:rPr>
      </w:pPr>
      <w:bookmarkStart w:id="9397" w:name="_CR24_3_3_2_1"/>
      <w:bookmarkStart w:id="9398" w:name="_Toc218718227"/>
      <w:bookmarkEnd w:id="9397"/>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398"/>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lastRenderedPageBreak/>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399" w:name="_CR24_3_3_2_2"/>
      <w:bookmarkStart w:id="9400" w:name="_Toc218718228"/>
      <w:bookmarkEnd w:id="9399"/>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400"/>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401" w:name="_CR24_3_4"/>
      <w:bookmarkStart w:id="9402" w:name="_Toc218718229"/>
      <w:bookmarkEnd w:id="9401"/>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02"/>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403" w:name="_CR24_3_4_1"/>
      <w:bookmarkStart w:id="9404" w:name="_Toc218718230"/>
      <w:bookmarkEnd w:id="9403"/>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04"/>
    </w:p>
    <w:p w14:paraId="610F41C8" w14:textId="77777777" w:rsidR="00AE557D" w:rsidRPr="0073469F" w:rsidRDefault="00AE557D" w:rsidP="00AE557D">
      <w:pPr>
        <w:pStyle w:val="Heading5"/>
        <w:rPr>
          <w:rFonts w:eastAsia="Malgun Gothic"/>
        </w:rPr>
      </w:pPr>
      <w:bookmarkStart w:id="9405" w:name="_CR24_3_4_1_1"/>
      <w:bookmarkStart w:id="9406" w:name="_Toc218718231"/>
      <w:bookmarkEnd w:id="9405"/>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06"/>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407" w:name="_CR24_3_4_2"/>
      <w:bookmarkStart w:id="9408" w:name="_Toc218718232"/>
      <w:bookmarkEnd w:id="9407"/>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408"/>
    </w:p>
    <w:p w14:paraId="28C730B9" w14:textId="77777777" w:rsidR="0003038E" w:rsidRPr="0073469F" w:rsidRDefault="0003038E" w:rsidP="0003038E">
      <w:pPr>
        <w:pStyle w:val="Heading5"/>
        <w:rPr>
          <w:rFonts w:eastAsia="Malgun Gothic"/>
        </w:rPr>
      </w:pPr>
      <w:bookmarkStart w:id="9409" w:name="_CR24_3_4_2_1"/>
      <w:bookmarkStart w:id="9410" w:name="_Toc218718233"/>
      <w:bookmarkEnd w:id="9409"/>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410"/>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411" w:name="_CR24_3_5"/>
      <w:bookmarkStart w:id="9412" w:name="_Toc218718234"/>
      <w:bookmarkEnd w:id="9411"/>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12"/>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413" w:name="_CR24_3_5_1"/>
      <w:bookmarkStart w:id="9414" w:name="_Toc218718235"/>
      <w:bookmarkEnd w:id="9413"/>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4"/>
    </w:p>
    <w:p w14:paraId="07565817" w14:textId="77777777" w:rsidR="00276A61" w:rsidRPr="0073469F" w:rsidRDefault="00276A61" w:rsidP="00276A61">
      <w:pPr>
        <w:pStyle w:val="Heading5"/>
        <w:rPr>
          <w:rFonts w:eastAsia="Malgun Gothic"/>
        </w:rPr>
      </w:pPr>
      <w:bookmarkStart w:id="9415" w:name="_CR24_3_5_1_1"/>
      <w:bookmarkStart w:id="9416" w:name="_Toc218718236"/>
      <w:bookmarkEnd w:id="9415"/>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16"/>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B44357" w:rsidRDefault="00276A61" w:rsidP="00B44357">
      <w:pPr>
        <w:pStyle w:val="B1"/>
      </w:pPr>
      <w:r w:rsidRPr="00B44357">
        <w:t>8)</w:t>
      </w:r>
      <w:r w:rsidRPr="00B44357">
        <w:tab/>
        <w:t>shall include in the SIP re-INVITE request an SDP offer containing the current media parameters used by the existing session;</w:t>
      </w:r>
    </w:p>
    <w:p w14:paraId="71C0E8A1" w14:textId="77777777" w:rsidR="00276A61" w:rsidRPr="00B44357" w:rsidRDefault="00276A61" w:rsidP="00B44357">
      <w:pPr>
        <w:pStyle w:val="B1"/>
      </w:pPr>
      <w:r w:rsidRPr="00B44357">
        <w:t>9)</w:t>
      </w:r>
      <w:r w:rsidRPr="00B44357">
        <w:tab/>
        <w:t>shall copy the application/resource-lists+xml MIME body 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lastRenderedPageBreak/>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417" w:name="_CR24_3_5_2"/>
      <w:bookmarkStart w:id="9418" w:name="_Toc155364365"/>
      <w:bookmarkStart w:id="9419" w:name="_Toc155364366"/>
      <w:bookmarkStart w:id="9420" w:name="_Toc218718237"/>
      <w:bookmarkEnd w:id="9417"/>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418"/>
      <w:r>
        <w:rPr>
          <w:rFonts w:eastAsia="Malgun Gothic"/>
        </w:rPr>
        <w:t>initiated by participating MCData function</w:t>
      </w:r>
      <w:bookmarkEnd w:id="9420"/>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421" w:name="_CR24_3_5_2_1"/>
      <w:bookmarkStart w:id="9422" w:name="_Toc218718238"/>
      <w:bookmarkEnd w:id="9419"/>
      <w:bookmarkEnd w:id="9421"/>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422"/>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lastRenderedPageBreak/>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423" w:name="_CR24_3_6"/>
      <w:bookmarkStart w:id="9424" w:name="_Toc218718239"/>
      <w:bookmarkEnd w:id="9423"/>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24"/>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425" w:name="_CR24_3_6_1"/>
      <w:bookmarkStart w:id="9426" w:name="_Toc218718240"/>
      <w:bookmarkEnd w:id="9425"/>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26"/>
    </w:p>
    <w:p w14:paraId="5DCD340A" w14:textId="055C9D1A"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4D03964F"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lastRenderedPageBreak/>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27" w:name="_CR24_3_6_2"/>
      <w:bookmarkStart w:id="9428" w:name="_Toc218718241"/>
      <w:bookmarkEnd w:id="9427"/>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28"/>
    </w:p>
    <w:p w14:paraId="7ED02FCA" w14:textId="1DAA2074"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Pr="0073469F" w:rsidRDefault="004C756F" w:rsidP="004C756F">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088767E" w14:textId="77777777" w:rsidR="00AE557D" w:rsidRDefault="00AE557D" w:rsidP="00AE557D">
      <w:pPr>
        <w:pStyle w:val="Heading2"/>
        <w:rPr>
          <w:lang w:eastAsia="ko-KR"/>
        </w:rPr>
      </w:pPr>
      <w:bookmarkStart w:id="9429" w:name="_CR24_4"/>
      <w:bookmarkStart w:id="9430" w:name="_Toc218718242"/>
      <w:bookmarkEnd w:id="9429"/>
      <w:r>
        <w:rPr>
          <w:rFonts w:hint="eastAsia"/>
          <w:lang w:eastAsia="ko-KR"/>
        </w:rPr>
        <w:lastRenderedPageBreak/>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30"/>
    </w:p>
    <w:p w14:paraId="1E3694AB" w14:textId="77777777" w:rsidR="00AE557D" w:rsidRPr="0073469F" w:rsidRDefault="00AE557D" w:rsidP="00AE557D">
      <w:pPr>
        <w:pStyle w:val="Heading3"/>
        <w:rPr>
          <w:rFonts w:eastAsia="Malgun Gothic"/>
        </w:rPr>
      </w:pPr>
      <w:bookmarkStart w:id="9431" w:name="_CR24_4_1"/>
      <w:bookmarkStart w:id="9432" w:name="_Toc218718243"/>
      <w:bookmarkEnd w:id="9431"/>
      <w:r>
        <w:rPr>
          <w:rFonts w:eastAsia="Malgun Gothic"/>
        </w:rPr>
        <w:t>24.4</w:t>
      </w:r>
      <w:r w:rsidRPr="0073469F">
        <w:rPr>
          <w:rFonts w:eastAsia="Malgun Gothic"/>
        </w:rPr>
        <w:t>.1</w:t>
      </w:r>
      <w:r w:rsidRPr="0073469F">
        <w:rPr>
          <w:rFonts w:eastAsia="Malgun Gothic"/>
        </w:rPr>
        <w:tab/>
        <w:t>General</w:t>
      </w:r>
      <w:bookmarkEnd w:id="9432"/>
    </w:p>
    <w:p w14:paraId="2EF2363E"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communications</w:t>
      </w:r>
      <w:r>
        <w:rPr>
          <w:rFonts w:hint="eastAsia"/>
          <w:lang w:eastAsia="ko-KR"/>
        </w:rPr>
        <w:t xml:space="preserve">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 participants</w:t>
      </w:r>
      <w:r w:rsidRPr="00AB5FED">
        <w:rPr>
          <w:lang w:val="nl-NL"/>
        </w:rPr>
        <w:t>.</w:t>
      </w:r>
    </w:p>
    <w:p w14:paraId="1D17C55D" w14:textId="77777777" w:rsidR="00AE557D" w:rsidRPr="0073469F" w:rsidRDefault="00AE557D" w:rsidP="00AE557D">
      <w:pPr>
        <w:pStyle w:val="Heading3"/>
        <w:rPr>
          <w:rFonts w:eastAsia="Malgun Gothic"/>
        </w:rPr>
      </w:pPr>
      <w:bookmarkStart w:id="9433" w:name="_CR24_4_2"/>
      <w:bookmarkStart w:id="9434" w:name="_Toc218718244"/>
      <w:bookmarkEnd w:id="9433"/>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34"/>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35" w:name="_CR24_4_2_1"/>
      <w:bookmarkStart w:id="9436" w:name="_Toc20155897"/>
      <w:bookmarkStart w:id="9437" w:name="_Toc27501054"/>
      <w:bookmarkStart w:id="9438" w:name="_Toc36049180"/>
      <w:bookmarkStart w:id="9439" w:name="_Toc45209946"/>
      <w:bookmarkStart w:id="9440" w:name="_Toc51859610"/>
      <w:bookmarkStart w:id="9441" w:name="_Toc107003431"/>
      <w:bookmarkStart w:id="9442" w:name="_Toc218718245"/>
      <w:bookmarkEnd w:id="9435"/>
      <w:r>
        <w:rPr>
          <w:rFonts w:eastAsia="Malgun Gothic"/>
        </w:rPr>
        <w:t>24.4</w:t>
      </w:r>
      <w:r w:rsidRPr="0073469F">
        <w:rPr>
          <w:rFonts w:eastAsia="Malgun Gothic"/>
        </w:rPr>
        <w:t>.</w:t>
      </w:r>
      <w:r>
        <w:rPr>
          <w:rFonts w:eastAsia="Malgun Gothic"/>
        </w:rPr>
        <w:t>2.1</w:t>
      </w:r>
      <w:r w:rsidRPr="0073469F">
        <w:rPr>
          <w:noProof/>
        </w:rPr>
        <w:tab/>
      </w:r>
      <w:bookmarkEnd w:id="9436"/>
      <w:bookmarkEnd w:id="9437"/>
      <w:bookmarkEnd w:id="9438"/>
      <w:bookmarkEnd w:id="9439"/>
      <w:bookmarkEnd w:id="9440"/>
      <w:bookmarkEnd w:id="9441"/>
      <w:r w:rsidRPr="0073469F">
        <w:rPr>
          <w:noProof/>
        </w:rPr>
        <w:t>Originating Procedures</w:t>
      </w:r>
      <w:bookmarkEnd w:id="9442"/>
    </w:p>
    <w:p w14:paraId="0A103788" w14:textId="77777777" w:rsidR="00AE557D" w:rsidRPr="0073469F" w:rsidRDefault="00AE557D" w:rsidP="00AE557D">
      <w:pPr>
        <w:pStyle w:val="Heading5"/>
      </w:pPr>
      <w:bookmarkStart w:id="9443" w:name="_CR24_4_2_1_1"/>
      <w:bookmarkStart w:id="9444" w:name="_Toc20155899"/>
      <w:bookmarkStart w:id="9445" w:name="_Toc27501056"/>
      <w:bookmarkStart w:id="9446" w:name="_Toc36049182"/>
      <w:bookmarkStart w:id="9447" w:name="_Toc45209948"/>
      <w:bookmarkStart w:id="9448" w:name="_Toc51859612"/>
      <w:bookmarkStart w:id="9449" w:name="_Toc107003433"/>
      <w:bookmarkStart w:id="9450" w:name="_Toc218718246"/>
      <w:bookmarkEnd w:id="9443"/>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44"/>
      <w:bookmarkEnd w:id="9445"/>
      <w:bookmarkEnd w:id="9446"/>
      <w:bookmarkEnd w:id="9447"/>
      <w:bookmarkEnd w:id="9448"/>
      <w:bookmarkEnd w:id="9449"/>
      <w:bookmarkEnd w:id="9450"/>
    </w:p>
    <w:p w14:paraId="2B2F0E63" w14:textId="77777777" w:rsidR="00AE557D" w:rsidRPr="0073469F" w:rsidRDefault="00AE557D" w:rsidP="00AE557D">
      <w:bookmarkStart w:id="9451" w:name="_Toc20155901"/>
      <w:bookmarkStart w:id="9452" w:name="_Toc27501058"/>
      <w:bookmarkStart w:id="9453" w:name="_Toc36049184"/>
      <w:bookmarkStart w:id="9454" w:name="_Toc45209950"/>
      <w:bookmarkStart w:id="9455" w:name="_Toc51859614"/>
      <w:bookmarkStart w:id="9456"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lastRenderedPageBreak/>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lastRenderedPageBreak/>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Pr="0073469F"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3F64CA60" w14:textId="77777777" w:rsidR="00AE557D" w:rsidRPr="0073469F" w:rsidRDefault="00AE557D" w:rsidP="00AE557D">
      <w:pPr>
        <w:pStyle w:val="Heading4"/>
        <w:rPr>
          <w:noProof/>
        </w:rPr>
      </w:pPr>
      <w:bookmarkStart w:id="9457" w:name="_CR24_4_2_2"/>
      <w:bookmarkStart w:id="9458" w:name="_Toc218718247"/>
      <w:bookmarkEnd w:id="9457"/>
      <w:r>
        <w:rPr>
          <w:rFonts w:eastAsia="Malgun Gothic"/>
        </w:rPr>
        <w:t>24.4</w:t>
      </w:r>
      <w:r w:rsidRPr="0073469F">
        <w:rPr>
          <w:rFonts w:eastAsia="Malgun Gothic"/>
        </w:rPr>
        <w:t>.</w:t>
      </w:r>
      <w:r>
        <w:rPr>
          <w:rFonts w:eastAsia="Malgun Gothic"/>
        </w:rPr>
        <w:t>2.2</w:t>
      </w:r>
      <w:r w:rsidRPr="0073469F">
        <w:rPr>
          <w:noProof/>
        </w:rPr>
        <w:tab/>
        <w:t>Terminating Procedures</w:t>
      </w:r>
      <w:bookmarkEnd w:id="9451"/>
      <w:bookmarkEnd w:id="9452"/>
      <w:bookmarkEnd w:id="9453"/>
      <w:bookmarkEnd w:id="9454"/>
      <w:bookmarkEnd w:id="9455"/>
      <w:bookmarkEnd w:id="9456"/>
      <w:bookmarkEnd w:id="9458"/>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lastRenderedPageBreak/>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3B02F46C"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73469F">
        <w:rPr>
          <w:noProof/>
        </w:rPr>
        <w:t>MC</w:t>
      </w:r>
      <w:r>
        <w:rPr>
          <w:noProof/>
        </w:rPr>
        <w:t>Data</w:t>
      </w:r>
      <w:r>
        <w:t xml:space="preserve"> users to be invited to the adhoc group session;</w:t>
      </w:r>
    </w:p>
    <w:p w14:paraId="7B84A727" w14:textId="4595A3A2" w:rsidR="00AE557D" w:rsidRDefault="004C756F" w:rsidP="00AE557D">
      <w:pPr>
        <w:pStyle w:val="B2"/>
      </w:pPr>
      <w:r>
        <w:t>b</w:t>
      </w:r>
      <w:r w:rsidRPr="0073469F">
        <w:t>)</w:t>
      </w:r>
      <w:r w:rsidRPr="0073469F">
        <w:tab/>
      </w:r>
      <w:r w:rsidRPr="00787A08">
        <w:rPr>
          <w:lang w:eastAsia="ko-KR"/>
        </w:rPr>
        <w:t>if the</w:t>
      </w:r>
      <w:r>
        <w:rPr>
          <w:lang w:eastAsia="ko-KR"/>
        </w:rPr>
        <w:t xml:space="preserve"> </w:t>
      </w:r>
      <w:r>
        <w:t>application/vnd.3gpp.mcdata-info+xml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73469F">
        <w:rPr>
          <w:noProof/>
        </w:rPr>
        <w:t>MC</w:t>
      </w:r>
      <w:r>
        <w:rPr>
          <w:noProof/>
        </w:rPr>
        <w:t>Data</w:t>
      </w:r>
      <w:r>
        <w:rPr>
          <w:lang w:val="en-US"/>
        </w:rPr>
        <w:t xml:space="preserve">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w:t>
      </w:r>
      <w:r>
        <w:t xml:space="preserve">, shall determine the users as specified in the </w:t>
      </w:r>
      <w:r>
        <w:lastRenderedPageBreak/>
        <w:t xml:space="preserve">clause 24.4.5 and consider each of the determined </w:t>
      </w:r>
      <w:r w:rsidRPr="0073469F">
        <w:rPr>
          <w:noProof/>
        </w:rPr>
        <w:t>MC</w:t>
      </w:r>
      <w:r>
        <w:rPr>
          <w:noProof/>
        </w:rPr>
        <w:t>Data</w:t>
      </w:r>
      <w:r>
        <w:t xml:space="preserve"> users meeting the specified criteria and also may be based on the local policy to be invited to the adhoc group session. If unable to determine any users meeting the specified criteria within the data communication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t>; or</w:t>
      </w:r>
    </w:p>
    <w:p w14:paraId="75756A6C" w14:textId="4A6E2385" w:rsidR="00AF29F4" w:rsidRDefault="00AF29F4" w:rsidP="00AE557D">
      <w:pPr>
        <w:pStyle w:val="B2"/>
      </w:pPr>
      <w:r>
        <w:t>c</w:t>
      </w:r>
      <w:r w:rsidRPr="0073469F">
        <w:t>)</w:t>
      </w:r>
      <w:r w:rsidRPr="0073469F">
        <w:tab/>
      </w:r>
      <w:r w:rsidRPr="00787A08">
        <w:rPr>
          <w:lang w:eastAsia="ko-KR"/>
        </w:rPr>
        <w:t>if the</w:t>
      </w:r>
      <w:r>
        <w:rPr>
          <w:lang w:eastAsia="ko-KR"/>
        </w:rPr>
        <w:t xml:space="preserve"> </w:t>
      </w:r>
      <w:r>
        <w:t>application/vnd.3gpp.mcdata-info+xml</w:t>
      </w:r>
      <w:r w:rsidRPr="0073469F">
        <w:t xml:space="preserve"> MIME body</w:t>
      </w:r>
      <w:r w:rsidRPr="0073469F">
        <w:rPr>
          <w:lang w:eastAsia="ko-KR"/>
        </w:rPr>
        <w:t xml:space="preserve"> </w:t>
      </w:r>
      <w:r>
        <w:rPr>
          <w:lang w:eastAsia="ko-KR"/>
        </w:rPr>
        <w:t xml:space="preserve">with the </w:t>
      </w:r>
      <w:r w:rsidRPr="007B314E">
        <w:t>&lt;mc</w:t>
      </w:r>
      <w:r>
        <w:t>data</w:t>
      </w:r>
      <w:r w:rsidRPr="007B314E">
        <w:t>-request-uri&gt; element</w:t>
      </w:r>
      <w:r w:rsidRPr="0073469F">
        <w:rPr>
          <w:lang w:eastAsia="ko-KR"/>
        </w:rPr>
        <w:t xml:space="preserve"> </w:t>
      </w:r>
      <w:r>
        <w:rPr>
          <w:lang w:eastAsia="ko-KR"/>
        </w:rPr>
        <w:t xml:space="preserve">set to an </w:t>
      </w:r>
      <w:r w:rsidRPr="007B314E">
        <w:t xml:space="preserve">identity </w:t>
      </w:r>
      <w:r>
        <w:t xml:space="preserve">of the adhoc </w:t>
      </w:r>
      <w:r w:rsidRPr="007B314E">
        <w:t xml:space="preserve">group </w:t>
      </w:r>
      <w:r>
        <w:t xml:space="preserve">and </w:t>
      </w:r>
      <w:r>
        <w:rPr>
          <w:lang w:eastAsia="ko-KR"/>
        </w:rPr>
        <w:t>&lt;</w:t>
      </w:r>
      <w:r>
        <w:t>adhoc-grp-emg-alert-grp-ind</w:t>
      </w:r>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77777777" w:rsidR="00AE557D" w:rsidRPr="00B02A0B" w:rsidRDefault="00AE557D" w:rsidP="00AE557D">
      <w:pPr>
        <w:pStyle w:val="NO"/>
      </w:pPr>
      <w:r>
        <w:lastRenderedPageBreak/>
        <w:t>NOTE</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459" w:name="_CR24_4_3"/>
      <w:bookmarkStart w:id="9460" w:name="_Toc218718248"/>
      <w:bookmarkEnd w:id="9459"/>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60"/>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461" w:name="_CR24_4_3_1"/>
      <w:bookmarkStart w:id="9462" w:name="_Toc218718249"/>
      <w:bookmarkEnd w:id="9461"/>
      <w:r>
        <w:rPr>
          <w:rFonts w:eastAsia="Malgun Gothic"/>
        </w:rPr>
        <w:t>24.4</w:t>
      </w:r>
      <w:r w:rsidRPr="0073469F">
        <w:rPr>
          <w:rFonts w:eastAsia="Malgun Gothic"/>
        </w:rPr>
        <w:t>.</w:t>
      </w:r>
      <w:r>
        <w:rPr>
          <w:rFonts w:eastAsia="Malgun Gothic"/>
        </w:rPr>
        <w:t>3.1</w:t>
      </w:r>
      <w:r w:rsidRPr="0073469F">
        <w:rPr>
          <w:noProof/>
        </w:rPr>
        <w:tab/>
        <w:t>Originating Procedures</w:t>
      </w:r>
      <w:bookmarkEnd w:id="9462"/>
    </w:p>
    <w:p w14:paraId="74584E2C" w14:textId="1694BF51" w:rsidR="00F6385E" w:rsidRPr="00F6385E" w:rsidRDefault="00AE557D" w:rsidP="00F6385E">
      <w:bookmarkStart w:id="9463" w:name="_CR24_4_3_1_1"/>
      <w:bookmarkEnd w:id="9463"/>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464" w:name="_CR24_4_3_1_1_1"/>
      <w:bookmarkStart w:id="9465" w:name="_Toc218718250"/>
      <w:bookmarkEnd w:id="9464"/>
      <w:r w:rsidRPr="00F6385E">
        <w:rPr>
          <w:rFonts w:eastAsia="Malgun Gothic"/>
          <w:sz w:val="20"/>
          <w:lang w:eastAsia="en-US"/>
        </w:rPr>
        <w:t>24.4.3.1.1.1</w:t>
      </w:r>
      <w:r w:rsidRPr="00F6385E">
        <w:rPr>
          <w:rFonts w:eastAsia="Malgun Gothic"/>
          <w:sz w:val="20"/>
          <w:lang w:eastAsia="en-US"/>
        </w:rPr>
        <w:tab/>
        <w:t>SIP BYE request for releasing MCData session</w:t>
      </w:r>
      <w:bookmarkEnd w:id="9465"/>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466" w:name="_CR24_4_3_1_2"/>
      <w:bookmarkEnd w:id="9466"/>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467" w:name="_CR24_4_3_1_2_1"/>
      <w:bookmarkStart w:id="9468" w:name="_Toc218718251"/>
      <w:bookmarkEnd w:id="9467"/>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468"/>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469" w:name="_CR24_4_3_2"/>
      <w:bookmarkStart w:id="9470" w:name="_Toc218718252"/>
      <w:bookmarkEnd w:id="9469"/>
      <w:r>
        <w:rPr>
          <w:rFonts w:eastAsia="Malgun Gothic"/>
        </w:rPr>
        <w:t>24.4</w:t>
      </w:r>
      <w:r w:rsidRPr="0073469F">
        <w:rPr>
          <w:rFonts w:eastAsia="Malgun Gothic"/>
        </w:rPr>
        <w:t>.</w:t>
      </w:r>
      <w:r>
        <w:rPr>
          <w:rFonts w:eastAsia="Malgun Gothic"/>
        </w:rPr>
        <w:t>3.2</w:t>
      </w:r>
      <w:r w:rsidRPr="0073469F">
        <w:rPr>
          <w:noProof/>
        </w:rPr>
        <w:tab/>
        <w:t>Terminating Procedures</w:t>
      </w:r>
      <w:bookmarkEnd w:id="9470"/>
    </w:p>
    <w:p w14:paraId="25EC799F" w14:textId="6DCA7E42" w:rsidR="00AE557D" w:rsidRPr="0073469F" w:rsidRDefault="00AE557D" w:rsidP="00AE557D">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33F8BECE" w:rsidR="00864A23" w:rsidRPr="0073469F" w:rsidRDefault="00864A23" w:rsidP="00864A23">
      <w:pPr>
        <w:pStyle w:val="B1"/>
      </w:pPr>
      <w:r w:rsidRPr="0073469F">
        <w:t>1)</w:t>
      </w:r>
      <w:r w:rsidRPr="0073469F">
        <w:tab/>
      </w:r>
      <w:r w:rsidRPr="00833914">
        <w:t>if the adhoc group communication is to be released based on the communication release policies</w:t>
      </w:r>
      <w:r w:rsidRPr="00D641A8">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w:t>
      </w:r>
      <w:r w:rsidRPr="00B02A0B">
        <w:rPr>
          <w:lang w:val="en-US" w:eastAsia="ko-KR"/>
        </w:rPr>
        <w:t>13.2.2.2.4.1</w:t>
      </w:r>
      <w: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the 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t>; and</w:t>
      </w:r>
    </w:p>
    <w:p w14:paraId="7C028A3F" w14:textId="779D26AB" w:rsidR="00AE557D" w:rsidRPr="0073469F" w:rsidRDefault="00864A23" w:rsidP="00864A23">
      <w:pPr>
        <w:pStyle w:val="B1"/>
      </w:pPr>
      <w:r>
        <w:t>2)</w:t>
      </w:r>
      <w:r w:rsidRPr="0073469F">
        <w:tab/>
      </w:r>
      <w:r>
        <w:t xml:space="preserve">shall </w:t>
      </w:r>
      <w:r>
        <w:rPr>
          <w:lang w:eastAsia="ko-KR"/>
        </w:rPr>
        <w:t>follow the procedures as specified in clause </w:t>
      </w:r>
      <w:r>
        <w:t>13.2.2.</w:t>
      </w:r>
      <w:r>
        <w:rPr>
          <w:lang w:val="en-US"/>
        </w:rPr>
        <w:t>2</w:t>
      </w:r>
      <w:r>
        <w:t>.4.3 with clarification below</w:t>
      </w:r>
      <w:r>
        <w:rPr>
          <w:lang w:val="en-US" w:eastAsia="ko-KR"/>
        </w:rPr>
        <w:t xml:space="preserve">: </w:t>
      </w:r>
    </w:p>
    <w:p w14:paraId="087E89A7" w14:textId="62E16076"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471" w:name="_CR24_4_4"/>
      <w:bookmarkStart w:id="9472" w:name="_Toc218718253"/>
      <w:bookmarkEnd w:id="9471"/>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72"/>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473" w:name="_CR24_4_4_1"/>
      <w:bookmarkStart w:id="9474" w:name="_Toc218718254"/>
      <w:bookmarkEnd w:id="9473"/>
      <w:r>
        <w:rPr>
          <w:rFonts w:eastAsia="Malgun Gothic"/>
        </w:rPr>
        <w:lastRenderedPageBreak/>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74"/>
    </w:p>
    <w:p w14:paraId="535AF52F" w14:textId="77777777" w:rsidR="00AE557D" w:rsidRPr="0073469F" w:rsidRDefault="00AE557D" w:rsidP="00AE557D">
      <w:pPr>
        <w:pStyle w:val="Heading5"/>
        <w:rPr>
          <w:rFonts w:eastAsia="Malgun Gothic"/>
        </w:rPr>
      </w:pPr>
      <w:bookmarkStart w:id="9475" w:name="_CR24_4_4_1_1"/>
      <w:bookmarkStart w:id="9476" w:name="_Toc218718255"/>
      <w:bookmarkEnd w:id="9475"/>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76"/>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477" w:name="_CR24_4_5"/>
      <w:bookmarkStart w:id="9478" w:name="_Toc218718256"/>
      <w:bookmarkEnd w:id="9477"/>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78"/>
    </w:p>
    <w:p w14:paraId="545D19FE" w14:textId="77777777" w:rsidR="00284A0B" w:rsidRDefault="00284A0B" w:rsidP="00284A0B">
      <w:pPr>
        <w:rPr>
          <w:lang w:val="nl-NL"/>
        </w:rPr>
      </w:pPr>
      <w:r>
        <w:rPr>
          <w:rFonts w:hint="eastAsia"/>
          <w:lang w:eastAsia="ko-KR"/>
        </w:rPr>
        <w:t xml:space="preserve">This clause describes the </w:t>
      </w:r>
      <w:r>
        <w:rPr>
          <w:lang w:eastAsia="ko-KR"/>
        </w:rPr>
        <w:t xml:space="preserve">terminating </w:t>
      </w:r>
      <w:r>
        <w:rPr>
          <w:rFonts w:eastAsia="Malgun Gothic"/>
        </w:rPr>
        <w:t>adhoc group data communication participants modify</w:t>
      </w:r>
      <w:r>
        <w:rPr>
          <w:lang w:eastAsia="ko-KR"/>
        </w:rPr>
        <w:t xml:space="preserve"> </w:t>
      </w:r>
      <w:r>
        <w:rPr>
          <w:rFonts w:eastAsia="Malgun Gothic"/>
        </w:rPr>
        <w:t>c</w:t>
      </w:r>
      <w:r w:rsidRPr="001E4A7B">
        <w:rPr>
          <w:rFonts w:eastAsia="Malgun Gothic"/>
        </w:rPr>
        <w:t xml:space="preserve">ontrolling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12BB0F73" w14:textId="77777777" w:rsidR="00284A0B" w:rsidRPr="0073469F" w:rsidRDefault="00284A0B" w:rsidP="00284A0B">
      <w:pPr>
        <w:pStyle w:val="Heading4"/>
        <w:rPr>
          <w:rFonts w:eastAsia="Malgun Gothic"/>
        </w:rPr>
      </w:pPr>
      <w:bookmarkStart w:id="9479" w:name="_CR24_4_5_1"/>
      <w:bookmarkStart w:id="9480" w:name="_Toc146246992"/>
      <w:bookmarkStart w:id="9481" w:name="_Toc218718257"/>
      <w:bookmarkEnd w:id="9479"/>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80"/>
      <w:bookmarkEnd w:id="9481"/>
    </w:p>
    <w:p w14:paraId="2D4C7104" w14:textId="77777777" w:rsidR="00284A0B" w:rsidRPr="0073469F" w:rsidRDefault="00284A0B" w:rsidP="00284A0B">
      <w:pPr>
        <w:pStyle w:val="Heading5"/>
        <w:rPr>
          <w:rFonts w:eastAsia="Malgun Gothic"/>
        </w:rPr>
      </w:pPr>
      <w:bookmarkStart w:id="9482" w:name="_CR24_4_5_1_1"/>
      <w:bookmarkStart w:id="9483" w:name="_Toc146246993"/>
      <w:bookmarkStart w:id="9484" w:name="_Toc218718258"/>
      <w:bookmarkEnd w:id="948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483"/>
      <w:bookmarkEnd w:id="9484"/>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lastRenderedPageBreak/>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7777777"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 and</w:t>
      </w:r>
    </w:p>
    <w:p w14:paraId="719E6874" w14:textId="77777777"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52996988" w14:textId="42EEED18" w:rsidR="00101E06" w:rsidRPr="00B44357" w:rsidRDefault="00101E06" w:rsidP="00B44357">
      <w:pPr>
        <w:pStyle w:val="B1"/>
      </w:pPr>
      <w:r w:rsidRPr="00B44357">
        <w:t>3)</w:t>
      </w:r>
      <w:r w:rsidRPr="00B44357">
        <w:tab/>
        <w:t>if the originating user identified by the MCData ID is not authorised to modify the adhoc group session participants if the &lt;allow-to-modify-adhoc-group-data-comn-participants-info&gt; element of the &lt;actions&gt; element of a &lt;rule&gt; element of the &lt;ruleset&gt; element of the MCData user profile document identified by the MCData ID of the originating MCData user (see the MCData user profile document in 3GPP TS 24.484 [12]) is set to a value of "false", shall send a SIP 403 (Forbidden) response with the warning text set to: "243 user is not authorised to initiate modify adhoc group data communication participants" in a Warning header field as specified in clause 4.9 and skip the rest of the steps below;</w:t>
      </w:r>
    </w:p>
    <w:p w14:paraId="24BC905A" w14:textId="77777777" w:rsidR="00284A0B" w:rsidRPr="0045201D" w:rsidRDefault="00284A0B" w:rsidP="00284A0B">
      <w:pPr>
        <w:pStyle w:val="B1"/>
      </w:pPr>
      <w:r>
        <w:t>4)</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s to be invited to a data communication or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removed from a data communication</w:t>
      </w:r>
      <w:r>
        <w:t xml:space="preserve"> exists in the incoming SIP re-INVITE request,</w:t>
      </w:r>
      <w:r w:rsidRPr="00B617A3">
        <w:t xml:space="preserve"> </w:t>
      </w:r>
      <w:r w:rsidRPr="0073469F">
        <w:t xml:space="preserve">shall check if the number </w:t>
      </w:r>
      <w:r>
        <w:t xml:space="preserve">of existing data communication participants and newly inviting </w:t>
      </w:r>
      <w:r w:rsidRPr="0073469F">
        <w:t>MC</w:t>
      </w:r>
      <w:r>
        <w:t>Data</w:t>
      </w:r>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 &gt; element </w:t>
      </w:r>
      <w:r w:rsidRPr="00CE2B71">
        <w:t>of the &lt;anyExt&gt; element</w:t>
      </w:r>
      <w:r>
        <w:rPr>
          <w:lang w:val="en-US"/>
        </w:rPr>
        <w:t xml:space="preserve"> </w:t>
      </w:r>
      <w:r>
        <w:t xml:space="preserve">contained in the &lt;OnNetwork&gt; element of the </w:t>
      </w:r>
      <w:r w:rsidRPr="0073469F">
        <w:t>MC</w:t>
      </w:r>
      <w:r>
        <w:t>Data</w:t>
      </w:r>
      <w:r w:rsidRPr="0073469F">
        <w:t xml:space="preserve"> </w:t>
      </w:r>
      <w:r w:rsidRPr="00CF71B1">
        <w:t xml:space="preserve">service configuration document (see the </w:t>
      </w:r>
      <w:r>
        <w:t>service configuration</w:t>
      </w:r>
      <w:r w:rsidRPr="00CF71B1">
        <w:t xml:space="preserve"> document in </w:t>
      </w:r>
      <w:r>
        <w:t>3GPP TS 24.484 [12]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 4.9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70FA7FF2" w14:textId="77777777" w:rsidR="00284A0B" w:rsidRDefault="00284A0B" w:rsidP="00284A0B">
      <w:pPr>
        <w:pStyle w:val="B1"/>
      </w:pPr>
      <w:r>
        <w:rPr>
          <w:lang w:eastAsia="ko-KR"/>
        </w:rPr>
        <w:t>5</w:t>
      </w:r>
      <w:r w:rsidRPr="0073469F">
        <w:rPr>
          <w:lang w:eastAsia="ko-KR"/>
        </w:rPr>
        <w:t>)</w:t>
      </w:r>
      <w:r w:rsidRPr="0073469F">
        <w:tab/>
      </w:r>
      <w:r>
        <w:t>shall determine the members to invite to the adhoc group session or remove from the adhoc group session based on the local policy and:</w:t>
      </w:r>
    </w:p>
    <w:p w14:paraId="550B4A0B" w14:textId="77777777" w:rsidR="00284A0B" w:rsidRDefault="00284A0B" w:rsidP="00284A0B">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s to be invited to a data communication</w:t>
      </w:r>
      <w:r>
        <w:t xml:space="preserve"> exists in the incoming SIP re-INVITE request, shall consider each entry of the </w:t>
      </w:r>
      <w:r w:rsidRPr="0073469F">
        <w:t>MC</w:t>
      </w:r>
      <w:r>
        <w:t>Data</w:t>
      </w:r>
      <w:r w:rsidRPr="0073469F">
        <w:t xml:space="preserve"> </w:t>
      </w:r>
      <w:r>
        <w:t>users to be invited to the adhoc group session; or</w:t>
      </w:r>
    </w:p>
    <w:p w14:paraId="2D246DD3" w14:textId="77777777" w:rsidR="00284A0B" w:rsidRDefault="00284A0B" w:rsidP="00284A0B">
      <w:pPr>
        <w:pStyle w:val="B2"/>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t xml:space="preserve"> exists in the incoming SIP re-INVITE request, shall consider the each entry of the </w:t>
      </w:r>
      <w:r w:rsidRPr="0073469F">
        <w:t>MC</w:t>
      </w:r>
      <w:r>
        <w:t>Data</w:t>
      </w:r>
      <w:r w:rsidRPr="0073469F">
        <w:t xml:space="preserve"> </w:t>
      </w:r>
      <w:r>
        <w:t>users to be removed from the adhoc group session;</w:t>
      </w:r>
    </w:p>
    <w:p w14:paraId="69960BB8" w14:textId="77777777" w:rsidR="00284A0B" w:rsidRPr="005E3212" w:rsidRDefault="00284A0B" w:rsidP="00284A0B">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r>
        <w:t xml:space="preserve"> </w:t>
      </w:r>
    </w:p>
    <w:p w14:paraId="3C4C8A67" w14:textId="77777777" w:rsidR="00284A0B" w:rsidRPr="005E3212" w:rsidRDefault="00284A0B" w:rsidP="00284A0B">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DB0BC6">
        <w:rPr>
          <w:lang w:eastAsia="ko-KR"/>
        </w:rPr>
        <w:t>;</w:t>
      </w:r>
    </w:p>
    <w:p w14:paraId="5F667539" w14:textId="77777777" w:rsidR="00284A0B" w:rsidRPr="005E3212" w:rsidRDefault="00284A0B" w:rsidP="00284A0B">
      <w:pPr>
        <w:pStyle w:val="B1"/>
      </w:pPr>
      <w:r>
        <w:rPr>
          <w:lang w:eastAsia="ko-KR"/>
        </w:rPr>
        <w:t>8</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78ABE372" w14:textId="77777777" w:rsidR="00284A0B" w:rsidRDefault="00284A0B" w:rsidP="00284A0B">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of 3GPP TS 24.229 [5];</w:t>
      </w:r>
    </w:p>
    <w:p w14:paraId="75418126" w14:textId="77777777" w:rsidR="00284A0B" w:rsidRDefault="00284A0B" w:rsidP="00284A0B">
      <w:pPr>
        <w:pStyle w:val="B1"/>
        <w:rPr>
          <w:noProof/>
        </w:rPr>
      </w:pPr>
      <w:r>
        <w:rPr>
          <w:noProof/>
        </w:rPr>
        <w:lastRenderedPageBreak/>
        <w:t>10</w:t>
      </w:r>
      <w:r w:rsidRPr="00F56AC0">
        <w:rPr>
          <w:noProof/>
        </w:rPr>
        <w:t>)</w:t>
      </w:r>
      <w:r w:rsidRPr="00F56AC0">
        <w:rPr>
          <w:noProof/>
        </w:rPr>
        <w:tab/>
        <w:t xml:space="preserve">shall include in the SIP 200 (OK) response an </w:t>
      </w:r>
      <w:r w:rsidRPr="009F7D72">
        <w:t xml:space="preserve">SDP answer </w:t>
      </w:r>
      <w:r w:rsidRPr="00B02A0B">
        <w:t>containing the current media parameters used by the existing session</w:t>
      </w:r>
      <w:r w:rsidRPr="00F56AC0">
        <w:rPr>
          <w:noProof/>
        </w:rPr>
        <w:t>;</w:t>
      </w:r>
    </w:p>
    <w:p w14:paraId="6D048F01" w14:textId="77777777" w:rsidR="00284A0B" w:rsidRDefault="00284A0B" w:rsidP="00284A0B">
      <w:pPr>
        <w:pStyle w:val="B1"/>
      </w:pPr>
      <w:r>
        <w:t>11)</w:t>
      </w:r>
      <w:r>
        <w:tab/>
        <w:t>shall include the "norefersub"</w:t>
      </w:r>
      <w:r w:rsidRPr="000F5D1C">
        <w:t xml:space="preserve"> </w:t>
      </w:r>
      <w:r>
        <w:t xml:space="preserve">option tag </w:t>
      </w:r>
      <w:r w:rsidRPr="000F5D1C">
        <w:t xml:space="preserve">in a Supported header field according to </w:t>
      </w:r>
      <w:r>
        <w:t>IETF RFC 4488 [53]</w:t>
      </w:r>
      <w:r w:rsidRPr="000F5D1C">
        <w:t>;</w:t>
      </w:r>
    </w:p>
    <w:p w14:paraId="62EF1179" w14:textId="77777777" w:rsidR="00284A0B" w:rsidRDefault="00284A0B" w:rsidP="00284A0B">
      <w:pPr>
        <w:pStyle w:val="B1"/>
      </w:pPr>
      <w:r>
        <w:t>12)</w:t>
      </w:r>
      <w:r>
        <w:tab/>
        <w:t>shall include the "</w:t>
      </w:r>
      <w:r w:rsidRPr="00D15511">
        <w:t>tdial</w:t>
      </w:r>
      <w:r>
        <w:t>og" option tag</w:t>
      </w:r>
      <w:r w:rsidRPr="00D15511">
        <w:t xml:space="preserve"> in a Supported header field according to </w:t>
      </w:r>
      <w:r>
        <w:t>IETF RFC 4538 [54];</w:t>
      </w:r>
    </w:p>
    <w:p w14:paraId="087E2F65" w14:textId="77777777" w:rsidR="00284A0B" w:rsidRPr="0073469F" w:rsidRDefault="00284A0B" w:rsidP="00284A0B">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r w:rsidRPr="0073469F">
        <w:t>MC</w:t>
      </w:r>
      <w:r>
        <w:t>Data</w:t>
      </w:r>
      <w:r w:rsidRPr="0073469F">
        <w:t xml:space="preserve"> </w:t>
      </w:r>
      <w:r>
        <w:t>function</w:t>
      </w:r>
      <w:r w:rsidRPr="0073469F">
        <w:rPr>
          <w:lang w:eastAsia="ko-KR"/>
        </w:rPr>
        <w:t>;</w:t>
      </w:r>
    </w:p>
    <w:p w14:paraId="6BECE066" w14:textId="77777777" w:rsidR="00284A0B" w:rsidRPr="0073469F" w:rsidRDefault="00284A0B" w:rsidP="00284A0B">
      <w:pPr>
        <w:pStyle w:val="B1"/>
      </w:pPr>
      <w:r>
        <w:t>14</w:t>
      </w:r>
      <w:r w:rsidRPr="0073469F">
        <w:rPr>
          <w:lang w:eastAsia="ko-KR"/>
        </w:rPr>
        <w:t xml:space="preserve">) </w:t>
      </w:r>
      <w:r w:rsidRPr="0073469F">
        <w:t>shall include the following in the Contact header field:</w:t>
      </w:r>
    </w:p>
    <w:p w14:paraId="7969976C" w14:textId="77777777" w:rsidR="00284A0B" w:rsidRPr="00B02A0B" w:rsidRDefault="00284A0B" w:rsidP="00284A0B">
      <w:pPr>
        <w:pStyle w:val="B2"/>
      </w:pPr>
      <w:r>
        <w:t>a</w:t>
      </w:r>
      <w:r w:rsidRPr="00B02A0B">
        <w:t>)</w:t>
      </w:r>
      <w:r w:rsidRPr="00B02A0B">
        <w:tab/>
        <w:t>the g.3gpp.mcdata.sds media feature tag</w:t>
      </w:r>
      <w:r>
        <w:t xml:space="preserve"> for standalone SDS and SDS session</w:t>
      </w:r>
      <w:r w:rsidRPr="00B02A0B">
        <w:t>;</w:t>
      </w:r>
    </w:p>
    <w:p w14:paraId="62E2F980" w14:textId="77777777" w:rsidR="00284A0B" w:rsidRPr="00B02A0B" w:rsidRDefault="00284A0B" w:rsidP="00284A0B">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88A99AA" w14:textId="77777777" w:rsidR="00284A0B" w:rsidRPr="00B02A0B" w:rsidRDefault="00284A0B" w:rsidP="00284A0B">
      <w:pPr>
        <w:pStyle w:val="B2"/>
      </w:pPr>
      <w:r>
        <w:t>c</w:t>
      </w:r>
      <w:r w:rsidRPr="00B02A0B">
        <w:t>)</w:t>
      </w:r>
      <w:r w:rsidRPr="00B02A0B">
        <w:tab/>
        <w:t>the g.3gpp.mcdata.fd media feature tag</w:t>
      </w:r>
      <w:r>
        <w:t xml:space="preserve"> for FD</w:t>
      </w:r>
      <w:r w:rsidRPr="00B02A0B">
        <w:t>;</w:t>
      </w:r>
    </w:p>
    <w:p w14:paraId="3835D365" w14:textId="77777777" w:rsidR="00284A0B" w:rsidRPr="00B02A0B" w:rsidRDefault="00284A0B" w:rsidP="00284A0B">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3FB8BDB" w14:textId="77777777" w:rsidR="00284A0B" w:rsidRPr="00B02A0B" w:rsidRDefault="00284A0B" w:rsidP="00284A0B">
      <w:pPr>
        <w:pStyle w:val="B2"/>
      </w:pPr>
      <w:r>
        <w:t>e</w:t>
      </w:r>
      <w:r w:rsidRPr="00B02A0B">
        <w:t>)</w:t>
      </w:r>
      <w:r w:rsidRPr="00B02A0B">
        <w:tab/>
        <w:t>the isfocus media feature tag;</w:t>
      </w:r>
      <w:r>
        <w:t xml:space="preserve"> and</w:t>
      </w:r>
    </w:p>
    <w:p w14:paraId="52F5C9EA" w14:textId="23194165" w:rsidR="00284A0B" w:rsidRDefault="00284A0B" w:rsidP="00284A0B">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r w:rsidRPr="0073469F">
        <w:t>MC</w:t>
      </w:r>
      <w:r>
        <w:t>Data</w:t>
      </w:r>
      <w:r w:rsidRPr="0073469F">
        <w:t xml:space="preserve"> </w:t>
      </w:r>
      <w:r>
        <w:t>client according to 3GPP TS 24.229 [5].</w:t>
      </w:r>
    </w:p>
    <w:p w14:paraId="7162709E" w14:textId="77777777" w:rsidR="00F6385E" w:rsidRDefault="00F6385E" w:rsidP="00F6385E">
      <w:pPr>
        <w:pStyle w:val="Heading4"/>
        <w:rPr>
          <w:rFonts w:eastAsia="Malgun Gothic"/>
        </w:rPr>
      </w:pPr>
      <w:bookmarkStart w:id="9485" w:name="_CR24_4_5_2"/>
      <w:bookmarkStart w:id="9486" w:name="_Toc218718259"/>
      <w:bookmarkEnd w:id="9485"/>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486"/>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487" w:name="_CR24_4_5_2_1"/>
      <w:bookmarkStart w:id="9488" w:name="_Toc218718260"/>
      <w:bookmarkEnd w:id="9487"/>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488"/>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7777777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lastRenderedPageBreak/>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489" w:name="_CR24_4_6"/>
      <w:bookmarkStart w:id="9490" w:name="_Toc218718261"/>
      <w:bookmarkEnd w:id="9489"/>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90"/>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491" w:name="_CR24_4_6_1"/>
      <w:bookmarkStart w:id="9492" w:name="_Toc155364384"/>
      <w:bookmarkStart w:id="9493" w:name="_Toc218718262"/>
      <w:bookmarkEnd w:id="949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92"/>
      <w:bookmarkEnd w:id="9493"/>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lastRenderedPageBreak/>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77777777" w:rsidR="00F6385E" w:rsidRPr="00E352B4" w:rsidRDefault="00F6385E" w:rsidP="00F6385E">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494" w:name="_CR24_4_6_2"/>
      <w:bookmarkStart w:id="9495" w:name="_Toc218718263"/>
      <w:bookmarkEnd w:id="9494"/>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95"/>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lastRenderedPageBreak/>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72C94516" w14:textId="634FD1B5" w:rsidR="00F6385E"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53760067" w14:textId="77777777" w:rsidR="00034B02" w:rsidRPr="00336D95" w:rsidRDefault="00034B02" w:rsidP="00034B02">
      <w:pPr>
        <w:pStyle w:val="Heading1"/>
        <w:rPr>
          <w:lang w:val="en-US"/>
        </w:rPr>
      </w:pPr>
      <w:bookmarkStart w:id="9496" w:name="_CR25"/>
      <w:bookmarkStart w:id="9497" w:name="_Toc20155975"/>
      <w:bookmarkStart w:id="9498" w:name="_Toc27501132"/>
      <w:bookmarkStart w:id="9499" w:name="_Toc36049258"/>
      <w:bookmarkStart w:id="9500" w:name="_Toc45210024"/>
      <w:bookmarkStart w:id="9501" w:name="_Toc51860849"/>
      <w:bookmarkStart w:id="9502" w:name="_Toc146246373"/>
      <w:bookmarkStart w:id="9503" w:name="_Toc218718264"/>
      <w:bookmarkEnd w:id="9496"/>
      <w:r>
        <w:rPr>
          <w:lang w:val="en-US"/>
        </w:rPr>
        <w:t>25</w:t>
      </w:r>
      <w:r w:rsidRPr="00336D95">
        <w:rPr>
          <w:lang w:val="en-US"/>
        </w:rPr>
        <w:tab/>
        <w:t>Subscription to the conference event package</w:t>
      </w:r>
      <w:bookmarkEnd w:id="9497"/>
      <w:bookmarkEnd w:id="9498"/>
      <w:bookmarkEnd w:id="9499"/>
      <w:bookmarkEnd w:id="9500"/>
      <w:bookmarkEnd w:id="9501"/>
      <w:bookmarkEnd w:id="9502"/>
      <w:bookmarkEnd w:id="9503"/>
    </w:p>
    <w:p w14:paraId="70FA47D5" w14:textId="77777777" w:rsidR="00034B02" w:rsidRPr="00336D95" w:rsidRDefault="00034B02" w:rsidP="00034B02">
      <w:pPr>
        <w:pStyle w:val="Heading2"/>
        <w:rPr>
          <w:lang w:val="en-US"/>
        </w:rPr>
      </w:pPr>
      <w:bookmarkStart w:id="9504" w:name="_CR25_1"/>
      <w:bookmarkStart w:id="9505" w:name="_Toc20155976"/>
      <w:bookmarkStart w:id="9506" w:name="_Toc27501133"/>
      <w:bookmarkStart w:id="9507" w:name="_Toc36049259"/>
      <w:bookmarkStart w:id="9508" w:name="_Toc45210025"/>
      <w:bookmarkStart w:id="9509" w:name="_Toc51860850"/>
      <w:bookmarkStart w:id="9510" w:name="_Toc146246374"/>
      <w:bookmarkStart w:id="9511" w:name="_Toc218718265"/>
      <w:bookmarkEnd w:id="9504"/>
      <w:r>
        <w:rPr>
          <w:lang w:val="en-US"/>
        </w:rPr>
        <w:t>25</w:t>
      </w:r>
      <w:r w:rsidRPr="00336D95">
        <w:rPr>
          <w:lang w:val="en-US"/>
        </w:rPr>
        <w:t>.1</w:t>
      </w:r>
      <w:r w:rsidRPr="00336D95">
        <w:rPr>
          <w:lang w:val="en-US"/>
        </w:rPr>
        <w:tab/>
        <w:t>General</w:t>
      </w:r>
      <w:bookmarkEnd w:id="9505"/>
      <w:bookmarkEnd w:id="9506"/>
      <w:bookmarkEnd w:id="9507"/>
      <w:bookmarkEnd w:id="9508"/>
      <w:bookmarkEnd w:id="9509"/>
      <w:bookmarkEnd w:id="9510"/>
      <w:bookmarkEnd w:id="9511"/>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12" w:name="_CR25_2"/>
      <w:bookmarkStart w:id="9513" w:name="_Toc20155977"/>
      <w:bookmarkStart w:id="9514" w:name="_Toc27501134"/>
      <w:bookmarkStart w:id="9515" w:name="_Toc36049260"/>
      <w:bookmarkStart w:id="9516" w:name="_Toc45210026"/>
      <w:bookmarkStart w:id="9517" w:name="_Toc51860851"/>
      <w:bookmarkStart w:id="9518" w:name="_Toc146246375"/>
      <w:bookmarkStart w:id="9519" w:name="_Toc218718266"/>
      <w:bookmarkEnd w:id="9512"/>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13"/>
      <w:bookmarkEnd w:id="9514"/>
      <w:bookmarkEnd w:id="9515"/>
      <w:bookmarkEnd w:id="9516"/>
      <w:bookmarkEnd w:id="9517"/>
      <w:bookmarkEnd w:id="9518"/>
      <w:bookmarkEnd w:id="9519"/>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lastRenderedPageBreak/>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20" w:name="_CR25_3"/>
      <w:bookmarkStart w:id="9521" w:name="_Toc20155978"/>
      <w:bookmarkStart w:id="9522" w:name="_Toc27501135"/>
      <w:bookmarkStart w:id="9523" w:name="_Toc36049261"/>
      <w:bookmarkStart w:id="9524" w:name="_Toc45210027"/>
      <w:bookmarkStart w:id="9525" w:name="_Toc51860852"/>
      <w:bookmarkStart w:id="9526" w:name="_Toc146246376"/>
      <w:bookmarkStart w:id="9527" w:name="_Toc218718267"/>
      <w:bookmarkEnd w:id="9520"/>
      <w:r>
        <w:t>25.3</w:t>
      </w:r>
      <w:r>
        <w:tab/>
        <w:t>Participating MCData function</w:t>
      </w:r>
      <w:bookmarkEnd w:id="9521"/>
      <w:bookmarkEnd w:id="9522"/>
      <w:bookmarkEnd w:id="9523"/>
      <w:bookmarkEnd w:id="9524"/>
      <w:bookmarkEnd w:id="9525"/>
      <w:bookmarkEnd w:id="9526"/>
      <w:bookmarkEnd w:id="9527"/>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28" w:name="_CR25_4"/>
      <w:bookmarkStart w:id="9529" w:name="_Toc20155979"/>
      <w:bookmarkStart w:id="9530" w:name="_Toc27501136"/>
      <w:bookmarkStart w:id="9531" w:name="_Toc36049262"/>
      <w:bookmarkStart w:id="9532" w:name="_Toc45210028"/>
      <w:bookmarkStart w:id="9533" w:name="_Toc51860853"/>
      <w:bookmarkStart w:id="9534" w:name="_Toc146246377"/>
      <w:bookmarkStart w:id="9535" w:name="_Toc218718268"/>
      <w:bookmarkEnd w:id="9528"/>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29"/>
      <w:bookmarkEnd w:id="9530"/>
      <w:bookmarkEnd w:id="9531"/>
      <w:bookmarkEnd w:id="9532"/>
      <w:bookmarkEnd w:id="9533"/>
      <w:bookmarkEnd w:id="9534"/>
      <w:bookmarkEnd w:id="9535"/>
    </w:p>
    <w:p w14:paraId="0B236535" w14:textId="77777777" w:rsidR="00034B02" w:rsidRPr="00725FF8" w:rsidRDefault="00034B02" w:rsidP="00034B02">
      <w:pPr>
        <w:pStyle w:val="Heading3"/>
      </w:pPr>
      <w:bookmarkStart w:id="9536" w:name="_CR25_4_1"/>
      <w:bookmarkStart w:id="9537" w:name="_Toc20155980"/>
      <w:bookmarkStart w:id="9538" w:name="_Toc27501137"/>
      <w:bookmarkStart w:id="9539" w:name="_Toc36049263"/>
      <w:bookmarkStart w:id="9540" w:name="_Toc45210029"/>
      <w:bookmarkStart w:id="9541" w:name="_Toc51860854"/>
      <w:bookmarkStart w:id="9542" w:name="_Toc146246378"/>
      <w:bookmarkStart w:id="9543" w:name="_Toc218718269"/>
      <w:bookmarkEnd w:id="9536"/>
      <w:r>
        <w:t>25.4.</w:t>
      </w:r>
      <w:r w:rsidRPr="00336D95">
        <w:rPr>
          <w:lang w:val="en-US"/>
        </w:rPr>
        <w:t>1</w:t>
      </w:r>
      <w:r>
        <w:tab/>
        <w:t>Receiving a subscription to the conference event package</w:t>
      </w:r>
      <w:bookmarkEnd w:id="9537"/>
      <w:bookmarkEnd w:id="9538"/>
      <w:bookmarkEnd w:id="9539"/>
      <w:bookmarkEnd w:id="9540"/>
      <w:bookmarkEnd w:id="9541"/>
      <w:bookmarkEnd w:id="9542"/>
      <w:bookmarkEnd w:id="9543"/>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lastRenderedPageBreak/>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544" w:name="_CR25_4_2"/>
      <w:bookmarkStart w:id="9545" w:name="_Toc20155981"/>
      <w:bookmarkStart w:id="9546" w:name="_Toc27501138"/>
      <w:bookmarkStart w:id="9547" w:name="_Toc36049264"/>
      <w:bookmarkStart w:id="9548" w:name="_Toc45210030"/>
      <w:bookmarkStart w:id="9549" w:name="_Toc51860855"/>
      <w:bookmarkStart w:id="9550" w:name="_Toc146246379"/>
      <w:bookmarkStart w:id="9551" w:name="_Toc218718270"/>
      <w:bookmarkEnd w:id="9544"/>
      <w:r>
        <w:t>25.4.</w:t>
      </w:r>
      <w:r w:rsidRPr="00336D95">
        <w:rPr>
          <w:lang w:val="en-US"/>
        </w:rPr>
        <w:t>2</w:t>
      </w:r>
      <w:r>
        <w:tab/>
        <w:t>Sending notifications to the conference event package</w:t>
      </w:r>
      <w:bookmarkEnd w:id="9545"/>
      <w:bookmarkEnd w:id="9546"/>
      <w:bookmarkEnd w:id="9547"/>
      <w:bookmarkEnd w:id="9548"/>
      <w:bookmarkEnd w:id="9549"/>
      <w:bookmarkEnd w:id="9550"/>
      <w:bookmarkEnd w:id="9551"/>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552" w:name="_CR25_4_3"/>
      <w:bookmarkStart w:id="9553" w:name="_Toc20155983"/>
      <w:bookmarkStart w:id="9554" w:name="_Toc27501140"/>
      <w:bookmarkStart w:id="9555" w:name="_Toc36049266"/>
      <w:bookmarkStart w:id="9556" w:name="_Toc45210032"/>
      <w:bookmarkStart w:id="9557" w:name="_Toc51860857"/>
      <w:bookmarkStart w:id="9558" w:name="_Toc146246381"/>
      <w:bookmarkStart w:id="9559" w:name="_Toc218718271"/>
      <w:bookmarkEnd w:id="9552"/>
      <w:r>
        <w:t>25</w:t>
      </w:r>
      <w:r w:rsidRPr="00A509A6">
        <w:t>.4.</w:t>
      </w:r>
      <w:r>
        <w:t>3</w:t>
      </w:r>
      <w:r w:rsidRPr="00A509A6">
        <w:tab/>
        <w:t>Terminating a subscription</w:t>
      </w:r>
      <w:bookmarkEnd w:id="9553"/>
      <w:bookmarkEnd w:id="9554"/>
      <w:bookmarkEnd w:id="9555"/>
      <w:bookmarkEnd w:id="9556"/>
      <w:bookmarkEnd w:id="9557"/>
      <w:bookmarkEnd w:id="9558"/>
      <w:bookmarkEnd w:id="9559"/>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560" w:name="14f4399e2adfb55a__Toc427695847"/>
      <w:bookmarkStart w:id="9561" w:name="14f4399e2adfb55a__Toc427696247"/>
      <w:bookmarkStart w:id="9562" w:name="14f4399e2adfb55a__Toc427696646"/>
      <w:bookmarkStart w:id="9563" w:name="14f4399e2adfb55a__Toc427698248"/>
      <w:bookmarkStart w:id="9564" w:name="14f4399e2adfb55a__Toc427696647"/>
      <w:bookmarkStart w:id="9565" w:name="14f4399e2adfb55a__Toc427698249"/>
      <w:bookmarkStart w:id="9566" w:name="_CR25_6"/>
      <w:bookmarkStart w:id="9567" w:name="_Toc146246387"/>
      <w:bookmarkStart w:id="9568" w:name="_Toc218718272"/>
      <w:bookmarkEnd w:id="9560"/>
      <w:bookmarkEnd w:id="9561"/>
      <w:bookmarkEnd w:id="9562"/>
      <w:bookmarkEnd w:id="9563"/>
      <w:bookmarkEnd w:id="9564"/>
      <w:bookmarkEnd w:id="9565"/>
      <w:bookmarkEnd w:id="9566"/>
      <w:r>
        <w:rPr>
          <w:noProof/>
        </w:rPr>
        <w:t>25</w:t>
      </w:r>
      <w:r w:rsidRPr="0073469F">
        <w:rPr>
          <w:noProof/>
        </w:rPr>
        <w:t>.</w:t>
      </w:r>
      <w:r>
        <w:rPr>
          <w:noProof/>
          <w:lang w:eastAsia="ko-KR"/>
        </w:rPr>
        <w:t>6</w:t>
      </w:r>
      <w:r w:rsidRPr="0073469F">
        <w:rPr>
          <w:noProof/>
        </w:rPr>
        <w:tab/>
      </w:r>
      <w:r>
        <w:t>Coding</w:t>
      </w:r>
      <w:bookmarkEnd w:id="9567"/>
      <w:bookmarkEnd w:id="9568"/>
    </w:p>
    <w:p w14:paraId="4E609F3E" w14:textId="77777777" w:rsidR="00034B02" w:rsidRPr="0073469F" w:rsidRDefault="00034B02" w:rsidP="00034B02">
      <w:pPr>
        <w:pStyle w:val="Heading3"/>
        <w:rPr>
          <w:noProof/>
        </w:rPr>
      </w:pPr>
      <w:bookmarkStart w:id="9569" w:name="_CR25_6_1"/>
      <w:bookmarkStart w:id="9570" w:name="_Toc146246388"/>
      <w:bookmarkStart w:id="9571" w:name="_Toc218718273"/>
      <w:bookmarkEnd w:id="9569"/>
      <w:r>
        <w:rPr>
          <w:noProof/>
        </w:rPr>
        <w:t>25</w:t>
      </w:r>
      <w:r w:rsidRPr="0073469F">
        <w:rPr>
          <w:noProof/>
        </w:rPr>
        <w:t>.</w:t>
      </w:r>
      <w:r>
        <w:rPr>
          <w:noProof/>
          <w:lang w:eastAsia="ko-KR"/>
        </w:rPr>
        <w:t>6.1</w:t>
      </w:r>
      <w:r w:rsidRPr="0073469F">
        <w:rPr>
          <w:noProof/>
        </w:rPr>
        <w:tab/>
      </w:r>
      <w:r>
        <w:t>Extension of application/conference-info+xml MIME type</w:t>
      </w:r>
      <w:bookmarkEnd w:id="9570"/>
      <w:bookmarkEnd w:id="9571"/>
    </w:p>
    <w:p w14:paraId="6BC9E723" w14:textId="77777777" w:rsidR="00034B02" w:rsidRPr="00240B71" w:rsidRDefault="00034B02" w:rsidP="00034B02">
      <w:pPr>
        <w:pStyle w:val="Heading4"/>
      </w:pPr>
      <w:bookmarkStart w:id="9572" w:name="_CR25_6_1_1"/>
      <w:bookmarkStart w:id="9573" w:name="_Toc146246389"/>
      <w:bookmarkStart w:id="9574" w:name="_Toc218718274"/>
      <w:bookmarkEnd w:id="9572"/>
      <w:r>
        <w:t>25</w:t>
      </w:r>
      <w:r w:rsidRPr="004B47CF">
        <w:t>.6.1.1</w:t>
      </w:r>
      <w:r w:rsidRPr="004B47CF">
        <w:tab/>
        <w:t>Introduction</w:t>
      </w:r>
      <w:bookmarkEnd w:id="9573"/>
      <w:bookmarkEnd w:id="9574"/>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205A78" w:rsidRDefault="00034B02" w:rsidP="00034B02">
      <w:pPr>
        <w:pStyle w:val="Heading4"/>
        <w:rPr>
          <w:lang w:val="sv-SE"/>
        </w:rPr>
      </w:pPr>
      <w:bookmarkStart w:id="9575" w:name="_CR25_6_1_2"/>
      <w:bookmarkStart w:id="9576" w:name="_Toc146246390"/>
      <w:bookmarkStart w:id="9577" w:name="_Toc218718275"/>
      <w:bookmarkEnd w:id="9575"/>
      <w:r w:rsidRPr="00205A78">
        <w:rPr>
          <w:lang w:val="sv-SE"/>
        </w:rPr>
        <w:t>25.6.1.2</w:t>
      </w:r>
      <w:r w:rsidRPr="00205A78">
        <w:rPr>
          <w:lang w:val="sv-SE"/>
        </w:rPr>
        <w:tab/>
        <w:t>Schema</w:t>
      </w:r>
      <w:bookmarkEnd w:id="9576"/>
      <w:bookmarkEnd w:id="9577"/>
    </w:p>
    <w:p w14:paraId="08C48069" w14:textId="77777777" w:rsidR="00034B02" w:rsidRPr="00205A78" w:rsidRDefault="00034B02" w:rsidP="00034B02">
      <w:pPr>
        <w:pStyle w:val="PL"/>
        <w:pBdr>
          <w:top w:val="single" w:sz="4" w:space="1" w:color="auto"/>
          <w:left w:val="single" w:sz="4" w:space="4" w:color="auto"/>
          <w:bottom w:val="single" w:sz="4" w:space="1" w:color="auto"/>
          <w:right w:val="single" w:sz="4" w:space="4" w:color="auto"/>
        </w:pBdr>
        <w:rPr>
          <w:lang w:val="sv-SE"/>
        </w:rPr>
      </w:pPr>
      <w:r w:rsidRPr="00205A78">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578" w:name="_CRTable25_6_1_21"/>
      <w:r>
        <w:t>Table </w:t>
      </w:r>
      <w:bookmarkEnd w:id="9578"/>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D87A7A">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D87A7A">
            <w:pPr>
              <w:pStyle w:val="TAH"/>
            </w:pPr>
            <w:r>
              <w:t>Namespace</w:t>
            </w:r>
          </w:p>
        </w:tc>
      </w:tr>
      <w:tr w:rsidR="00034B02" w14:paraId="14BE257B" w14:textId="77777777" w:rsidTr="00D87A7A">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D87A7A">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D87A7A">
            <w:pPr>
              <w:pStyle w:val="TAL"/>
            </w:pPr>
            <w:r>
              <w:t>urn:3gpp:ns:mcdataConfInfo:1.0</w:t>
            </w:r>
          </w:p>
        </w:tc>
      </w:tr>
      <w:tr w:rsidR="00034B02" w14:paraId="5C5A82ED" w14:textId="77777777" w:rsidTr="00D87A7A">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D87A7A">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579" w:name="_CRAnnexAinformative"/>
      <w:bookmarkEnd w:id="9579"/>
      <w:r w:rsidRPr="00B02A0B">
        <w:br w:type="page"/>
      </w:r>
      <w:bookmarkStart w:id="9580" w:name="_Toc36108286"/>
      <w:bookmarkStart w:id="9581" w:name="_Toc44599066"/>
      <w:bookmarkStart w:id="9582" w:name="_Toc44602953"/>
      <w:bookmarkStart w:id="9583" w:name="_Toc45198130"/>
      <w:bookmarkStart w:id="9584" w:name="_Toc45696163"/>
      <w:bookmarkStart w:id="9585" w:name="_Toc51851657"/>
      <w:bookmarkStart w:id="9586" w:name="_Toc92225316"/>
      <w:bookmarkStart w:id="9587" w:name="_Toc218718276"/>
      <w:r w:rsidRPr="00B02A0B">
        <w:lastRenderedPageBreak/>
        <w:t>Annex A (informative):</w:t>
      </w:r>
      <w:r w:rsidRPr="00B02A0B">
        <w:br/>
        <w:t>Signalling flows</w:t>
      </w:r>
      <w:bookmarkEnd w:id="8263"/>
      <w:bookmarkEnd w:id="8264"/>
      <w:bookmarkEnd w:id="9580"/>
      <w:bookmarkEnd w:id="9581"/>
      <w:bookmarkEnd w:id="9582"/>
      <w:bookmarkEnd w:id="9583"/>
      <w:bookmarkEnd w:id="9584"/>
      <w:bookmarkEnd w:id="9585"/>
      <w:bookmarkEnd w:id="9586"/>
      <w:bookmarkEnd w:id="9587"/>
    </w:p>
    <w:p w14:paraId="2FF816B1" w14:textId="77777777" w:rsidR="005C310B" w:rsidRPr="00B02A0B" w:rsidRDefault="005C310B" w:rsidP="007D34FE">
      <w:pPr>
        <w:pStyle w:val="Heading8"/>
      </w:pPr>
      <w:bookmarkStart w:id="9588" w:name="_CRAnnexBnormative"/>
      <w:bookmarkEnd w:id="9588"/>
      <w:r w:rsidRPr="00B02A0B">
        <w:br w:type="page"/>
      </w:r>
      <w:bookmarkStart w:id="9589" w:name="_Toc20215930"/>
      <w:bookmarkStart w:id="9590" w:name="_Toc27496486"/>
      <w:bookmarkStart w:id="9591" w:name="_Toc36108287"/>
      <w:bookmarkStart w:id="9592" w:name="_Toc44599067"/>
      <w:bookmarkStart w:id="9593" w:name="_Toc44602954"/>
      <w:bookmarkStart w:id="9594" w:name="_Toc45198131"/>
      <w:bookmarkStart w:id="9595" w:name="_Toc45696164"/>
      <w:bookmarkStart w:id="9596" w:name="_Toc51851658"/>
      <w:bookmarkStart w:id="9597" w:name="_Toc92225317"/>
      <w:bookmarkStart w:id="9598" w:name="_Toc218718277"/>
      <w:r w:rsidRPr="00B02A0B">
        <w:lastRenderedPageBreak/>
        <w:t>Annex B (normative):</w:t>
      </w:r>
      <w:r w:rsidRPr="00B02A0B">
        <w:br/>
        <w:t>Media feature tags within the current document</w:t>
      </w:r>
      <w:bookmarkEnd w:id="9589"/>
      <w:bookmarkEnd w:id="9590"/>
      <w:bookmarkEnd w:id="9591"/>
      <w:bookmarkEnd w:id="9592"/>
      <w:bookmarkEnd w:id="9593"/>
      <w:bookmarkEnd w:id="9594"/>
      <w:bookmarkEnd w:id="9595"/>
      <w:bookmarkEnd w:id="9596"/>
      <w:bookmarkEnd w:id="9597"/>
      <w:bookmarkEnd w:id="9598"/>
    </w:p>
    <w:p w14:paraId="5B8B445D" w14:textId="77777777" w:rsidR="005C310B" w:rsidRPr="00B02A0B" w:rsidRDefault="005C310B" w:rsidP="007D34FE">
      <w:pPr>
        <w:pStyle w:val="Heading1"/>
      </w:pPr>
      <w:bookmarkStart w:id="9599" w:name="_CRB_1"/>
      <w:bookmarkStart w:id="9600" w:name="_Toc92225318"/>
      <w:bookmarkStart w:id="9601" w:name="_Toc218718278"/>
      <w:bookmarkEnd w:id="9599"/>
      <w:r w:rsidRPr="00B02A0B">
        <w:t>B.1</w:t>
      </w:r>
      <w:r w:rsidRPr="00B02A0B">
        <w:tab/>
        <w:t>General</w:t>
      </w:r>
      <w:bookmarkEnd w:id="9600"/>
      <w:bookmarkEnd w:id="9601"/>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602" w:name="_CRB_2"/>
      <w:bookmarkStart w:id="9603" w:name="_Toc20215931"/>
      <w:bookmarkStart w:id="9604" w:name="_Toc27496487"/>
      <w:bookmarkStart w:id="9605" w:name="_Toc36108288"/>
      <w:bookmarkStart w:id="9606" w:name="_Toc44599068"/>
      <w:bookmarkStart w:id="9607" w:name="_Toc44602955"/>
      <w:bookmarkStart w:id="9608" w:name="_Toc45198132"/>
      <w:bookmarkStart w:id="9609" w:name="_Toc45696165"/>
      <w:bookmarkStart w:id="9610" w:name="_Toc51851659"/>
      <w:bookmarkStart w:id="9611" w:name="_Toc92225319"/>
      <w:bookmarkStart w:id="9612" w:name="_Toc218718279"/>
      <w:bookmarkEnd w:id="9602"/>
      <w:r w:rsidRPr="00B02A0B">
        <w:rPr>
          <w:lang w:eastAsia="zh-CN"/>
        </w:rPr>
        <w:t>B</w:t>
      </w:r>
      <w:r w:rsidRPr="00B02A0B">
        <w:t>.2</w:t>
      </w:r>
      <w:r w:rsidRPr="00B02A0B">
        <w:tab/>
        <w:t>Definition of media feature tag for Mission Critical Data (MCData) communications Short Data Service (SDS)</w:t>
      </w:r>
      <w:bookmarkEnd w:id="9603"/>
      <w:bookmarkEnd w:id="9604"/>
      <w:bookmarkEnd w:id="9605"/>
      <w:bookmarkEnd w:id="9606"/>
      <w:bookmarkEnd w:id="9607"/>
      <w:bookmarkEnd w:id="9608"/>
      <w:bookmarkEnd w:id="9609"/>
      <w:bookmarkEnd w:id="9610"/>
      <w:bookmarkEnd w:id="9611"/>
      <w:bookmarkEnd w:id="9612"/>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13" w:name="_CRB_3"/>
      <w:bookmarkStart w:id="9614" w:name="_Toc20215932"/>
      <w:bookmarkStart w:id="9615" w:name="_Toc27496488"/>
      <w:bookmarkStart w:id="9616" w:name="_Toc36108289"/>
      <w:bookmarkStart w:id="9617" w:name="_Toc44599069"/>
      <w:bookmarkStart w:id="9618" w:name="_Toc44602956"/>
      <w:bookmarkStart w:id="9619" w:name="_Toc45198133"/>
      <w:bookmarkStart w:id="9620" w:name="_Toc45696166"/>
      <w:bookmarkStart w:id="9621" w:name="_Toc51851660"/>
      <w:bookmarkStart w:id="9622" w:name="_Toc92225320"/>
      <w:bookmarkStart w:id="9623" w:name="_Toc218718280"/>
      <w:bookmarkEnd w:id="9613"/>
      <w:r w:rsidRPr="00B02A0B">
        <w:rPr>
          <w:lang w:eastAsia="zh-CN"/>
        </w:rPr>
        <w:t>B</w:t>
      </w:r>
      <w:r w:rsidRPr="00B02A0B">
        <w:t>.3</w:t>
      </w:r>
      <w:r w:rsidRPr="00B02A0B">
        <w:tab/>
        <w:t>Definition of media feature tag for Mission Critical Data (MCData) communications File Distribution (FD)</w:t>
      </w:r>
      <w:bookmarkEnd w:id="9614"/>
      <w:bookmarkEnd w:id="9615"/>
      <w:bookmarkEnd w:id="9616"/>
      <w:bookmarkEnd w:id="9617"/>
      <w:bookmarkEnd w:id="9618"/>
      <w:bookmarkEnd w:id="9619"/>
      <w:bookmarkEnd w:id="9620"/>
      <w:bookmarkEnd w:id="9621"/>
      <w:bookmarkEnd w:id="9622"/>
      <w:bookmarkEnd w:id="9623"/>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24" w:name="_CRB_4"/>
      <w:bookmarkStart w:id="9625" w:name="_Toc218718281"/>
      <w:bookmarkEnd w:id="9624"/>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25"/>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26" w:name="_CRAnnexCnormative"/>
      <w:bookmarkEnd w:id="9626"/>
      <w:r w:rsidRPr="00B02A0B">
        <w:br w:type="page"/>
      </w:r>
      <w:bookmarkStart w:id="9627" w:name="_Toc20215933"/>
      <w:bookmarkStart w:id="9628" w:name="_Toc27496489"/>
      <w:bookmarkStart w:id="9629" w:name="_Toc36108290"/>
      <w:bookmarkStart w:id="9630" w:name="_Toc44599070"/>
      <w:bookmarkStart w:id="9631" w:name="_Toc44602957"/>
      <w:bookmarkStart w:id="9632" w:name="_Toc45198134"/>
      <w:bookmarkStart w:id="9633" w:name="_Toc45696167"/>
      <w:bookmarkStart w:id="9634" w:name="_Toc51851661"/>
      <w:bookmarkStart w:id="9635" w:name="_Toc92225321"/>
      <w:bookmarkStart w:id="9636" w:name="_Toc218718282"/>
      <w:r w:rsidRPr="00B02A0B">
        <w:lastRenderedPageBreak/>
        <w:t>Annex C (normative):</w:t>
      </w:r>
      <w:r w:rsidRPr="00B02A0B">
        <w:br/>
        <w:t>ICSI values defined within the current document</w:t>
      </w:r>
      <w:bookmarkEnd w:id="9627"/>
      <w:bookmarkEnd w:id="9628"/>
      <w:bookmarkEnd w:id="9629"/>
      <w:bookmarkEnd w:id="9630"/>
      <w:bookmarkEnd w:id="9631"/>
      <w:bookmarkEnd w:id="9632"/>
      <w:bookmarkEnd w:id="9633"/>
      <w:bookmarkEnd w:id="9634"/>
      <w:bookmarkEnd w:id="9635"/>
      <w:bookmarkEnd w:id="9636"/>
    </w:p>
    <w:p w14:paraId="5BCE66E0" w14:textId="77777777" w:rsidR="005C310B" w:rsidRPr="00B02A0B" w:rsidRDefault="005C310B" w:rsidP="007D34FE">
      <w:pPr>
        <w:pStyle w:val="Heading1"/>
      </w:pPr>
      <w:bookmarkStart w:id="9637" w:name="_CRC_1"/>
      <w:bookmarkStart w:id="9638" w:name="_Toc92225322"/>
      <w:bookmarkStart w:id="9639" w:name="_Toc218718283"/>
      <w:bookmarkEnd w:id="9637"/>
      <w:r w:rsidRPr="00B02A0B">
        <w:t>C.1</w:t>
      </w:r>
      <w:r w:rsidRPr="00B02A0B">
        <w:tab/>
        <w:t>General</w:t>
      </w:r>
      <w:bookmarkEnd w:id="9638"/>
      <w:bookmarkEnd w:id="9639"/>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640" w:name="_CRC_2"/>
      <w:bookmarkStart w:id="9641" w:name="_Toc20215934"/>
      <w:bookmarkStart w:id="9642" w:name="_Toc27496490"/>
      <w:bookmarkStart w:id="9643" w:name="_Toc36108291"/>
      <w:bookmarkStart w:id="9644" w:name="_Toc44599071"/>
      <w:bookmarkStart w:id="9645" w:name="_Toc44602958"/>
      <w:bookmarkStart w:id="9646" w:name="_Toc45198135"/>
      <w:bookmarkStart w:id="9647" w:name="_Toc45696168"/>
      <w:bookmarkStart w:id="9648" w:name="_Toc51851662"/>
      <w:bookmarkStart w:id="9649" w:name="_Toc92225323"/>
      <w:bookmarkStart w:id="9650" w:name="_Toc218718284"/>
      <w:bookmarkEnd w:id="9640"/>
      <w:r w:rsidRPr="00B02A0B">
        <w:t>C.2</w:t>
      </w:r>
      <w:r w:rsidRPr="00B02A0B">
        <w:tab/>
        <w:t>Definition of ICSI value for the Mission Critical Data (MCData) service</w:t>
      </w:r>
      <w:bookmarkEnd w:id="9641"/>
      <w:bookmarkEnd w:id="9642"/>
      <w:bookmarkEnd w:id="9643"/>
      <w:bookmarkEnd w:id="9644"/>
      <w:bookmarkEnd w:id="9645"/>
      <w:bookmarkEnd w:id="9646"/>
      <w:bookmarkEnd w:id="9647"/>
      <w:bookmarkEnd w:id="9648"/>
      <w:bookmarkEnd w:id="9649"/>
      <w:bookmarkEnd w:id="9650"/>
    </w:p>
    <w:p w14:paraId="3D83080E" w14:textId="77777777" w:rsidR="005C310B" w:rsidRPr="00B02A0B" w:rsidRDefault="005C310B" w:rsidP="007D34FE">
      <w:pPr>
        <w:pStyle w:val="Heading2"/>
        <w:rPr>
          <w:rFonts w:eastAsia="Malgun Gothic"/>
          <w:noProof/>
        </w:rPr>
      </w:pPr>
      <w:bookmarkStart w:id="9651" w:name="_CRC_2_1"/>
      <w:bookmarkStart w:id="9652" w:name="_Toc20215935"/>
      <w:bookmarkStart w:id="9653" w:name="_Toc27496491"/>
      <w:bookmarkStart w:id="9654" w:name="_Toc36108292"/>
      <w:bookmarkStart w:id="9655" w:name="_Toc44599072"/>
      <w:bookmarkStart w:id="9656" w:name="_Toc44602959"/>
      <w:bookmarkStart w:id="9657" w:name="_Toc45198136"/>
      <w:bookmarkStart w:id="9658" w:name="_Toc45696169"/>
      <w:bookmarkStart w:id="9659" w:name="_Toc51851663"/>
      <w:bookmarkStart w:id="9660" w:name="_Toc92225324"/>
      <w:bookmarkStart w:id="9661" w:name="_Toc218718285"/>
      <w:bookmarkEnd w:id="9651"/>
      <w:r w:rsidRPr="00B02A0B">
        <w:rPr>
          <w:rFonts w:eastAsia="Malgun Gothic"/>
          <w:noProof/>
        </w:rPr>
        <w:t>C.2.1</w:t>
      </w:r>
      <w:r w:rsidRPr="00B02A0B">
        <w:rPr>
          <w:rFonts w:eastAsia="Malgun Gothic"/>
          <w:noProof/>
        </w:rPr>
        <w:tab/>
        <w:t>URN</w:t>
      </w:r>
      <w:bookmarkEnd w:id="9652"/>
      <w:bookmarkEnd w:id="9653"/>
      <w:bookmarkEnd w:id="9654"/>
      <w:bookmarkEnd w:id="9655"/>
      <w:bookmarkEnd w:id="9656"/>
      <w:bookmarkEnd w:id="9657"/>
      <w:bookmarkEnd w:id="9658"/>
      <w:bookmarkEnd w:id="9659"/>
      <w:bookmarkEnd w:id="9660"/>
      <w:bookmarkEnd w:id="9661"/>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662" w:name="_CRC_2_2"/>
      <w:bookmarkStart w:id="9663" w:name="_Toc20215936"/>
      <w:bookmarkStart w:id="9664" w:name="_Toc27496492"/>
      <w:bookmarkStart w:id="9665" w:name="_Toc36108293"/>
      <w:bookmarkStart w:id="9666" w:name="_Toc44599073"/>
      <w:bookmarkStart w:id="9667" w:name="_Toc44602960"/>
      <w:bookmarkStart w:id="9668" w:name="_Toc45198137"/>
      <w:bookmarkStart w:id="9669" w:name="_Toc45696170"/>
      <w:bookmarkStart w:id="9670" w:name="_Toc51851664"/>
      <w:bookmarkStart w:id="9671" w:name="_Toc92225325"/>
      <w:bookmarkStart w:id="9672" w:name="_Toc218718286"/>
      <w:bookmarkEnd w:id="9662"/>
      <w:r w:rsidRPr="00B02A0B">
        <w:rPr>
          <w:noProof/>
        </w:rPr>
        <w:t>C.2.2</w:t>
      </w:r>
      <w:r w:rsidRPr="00B02A0B">
        <w:rPr>
          <w:noProof/>
        </w:rPr>
        <w:tab/>
        <w:t>Description</w:t>
      </w:r>
      <w:bookmarkEnd w:id="9663"/>
      <w:bookmarkEnd w:id="9664"/>
      <w:bookmarkEnd w:id="9665"/>
      <w:bookmarkEnd w:id="9666"/>
      <w:bookmarkEnd w:id="9667"/>
      <w:bookmarkEnd w:id="9668"/>
      <w:bookmarkEnd w:id="9669"/>
      <w:bookmarkEnd w:id="9670"/>
      <w:bookmarkEnd w:id="9671"/>
      <w:bookmarkEnd w:id="9672"/>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673" w:name="_CRC_2_3"/>
      <w:bookmarkStart w:id="9674" w:name="_Toc20215937"/>
      <w:bookmarkStart w:id="9675" w:name="_Toc27496493"/>
      <w:bookmarkStart w:id="9676" w:name="_Toc36108294"/>
      <w:bookmarkStart w:id="9677" w:name="_Toc44599074"/>
      <w:bookmarkStart w:id="9678" w:name="_Toc44602961"/>
      <w:bookmarkStart w:id="9679" w:name="_Toc45198138"/>
      <w:bookmarkStart w:id="9680" w:name="_Toc45696171"/>
      <w:bookmarkStart w:id="9681" w:name="_Toc51851665"/>
      <w:bookmarkStart w:id="9682" w:name="_Toc92225326"/>
      <w:bookmarkStart w:id="9683" w:name="_Toc218718287"/>
      <w:bookmarkEnd w:id="9673"/>
      <w:r w:rsidRPr="00B02A0B">
        <w:t>C.2.3</w:t>
      </w:r>
      <w:r w:rsidRPr="00B02A0B">
        <w:rPr>
          <w:rFonts w:eastAsia="Malgun Gothic"/>
        </w:rPr>
        <w:tab/>
      </w:r>
      <w:r w:rsidRPr="00B02A0B">
        <w:t>Reference</w:t>
      </w:r>
      <w:bookmarkEnd w:id="9674"/>
      <w:bookmarkEnd w:id="9675"/>
      <w:bookmarkEnd w:id="9676"/>
      <w:bookmarkEnd w:id="9677"/>
      <w:bookmarkEnd w:id="9678"/>
      <w:bookmarkEnd w:id="9679"/>
      <w:bookmarkEnd w:id="9680"/>
      <w:bookmarkEnd w:id="9681"/>
      <w:bookmarkEnd w:id="9682"/>
      <w:bookmarkEnd w:id="9683"/>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684" w:name="_CRC_2_4"/>
      <w:bookmarkStart w:id="9685" w:name="_Toc20215938"/>
      <w:bookmarkStart w:id="9686" w:name="_Toc27496494"/>
      <w:bookmarkStart w:id="9687" w:name="_Toc36108295"/>
      <w:bookmarkStart w:id="9688" w:name="_Toc44599075"/>
      <w:bookmarkStart w:id="9689" w:name="_Toc44602962"/>
      <w:bookmarkStart w:id="9690" w:name="_Toc45198139"/>
      <w:bookmarkStart w:id="9691" w:name="_Toc45696172"/>
      <w:bookmarkStart w:id="9692" w:name="_Toc51851666"/>
      <w:bookmarkStart w:id="9693" w:name="_Toc92225327"/>
      <w:bookmarkStart w:id="9694" w:name="_Toc218718288"/>
      <w:bookmarkEnd w:id="9684"/>
      <w:r w:rsidRPr="00B02A0B">
        <w:t>C.2.4</w:t>
      </w:r>
      <w:r w:rsidRPr="00B02A0B">
        <w:tab/>
        <w:t>Contact</w:t>
      </w:r>
      <w:bookmarkEnd w:id="9685"/>
      <w:bookmarkEnd w:id="9686"/>
      <w:bookmarkEnd w:id="9687"/>
      <w:bookmarkEnd w:id="9688"/>
      <w:bookmarkEnd w:id="9689"/>
      <w:bookmarkEnd w:id="9690"/>
      <w:bookmarkEnd w:id="9691"/>
      <w:bookmarkEnd w:id="9692"/>
      <w:bookmarkEnd w:id="9693"/>
      <w:bookmarkEnd w:id="9694"/>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695" w:name="_CRC_2_5"/>
      <w:bookmarkStart w:id="9696" w:name="_Toc20215939"/>
      <w:bookmarkStart w:id="9697" w:name="_Toc27496495"/>
      <w:bookmarkStart w:id="9698" w:name="_Toc36108296"/>
      <w:bookmarkStart w:id="9699" w:name="_Toc44599076"/>
      <w:bookmarkStart w:id="9700" w:name="_Toc44602963"/>
      <w:bookmarkStart w:id="9701" w:name="_Toc45198140"/>
      <w:bookmarkStart w:id="9702" w:name="_Toc45696173"/>
      <w:bookmarkStart w:id="9703" w:name="_Toc51851667"/>
      <w:bookmarkStart w:id="9704" w:name="_Toc92225328"/>
      <w:bookmarkStart w:id="9705" w:name="_Toc218718289"/>
      <w:bookmarkEnd w:id="9695"/>
      <w:r w:rsidRPr="00B02A0B">
        <w:t>C.2.5</w:t>
      </w:r>
      <w:r w:rsidRPr="00B02A0B">
        <w:tab/>
        <w:t>Registration of subtype</w:t>
      </w:r>
      <w:bookmarkEnd w:id="9696"/>
      <w:bookmarkEnd w:id="9697"/>
      <w:bookmarkEnd w:id="9698"/>
      <w:bookmarkEnd w:id="9699"/>
      <w:bookmarkEnd w:id="9700"/>
      <w:bookmarkEnd w:id="9701"/>
      <w:bookmarkEnd w:id="9702"/>
      <w:bookmarkEnd w:id="9703"/>
      <w:bookmarkEnd w:id="9704"/>
      <w:bookmarkEnd w:id="9705"/>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706" w:name="_CRC_2_6"/>
      <w:bookmarkStart w:id="9707" w:name="_Toc20215940"/>
      <w:bookmarkStart w:id="9708" w:name="_Toc27496496"/>
      <w:bookmarkStart w:id="9709" w:name="_Toc36108297"/>
      <w:bookmarkStart w:id="9710" w:name="_Toc44599077"/>
      <w:bookmarkStart w:id="9711" w:name="_Toc44602964"/>
      <w:bookmarkStart w:id="9712" w:name="_Toc45198141"/>
      <w:bookmarkStart w:id="9713" w:name="_Toc45696174"/>
      <w:bookmarkStart w:id="9714" w:name="_Toc51851668"/>
      <w:bookmarkStart w:id="9715" w:name="_Toc92225329"/>
      <w:bookmarkStart w:id="9716" w:name="_Toc218718290"/>
      <w:bookmarkEnd w:id="9706"/>
      <w:r w:rsidRPr="00B02A0B">
        <w:t>C.2.6</w:t>
      </w:r>
      <w:r w:rsidRPr="00B02A0B">
        <w:tab/>
        <w:t>Remarks</w:t>
      </w:r>
      <w:bookmarkEnd w:id="9707"/>
      <w:bookmarkEnd w:id="9708"/>
      <w:bookmarkEnd w:id="9709"/>
      <w:bookmarkEnd w:id="9710"/>
      <w:bookmarkEnd w:id="9711"/>
      <w:bookmarkEnd w:id="9712"/>
      <w:bookmarkEnd w:id="9713"/>
      <w:bookmarkEnd w:id="9714"/>
      <w:bookmarkEnd w:id="9715"/>
      <w:bookmarkEnd w:id="9716"/>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17" w:name="_CRC_3"/>
      <w:bookmarkStart w:id="9718" w:name="_Toc20215941"/>
      <w:bookmarkStart w:id="9719" w:name="_Toc27496497"/>
      <w:bookmarkStart w:id="9720" w:name="_Toc36108298"/>
      <w:bookmarkStart w:id="9721" w:name="_Toc44599078"/>
      <w:bookmarkStart w:id="9722" w:name="_Toc44602965"/>
      <w:bookmarkStart w:id="9723" w:name="_Toc45198142"/>
      <w:bookmarkStart w:id="9724" w:name="_Toc45696175"/>
      <w:bookmarkStart w:id="9725" w:name="_Toc51851669"/>
      <w:bookmarkStart w:id="9726" w:name="_Toc92225330"/>
      <w:bookmarkStart w:id="9727" w:name="_Toc218718291"/>
      <w:bookmarkEnd w:id="9717"/>
      <w:r w:rsidRPr="00B02A0B">
        <w:lastRenderedPageBreak/>
        <w:t>C.3</w:t>
      </w:r>
      <w:r w:rsidRPr="00B02A0B">
        <w:tab/>
        <w:t>Definition of ICSI value for the Mission Critical Data (MCData) communications Short Data Service (SDS)</w:t>
      </w:r>
      <w:bookmarkEnd w:id="9718"/>
      <w:bookmarkEnd w:id="9719"/>
      <w:bookmarkEnd w:id="9720"/>
      <w:bookmarkEnd w:id="9721"/>
      <w:bookmarkEnd w:id="9722"/>
      <w:bookmarkEnd w:id="9723"/>
      <w:bookmarkEnd w:id="9724"/>
      <w:bookmarkEnd w:id="9725"/>
      <w:bookmarkEnd w:id="9726"/>
      <w:bookmarkEnd w:id="9727"/>
    </w:p>
    <w:p w14:paraId="37146A77" w14:textId="77777777" w:rsidR="005C310B" w:rsidRPr="00B02A0B" w:rsidRDefault="005C310B" w:rsidP="007D34FE">
      <w:pPr>
        <w:pStyle w:val="Heading2"/>
        <w:rPr>
          <w:rFonts w:eastAsia="Malgun Gothic"/>
          <w:noProof/>
        </w:rPr>
      </w:pPr>
      <w:bookmarkStart w:id="9728" w:name="_CRC_3_1"/>
      <w:bookmarkStart w:id="9729" w:name="_Toc20215942"/>
      <w:bookmarkStart w:id="9730" w:name="_Toc27496498"/>
      <w:bookmarkStart w:id="9731" w:name="_Toc36108299"/>
      <w:bookmarkStart w:id="9732" w:name="_Toc44599079"/>
      <w:bookmarkStart w:id="9733" w:name="_Toc44602966"/>
      <w:bookmarkStart w:id="9734" w:name="_Toc45198143"/>
      <w:bookmarkStart w:id="9735" w:name="_Toc45696176"/>
      <w:bookmarkStart w:id="9736" w:name="_Toc51851670"/>
      <w:bookmarkStart w:id="9737" w:name="_Toc92225331"/>
      <w:bookmarkStart w:id="9738" w:name="_Toc218718292"/>
      <w:bookmarkEnd w:id="9728"/>
      <w:r w:rsidRPr="00B02A0B">
        <w:rPr>
          <w:rFonts w:eastAsia="Malgun Gothic"/>
          <w:noProof/>
        </w:rPr>
        <w:t>C.3.1</w:t>
      </w:r>
      <w:r w:rsidRPr="00B02A0B">
        <w:rPr>
          <w:rFonts w:eastAsia="Malgun Gothic"/>
          <w:noProof/>
        </w:rPr>
        <w:tab/>
        <w:t>URN</w:t>
      </w:r>
      <w:bookmarkEnd w:id="9729"/>
      <w:bookmarkEnd w:id="9730"/>
      <w:bookmarkEnd w:id="9731"/>
      <w:bookmarkEnd w:id="9732"/>
      <w:bookmarkEnd w:id="9733"/>
      <w:bookmarkEnd w:id="9734"/>
      <w:bookmarkEnd w:id="9735"/>
      <w:bookmarkEnd w:id="9736"/>
      <w:bookmarkEnd w:id="9737"/>
      <w:bookmarkEnd w:id="9738"/>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739" w:name="_CRC_3_2"/>
      <w:bookmarkStart w:id="9740" w:name="_Toc20215943"/>
      <w:bookmarkStart w:id="9741" w:name="_Toc27496499"/>
      <w:bookmarkStart w:id="9742" w:name="_Toc36108300"/>
      <w:bookmarkStart w:id="9743" w:name="_Toc44599080"/>
      <w:bookmarkStart w:id="9744" w:name="_Toc44602967"/>
      <w:bookmarkStart w:id="9745" w:name="_Toc45198144"/>
      <w:bookmarkStart w:id="9746" w:name="_Toc45696177"/>
      <w:bookmarkStart w:id="9747" w:name="_Toc51851671"/>
      <w:bookmarkStart w:id="9748" w:name="_Toc92225332"/>
      <w:bookmarkStart w:id="9749" w:name="_Toc218718293"/>
      <w:bookmarkEnd w:id="9739"/>
      <w:r w:rsidRPr="00B02A0B">
        <w:rPr>
          <w:noProof/>
        </w:rPr>
        <w:t>C.3.2</w:t>
      </w:r>
      <w:r w:rsidRPr="00B02A0B">
        <w:rPr>
          <w:noProof/>
        </w:rPr>
        <w:tab/>
        <w:t>Description</w:t>
      </w:r>
      <w:bookmarkEnd w:id="9740"/>
      <w:bookmarkEnd w:id="9741"/>
      <w:bookmarkEnd w:id="9742"/>
      <w:bookmarkEnd w:id="9743"/>
      <w:bookmarkEnd w:id="9744"/>
      <w:bookmarkEnd w:id="9745"/>
      <w:bookmarkEnd w:id="9746"/>
      <w:bookmarkEnd w:id="9747"/>
      <w:bookmarkEnd w:id="9748"/>
      <w:bookmarkEnd w:id="9749"/>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750" w:name="_CRC_3_3"/>
      <w:bookmarkStart w:id="9751" w:name="_Toc20215944"/>
      <w:bookmarkStart w:id="9752" w:name="_Toc27496500"/>
      <w:bookmarkStart w:id="9753" w:name="_Toc36108301"/>
      <w:bookmarkStart w:id="9754" w:name="_Toc44599081"/>
      <w:bookmarkStart w:id="9755" w:name="_Toc44602968"/>
      <w:bookmarkStart w:id="9756" w:name="_Toc45198145"/>
      <w:bookmarkStart w:id="9757" w:name="_Toc45696178"/>
      <w:bookmarkStart w:id="9758" w:name="_Toc51851672"/>
      <w:bookmarkStart w:id="9759" w:name="_Toc92225333"/>
      <w:bookmarkStart w:id="9760" w:name="_Toc218718294"/>
      <w:bookmarkEnd w:id="9750"/>
      <w:r w:rsidRPr="00B02A0B">
        <w:t>C.3.3</w:t>
      </w:r>
      <w:r w:rsidRPr="00B02A0B">
        <w:rPr>
          <w:rFonts w:eastAsia="Malgun Gothic"/>
        </w:rPr>
        <w:tab/>
      </w:r>
      <w:r w:rsidRPr="00B02A0B">
        <w:t>Reference</w:t>
      </w:r>
      <w:bookmarkEnd w:id="9751"/>
      <w:bookmarkEnd w:id="9752"/>
      <w:bookmarkEnd w:id="9753"/>
      <w:bookmarkEnd w:id="9754"/>
      <w:bookmarkEnd w:id="9755"/>
      <w:bookmarkEnd w:id="9756"/>
      <w:bookmarkEnd w:id="9757"/>
      <w:bookmarkEnd w:id="9758"/>
      <w:bookmarkEnd w:id="9759"/>
      <w:bookmarkEnd w:id="9760"/>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761" w:name="_CRC_3_4"/>
      <w:bookmarkStart w:id="9762" w:name="_Toc20215945"/>
      <w:bookmarkStart w:id="9763" w:name="_Toc27496501"/>
      <w:bookmarkStart w:id="9764" w:name="_Toc36108302"/>
      <w:bookmarkStart w:id="9765" w:name="_Toc44599082"/>
      <w:bookmarkStart w:id="9766" w:name="_Toc44602969"/>
      <w:bookmarkStart w:id="9767" w:name="_Toc45198146"/>
      <w:bookmarkStart w:id="9768" w:name="_Toc45696179"/>
      <w:bookmarkStart w:id="9769" w:name="_Toc51851673"/>
      <w:bookmarkStart w:id="9770" w:name="_Toc92225334"/>
      <w:bookmarkStart w:id="9771" w:name="_Toc218718295"/>
      <w:bookmarkEnd w:id="9761"/>
      <w:r w:rsidRPr="00B02A0B">
        <w:t>C.3.4</w:t>
      </w:r>
      <w:r w:rsidRPr="00B02A0B">
        <w:tab/>
        <w:t>Contact</w:t>
      </w:r>
      <w:bookmarkEnd w:id="9762"/>
      <w:bookmarkEnd w:id="9763"/>
      <w:bookmarkEnd w:id="9764"/>
      <w:bookmarkEnd w:id="9765"/>
      <w:bookmarkEnd w:id="9766"/>
      <w:bookmarkEnd w:id="9767"/>
      <w:bookmarkEnd w:id="9768"/>
      <w:bookmarkEnd w:id="9769"/>
      <w:bookmarkEnd w:id="9770"/>
      <w:bookmarkEnd w:id="9771"/>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772" w:name="_CRC_3_5"/>
      <w:bookmarkStart w:id="9773" w:name="_Toc20215946"/>
      <w:bookmarkStart w:id="9774" w:name="_Toc27496502"/>
      <w:bookmarkStart w:id="9775" w:name="_Toc36108303"/>
      <w:bookmarkStart w:id="9776" w:name="_Toc44599083"/>
      <w:bookmarkStart w:id="9777" w:name="_Toc44602970"/>
      <w:bookmarkStart w:id="9778" w:name="_Toc45198147"/>
      <w:bookmarkStart w:id="9779" w:name="_Toc45696180"/>
      <w:bookmarkStart w:id="9780" w:name="_Toc51851674"/>
      <w:bookmarkStart w:id="9781" w:name="_Toc92225335"/>
      <w:bookmarkStart w:id="9782" w:name="_Toc218718296"/>
      <w:bookmarkEnd w:id="9772"/>
      <w:r w:rsidRPr="00B02A0B">
        <w:t>C.3.5</w:t>
      </w:r>
      <w:r w:rsidRPr="00B02A0B">
        <w:tab/>
        <w:t>Registration of subtype</w:t>
      </w:r>
      <w:bookmarkEnd w:id="9773"/>
      <w:bookmarkEnd w:id="9774"/>
      <w:bookmarkEnd w:id="9775"/>
      <w:bookmarkEnd w:id="9776"/>
      <w:bookmarkEnd w:id="9777"/>
      <w:bookmarkEnd w:id="9778"/>
      <w:bookmarkEnd w:id="9779"/>
      <w:bookmarkEnd w:id="9780"/>
      <w:bookmarkEnd w:id="9781"/>
      <w:bookmarkEnd w:id="9782"/>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783" w:name="_CRC_3_6"/>
      <w:bookmarkStart w:id="9784" w:name="_Toc20215947"/>
      <w:bookmarkStart w:id="9785" w:name="_Toc27496503"/>
      <w:bookmarkStart w:id="9786" w:name="_Toc36108304"/>
      <w:bookmarkStart w:id="9787" w:name="_Toc44599084"/>
      <w:bookmarkStart w:id="9788" w:name="_Toc44602971"/>
      <w:bookmarkStart w:id="9789" w:name="_Toc45198148"/>
      <w:bookmarkStart w:id="9790" w:name="_Toc45696181"/>
      <w:bookmarkStart w:id="9791" w:name="_Toc51851675"/>
      <w:bookmarkStart w:id="9792" w:name="_Toc92225336"/>
      <w:bookmarkStart w:id="9793" w:name="_Toc218718297"/>
      <w:bookmarkEnd w:id="9783"/>
      <w:r w:rsidRPr="00B02A0B">
        <w:t>C.3.6</w:t>
      </w:r>
      <w:r w:rsidRPr="00B02A0B">
        <w:tab/>
        <w:t>Remarks</w:t>
      </w:r>
      <w:bookmarkEnd w:id="9784"/>
      <w:bookmarkEnd w:id="9785"/>
      <w:bookmarkEnd w:id="9786"/>
      <w:bookmarkEnd w:id="9787"/>
      <w:bookmarkEnd w:id="9788"/>
      <w:bookmarkEnd w:id="9789"/>
      <w:bookmarkEnd w:id="9790"/>
      <w:bookmarkEnd w:id="9791"/>
      <w:bookmarkEnd w:id="9792"/>
      <w:bookmarkEnd w:id="9793"/>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794" w:name="_CRC_4"/>
      <w:bookmarkStart w:id="9795" w:name="_Toc20215948"/>
      <w:bookmarkStart w:id="9796" w:name="_Toc27496504"/>
      <w:bookmarkStart w:id="9797" w:name="_Toc36108305"/>
      <w:bookmarkStart w:id="9798" w:name="_Toc44599085"/>
      <w:bookmarkStart w:id="9799" w:name="_Toc44602972"/>
      <w:bookmarkStart w:id="9800" w:name="_Toc45198149"/>
      <w:bookmarkStart w:id="9801" w:name="_Toc45696182"/>
      <w:bookmarkStart w:id="9802" w:name="_Toc51851676"/>
      <w:bookmarkStart w:id="9803" w:name="_Toc92225337"/>
      <w:bookmarkStart w:id="9804" w:name="_Toc218718298"/>
      <w:bookmarkEnd w:id="9794"/>
      <w:r w:rsidRPr="00B02A0B">
        <w:t>C.4</w:t>
      </w:r>
      <w:r w:rsidRPr="00B02A0B">
        <w:tab/>
        <w:t>Definition of ICSI value for Mission Critical Data (MCData) communications File Distribution (FD)</w:t>
      </w:r>
      <w:bookmarkEnd w:id="9795"/>
      <w:bookmarkEnd w:id="9796"/>
      <w:bookmarkEnd w:id="9797"/>
      <w:bookmarkEnd w:id="9798"/>
      <w:bookmarkEnd w:id="9799"/>
      <w:bookmarkEnd w:id="9800"/>
      <w:bookmarkEnd w:id="9801"/>
      <w:bookmarkEnd w:id="9802"/>
      <w:bookmarkEnd w:id="9803"/>
      <w:bookmarkEnd w:id="9804"/>
    </w:p>
    <w:p w14:paraId="6248BBA6" w14:textId="77777777" w:rsidR="005C310B" w:rsidRPr="00B02A0B" w:rsidRDefault="005C310B" w:rsidP="007D34FE">
      <w:pPr>
        <w:pStyle w:val="Heading2"/>
        <w:rPr>
          <w:rFonts w:eastAsia="Malgun Gothic"/>
          <w:noProof/>
        </w:rPr>
      </w:pPr>
      <w:bookmarkStart w:id="9805" w:name="_CRC_4_1"/>
      <w:bookmarkStart w:id="9806" w:name="_Toc20215949"/>
      <w:bookmarkStart w:id="9807" w:name="_Toc27496505"/>
      <w:bookmarkStart w:id="9808" w:name="_Toc36108306"/>
      <w:bookmarkStart w:id="9809" w:name="_Toc44599086"/>
      <w:bookmarkStart w:id="9810" w:name="_Toc44602973"/>
      <w:bookmarkStart w:id="9811" w:name="_Toc45198150"/>
      <w:bookmarkStart w:id="9812" w:name="_Toc45696183"/>
      <w:bookmarkStart w:id="9813" w:name="_Toc51851677"/>
      <w:bookmarkStart w:id="9814" w:name="_Toc92225338"/>
      <w:bookmarkStart w:id="9815" w:name="_Toc218718299"/>
      <w:bookmarkEnd w:id="9805"/>
      <w:r w:rsidRPr="00B02A0B">
        <w:rPr>
          <w:rFonts w:eastAsia="Malgun Gothic"/>
          <w:noProof/>
        </w:rPr>
        <w:t>C.4.1</w:t>
      </w:r>
      <w:r w:rsidRPr="00B02A0B">
        <w:rPr>
          <w:rFonts w:eastAsia="Malgun Gothic"/>
          <w:noProof/>
        </w:rPr>
        <w:tab/>
        <w:t>URN</w:t>
      </w:r>
      <w:bookmarkEnd w:id="9806"/>
      <w:bookmarkEnd w:id="9807"/>
      <w:bookmarkEnd w:id="9808"/>
      <w:bookmarkEnd w:id="9809"/>
      <w:bookmarkEnd w:id="9810"/>
      <w:bookmarkEnd w:id="9811"/>
      <w:bookmarkEnd w:id="9812"/>
      <w:bookmarkEnd w:id="9813"/>
      <w:bookmarkEnd w:id="9814"/>
      <w:bookmarkEnd w:id="9815"/>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16" w:name="_CRC_4_2"/>
      <w:bookmarkStart w:id="9817" w:name="_Toc20215950"/>
      <w:bookmarkStart w:id="9818" w:name="_Toc27496506"/>
      <w:bookmarkStart w:id="9819" w:name="_Toc36108307"/>
      <w:bookmarkStart w:id="9820" w:name="_Toc44599087"/>
      <w:bookmarkStart w:id="9821" w:name="_Toc44602974"/>
      <w:bookmarkStart w:id="9822" w:name="_Toc45198151"/>
      <w:bookmarkStart w:id="9823" w:name="_Toc45696184"/>
      <w:bookmarkStart w:id="9824" w:name="_Toc51851678"/>
      <w:bookmarkStart w:id="9825" w:name="_Toc92225339"/>
      <w:bookmarkStart w:id="9826" w:name="_Toc218718300"/>
      <w:bookmarkEnd w:id="9816"/>
      <w:r w:rsidRPr="00B02A0B">
        <w:rPr>
          <w:noProof/>
        </w:rPr>
        <w:t>C.4.2</w:t>
      </w:r>
      <w:r w:rsidRPr="00B02A0B">
        <w:rPr>
          <w:noProof/>
        </w:rPr>
        <w:tab/>
        <w:t>Description</w:t>
      </w:r>
      <w:bookmarkEnd w:id="9817"/>
      <w:bookmarkEnd w:id="9818"/>
      <w:bookmarkEnd w:id="9819"/>
      <w:bookmarkEnd w:id="9820"/>
      <w:bookmarkEnd w:id="9821"/>
      <w:bookmarkEnd w:id="9822"/>
      <w:bookmarkEnd w:id="9823"/>
      <w:bookmarkEnd w:id="9824"/>
      <w:bookmarkEnd w:id="9825"/>
      <w:bookmarkEnd w:id="9826"/>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27" w:name="_CRC_4_3"/>
      <w:bookmarkStart w:id="9828" w:name="_Toc20215951"/>
      <w:bookmarkStart w:id="9829" w:name="_Toc27496507"/>
      <w:bookmarkStart w:id="9830" w:name="_Toc36108308"/>
      <w:bookmarkStart w:id="9831" w:name="_Toc44599088"/>
      <w:bookmarkStart w:id="9832" w:name="_Toc44602975"/>
      <w:bookmarkStart w:id="9833" w:name="_Toc45198152"/>
      <w:bookmarkStart w:id="9834" w:name="_Toc45696185"/>
      <w:bookmarkStart w:id="9835" w:name="_Toc51851679"/>
      <w:bookmarkStart w:id="9836" w:name="_Toc92225340"/>
      <w:bookmarkStart w:id="9837" w:name="_Toc218718301"/>
      <w:bookmarkEnd w:id="9827"/>
      <w:r w:rsidRPr="00B02A0B">
        <w:lastRenderedPageBreak/>
        <w:t>C.4.3</w:t>
      </w:r>
      <w:r w:rsidRPr="00B02A0B">
        <w:rPr>
          <w:rFonts w:eastAsia="Malgun Gothic"/>
        </w:rPr>
        <w:tab/>
      </w:r>
      <w:r w:rsidRPr="00B02A0B">
        <w:t>Reference</w:t>
      </w:r>
      <w:bookmarkEnd w:id="9828"/>
      <w:bookmarkEnd w:id="9829"/>
      <w:bookmarkEnd w:id="9830"/>
      <w:bookmarkEnd w:id="9831"/>
      <w:bookmarkEnd w:id="9832"/>
      <w:bookmarkEnd w:id="9833"/>
      <w:bookmarkEnd w:id="9834"/>
      <w:bookmarkEnd w:id="9835"/>
      <w:bookmarkEnd w:id="9836"/>
      <w:bookmarkEnd w:id="9837"/>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838" w:name="_CRC_4_4"/>
      <w:bookmarkStart w:id="9839" w:name="_Toc20215952"/>
      <w:bookmarkStart w:id="9840" w:name="_Toc27496508"/>
      <w:bookmarkStart w:id="9841" w:name="_Toc36108309"/>
      <w:bookmarkStart w:id="9842" w:name="_Toc44599089"/>
      <w:bookmarkStart w:id="9843" w:name="_Toc44602976"/>
      <w:bookmarkStart w:id="9844" w:name="_Toc45198153"/>
      <w:bookmarkStart w:id="9845" w:name="_Toc45696186"/>
      <w:bookmarkStart w:id="9846" w:name="_Toc51851680"/>
      <w:bookmarkStart w:id="9847" w:name="_Toc92225341"/>
      <w:bookmarkStart w:id="9848" w:name="_Toc218718302"/>
      <w:bookmarkEnd w:id="9838"/>
      <w:r w:rsidRPr="00B02A0B">
        <w:t>C.4.4</w:t>
      </w:r>
      <w:r w:rsidRPr="00B02A0B">
        <w:tab/>
        <w:t>Contact</w:t>
      </w:r>
      <w:bookmarkEnd w:id="9839"/>
      <w:bookmarkEnd w:id="9840"/>
      <w:bookmarkEnd w:id="9841"/>
      <w:bookmarkEnd w:id="9842"/>
      <w:bookmarkEnd w:id="9843"/>
      <w:bookmarkEnd w:id="9844"/>
      <w:bookmarkEnd w:id="9845"/>
      <w:bookmarkEnd w:id="9846"/>
      <w:bookmarkEnd w:id="9847"/>
      <w:bookmarkEnd w:id="9848"/>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849" w:name="_CRC_4_5"/>
      <w:bookmarkStart w:id="9850" w:name="_Toc20215953"/>
      <w:bookmarkStart w:id="9851" w:name="_Toc27496509"/>
      <w:bookmarkStart w:id="9852" w:name="_Toc36108310"/>
      <w:bookmarkStart w:id="9853" w:name="_Toc44599090"/>
      <w:bookmarkStart w:id="9854" w:name="_Toc44602977"/>
      <w:bookmarkStart w:id="9855" w:name="_Toc45198154"/>
      <w:bookmarkStart w:id="9856" w:name="_Toc45696187"/>
      <w:bookmarkStart w:id="9857" w:name="_Toc51851681"/>
      <w:bookmarkStart w:id="9858" w:name="_Toc92225342"/>
      <w:bookmarkStart w:id="9859" w:name="_Toc218718303"/>
      <w:bookmarkEnd w:id="9849"/>
      <w:r w:rsidRPr="00B02A0B">
        <w:t>C.4.5</w:t>
      </w:r>
      <w:r w:rsidRPr="00B02A0B">
        <w:tab/>
        <w:t>Registration of subtype</w:t>
      </w:r>
      <w:bookmarkEnd w:id="9850"/>
      <w:bookmarkEnd w:id="9851"/>
      <w:bookmarkEnd w:id="9852"/>
      <w:bookmarkEnd w:id="9853"/>
      <w:bookmarkEnd w:id="9854"/>
      <w:bookmarkEnd w:id="9855"/>
      <w:bookmarkEnd w:id="9856"/>
      <w:bookmarkEnd w:id="9857"/>
      <w:bookmarkEnd w:id="9858"/>
      <w:bookmarkEnd w:id="9859"/>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860" w:name="_CRC_4_6"/>
      <w:bookmarkStart w:id="9861" w:name="_Toc20215954"/>
      <w:bookmarkStart w:id="9862" w:name="_Toc27496510"/>
      <w:bookmarkStart w:id="9863" w:name="_Toc36108311"/>
      <w:bookmarkStart w:id="9864" w:name="_Toc44599091"/>
      <w:bookmarkStart w:id="9865" w:name="_Toc44602978"/>
      <w:bookmarkStart w:id="9866" w:name="_Toc45198155"/>
      <w:bookmarkStart w:id="9867" w:name="_Toc45696188"/>
      <w:bookmarkStart w:id="9868" w:name="_Toc51851682"/>
      <w:bookmarkStart w:id="9869" w:name="_Toc92225343"/>
      <w:bookmarkStart w:id="9870" w:name="_Toc218718304"/>
      <w:bookmarkEnd w:id="9860"/>
      <w:r w:rsidRPr="00B02A0B">
        <w:t>C.4.6</w:t>
      </w:r>
      <w:r w:rsidRPr="00B02A0B">
        <w:tab/>
        <w:t>Remarks</w:t>
      </w:r>
      <w:bookmarkEnd w:id="9861"/>
      <w:bookmarkEnd w:id="9862"/>
      <w:bookmarkEnd w:id="9863"/>
      <w:bookmarkEnd w:id="9864"/>
      <w:bookmarkEnd w:id="9865"/>
      <w:bookmarkEnd w:id="9866"/>
      <w:bookmarkEnd w:id="9867"/>
      <w:bookmarkEnd w:id="9868"/>
      <w:bookmarkEnd w:id="9869"/>
      <w:bookmarkEnd w:id="9870"/>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871" w:name="_CRC_5"/>
      <w:bookmarkStart w:id="9872" w:name="_Toc218718305"/>
      <w:bookmarkEnd w:id="9871"/>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872"/>
    </w:p>
    <w:p w14:paraId="3DDF3F08" w14:textId="77777777" w:rsidR="00CB51F7" w:rsidRPr="00A07E7A" w:rsidRDefault="00CB51F7" w:rsidP="00CB51F7">
      <w:pPr>
        <w:pStyle w:val="Heading2"/>
        <w:rPr>
          <w:rFonts w:eastAsia="Malgun Gothic"/>
          <w:noProof/>
        </w:rPr>
      </w:pPr>
      <w:bookmarkStart w:id="9873" w:name="_CRC_5_1"/>
      <w:bookmarkStart w:id="9874" w:name="_Toc218718306"/>
      <w:bookmarkEnd w:id="9873"/>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874"/>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875" w:name="_CRC_5_2"/>
      <w:bookmarkStart w:id="9876" w:name="_Toc218718307"/>
      <w:bookmarkEnd w:id="9875"/>
      <w:r w:rsidRPr="00A07E7A">
        <w:rPr>
          <w:noProof/>
        </w:rPr>
        <w:t>C.</w:t>
      </w:r>
      <w:r>
        <w:rPr>
          <w:noProof/>
        </w:rPr>
        <w:t>5</w:t>
      </w:r>
      <w:r w:rsidRPr="00A07E7A">
        <w:rPr>
          <w:noProof/>
        </w:rPr>
        <w:t>.2</w:t>
      </w:r>
      <w:r w:rsidRPr="00A07E7A">
        <w:rPr>
          <w:noProof/>
        </w:rPr>
        <w:tab/>
        <w:t>Description</w:t>
      </w:r>
      <w:bookmarkEnd w:id="9876"/>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877" w:name="_CRC_5_3"/>
      <w:bookmarkStart w:id="9878" w:name="_Toc218718308"/>
      <w:bookmarkEnd w:id="9877"/>
      <w:r w:rsidRPr="00A07E7A">
        <w:t>C.</w:t>
      </w:r>
      <w:r>
        <w:t>5</w:t>
      </w:r>
      <w:r w:rsidRPr="00A07E7A">
        <w:t>.3</w:t>
      </w:r>
      <w:r w:rsidRPr="00A07E7A">
        <w:rPr>
          <w:rFonts w:eastAsia="Malgun Gothic"/>
        </w:rPr>
        <w:tab/>
      </w:r>
      <w:r w:rsidRPr="00A07E7A">
        <w:t>Reference</w:t>
      </w:r>
      <w:bookmarkEnd w:id="9878"/>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879" w:name="_CRC_5_4"/>
      <w:bookmarkStart w:id="9880" w:name="_Toc218718309"/>
      <w:bookmarkEnd w:id="9879"/>
      <w:r w:rsidRPr="00A07E7A">
        <w:t>C.</w:t>
      </w:r>
      <w:r>
        <w:t>5</w:t>
      </w:r>
      <w:r w:rsidRPr="00A07E7A">
        <w:t>.4</w:t>
      </w:r>
      <w:r w:rsidRPr="00A07E7A">
        <w:tab/>
        <w:t>Contact</w:t>
      </w:r>
      <w:bookmarkEnd w:id="9880"/>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881" w:name="_CRC_5_5"/>
      <w:bookmarkStart w:id="9882" w:name="_Toc218718310"/>
      <w:bookmarkEnd w:id="9881"/>
      <w:r w:rsidRPr="00A07E7A">
        <w:t>C.</w:t>
      </w:r>
      <w:r>
        <w:t>5</w:t>
      </w:r>
      <w:r w:rsidRPr="00A07E7A">
        <w:t>.5</w:t>
      </w:r>
      <w:r w:rsidRPr="00A07E7A">
        <w:tab/>
        <w:t>Registration of subtype</w:t>
      </w:r>
      <w:bookmarkEnd w:id="9882"/>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883" w:name="_CRC_5_6"/>
      <w:bookmarkStart w:id="9884" w:name="_Toc218718311"/>
      <w:bookmarkEnd w:id="9883"/>
      <w:r w:rsidRPr="00A07E7A">
        <w:lastRenderedPageBreak/>
        <w:t>C.</w:t>
      </w:r>
      <w:r>
        <w:t>5</w:t>
      </w:r>
      <w:r w:rsidRPr="00A07E7A">
        <w:t>.6</w:t>
      </w:r>
      <w:r w:rsidRPr="00A07E7A">
        <w:tab/>
        <w:t>Remarks</w:t>
      </w:r>
      <w:bookmarkEnd w:id="9884"/>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885" w:name="_CRAnnexDnormative"/>
      <w:bookmarkEnd w:id="9885"/>
      <w:r w:rsidRPr="00B02A0B">
        <w:br w:type="page"/>
      </w:r>
      <w:bookmarkStart w:id="9886" w:name="_Toc20215955"/>
      <w:bookmarkStart w:id="9887" w:name="_Toc27496511"/>
      <w:bookmarkStart w:id="9888" w:name="_Toc36108312"/>
      <w:bookmarkStart w:id="9889" w:name="_Toc44599092"/>
      <w:bookmarkStart w:id="9890" w:name="_Toc44602979"/>
      <w:bookmarkStart w:id="9891" w:name="_Toc45198156"/>
      <w:bookmarkStart w:id="9892" w:name="_Toc45696189"/>
      <w:bookmarkStart w:id="9893" w:name="_Toc51851683"/>
      <w:bookmarkStart w:id="9894" w:name="_Toc92225344"/>
      <w:bookmarkStart w:id="9895" w:name="_Toc218718312"/>
      <w:r w:rsidRPr="00B02A0B">
        <w:lastRenderedPageBreak/>
        <w:t>Annex D (normative):</w:t>
      </w:r>
      <w:r w:rsidRPr="00B02A0B">
        <w:br/>
        <w:t>XML schemas</w:t>
      </w:r>
      <w:bookmarkEnd w:id="9886"/>
      <w:bookmarkEnd w:id="9887"/>
      <w:bookmarkEnd w:id="9888"/>
      <w:bookmarkEnd w:id="9889"/>
      <w:bookmarkEnd w:id="9890"/>
      <w:bookmarkEnd w:id="9891"/>
      <w:bookmarkEnd w:id="9892"/>
      <w:bookmarkEnd w:id="9893"/>
      <w:bookmarkEnd w:id="9894"/>
      <w:bookmarkEnd w:id="9895"/>
    </w:p>
    <w:p w14:paraId="3CDB3220" w14:textId="77777777" w:rsidR="005C310B" w:rsidRPr="00B02A0B" w:rsidRDefault="005C310B" w:rsidP="007D34FE">
      <w:pPr>
        <w:pStyle w:val="Heading1"/>
      </w:pPr>
      <w:bookmarkStart w:id="9896" w:name="_CRD_1"/>
      <w:bookmarkStart w:id="9897" w:name="_Toc20215956"/>
      <w:bookmarkStart w:id="9898" w:name="_Toc27496512"/>
      <w:bookmarkStart w:id="9899" w:name="_Toc36108313"/>
      <w:bookmarkStart w:id="9900" w:name="_Toc44599093"/>
      <w:bookmarkStart w:id="9901" w:name="_Toc44602980"/>
      <w:bookmarkStart w:id="9902" w:name="_Toc45198157"/>
      <w:bookmarkStart w:id="9903" w:name="_Toc45696190"/>
      <w:bookmarkStart w:id="9904" w:name="_Toc51851684"/>
      <w:bookmarkStart w:id="9905" w:name="_Toc92225345"/>
      <w:bookmarkStart w:id="9906" w:name="_Toc218718313"/>
      <w:bookmarkEnd w:id="9896"/>
      <w:r w:rsidRPr="00B02A0B">
        <w:t>D.1</w:t>
      </w:r>
      <w:r w:rsidRPr="00B02A0B">
        <w:tab/>
        <w:t>XML schema for transporting MCData identities and general services information</w:t>
      </w:r>
      <w:bookmarkEnd w:id="9897"/>
      <w:bookmarkEnd w:id="9898"/>
      <w:bookmarkEnd w:id="9899"/>
      <w:bookmarkEnd w:id="9900"/>
      <w:bookmarkEnd w:id="9901"/>
      <w:bookmarkEnd w:id="9902"/>
      <w:bookmarkEnd w:id="9903"/>
      <w:bookmarkEnd w:id="9904"/>
      <w:bookmarkEnd w:id="9905"/>
      <w:bookmarkEnd w:id="9906"/>
    </w:p>
    <w:p w14:paraId="401ECCEB" w14:textId="77777777" w:rsidR="005C310B" w:rsidRPr="00B02A0B" w:rsidRDefault="005C310B" w:rsidP="007D34FE">
      <w:pPr>
        <w:pStyle w:val="Heading2"/>
      </w:pPr>
      <w:bookmarkStart w:id="9907" w:name="_CRD_1_1"/>
      <w:bookmarkStart w:id="9908" w:name="_Toc20215957"/>
      <w:bookmarkStart w:id="9909" w:name="_Toc27496513"/>
      <w:bookmarkStart w:id="9910" w:name="_Toc36108314"/>
      <w:bookmarkStart w:id="9911" w:name="_Toc44599094"/>
      <w:bookmarkStart w:id="9912" w:name="_Toc44602981"/>
      <w:bookmarkStart w:id="9913" w:name="_Toc45198158"/>
      <w:bookmarkStart w:id="9914" w:name="_Toc45696191"/>
      <w:bookmarkStart w:id="9915" w:name="_Toc51851685"/>
      <w:bookmarkStart w:id="9916" w:name="_Toc92225346"/>
      <w:bookmarkStart w:id="9917" w:name="_Toc218718314"/>
      <w:bookmarkEnd w:id="9907"/>
      <w:r w:rsidRPr="00B02A0B">
        <w:rPr>
          <w:lang w:eastAsia="zh-CN"/>
        </w:rPr>
        <w:t>D</w:t>
      </w:r>
      <w:r w:rsidRPr="00B02A0B">
        <w:t>.</w:t>
      </w:r>
      <w:r w:rsidRPr="00B02A0B">
        <w:rPr>
          <w:lang w:eastAsia="zh-CN"/>
        </w:rPr>
        <w:t>1</w:t>
      </w:r>
      <w:r w:rsidRPr="00B02A0B">
        <w:t>.1</w:t>
      </w:r>
      <w:r w:rsidRPr="00B02A0B">
        <w:tab/>
        <w:t>General</w:t>
      </w:r>
      <w:bookmarkEnd w:id="9908"/>
      <w:bookmarkEnd w:id="9909"/>
      <w:bookmarkEnd w:id="9910"/>
      <w:bookmarkEnd w:id="9911"/>
      <w:bookmarkEnd w:id="9912"/>
      <w:bookmarkEnd w:id="9913"/>
      <w:bookmarkEnd w:id="9914"/>
      <w:bookmarkEnd w:id="9915"/>
      <w:bookmarkEnd w:id="9916"/>
      <w:bookmarkEnd w:id="9917"/>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18" w:name="_CRD_1_2"/>
      <w:bookmarkStart w:id="9919" w:name="_Toc20215958"/>
      <w:bookmarkStart w:id="9920" w:name="_Toc27496514"/>
      <w:bookmarkStart w:id="9921" w:name="_Toc36108315"/>
      <w:bookmarkStart w:id="9922" w:name="_Toc44599095"/>
      <w:bookmarkStart w:id="9923" w:name="_Toc44602982"/>
      <w:bookmarkStart w:id="9924" w:name="_Toc45198159"/>
      <w:bookmarkStart w:id="9925" w:name="_Toc45696192"/>
      <w:bookmarkStart w:id="9926" w:name="_Toc51851686"/>
      <w:bookmarkStart w:id="9927" w:name="_Toc92225347"/>
      <w:bookmarkStart w:id="9928" w:name="_Toc218718315"/>
      <w:bookmarkEnd w:id="9918"/>
      <w:r w:rsidRPr="00B02A0B">
        <w:rPr>
          <w:lang w:eastAsia="zh-CN"/>
        </w:rPr>
        <w:t>D</w:t>
      </w:r>
      <w:r w:rsidRPr="00B02A0B">
        <w:t>.</w:t>
      </w:r>
      <w:r w:rsidRPr="00B02A0B">
        <w:rPr>
          <w:lang w:eastAsia="zh-CN"/>
        </w:rPr>
        <w:t>1</w:t>
      </w:r>
      <w:r w:rsidRPr="00B02A0B">
        <w:t>.2</w:t>
      </w:r>
      <w:r w:rsidRPr="00B02A0B">
        <w:tab/>
        <w:t>XML schema</w:t>
      </w:r>
      <w:bookmarkEnd w:id="9919"/>
      <w:bookmarkEnd w:id="9920"/>
      <w:bookmarkEnd w:id="9921"/>
      <w:bookmarkEnd w:id="9922"/>
      <w:bookmarkEnd w:id="9923"/>
      <w:bookmarkEnd w:id="9924"/>
      <w:bookmarkEnd w:id="9925"/>
      <w:bookmarkEnd w:id="9926"/>
      <w:bookmarkEnd w:id="9927"/>
      <w:bookmarkEnd w:id="9928"/>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929" w:name="_Hlk112230628"/>
      <w:r w:rsidRPr="00B02A0B">
        <w:t>mcdatainfo:contentType</w:t>
      </w:r>
      <w:bookmarkEnd w:id="9929"/>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lastRenderedPageBreak/>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Default="007A4283" w:rsidP="005C310B">
      <w:pPr>
        <w:pStyle w:val="PL"/>
      </w:pPr>
    </w:p>
    <w:p w14:paraId="0FD81B05" w14:textId="77777777" w:rsidR="007A4283" w:rsidRPr="00B44357" w:rsidRDefault="007A4283" w:rsidP="00B44357">
      <w:pPr>
        <w:pStyle w:val="PL"/>
      </w:pPr>
      <w:r w:rsidRPr="00B44357">
        <w:t xml:space="preserve">  &lt;xs:complexType name="selected-user-profile-indexType"&gt;</w:t>
      </w:r>
    </w:p>
    <w:p w14:paraId="70913DB8" w14:textId="77777777" w:rsidR="007A4283" w:rsidRPr="00B44357" w:rsidRDefault="007A4283" w:rsidP="00B44357">
      <w:pPr>
        <w:pStyle w:val="PL"/>
      </w:pPr>
      <w:r w:rsidRPr="00B44357">
        <w:t xml:space="preserve">    &lt;xs:sequence&gt;</w:t>
      </w:r>
    </w:p>
    <w:p w14:paraId="0EF9B0CF" w14:textId="77777777" w:rsidR="007A4283" w:rsidRPr="00B44357" w:rsidRDefault="007A4283" w:rsidP="00B44357">
      <w:pPr>
        <w:pStyle w:val="PL"/>
      </w:pPr>
      <w:r w:rsidRPr="00B44357">
        <w:t xml:space="preserve">      &lt;xs:element name="user-profile-index" type="xs:nonNegativeInteger"/&gt;</w:t>
      </w:r>
    </w:p>
    <w:p w14:paraId="1C00BD82" w14:textId="77777777" w:rsidR="007A4283" w:rsidRPr="00B44357" w:rsidRDefault="007A4283" w:rsidP="00B44357">
      <w:pPr>
        <w:pStyle w:val="PL"/>
      </w:pPr>
      <w:r w:rsidRPr="00B44357">
        <w:t xml:space="preserve">      &lt;xs:any namespace="##any" processContents="lax" minOccurs="0" maxOccurs="unbounded"/&gt;</w:t>
      </w:r>
    </w:p>
    <w:p w14:paraId="6372E291" w14:textId="77777777" w:rsidR="007A4283" w:rsidRPr="00B44357" w:rsidRDefault="007A4283" w:rsidP="00B44357">
      <w:pPr>
        <w:pStyle w:val="PL"/>
      </w:pPr>
      <w:r w:rsidRPr="00B44357">
        <w:t xml:space="preserve">    &lt;/xs:sequence&gt;</w:t>
      </w:r>
    </w:p>
    <w:p w14:paraId="496AB34F" w14:textId="77777777" w:rsidR="007A4283" w:rsidRPr="00B44357" w:rsidRDefault="007A4283" w:rsidP="00B44357">
      <w:pPr>
        <w:pStyle w:val="PL"/>
      </w:pPr>
      <w:r w:rsidRPr="00B44357">
        <w:t xml:space="preserve">    &lt;xs:anyAttribute namespace="##any" processContents="lax"/&gt;</w:t>
      </w:r>
    </w:p>
    <w:p w14:paraId="4C126B8B" w14:textId="3BCBE27F" w:rsidR="007A4283" w:rsidRPr="00B44357" w:rsidRDefault="007A4283" w:rsidP="00B44357">
      <w:pPr>
        <w:pStyle w:val="PL"/>
      </w:pPr>
      <w:r w:rsidRPr="00B44357">
        <w:t xml:space="preserve">  &lt;/xs:complexType&gt;</w:t>
      </w:r>
    </w:p>
    <w:p w14:paraId="3889E3DC" w14:textId="77777777" w:rsidR="005C310B" w:rsidRPr="00B02A0B" w:rsidRDefault="005C310B" w:rsidP="005C310B">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2BCF37B3" w14:textId="77777777" w:rsidR="005C310B" w:rsidRPr="00B02A0B" w:rsidRDefault="005C310B" w:rsidP="005C310B">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30" w:name="_CRD_1_3"/>
      <w:bookmarkStart w:id="9931" w:name="_Toc20215959"/>
      <w:bookmarkStart w:id="9932" w:name="_Toc27496515"/>
      <w:bookmarkStart w:id="9933" w:name="_Toc36108316"/>
      <w:bookmarkStart w:id="9934" w:name="_Toc44599096"/>
      <w:bookmarkStart w:id="9935" w:name="_Toc44602983"/>
      <w:bookmarkStart w:id="9936" w:name="_Toc45198160"/>
      <w:bookmarkStart w:id="9937" w:name="_Toc45696193"/>
      <w:bookmarkStart w:id="9938" w:name="_Toc51851687"/>
      <w:bookmarkStart w:id="9939" w:name="_Toc92225348"/>
      <w:bookmarkStart w:id="9940" w:name="_Toc218718316"/>
      <w:bookmarkEnd w:id="9930"/>
      <w:r w:rsidRPr="00B02A0B">
        <w:rPr>
          <w:lang w:eastAsia="zh-CN"/>
        </w:rPr>
        <w:t>D</w:t>
      </w:r>
      <w:r w:rsidRPr="00B02A0B">
        <w:t>.</w:t>
      </w:r>
      <w:r w:rsidRPr="00B02A0B">
        <w:rPr>
          <w:lang w:eastAsia="zh-CN"/>
        </w:rPr>
        <w:t>1</w:t>
      </w:r>
      <w:r w:rsidRPr="00B02A0B">
        <w:t>.3</w:t>
      </w:r>
      <w:r w:rsidRPr="00B02A0B">
        <w:tab/>
        <w:t>Semantic</w:t>
      </w:r>
      <w:bookmarkEnd w:id="9931"/>
      <w:bookmarkEnd w:id="9932"/>
      <w:bookmarkEnd w:id="9933"/>
      <w:bookmarkEnd w:id="9934"/>
      <w:bookmarkEnd w:id="9935"/>
      <w:bookmarkEnd w:id="9936"/>
      <w:bookmarkEnd w:id="9937"/>
      <w:bookmarkEnd w:id="9938"/>
      <w:bookmarkEnd w:id="9939"/>
      <w:bookmarkEnd w:id="9940"/>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9941" w:name="_Hlk155810019"/>
      <w:r w:rsidR="004332E7">
        <w:rPr>
          <w:lang w:val="en-US"/>
        </w:rPr>
        <w:t>,&lt;migration-auth-result&gt;</w:t>
      </w:r>
      <w:bookmarkEnd w:id="9941"/>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9942" w:name="_PERM_MCCTEMPBM_CRPT04560019___5"/>
      <w:r w:rsidRPr="00B02A0B">
        <w:t>b)</w:t>
      </w:r>
      <w:r w:rsidRPr="00B02A0B">
        <w:tab/>
        <w:t>the &lt;xenc:EncryptedData&gt; element from the "</w:t>
      </w:r>
      <w:hyperlink r:id="rId28"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9943" w:name="_PERM_MCCTEMPBM_CRPT04560020___5"/>
      <w:bookmarkEnd w:id="9942"/>
      <w:r w:rsidRPr="00B02A0B">
        <w:t>i)</w:t>
      </w:r>
      <w:r w:rsidRPr="00B02A0B">
        <w:tab/>
        <w:t>can have a "Type" attribute can be included with a value of "</w:t>
      </w:r>
      <w:hyperlink r:id="rId29" w:anchor="Content" w:history="1">
        <w:r w:rsidRPr="00B02A0B">
          <w:rPr>
            <w:rStyle w:val="Hyperlink"/>
            <w:rFonts w:eastAsia="Malgun Gothic"/>
          </w:rPr>
          <w:t>http://www.w3.org/2001/04/xmlenc#Content</w:t>
        </w:r>
      </w:hyperlink>
      <w:r w:rsidRPr="00B02A0B">
        <w:t>";</w:t>
      </w:r>
    </w:p>
    <w:bookmarkEnd w:id="9943"/>
    <w:p w14:paraId="29B5D2B3" w14:textId="77777777" w:rsidR="005C310B" w:rsidRPr="00B02A0B" w:rsidRDefault="005C310B" w:rsidP="005C310B">
      <w:pPr>
        <w:pStyle w:val="B3"/>
      </w:pPr>
      <w:r w:rsidRPr="00B02A0B">
        <w:lastRenderedPageBreak/>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Pr="00B02A0B" w:rsidRDefault="005C310B" w:rsidP="005C310B">
      <w:pPr>
        <w:pStyle w:val="B2"/>
      </w:pPr>
      <w:r w:rsidRPr="00B02A0B">
        <w:t>b)</w:t>
      </w:r>
      <w:r w:rsidRPr="00B02A0B">
        <w:tab/>
        <w:t>a value of "group-sds" to indicate the MCData client wants to initiate a 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lastRenderedPageBreak/>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4BDB1C8F"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r>
        <w:t>or</w:t>
      </w:r>
    </w:p>
    <w:p w14:paraId="1FCD9FFA" w14:textId="73DAF8C0" w:rsidR="00840337" w:rsidRPr="00196B15" w:rsidRDefault="00840337" w:rsidP="00196B15">
      <w:pPr>
        <w:pStyle w:val="B2"/>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lastRenderedPageBreak/>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lastRenderedPageBreak/>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9944" w:name="_Hlk114251286"/>
      <w:r w:rsidR="006224D4">
        <w:rPr>
          <w:lang w:val="en-US"/>
        </w:rPr>
        <w:t>;</w:t>
      </w:r>
      <w:bookmarkEnd w:id="9944"/>
    </w:p>
    <w:p w14:paraId="52BBD444" w14:textId="2CA16E21" w:rsidR="000C0C94" w:rsidRDefault="006224D4" w:rsidP="006224D4">
      <w:pPr>
        <w:pStyle w:val="B2"/>
      </w:pPr>
      <w:r>
        <w:t>t)</w:t>
      </w:r>
      <w:r>
        <w:tab/>
      </w:r>
      <w:r w:rsidRPr="009E4E8F">
        <w:t>a &lt;called-functional-alias-URI&gt; element set</w:t>
      </w:r>
      <w:r w:rsidRPr="00B02A0B">
        <w:t xml:space="preserve"> to</w:t>
      </w:r>
      <w:r w:rsidRPr="00A32032">
        <w:t xml:space="preserve"> the value of </w:t>
      </w:r>
      <w:bookmarkStart w:id="9945"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9945"/>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lastRenderedPageBreak/>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77777777"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 and</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D48E715"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 and</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77777777" w:rsidR="00F6385E" w:rsidRDefault="00F6385E" w:rsidP="00F6385E">
      <w:pPr>
        <w:pStyle w:val="B2"/>
      </w:pPr>
      <w:r>
        <w:t>aa)</w:t>
      </w:r>
      <w:r>
        <w:tab/>
        <w:t xml:space="preserve">a &lt;response-type&gt; </w:t>
      </w:r>
      <w:r w:rsidRPr="003B773F">
        <w:t>element set to</w:t>
      </w:r>
      <w:r>
        <w:t>:</w:t>
      </w:r>
    </w:p>
    <w:p w14:paraId="7D7F0570" w14:textId="4EC9405A"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p>
    <w:p w14:paraId="36ECEDC1" w14:textId="19B696D6" w:rsidR="000F66D0" w:rsidRDefault="006462A1" w:rsidP="006A6326">
      <w:pPr>
        <w:pStyle w:val="B2"/>
        <w:overflowPunct/>
        <w:autoSpaceDE/>
        <w:autoSpaceDN/>
        <w:adjustRightInd/>
        <w:textAlignment w:val="auto"/>
        <w:rPr>
          <w:rFonts w:eastAsiaTheme="minorEastAsia"/>
          <w:lang w:eastAsia="en-US"/>
        </w:rPr>
      </w:pPr>
      <w:r w:rsidRPr="006462A1">
        <w:rPr>
          <w:rFonts w:eastAsiaTheme="minorEastAsia"/>
          <w:lang w:eastAsia="en-US"/>
        </w:rPr>
        <w:t>ab</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0CC556ED" w:rsidR="006A6326" w:rsidRDefault="000F66D0" w:rsidP="006A6326">
      <w:pPr>
        <w:pStyle w:val="B2"/>
        <w:overflowPunct/>
        <w:autoSpaceDE/>
        <w:autoSpaceDN/>
        <w:adjustRightInd/>
        <w:textAlignment w:val="auto"/>
        <w:rPr>
          <w:rFonts w:eastAsiaTheme="minorEastAsia"/>
          <w:lang w:eastAsia="en-US"/>
        </w:rPr>
      </w:pPr>
      <w:r>
        <w:t>a</w:t>
      </w:r>
      <w:r w:rsidR="00502F93">
        <w:t>c</w:t>
      </w:r>
      <w:r>
        <w:t>)</w:t>
      </w:r>
      <w:r>
        <w:tab/>
        <w:t xml:space="preserve">a &lt;location-of-functional-alias-URI&gt; element set to </w:t>
      </w:r>
      <w:r w:rsidRPr="00FE04B9">
        <w:t xml:space="preserve">a URI of a functional alias </w:t>
      </w:r>
      <w:r>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5EE7EE97" w14:textId="08F588BB" w:rsidR="00034ED2" w:rsidRDefault="00034ED2" w:rsidP="00034ED2">
      <w:pPr>
        <w:pStyle w:val="B2"/>
      </w:pPr>
      <w:r>
        <w:t>ad)</w:t>
      </w:r>
      <w:r>
        <w:tab/>
        <w:t>a &lt;</w:t>
      </w:r>
      <w:r w:rsidR="00205A78">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6462A1">
        <w:rPr>
          <w:rFonts w:eastAsiaTheme="minorEastAsia"/>
        </w:rPr>
        <w:t xml:space="preserve">MCData </w:t>
      </w:r>
      <w:r>
        <w:rPr>
          <w:lang w:val="en-US"/>
        </w:rPr>
        <w:t xml:space="preserve">users </w:t>
      </w:r>
      <w:r w:rsidRPr="00914F87">
        <w:rPr>
          <w:lang w:eastAsia="ko-KR"/>
        </w:rPr>
        <w:t>to be called</w:t>
      </w:r>
      <w:r>
        <w:rPr>
          <w:lang w:eastAsia="ko-KR"/>
        </w:rPr>
        <w:t xml:space="preserve"> in adhoc group data communication, or to be included in an </w:t>
      </w:r>
      <w:r>
        <w:rPr>
          <w:noProof/>
        </w:rPr>
        <w:t xml:space="preserve">adhoc group </w:t>
      </w:r>
      <w:r w:rsidRPr="0073469F">
        <w:rPr>
          <w:noProof/>
        </w:rPr>
        <w:t>emergency alert</w:t>
      </w:r>
      <w:r>
        <w:rPr>
          <w:lang w:eastAsia="ko-KR"/>
        </w:rPr>
        <w:t xml:space="preserve">. </w:t>
      </w:r>
      <w:r>
        <w:t>The delimiter between the criteria is the comma (,);</w:t>
      </w:r>
    </w:p>
    <w:p w14:paraId="02B9083A" w14:textId="77777777" w:rsidR="00034ED2" w:rsidRDefault="00034ED2" w:rsidP="00034ED2">
      <w:pPr>
        <w:pStyle w:val="B2"/>
      </w:pPr>
      <w:r>
        <w:rPr>
          <w:noProof/>
        </w:rPr>
        <w:t>ae)</w:t>
      </w:r>
      <w:r>
        <w:rPr>
          <w:noProof/>
        </w:rPr>
        <w:tab/>
      </w:r>
      <w:r>
        <w:t>a &lt;adhoc-alert</w:t>
      </w:r>
      <w:r w:rsidRPr="0073469F">
        <w:t>-ind&gt;</w:t>
      </w:r>
      <w:r>
        <w:t xml:space="preserve"> </w:t>
      </w:r>
      <w:r w:rsidRPr="00DB5F3F">
        <w:t>element set to</w:t>
      </w:r>
      <w:r>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77777777" w:rsidR="00034ED2" w:rsidRDefault="00034ED2" w:rsidP="00034ED2">
      <w:pPr>
        <w:pStyle w:val="B2"/>
      </w:pPr>
      <w:r>
        <w:rPr>
          <w:noProof/>
        </w:rPr>
        <w:t>af)</w:t>
      </w:r>
      <w:r>
        <w:rPr>
          <w:noProof/>
        </w:rPr>
        <w:tab/>
      </w:r>
      <w:r>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77777777" w:rsidR="00034ED2" w:rsidRDefault="00034ED2" w:rsidP="00034ED2">
      <w:pPr>
        <w:pStyle w:val="B2"/>
      </w:pPr>
      <w:r>
        <w:rPr>
          <w:noProof/>
        </w:rPr>
        <w:t>ag)</w:t>
      </w:r>
      <w:r>
        <w:rPr>
          <w:noProof/>
        </w:rPr>
        <w:tab/>
      </w:r>
      <w:r>
        <w:t>a &lt;adhoc-</w:t>
      </w:r>
      <w:r w:rsidRPr="0073469F">
        <w:t>emergency-ind</w:t>
      </w:r>
      <w:r>
        <w:t xml:space="preserve">&gt; </w:t>
      </w:r>
      <w:r w:rsidRPr="00DB5F3F">
        <w:t>element set to</w:t>
      </w:r>
      <w:r>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77777777" w:rsidR="00034ED2" w:rsidRDefault="00034ED2" w:rsidP="00034ED2">
      <w:pPr>
        <w:pStyle w:val="B2"/>
      </w:pPr>
      <w:r>
        <w:rPr>
          <w:noProof/>
        </w:rPr>
        <w:t>ah)</w:t>
      </w:r>
      <w:r>
        <w:rPr>
          <w:noProof/>
        </w:rPr>
        <w:tab/>
      </w:r>
      <w:r>
        <w:t>an &lt;adhoc-additional-information</w:t>
      </w:r>
      <w:r w:rsidRPr="0073469F">
        <w:t>&gt;</w:t>
      </w:r>
      <w:r>
        <w:t xml:space="preserve"> </w:t>
      </w:r>
      <w:r w:rsidRPr="00DB5F3F">
        <w:t>element set to</w:t>
      </w:r>
      <w:r>
        <w:t xml:space="preserve"> text information included with the adhoc group emergency alert;</w:t>
      </w:r>
    </w:p>
    <w:p w14:paraId="65F6C849" w14:textId="77777777" w:rsidR="00034ED2" w:rsidRDefault="00034ED2" w:rsidP="00034ED2">
      <w:pPr>
        <w:pStyle w:val="B2"/>
        <w:rPr>
          <w:noProof/>
        </w:rPr>
      </w:pPr>
      <w:r>
        <w:rPr>
          <w:noProof/>
        </w:rPr>
        <w:lastRenderedPageBreak/>
        <w:t>ai</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w:t>
      </w:r>
      <w:r w:rsidRPr="00840337">
        <w:rPr>
          <w:rFonts w:eastAsiaTheme="minorEastAsia"/>
        </w:rPr>
        <w:t>MC</w:t>
      </w:r>
      <w:r w:rsidRPr="00840337">
        <w:rPr>
          <w:rFonts w:eastAsiaTheme="minorEastAsia" w:hint="eastAsia"/>
        </w:rPr>
        <w:t>Data</w:t>
      </w:r>
      <w:r w:rsidRPr="00840337">
        <w:rPr>
          <w:rFonts w:eastAsiaTheme="minorEastAsia"/>
        </w:rPr>
        <w:t xml:space="preserve"> </w:t>
      </w:r>
      <w:r>
        <w:t>user</w:t>
      </w:r>
      <w:r w:rsidRPr="00C97B97">
        <w:rPr>
          <w:noProof/>
        </w:rPr>
        <w:t xml:space="preserve">s who belong to the ad hoc group irrespective </w:t>
      </w:r>
      <w:r>
        <w:rPr>
          <w:noProof/>
        </w:rPr>
        <w:t>if they have</w:t>
      </w:r>
      <w:r w:rsidRPr="00C97B97">
        <w:rPr>
          <w:noProof/>
        </w:rPr>
        <w:t xml:space="preserve"> acknowledged the ad hoc group emergency alert or not</w:t>
      </w:r>
      <w:r>
        <w:t>; and</w:t>
      </w:r>
    </w:p>
    <w:p w14:paraId="5B23AD1E" w14:textId="7AFF1FCE" w:rsidR="00034ED2" w:rsidRPr="0031086E" w:rsidRDefault="00034ED2" w:rsidP="00034ED2">
      <w:pPr>
        <w:pStyle w:val="B2"/>
        <w:rPr>
          <w:noProof/>
        </w:rPr>
      </w:pPr>
      <w:r>
        <w:t>aj)</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 xml:space="preserve">list of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5B3A96">
        <w:t>users who belong to the ad hoc group but have not acknowledged the ad hoc group emergency alert</w:t>
      </w:r>
      <w:r>
        <w: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9946" w:name="_CRD_1_4"/>
      <w:bookmarkStart w:id="9947" w:name="_Toc20215960"/>
      <w:bookmarkStart w:id="9948" w:name="_Toc27496516"/>
      <w:bookmarkStart w:id="9949" w:name="_Toc36108317"/>
      <w:bookmarkStart w:id="9950" w:name="_Toc44599097"/>
      <w:bookmarkStart w:id="9951" w:name="_Toc44602984"/>
      <w:bookmarkStart w:id="9952" w:name="_Toc45198161"/>
      <w:bookmarkStart w:id="9953" w:name="_Toc45696194"/>
      <w:bookmarkStart w:id="9954" w:name="_Toc51851688"/>
      <w:bookmarkStart w:id="9955" w:name="_Toc92225349"/>
      <w:bookmarkStart w:id="9956" w:name="_Toc218718317"/>
      <w:bookmarkEnd w:id="9946"/>
      <w:r w:rsidRPr="00B02A0B">
        <w:rPr>
          <w:lang w:eastAsia="zh-CN"/>
        </w:rPr>
        <w:t>D</w:t>
      </w:r>
      <w:r w:rsidRPr="00B02A0B">
        <w:t>.</w:t>
      </w:r>
      <w:r w:rsidRPr="00B02A0B">
        <w:rPr>
          <w:lang w:eastAsia="zh-CN"/>
        </w:rPr>
        <w:t>1</w:t>
      </w:r>
      <w:r w:rsidRPr="00B02A0B">
        <w:t>.4</w:t>
      </w:r>
      <w:r w:rsidRPr="00B02A0B">
        <w:tab/>
        <w:t>IANA registration template</w:t>
      </w:r>
      <w:bookmarkEnd w:id="9947"/>
      <w:bookmarkEnd w:id="9948"/>
      <w:bookmarkEnd w:id="9949"/>
      <w:bookmarkEnd w:id="9950"/>
      <w:bookmarkEnd w:id="9951"/>
      <w:bookmarkEnd w:id="9952"/>
      <w:bookmarkEnd w:id="9953"/>
      <w:bookmarkEnd w:id="9954"/>
      <w:bookmarkEnd w:id="9955"/>
      <w:bookmarkEnd w:id="9956"/>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9957" w:name="_CRD_2"/>
      <w:bookmarkStart w:id="9958" w:name="_Toc20215961"/>
      <w:bookmarkStart w:id="9959" w:name="_Toc27496517"/>
      <w:bookmarkStart w:id="9960" w:name="_Toc36108318"/>
      <w:bookmarkStart w:id="9961" w:name="_Toc44599098"/>
      <w:bookmarkStart w:id="9962" w:name="_Toc44602985"/>
      <w:bookmarkStart w:id="9963" w:name="_Toc45198162"/>
      <w:bookmarkStart w:id="9964" w:name="_Toc45696195"/>
      <w:bookmarkStart w:id="9965" w:name="_Toc51851689"/>
      <w:bookmarkStart w:id="9966" w:name="_Toc92225350"/>
      <w:bookmarkStart w:id="9967" w:name="_Toc218718318"/>
      <w:bookmarkEnd w:id="9957"/>
      <w:r w:rsidRPr="00B02A0B">
        <w:t>D.2</w:t>
      </w:r>
      <w:r w:rsidRPr="00B02A0B">
        <w:tab/>
        <w:t>Void</w:t>
      </w:r>
      <w:bookmarkEnd w:id="9958"/>
      <w:bookmarkEnd w:id="9959"/>
      <w:bookmarkEnd w:id="9960"/>
      <w:bookmarkEnd w:id="9961"/>
      <w:bookmarkEnd w:id="9962"/>
      <w:bookmarkEnd w:id="9963"/>
      <w:bookmarkEnd w:id="9964"/>
      <w:bookmarkEnd w:id="9965"/>
      <w:bookmarkEnd w:id="9966"/>
      <w:bookmarkEnd w:id="9967"/>
    </w:p>
    <w:p w14:paraId="5775C967" w14:textId="77777777" w:rsidR="005C310B" w:rsidRPr="00B02A0B" w:rsidRDefault="005C310B" w:rsidP="007D34FE">
      <w:pPr>
        <w:pStyle w:val="Heading1"/>
        <w:rPr>
          <w:rFonts w:eastAsia="Malgun Gothic"/>
        </w:rPr>
      </w:pPr>
      <w:bookmarkStart w:id="9968" w:name="_CRD_3"/>
      <w:bookmarkStart w:id="9969" w:name="_Toc20215962"/>
      <w:bookmarkStart w:id="9970" w:name="_Toc27496518"/>
      <w:bookmarkStart w:id="9971" w:name="_Toc36108319"/>
      <w:bookmarkStart w:id="9972" w:name="_Toc44599099"/>
      <w:bookmarkStart w:id="9973" w:name="_Toc44602986"/>
      <w:bookmarkStart w:id="9974" w:name="_Toc45198163"/>
      <w:bookmarkStart w:id="9975" w:name="_Toc45696196"/>
      <w:bookmarkStart w:id="9976" w:name="_Toc51851690"/>
      <w:bookmarkStart w:id="9977" w:name="_Toc92225351"/>
      <w:bookmarkStart w:id="9978" w:name="_Toc218718319"/>
      <w:bookmarkEnd w:id="9968"/>
      <w:r w:rsidRPr="00B02A0B">
        <w:rPr>
          <w:rFonts w:eastAsia="Malgun Gothic"/>
        </w:rPr>
        <w:t>D.3</w:t>
      </w:r>
      <w:r w:rsidRPr="00B02A0B">
        <w:rPr>
          <w:rFonts w:eastAsia="Malgun Gothic"/>
        </w:rPr>
        <w:tab/>
        <w:t>XML schema for MCData (de)-affiliation requests</w:t>
      </w:r>
      <w:bookmarkEnd w:id="9969"/>
      <w:bookmarkEnd w:id="9970"/>
      <w:bookmarkEnd w:id="9971"/>
      <w:bookmarkEnd w:id="9972"/>
      <w:bookmarkEnd w:id="9973"/>
      <w:bookmarkEnd w:id="9974"/>
      <w:bookmarkEnd w:id="9975"/>
      <w:bookmarkEnd w:id="9976"/>
      <w:bookmarkEnd w:id="9977"/>
      <w:bookmarkEnd w:id="9978"/>
    </w:p>
    <w:p w14:paraId="5CBC669B" w14:textId="77777777" w:rsidR="005C310B" w:rsidRPr="00B02A0B" w:rsidRDefault="005C310B" w:rsidP="007D34FE">
      <w:pPr>
        <w:pStyle w:val="Heading2"/>
      </w:pPr>
      <w:bookmarkStart w:id="9979" w:name="_CRD_3_1"/>
      <w:bookmarkStart w:id="9980" w:name="_Toc20215963"/>
      <w:bookmarkStart w:id="9981" w:name="_Toc27496519"/>
      <w:bookmarkStart w:id="9982" w:name="_Toc36108320"/>
      <w:bookmarkStart w:id="9983" w:name="_Toc44599100"/>
      <w:bookmarkStart w:id="9984" w:name="_Toc44602987"/>
      <w:bookmarkStart w:id="9985" w:name="_Toc45198164"/>
      <w:bookmarkStart w:id="9986" w:name="_Toc45696197"/>
      <w:bookmarkStart w:id="9987" w:name="_Toc51851691"/>
      <w:bookmarkStart w:id="9988" w:name="_Toc92225352"/>
      <w:bookmarkStart w:id="9989" w:name="_Toc218718320"/>
      <w:bookmarkEnd w:id="9979"/>
      <w:r w:rsidRPr="00B02A0B">
        <w:rPr>
          <w:lang w:eastAsia="zh-CN"/>
        </w:rPr>
        <w:t>D.3</w:t>
      </w:r>
      <w:r w:rsidRPr="00B02A0B">
        <w:t>.1</w:t>
      </w:r>
      <w:r w:rsidRPr="00B02A0B">
        <w:tab/>
        <w:t>General</w:t>
      </w:r>
      <w:bookmarkEnd w:id="9980"/>
      <w:bookmarkEnd w:id="9981"/>
      <w:bookmarkEnd w:id="9982"/>
      <w:bookmarkEnd w:id="9983"/>
      <w:bookmarkEnd w:id="9984"/>
      <w:bookmarkEnd w:id="9985"/>
      <w:bookmarkEnd w:id="9986"/>
      <w:bookmarkEnd w:id="9987"/>
      <w:bookmarkEnd w:id="9988"/>
      <w:bookmarkEnd w:id="9989"/>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9990" w:name="_CRD_3_2"/>
      <w:bookmarkStart w:id="9991" w:name="_Toc20215964"/>
      <w:bookmarkStart w:id="9992" w:name="_Toc27496520"/>
      <w:bookmarkStart w:id="9993" w:name="_Toc36108321"/>
      <w:bookmarkStart w:id="9994" w:name="_Toc44599101"/>
      <w:bookmarkStart w:id="9995" w:name="_Toc44602988"/>
      <w:bookmarkStart w:id="9996" w:name="_Toc45198165"/>
      <w:bookmarkStart w:id="9997" w:name="_Toc45696198"/>
      <w:bookmarkStart w:id="9998" w:name="_Toc51851692"/>
      <w:bookmarkStart w:id="9999" w:name="_Toc92225353"/>
      <w:bookmarkStart w:id="10000" w:name="_Toc218718321"/>
      <w:bookmarkEnd w:id="9990"/>
      <w:r w:rsidRPr="00B02A0B">
        <w:rPr>
          <w:lang w:val="en-US" w:eastAsia="zh-CN"/>
        </w:rPr>
        <w:lastRenderedPageBreak/>
        <w:t>D.3</w:t>
      </w:r>
      <w:r w:rsidRPr="00B02A0B">
        <w:rPr>
          <w:lang w:val="en-US"/>
        </w:rPr>
        <w:t>.2</w:t>
      </w:r>
      <w:r w:rsidRPr="00B02A0B">
        <w:rPr>
          <w:lang w:val="en-US"/>
        </w:rPr>
        <w:tab/>
        <w:t>XML schema</w:t>
      </w:r>
      <w:bookmarkEnd w:id="9991"/>
      <w:bookmarkEnd w:id="9992"/>
      <w:bookmarkEnd w:id="9993"/>
      <w:bookmarkEnd w:id="9994"/>
      <w:bookmarkEnd w:id="9995"/>
      <w:bookmarkEnd w:id="9996"/>
      <w:bookmarkEnd w:id="9997"/>
      <w:bookmarkEnd w:id="9998"/>
      <w:bookmarkEnd w:id="9999"/>
      <w:bookmarkEnd w:id="10000"/>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205A78" w:rsidRDefault="005C310B" w:rsidP="005C310B">
      <w:pPr>
        <w:pStyle w:val="PL"/>
        <w:rPr>
          <w:lang w:val="de-DE"/>
        </w:rPr>
      </w:pPr>
      <w:r w:rsidRPr="00205A78">
        <w:rPr>
          <w:lang w:val="de-DE"/>
        </w:rPr>
        <w:t>attributeFormDefault="unqualified" elementFormDefault="qualified"&gt;</w:t>
      </w:r>
    </w:p>
    <w:p w14:paraId="4361683A" w14:textId="77777777" w:rsidR="005C310B" w:rsidRPr="00205A78" w:rsidRDefault="005C310B" w:rsidP="005C310B">
      <w:pPr>
        <w:pStyle w:val="PL"/>
        <w:rPr>
          <w:lang w:val="de-DE"/>
        </w:rPr>
      </w:pPr>
      <w:r w:rsidRPr="00205A78">
        <w:rPr>
          <w:lang w:val="de-DE"/>
        </w:rPr>
        <w:t xml:space="preserve">  &lt;xs:complexType name="affiliate-command"</w:t>
      </w:r>
      <w:r w:rsidRPr="00B02A0B">
        <w:rPr>
          <w:lang w:val="de-DE"/>
        </w:rPr>
        <w:t xml:space="preserve"> id="affil"&gt;</w:t>
      </w:r>
    </w:p>
    <w:p w14:paraId="0AE8516A" w14:textId="77777777" w:rsidR="005C310B" w:rsidRPr="00205A78" w:rsidRDefault="005C310B" w:rsidP="005C310B">
      <w:pPr>
        <w:pStyle w:val="PL"/>
        <w:rPr>
          <w:lang w:val="de-DE"/>
        </w:rPr>
      </w:pPr>
      <w:r w:rsidRPr="00205A78">
        <w:rPr>
          <w:lang w:val="de-DE"/>
        </w:rPr>
        <w:t xml:space="preserve">    &lt;xs:sequence&gt;</w:t>
      </w:r>
    </w:p>
    <w:p w14:paraId="0D8808E8" w14:textId="77777777" w:rsidR="005C310B" w:rsidRPr="00205A78" w:rsidRDefault="005C310B" w:rsidP="005C310B">
      <w:pPr>
        <w:pStyle w:val="PL"/>
        <w:rPr>
          <w:lang w:val="de-DE"/>
        </w:rPr>
      </w:pPr>
      <w:r w:rsidRPr="00205A78">
        <w:rPr>
          <w:lang w:val="de-DE"/>
        </w:rPr>
        <w:t xml:space="preserve">      &lt;xs:element type="xs:anyURI" name="group" minOccurs="1" maxOccurs="unbounded"/&gt;</w:t>
      </w:r>
    </w:p>
    <w:p w14:paraId="36CA6501" w14:textId="77777777" w:rsidR="005C310B" w:rsidRPr="00B02A0B" w:rsidRDefault="005C310B" w:rsidP="005C310B">
      <w:pPr>
        <w:pStyle w:val="PL"/>
      </w:pPr>
      <w:r w:rsidRPr="00205A78">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10001" w:name="_CRD_3_3"/>
      <w:bookmarkStart w:id="10002" w:name="_Toc20215965"/>
      <w:bookmarkStart w:id="10003" w:name="_Toc27496521"/>
      <w:bookmarkStart w:id="10004" w:name="_Toc36108322"/>
      <w:bookmarkStart w:id="10005" w:name="_Toc44599102"/>
      <w:bookmarkStart w:id="10006" w:name="_Toc44602989"/>
      <w:bookmarkStart w:id="10007" w:name="_Toc45198166"/>
      <w:bookmarkStart w:id="10008" w:name="_Toc45696199"/>
      <w:bookmarkStart w:id="10009" w:name="_Toc51851693"/>
      <w:bookmarkStart w:id="10010" w:name="_Toc92225354"/>
      <w:bookmarkStart w:id="10011" w:name="_Toc218718322"/>
      <w:bookmarkEnd w:id="10001"/>
      <w:r w:rsidRPr="00B02A0B">
        <w:rPr>
          <w:lang w:eastAsia="zh-CN"/>
        </w:rPr>
        <w:t>D.3</w:t>
      </w:r>
      <w:r w:rsidRPr="00B02A0B">
        <w:t>.3</w:t>
      </w:r>
      <w:r w:rsidRPr="00B02A0B">
        <w:tab/>
        <w:t>Semantic</w:t>
      </w:r>
      <w:bookmarkEnd w:id="10002"/>
      <w:bookmarkEnd w:id="10003"/>
      <w:bookmarkEnd w:id="10004"/>
      <w:bookmarkEnd w:id="10005"/>
      <w:bookmarkEnd w:id="10006"/>
      <w:bookmarkEnd w:id="10007"/>
      <w:bookmarkEnd w:id="10008"/>
      <w:bookmarkEnd w:id="10009"/>
      <w:bookmarkEnd w:id="10010"/>
      <w:bookmarkEnd w:id="10011"/>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12" w:name="_CRD_3_4"/>
      <w:bookmarkStart w:id="10013" w:name="_Toc20215966"/>
      <w:bookmarkStart w:id="10014" w:name="_Toc27496522"/>
      <w:bookmarkStart w:id="10015" w:name="_Toc36108323"/>
      <w:bookmarkStart w:id="10016" w:name="_Toc44599103"/>
      <w:bookmarkStart w:id="10017" w:name="_Toc44602990"/>
      <w:bookmarkStart w:id="10018" w:name="_Toc45198167"/>
      <w:bookmarkStart w:id="10019" w:name="_Toc45696200"/>
      <w:bookmarkStart w:id="10020" w:name="_Toc51851694"/>
      <w:bookmarkStart w:id="10021" w:name="_Toc92225355"/>
      <w:bookmarkStart w:id="10022" w:name="_Toc218718323"/>
      <w:bookmarkEnd w:id="10012"/>
      <w:r w:rsidRPr="00B02A0B">
        <w:rPr>
          <w:lang w:eastAsia="zh-CN"/>
        </w:rPr>
        <w:t>D.3</w:t>
      </w:r>
      <w:r w:rsidRPr="00B02A0B">
        <w:t>.4</w:t>
      </w:r>
      <w:r w:rsidRPr="00B02A0B">
        <w:tab/>
        <w:t>IANA registration template</w:t>
      </w:r>
      <w:bookmarkEnd w:id="10013"/>
      <w:bookmarkEnd w:id="10014"/>
      <w:bookmarkEnd w:id="10015"/>
      <w:bookmarkEnd w:id="10016"/>
      <w:bookmarkEnd w:id="10017"/>
      <w:bookmarkEnd w:id="10018"/>
      <w:bookmarkEnd w:id="10019"/>
      <w:bookmarkEnd w:id="10020"/>
      <w:bookmarkEnd w:id="10021"/>
      <w:bookmarkEnd w:id="10022"/>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lastRenderedPageBreak/>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lastRenderedPageBreak/>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23" w:name="_CRD_4"/>
      <w:bookmarkStart w:id="10024" w:name="_Toc20215967"/>
      <w:bookmarkStart w:id="10025" w:name="_Toc27496523"/>
      <w:bookmarkStart w:id="10026" w:name="_Toc36108324"/>
      <w:bookmarkStart w:id="10027" w:name="_Toc44599104"/>
      <w:bookmarkStart w:id="10028" w:name="_Toc44602991"/>
      <w:bookmarkStart w:id="10029" w:name="_Toc45198168"/>
      <w:bookmarkStart w:id="10030" w:name="_Toc45696201"/>
      <w:bookmarkStart w:id="10031" w:name="_Toc51851695"/>
      <w:bookmarkStart w:id="10032" w:name="_Toc92225356"/>
      <w:bookmarkStart w:id="10033" w:name="_Toc218718324"/>
      <w:bookmarkEnd w:id="10023"/>
      <w:r w:rsidRPr="00B02A0B">
        <w:t>D.4</w:t>
      </w:r>
      <w:r w:rsidRPr="00B02A0B">
        <w:tab/>
        <w:t>XML schema for MCData location information</w:t>
      </w:r>
      <w:bookmarkEnd w:id="10024"/>
      <w:bookmarkEnd w:id="10025"/>
      <w:bookmarkEnd w:id="10026"/>
      <w:bookmarkEnd w:id="10027"/>
      <w:bookmarkEnd w:id="10028"/>
      <w:bookmarkEnd w:id="10029"/>
      <w:bookmarkEnd w:id="10030"/>
      <w:bookmarkEnd w:id="10031"/>
      <w:bookmarkEnd w:id="10032"/>
      <w:bookmarkEnd w:id="10033"/>
    </w:p>
    <w:p w14:paraId="4DBCE55D" w14:textId="77777777" w:rsidR="005C310B" w:rsidRPr="00B02A0B" w:rsidRDefault="005C310B" w:rsidP="007D34FE">
      <w:pPr>
        <w:pStyle w:val="Heading2"/>
      </w:pPr>
      <w:bookmarkStart w:id="10034" w:name="_CRD_4_1"/>
      <w:bookmarkStart w:id="10035" w:name="_Toc20215968"/>
      <w:bookmarkStart w:id="10036" w:name="_Toc27496524"/>
      <w:bookmarkStart w:id="10037" w:name="_Toc36108325"/>
      <w:bookmarkStart w:id="10038" w:name="_Toc44599105"/>
      <w:bookmarkStart w:id="10039" w:name="_Toc44602992"/>
      <w:bookmarkStart w:id="10040" w:name="_Toc45198169"/>
      <w:bookmarkStart w:id="10041" w:name="_Toc45696202"/>
      <w:bookmarkStart w:id="10042" w:name="_Toc51851696"/>
      <w:bookmarkStart w:id="10043" w:name="_Toc92225357"/>
      <w:bookmarkStart w:id="10044" w:name="_Toc218718325"/>
      <w:bookmarkEnd w:id="10034"/>
      <w:r w:rsidRPr="00B02A0B">
        <w:t>D.4.1</w:t>
      </w:r>
      <w:r w:rsidRPr="00B02A0B">
        <w:tab/>
        <w:t>General</w:t>
      </w:r>
      <w:bookmarkEnd w:id="10035"/>
      <w:bookmarkEnd w:id="10036"/>
      <w:bookmarkEnd w:id="10037"/>
      <w:bookmarkEnd w:id="10038"/>
      <w:bookmarkEnd w:id="10039"/>
      <w:bookmarkEnd w:id="10040"/>
      <w:bookmarkEnd w:id="10041"/>
      <w:bookmarkEnd w:id="10042"/>
      <w:bookmarkEnd w:id="10043"/>
      <w:bookmarkEnd w:id="10044"/>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045" w:name="_CRD_4_2"/>
      <w:bookmarkStart w:id="10046" w:name="_Toc20215969"/>
      <w:bookmarkStart w:id="10047" w:name="_Toc27496525"/>
      <w:bookmarkStart w:id="10048" w:name="_Toc36108326"/>
      <w:bookmarkStart w:id="10049" w:name="_Toc44599106"/>
      <w:bookmarkStart w:id="10050" w:name="_Toc44602993"/>
      <w:bookmarkStart w:id="10051" w:name="_Toc45198170"/>
      <w:bookmarkStart w:id="10052" w:name="_Toc45696203"/>
      <w:bookmarkStart w:id="10053" w:name="_Toc51851697"/>
      <w:bookmarkStart w:id="10054" w:name="_Toc92225358"/>
      <w:bookmarkStart w:id="10055" w:name="_Toc218718326"/>
      <w:bookmarkEnd w:id="10045"/>
      <w:r w:rsidRPr="00B02A0B">
        <w:t>D.4.2</w:t>
      </w:r>
      <w:r w:rsidRPr="00B02A0B">
        <w:tab/>
        <w:t>XML schema</w:t>
      </w:r>
      <w:bookmarkEnd w:id="10046"/>
      <w:bookmarkEnd w:id="10047"/>
      <w:bookmarkEnd w:id="10048"/>
      <w:bookmarkEnd w:id="10049"/>
      <w:bookmarkEnd w:id="10050"/>
      <w:bookmarkEnd w:id="10051"/>
      <w:bookmarkEnd w:id="10052"/>
      <w:bookmarkEnd w:id="10053"/>
      <w:bookmarkEnd w:id="10054"/>
      <w:bookmarkEnd w:id="10055"/>
    </w:p>
    <w:p w14:paraId="6E8E105A" w14:textId="77777777" w:rsidR="005C310B" w:rsidRPr="00B02A0B" w:rsidRDefault="005C310B" w:rsidP="005C310B">
      <w:pPr>
        <w:pStyle w:val="PL"/>
      </w:pPr>
      <w:bookmarkStart w:id="10056" w:name="_Toc20215970"/>
      <w:bookmarkStart w:id="10057" w:name="_Toc27496526"/>
      <w:bookmarkStart w:id="10058" w:name="_Toc36108327"/>
      <w:bookmarkStart w:id="10059" w:name="_Toc44599107"/>
      <w:bookmarkStart w:id="10060" w:name="_Toc44602994"/>
      <w:bookmarkStart w:id="10061" w:name="_Toc45198171"/>
      <w:bookmarkStart w:id="10062" w:name="_Toc45696204"/>
      <w:bookmarkStart w:id="10063" w:name="_Toc51851698"/>
      <w:r w:rsidRPr="00B02A0B">
        <w:t>&lt;?xml version="1.0" encoding="UTF-8"?&gt;</w:t>
      </w:r>
    </w:p>
    <w:p w14:paraId="5B163C56" w14:textId="77777777" w:rsidR="005C310B" w:rsidRPr="00B02A0B" w:rsidRDefault="005C310B" w:rsidP="005C310B">
      <w:pPr>
        <w:pStyle w:val="PL"/>
      </w:pPr>
      <w:r w:rsidRPr="00B02A0B">
        <w:t>&lt;xs:schema xmlns:xs="http://www.w3.org/2001/XMLSchema" xmlns:mcdataloc="urn:3gpp:ns:mcdataLocationInfo:1.0" 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lastRenderedPageBreak/>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lastRenderedPageBreak/>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lastRenderedPageBreak/>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lastRenderedPageBreak/>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3B04C31A" w14:textId="77777777" w:rsidR="00D4539E" w:rsidRDefault="005C310B" w:rsidP="00D4539E">
      <w:pPr>
        <w:pStyle w:val="PL"/>
      </w:pPr>
      <w:r w:rsidRPr="00B02A0B">
        <w:tab/>
      </w:r>
      <w:r w:rsidR="00D4539E" w:rsidRPr="00B02A0B">
        <w:t>&lt;/xs:complexType&gt;</w:t>
      </w:r>
    </w:p>
    <w:p w14:paraId="40BD88F3" w14:textId="77777777" w:rsidR="00D4539E" w:rsidRDefault="00D4539E" w:rsidP="00D4539E">
      <w:pPr>
        <w:pStyle w:val="PL"/>
      </w:pPr>
    </w:p>
    <w:p w14:paraId="423B9736" w14:textId="77777777" w:rsidR="00D4539E" w:rsidRPr="00101E06" w:rsidRDefault="00D4539E" w:rsidP="00D4539E">
      <w:pPr>
        <w:pStyle w:val="PL"/>
      </w:pPr>
      <w:r w:rsidRPr="00101E06">
        <w:tab/>
        <w:t>&lt;xs:element name="EnterSpecificMbmsSa" type="mcdataloc:tMbmsSaIdentity"/&gt;</w:t>
      </w:r>
    </w:p>
    <w:p w14:paraId="0324D0A8" w14:textId="77777777" w:rsidR="00D4539E" w:rsidRDefault="00D4539E" w:rsidP="00D4539E">
      <w:pPr>
        <w:pStyle w:val="PL"/>
      </w:pPr>
      <w:r w:rsidRPr="00101E06">
        <w:tab/>
      </w:r>
      <w:r>
        <w:t>&lt;xs:element name="ExitSpecificMbmsSa" type="mcdataloc:tMbmsSaIdentity"/&gt;</w:t>
      </w:r>
    </w:p>
    <w:p w14:paraId="36656EEF" w14:textId="77777777" w:rsidR="00D4539E" w:rsidRPr="00EB4D0E" w:rsidRDefault="00D4539E" w:rsidP="00D4539E">
      <w:pPr>
        <w:pStyle w:val="PL"/>
      </w:pPr>
    </w:p>
    <w:p w14:paraId="6C5D9F9D" w14:textId="77777777" w:rsidR="00D4539E" w:rsidRPr="00EB4D0E" w:rsidRDefault="00D4539E" w:rsidP="00D4539E">
      <w:pPr>
        <w:pStyle w:val="PL"/>
      </w:pPr>
      <w:r w:rsidRPr="00EB4D0E">
        <w:tab/>
        <w:t>&lt;xs:complexType name="t5GMbsfsaAreaChangeType"&gt;</w:t>
      </w:r>
    </w:p>
    <w:p w14:paraId="679FD61F" w14:textId="5EC1443E" w:rsidR="007E4D90" w:rsidRPr="00EB4D0E" w:rsidRDefault="007E4D90" w:rsidP="00D4539E">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tab/>
        <w:t>&lt;xs:anyAttribute namespace="##any" processContents="lax"/&gt;</w:t>
      </w:r>
    </w:p>
    <w:p w14:paraId="534A31B6" w14:textId="77777777" w:rsidR="00156337" w:rsidRDefault="007E4D90" w:rsidP="00156337">
      <w:pPr>
        <w:pStyle w:val="PL"/>
      </w:pPr>
      <w:r w:rsidRPr="00CD582F">
        <w:tab/>
      </w:r>
      <w:r w:rsidR="00156337" w:rsidRPr="00CD582F">
        <w:t>&lt;/xs:complexType&gt;</w:t>
      </w:r>
    </w:p>
    <w:p w14:paraId="6061F499" w14:textId="77777777" w:rsidR="00156337" w:rsidRDefault="00156337" w:rsidP="00156337">
      <w:pPr>
        <w:pStyle w:val="PL"/>
      </w:pPr>
    </w:p>
    <w:p w14:paraId="28F1777C" w14:textId="77777777" w:rsidR="00156337" w:rsidRPr="00101E06" w:rsidRDefault="00156337" w:rsidP="00156337">
      <w:pPr>
        <w:pStyle w:val="PL"/>
      </w:pPr>
      <w:r w:rsidRPr="00101E06">
        <w:tab/>
        <w:t>&lt;xs:element name="Any5GMbsfsa</w:t>
      </w:r>
      <w:r w:rsidRPr="00BC280B">
        <w:t>AreaChange</w:t>
      </w:r>
      <w:r w:rsidRPr="00101E06">
        <w:t>" type="mcdataloc:tEmptyTypeAttribute"/&gt;</w:t>
      </w:r>
    </w:p>
    <w:p w14:paraId="5281AB15" w14:textId="77777777" w:rsidR="00156337" w:rsidRPr="00BC280B" w:rsidRDefault="00156337" w:rsidP="00156337">
      <w:pPr>
        <w:pStyle w:val="PL"/>
      </w:pPr>
      <w:r w:rsidRPr="00BC280B">
        <w:tab/>
        <w:t>&lt;xs:element name="EnterSpecific5GMbsfsaArea" type="mc</w:t>
      </w:r>
      <w:r>
        <w:t>datal</w:t>
      </w:r>
      <w:r w:rsidRPr="00BC280B">
        <w:t>oc:t5GMbsfsaAreaIdentity"/&gt;</w:t>
      </w:r>
    </w:p>
    <w:p w14:paraId="538D3911" w14:textId="77777777" w:rsidR="00156337" w:rsidRPr="00CD582F" w:rsidRDefault="00156337" w:rsidP="00156337">
      <w:pPr>
        <w:pStyle w:val="PL"/>
      </w:pPr>
      <w:r w:rsidRPr="00BC280B">
        <w:tab/>
        <w:t>&lt;xs:element name="ExitSpecific5GMbsfsaArea" type="mc</w:t>
      </w:r>
      <w:r>
        <w:t>data</w:t>
      </w:r>
      <w:r w:rsidRPr="00BC280B">
        <w:t>loc:t5GMbsfsaAreaIdentity"/&gt;</w:t>
      </w:r>
    </w:p>
    <w:p w14:paraId="6BD3255A" w14:textId="77777777" w:rsidR="00156337" w:rsidRPr="00B02A0B" w:rsidRDefault="00156337" w:rsidP="00156337">
      <w:pPr>
        <w:pStyle w:val="PL"/>
      </w:pPr>
    </w:p>
    <w:p w14:paraId="1E4CE848" w14:textId="77777777" w:rsidR="00156337" w:rsidRPr="00B02A0B" w:rsidRDefault="00156337" w:rsidP="00156337">
      <w:pPr>
        <w:pStyle w:val="PL"/>
      </w:pPr>
      <w:r w:rsidRPr="00B02A0B">
        <w:tab/>
        <w:t>&lt;xs:simpleType name="tMbmsSaIdentityFormat"&gt;</w:t>
      </w:r>
    </w:p>
    <w:p w14:paraId="460FD443" w14:textId="0777CBEE" w:rsidR="005C310B" w:rsidRPr="00B02A0B" w:rsidRDefault="005C310B" w:rsidP="00156337">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205A78" w:rsidRDefault="005C310B" w:rsidP="005C310B">
      <w:pPr>
        <w:pStyle w:val="PL"/>
        <w:rPr>
          <w:lang w:val="fr-FR"/>
        </w:rPr>
      </w:pPr>
      <w:r w:rsidRPr="00B02A0B">
        <w:tab/>
      </w:r>
      <w:r w:rsidRPr="00205A78">
        <w:rPr>
          <w:lang w:val="fr-FR"/>
        </w:rPr>
        <w:t>&lt;xs:simpleContent&gt;</w:t>
      </w:r>
    </w:p>
    <w:p w14:paraId="03F8EE70" w14:textId="77777777" w:rsidR="005C310B" w:rsidRPr="00407EF8" w:rsidRDefault="005C310B" w:rsidP="005C310B">
      <w:pPr>
        <w:pStyle w:val="PL"/>
        <w:rPr>
          <w:lang w:val="fr-FR"/>
        </w:rPr>
      </w:pPr>
      <w:r w:rsidRPr="00205A78">
        <w:rPr>
          <w:lang w:val="fr-FR"/>
        </w:rPr>
        <w:tab/>
      </w:r>
      <w:r w:rsidRPr="00407EF8">
        <w:rPr>
          <w:lang w:val="fr-FR"/>
        </w:rPr>
        <w:t>&lt;xs:extension base="mcdataloc:tMbmsSaIdentityFormat"&gt;</w:t>
      </w:r>
    </w:p>
    <w:p w14:paraId="7FDFE63F" w14:textId="77777777" w:rsidR="005C310B" w:rsidRPr="00B02A0B" w:rsidRDefault="005C310B" w:rsidP="005C310B">
      <w:pPr>
        <w:pStyle w:val="PL"/>
      </w:pPr>
      <w:r w:rsidRPr="00407EF8">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1031FBBE" w14:textId="77777777" w:rsidR="00407EF8" w:rsidRDefault="005C310B" w:rsidP="00407EF8">
      <w:pPr>
        <w:pStyle w:val="PL"/>
      </w:pPr>
      <w:r w:rsidRPr="00B02A0B">
        <w:tab/>
      </w:r>
      <w:r w:rsidR="00407EF8" w:rsidRPr="00B02A0B">
        <w:t>&lt;/xs:complexType&gt;</w:t>
      </w:r>
    </w:p>
    <w:p w14:paraId="68936C95" w14:textId="77777777" w:rsidR="00407EF8" w:rsidRDefault="00407EF8" w:rsidP="00407EF8">
      <w:pPr>
        <w:pStyle w:val="PL"/>
      </w:pPr>
    </w:p>
    <w:p w14:paraId="7AB971AF" w14:textId="77777777" w:rsidR="00407EF8" w:rsidRPr="009466B9" w:rsidRDefault="00407EF8" w:rsidP="00407EF8">
      <w:pPr>
        <w:pStyle w:val="PL"/>
      </w:pPr>
      <w:r w:rsidRPr="009466B9">
        <w:tab/>
        <w:t>&lt;xs:element name="Any</w:t>
      </w:r>
      <w:r>
        <w:t>MbsfnAreaChange</w:t>
      </w:r>
      <w:r w:rsidRPr="009466B9">
        <w:t>" type="mcdataloc:tEmptyTypeAttribute"/&gt;</w:t>
      </w:r>
    </w:p>
    <w:p w14:paraId="374B3372" w14:textId="77777777" w:rsidR="00407EF8" w:rsidRDefault="00407EF8" w:rsidP="00407EF8">
      <w:pPr>
        <w:pStyle w:val="PL"/>
      </w:pPr>
      <w:r w:rsidRPr="009466B9">
        <w:tab/>
      </w:r>
      <w:r>
        <w:t>&lt;xs:element name="EnterSpecificMbsfnArea" type="mcdataloc:tMbsfnAreaIdentity"/&gt;</w:t>
      </w:r>
    </w:p>
    <w:p w14:paraId="5B017368" w14:textId="77777777" w:rsidR="00407EF8" w:rsidRDefault="00407EF8" w:rsidP="00407EF8">
      <w:pPr>
        <w:pStyle w:val="PL"/>
      </w:pPr>
      <w:r>
        <w:tab/>
        <w:t>&lt;xs:element name="ExitSpecificMbsfnArea" type="mcdataloc:tMbsfnAreaIdentity"/&gt;</w:t>
      </w:r>
    </w:p>
    <w:p w14:paraId="61B53233" w14:textId="77777777" w:rsidR="00407EF8" w:rsidRPr="00B02A0B" w:rsidRDefault="00407EF8" w:rsidP="00407EF8">
      <w:pPr>
        <w:pStyle w:val="PL"/>
      </w:pPr>
    </w:p>
    <w:p w14:paraId="7F53AB0F" w14:textId="77777777" w:rsidR="00407EF8" w:rsidRPr="00B02A0B" w:rsidRDefault="00407EF8" w:rsidP="00407EF8">
      <w:pPr>
        <w:pStyle w:val="PL"/>
      </w:pPr>
      <w:r w:rsidRPr="00B02A0B">
        <w:tab/>
        <w:t>&lt;xs:simpleType name="tMbsfnAreaIdentityFormat"&gt;</w:t>
      </w:r>
    </w:p>
    <w:p w14:paraId="4EC74911" w14:textId="47D66B2A" w:rsidR="005C310B" w:rsidRPr="00B02A0B" w:rsidRDefault="005C310B" w:rsidP="00407EF8">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205A78" w:rsidRDefault="005C310B" w:rsidP="005C310B">
      <w:pPr>
        <w:pStyle w:val="PL"/>
        <w:rPr>
          <w:lang w:val="fr-FR"/>
        </w:rPr>
      </w:pPr>
      <w:r w:rsidRPr="00B02A0B">
        <w:tab/>
      </w:r>
      <w:r w:rsidRPr="00205A78">
        <w:rPr>
          <w:lang w:val="fr-FR"/>
        </w:rPr>
        <w:t>&lt;xs:extension base="mcdataloc:tMbsfnAreaIdentityFormat"&gt;</w:t>
      </w:r>
    </w:p>
    <w:p w14:paraId="7AC59F80" w14:textId="77777777" w:rsidR="005C310B" w:rsidRPr="00B02A0B" w:rsidRDefault="005C310B" w:rsidP="005C310B">
      <w:pPr>
        <w:pStyle w:val="PL"/>
      </w:pPr>
      <w:r w:rsidRPr="00205A78">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lastRenderedPageBreak/>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lastRenderedPageBreak/>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205A78" w:rsidRDefault="005C310B" w:rsidP="005C310B">
      <w:pPr>
        <w:pStyle w:val="PL"/>
        <w:rPr>
          <w:lang w:val="fr-FR"/>
        </w:rPr>
      </w:pPr>
      <w:r w:rsidRPr="00B02A0B">
        <w:tab/>
      </w:r>
      <w:r w:rsidRPr="00205A78">
        <w:rPr>
          <w:lang w:val="fr-FR"/>
        </w:rPr>
        <w:t>&lt;xs:restriction base="xs:integer"&gt;</w:t>
      </w:r>
    </w:p>
    <w:p w14:paraId="381E2F6E" w14:textId="77777777" w:rsidR="005C310B" w:rsidRPr="00B02A0B" w:rsidRDefault="005C310B" w:rsidP="005C310B">
      <w:pPr>
        <w:pStyle w:val="PL"/>
      </w:pPr>
      <w:r w:rsidRPr="00205A78">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205A78" w:rsidRDefault="005C310B" w:rsidP="005C310B">
      <w:pPr>
        <w:pStyle w:val="PL"/>
        <w:rPr>
          <w:lang w:val="fr-FR"/>
        </w:rPr>
      </w:pPr>
      <w:r w:rsidRPr="00B02A0B">
        <w:tab/>
      </w:r>
      <w:r w:rsidRPr="00205A78">
        <w:rPr>
          <w:lang w:val="fr-FR"/>
        </w:rPr>
        <w:t>&lt;xs:restriction base="xs:integer"&gt;</w:t>
      </w:r>
    </w:p>
    <w:p w14:paraId="3F7C7057" w14:textId="77777777" w:rsidR="005C310B" w:rsidRPr="00B02A0B" w:rsidRDefault="005C310B" w:rsidP="005C310B">
      <w:pPr>
        <w:pStyle w:val="PL"/>
      </w:pPr>
      <w:r w:rsidRPr="00205A78">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064" w:name="_CRD_4_3"/>
      <w:bookmarkStart w:id="10065" w:name="_Toc92225359"/>
      <w:bookmarkStart w:id="10066" w:name="_Toc218718327"/>
      <w:bookmarkEnd w:id="10064"/>
      <w:r w:rsidRPr="00B02A0B">
        <w:t>D.4.3</w:t>
      </w:r>
      <w:r w:rsidRPr="00B02A0B">
        <w:tab/>
        <w:t>Semantic</w:t>
      </w:r>
      <w:bookmarkEnd w:id="10056"/>
      <w:bookmarkEnd w:id="10057"/>
      <w:bookmarkEnd w:id="10058"/>
      <w:bookmarkEnd w:id="10059"/>
      <w:bookmarkEnd w:id="10060"/>
      <w:bookmarkEnd w:id="10061"/>
      <w:bookmarkEnd w:id="10062"/>
      <w:bookmarkEnd w:id="10063"/>
      <w:bookmarkEnd w:id="10065"/>
      <w:bookmarkEnd w:id="10066"/>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lastRenderedPageBreak/>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lastRenderedPageBreak/>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32DB9EEE" w14:textId="77777777" w:rsidR="004237ED" w:rsidRPr="00B02A0B" w:rsidRDefault="004237ED" w:rsidP="004237ED">
      <w:pPr>
        <w:pStyle w:val="B2"/>
      </w:pPr>
      <w:r w:rsidRPr="00B02A0B">
        <w:t>d)</w:t>
      </w:r>
      <w:r w:rsidRPr="00B02A0B">
        <w:tab/>
        <w:t>&lt;MbmsSaChange&gt;, an optional element specifying what MBMS changes trigger location reporting. Consists of the following sub-elements:</w:t>
      </w:r>
    </w:p>
    <w:p w14:paraId="2E6CD492" w14:textId="77777777" w:rsidR="004237ED" w:rsidRPr="00B02A0B" w:rsidRDefault="004237ED" w:rsidP="004237ED">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2023C327" w14:textId="630A7A06" w:rsidR="004237ED" w:rsidRPr="00CD582F" w:rsidRDefault="004237ED" w:rsidP="004237ED">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1702680B" w14:textId="77777777" w:rsidR="004237ED" w:rsidRDefault="004237ED" w:rsidP="004237ED">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525E1C4D" w14:textId="77777777" w:rsidR="004237ED" w:rsidRDefault="004237ED" w:rsidP="004237ED">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7F70998C" w14:textId="77777777" w:rsidR="004237ED" w:rsidRPr="00CD582F" w:rsidRDefault="004237ED" w:rsidP="004237ED">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1DBF9F6D" w14:textId="77777777" w:rsidR="004237ED" w:rsidRPr="00B02A0B" w:rsidRDefault="004237ED" w:rsidP="004237ED">
      <w:pPr>
        <w:pStyle w:val="B2"/>
      </w:pPr>
      <w:r w:rsidRPr="00B02A0B">
        <w:t>e)</w:t>
      </w:r>
      <w:r w:rsidRPr="00B02A0B">
        <w:tab/>
        <w:t>&lt;MbsfnAreaChange&gt;, an optional element specifying what MBSFN changes trigger location reporting. Consists of the following sub-elements:</w:t>
      </w:r>
    </w:p>
    <w:p w14:paraId="5B53CCF9" w14:textId="77777777" w:rsidR="004237ED" w:rsidRPr="00B02A0B" w:rsidRDefault="004237ED" w:rsidP="004237ED">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38EB4506" w14:textId="7245EFD5" w:rsidR="004237ED" w:rsidRPr="00CD582F" w:rsidRDefault="004237ED" w:rsidP="004237ED">
      <w:pPr>
        <w:pStyle w:val="B3"/>
      </w:pPr>
      <w:r w:rsidRPr="00CD582F">
        <w:lastRenderedPageBreak/>
        <w:t>II)</w:t>
      </w:r>
      <w:r w:rsidRPr="00CD582F">
        <w:tab/>
        <w:t>&lt;EnterSpecificMbsfnArea&gt;, an optional element specifying an MBSFN area, which, when entered, triggers a location report. Contains a mandatory &lt;TriggerId&gt; attribute that shall be set to a unique string;</w:t>
      </w:r>
    </w:p>
    <w:p w14:paraId="34C3C57B" w14:textId="77777777" w:rsidR="004237ED" w:rsidRDefault="004237ED" w:rsidP="004237ED">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557BD267" w14:textId="77777777" w:rsidR="004237ED" w:rsidRDefault="004237ED" w:rsidP="004237ED">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0A43A7A4" w14:textId="77777777" w:rsidR="004237ED" w:rsidRPr="00CD582F" w:rsidRDefault="004237ED" w:rsidP="004237ED">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lastRenderedPageBreak/>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6E94D927" w14:textId="77777777" w:rsidR="00B27593" w:rsidRPr="00CD582F" w:rsidRDefault="00B27593" w:rsidP="00B27593">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5F5B928B" w14:textId="77777777" w:rsidR="00B27593" w:rsidRPr="00CD582F" w:rsidRDefault="00B27593" w:rsidP="00B27593">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5711D58E" w14:textId="081C58F0" w:rsidR="00B27593" w:rsidRPr="00CD582F" w:rsidRDefault="00B27593" w:rsidP="00B27593">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23A9A7A" w14:textId="77777777" w:rsidR="00B27593" w:rsidRDefault="00B27593" w:rsidP="00B27593">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7D4517C1" w14:textId="77777777" w:rsidR="00B27593" w:rsidRDefault="00B27593" w:rsidP="00B27593">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5EAD345B" w14:textId="77777777" w:rsidR="00B27593" w:rsidRPr="00CD582F" w:rsidRDefault="00B27593" w:rsidP="00B27593">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lastRenderedPageBreak/>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lastRenderedPageBreak/>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t>C)</w:t>
      </w:r>
      <w:r w:rsidRPr="00CD582F">
        <w:tab/>
        <w:t>&lt;ExitSpecificPlmn&gt;, an optional element specifying a PLMN Id, which, when exited, triggers a location report. Contains a mandatory &lt;TriggerId&gt; attribute that shall be set to a unique string;</w:t>
      </w:r>
    </w:p>
    <w:p w14:paraId="7F16966C" w14:textId="77777777" w:rsidR="005C3E9F" w:rsidRPr="00B02A0B" w:rsidRDefault="005C3E9F" w:rsidP="005C3E9F">
      <w:pPr>
        <w:pStyle w:val="B3"/>
      </w:pPr>
      <w:r w:rsidRPr="00B02A0B">
        <w:t>IV)</w:t>
      </w:r>
      <w:r w:rsidRPr="00B02A0B">
        <w:tab/>
        <w:t>&lt;MbmsSaChange&gt;, an optional element specifying what MBMS changes trigger location reporting. Consists of the following sub-elements:</w:t>
      </w:r>
    </w:p>
    <w:p w14:paraId="2095B814" w14:textId="77777777" w:rsidR="005C3E9F" w:rsidRPr="00B02A0B" w:rsidRDefault="005C3E9F" w:rsidP="005C3E9F">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2AC3AC9C" w14:textId="2EFFBC9D" w:rsidR="005C3E9F" w:rsidRPr="00CD582F" w:rsidRDefault="005C3E9F" w:rsidP="005C3E9F">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2FC1B23E" w14:textId="77777777" w:rsidR="005C3E9F" w:rsidRDefault="005C3E9F" w:rsidP="005C3E9F">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34DFB8A2" w14:textId="77777777" w:rsidR="005C3E9F" w:rsidRDefault="005C3E9F" w:rsidP="005C3E9F">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05BAFCF7" w14:textId="77777777" w:rsidR="005C3E9F" w:rsidRPr="00CD582F" w:rsidRDefault="005C3E9F" w:rsidP="005C3E9F">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71874899" w14:textId="77777777" w:rsidR="005C3E9F" w:rsidRPr="00B02A0B" w:rsidRDefault="005C3E9F" w:rsidP="005C3E9F">
      <w:pPr>
        <w:pStyle w:val="B3"/>
      </w:pPr>
      <w:r w:rsidRPr="00B02A0B">
        <w:lastRenderedPageBreak/>
        <w:t>V)</w:t>
      </w:r>
      <w:r w:rsidRPr="00B02A0B">
        <w:tab/>
        <w:t>&lt;MbsfnAreaChange&gt;, an optional element specifying what MBSFN changes trigger location reporting. Consists of the following sub-elements:</w:t>
      </w:r>
    </w:p>
    <w:p w14:paraId="6DF9109D" w14:textId="77777777" w:rsidR="005C3E9F" w:rsidRPr="00B02A0B" w:rsidRDefault="005C3E9F" w:rsidP="005C3E9F">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06FF3AC5" w14:textId="4CC61132" w:rsidR="005C3E9F" w:rsidRPr="00CD582F" w:rsidRDefault="005C3E9F" w:rsidP="005C3E9F">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87E420E" w14:textId="77777777" w:rsidR="005C3E9F" w:rsidRDefault="005C3E9F" w:rsidP="005C3E9F">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6EB8C62F" w14:textId="77777777" w:rsidR="005C3E9F" w:rsidRDefault="005C3E9F" w:rsidP="005C3E9F">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4197F4A2" w14:textId="77777777" w:rsidR="005C3E9F" w:rsidRPr="00CD582F" w:rsidRDefault="005C3E9F" w:rsidP="005C3E9F">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t>C)</w:t>
      </w:r>
      <w:r w:rsidRPr="00B02A0B">
        <w:tab/>
        <w:t>&lt;PrivateCallNonEmergency&gt;, an optional element specifying that a non-emergency private call triggers a location report. Contains a mandatory &lt;TriggerId&gt; attribute that shall be set to a unique string; and</w:t>
      </w:r>
    </w:p>
    <w:p w14:paraId="7871B027" w14:textId="6FB1F448" w:rsidR="00C35EB8" w:rsidRPr="00B02A0B" w:rsidRDefault="00C35EB8" w:rsidP="00C35EB8">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EA6D960" w14:textId="77777777" w:rsidR="00797441" w:rsidRPr="00B02A0B" w:rsidRDefault="00797441" w:rsidP="00797441">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51EDF564" w14:textId="77777777" w:rsidR="00797441" w:rsidRPr="00CD582F" w:rsidRDefault="00797441" w:rsidP="00797441">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30EBDC0A" w14:textId="77777777" w:rsidR="00797441" w:rsidRDefault="00797441" w:rsidP="00797441">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636535E3" w14:textId="29F83090" w:rsidR="00797441" w:rsidRDefault="00797441" w:rsidP="00797441">
      <w:pPr>
        <w:pStyle w:val="B4"/>
      </w:pPr>
      <w:r w:rsidRPr="00CD582F">
        <w:t>C)</w:t>
      </w:r>
      <w:r w:rsidRPr="00CD582F">
        <w:tab/>
        <w:t>&lt;ExitSpecificArea</w:t>
      </w:r>
      <w:r>
        <w:t>Type</w:t>
      </w:r>
      <w:r w:rsidRPr="00CD582F">
        <w:t xml:space="preserve">&gt;, an optional element specifying a geographical area, which, when exited, triggers a location report. Contains a mandatory &lt;TriggerId&gt; attribute that shall be set to a unique </w:t>
      </w:r>
      <w:r w:rsidRPr="00CD582F">
        <w:lastRenderedPageBreak/>
        <w:t>string and a &lt;GeographicalArea&gt; element with its sub-elements, as defined in the &lt;EnterSpecificArea</w:t>
      </w:r>
      <w:r>
        <w:t>Type</w:t>
      </w:r>
      <w:r w:rsidRPr="00CD582F">
        <w:t>&gt; element</w:t>
      </w:r>
      <w:r>
        <w:t>; and</w:t>
      </w:r>
    </w:p>
    <w:p w14:paraId="3CD11F87" w14:textId="77777777" w:rsidR="00797441" w:rsidRPr="00CD582F" w:rsidRDefault="00797441" w:rsidP="00797441">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DB3649F" w14:textId="77777777" w:rsidR="00797441" w:rsidRPr="00CD582F" w:rsidRDefault="00797441" w:rsidP="00797441">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2627F4CA" w14:textId="77777777" w:rsidR="00797441" w:rsidRPr="00CD582F" w:rsidRDefault="00797441" w:rsidP="00797441">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65E6B8BB" w14:textId="77777777" w:rsidR="00797441" w:rsidRDefault="00797441" w:rsidP="00797441">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5F49C57C" w14:textId="77777777" w:rsidR="00797441" w:rsidRDefault="00797441" w:rsidP="00797441">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C2A00F0" w14:textId="77777777" w:rsidR="00797441" w:rsidRPr="00B02A0B" w:rsidRDefault="00797441" w:rsidP="00797441">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lastRenderedPageBreak/>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lastRenderedPageBreak/>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0"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1"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067" w:name="_CRD_4_4"/>
      <w:bookmarkStart w:id="10068" w:name="_Toc20215971"/>
      <w:bookmarkStart w:id="10069" w:name="_Toc27496527"/>
      <w:bookmarkStart w:id="10070" w:name="_Toc36108328"/>
      <w:bookmarkStart w:id="10071" w:name="_Toc44599108"/>
      <w:bookmarkStart w:id="10072" w:name="_Toc44602995"/>
      <w:bookmarkStart w:id="10073" w:name="_Toc45198172"/>
      <w:bookmarkStart w:id="10074" w:name="_Toc45696205"/>
      <w:bookmarkStart w:id="10075" w:name="_Toc51851699"/>
      <w:bookmarkStart w:id="10076" w:name="_Toc92225360"/>
      <w:bookmarkStart w:id="10077" w:name="_Toc218718328"/>
      <w:bookmarkEnd w:id="10067"/>
      <w:r w:rsidRPr="00B02A0B">
        <w:t>D.4.4</w:t>
      </w:r>
      <w:r w:rsidRPr="00B02A0B">
        <w:tab/>
        <w:t>IANA registration template</w:t>
      </w:r>
      <w:bookmarkEnd w:id="10068"/>
      <w:bookmarkEnd w:id="10069"/>
      <w:bookmarkEnd w:id="10070"/>
      <w:bookmarkEnd w:id="10071"/>
      <w:bookmarkEnd w:id="10072"/>
      <w:bookmarkEnd w:id="10073"/>
      <w:bookmarkEnd w:id="10074"/>
      <w:bookmarkEnd w:id="10075"/>
      <w:bookmarkEnd w:id="10076"/>
      <w:bookmarkEnd w:id="10077"/>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lastRenderedPageBreak/>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lastRenderedPageBreak/>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078" w:name="_CRD_5"/>
      <w:bookmarkStart w:id="10079" w:name="_Toc11411269"/>
      <w:bookmarkStart w:id="10080" w:name="_Toc27496528"/>
      <w:bookmarkStart w:id="10081" w:name="_Toc36108329"/>
      <w:bookmarkStart w:id="10082" w:name="_Toc44599109"/>
      <w:bookmarkStart w:id="10083" w:name="_Toc44602996"/>
      <w:bookmarkStart w:id="10084" w:name="_Toc45198173"/>
      <w:bookmarkStart w:id="10085" w:name="_Toc45696206"/>
      <w:bookmarkStart w:id="10086" w:name="_Toc51851700"/>
      <w:bookmarkStart w:id="10087" w:name="_Toc92225361"/>
      <w:bookmarkStart w:id="10088" w:name="_Toc218718329"/>
      <w:bookmarkEnd w:id="10078"/>
      <w:r w:rsidRPr="00B02A0B">
        <w:t>D.5</w:t>
      </w:r>
      <w:r w:rsidRPr="00B02A0B">
        <w:tab/>
        <w:t>XML schema for MBMS usage information</w:t>
      </w:r>
      <w:bookmarkEnd w:id="10079"/>
      <w:bookmarkEnd w:id="10080"/>
      <w:bookmarkEnd w:id="10081"/>
      <w:bookmarkEnd w:id="10082"/>
      <w:bookmarkEnd w:id="10083"/>
      <w:bookmarkEnd w:id="10084"/>
      <w:bookmarkEnd w:id="10085"/>
      <w:bookmarkEnd w:id="10086"/>
      <w:bookmarkEnd w:id="10087"/>
      <w:bookmarkEnd w:id="10088"/>
    </w:p>
    <w:p w14:paraId="40267BDF" w14:textId="77777777" w:rsidR="005C310B" w:rsidRPr="00B02A0B" w:rsidRDefault="005C310B" w:rsidP="007D34FE">
      <w:pPr>
        <w:pStyle w:val="Heading2"/>
      </w:pPr>
      <w:bookmarkStart w:id="10089" w:name="_CRD_5_1"/>
      <w:bookmarkStart w:id="10090" w:name="_Toc11411270"/>
      <w:bookmarkStart w:id="10091" w:name="_Toc27496529"/>
      <w:bookmarkStart w:id="10092" w:name="_Toc36108330"/>
      <w:bookmarkStart w:id="10093" w:name="_Toc44599110"/>
      <w:bookmarkStart w:id="10094" w:name="_Toc44602997"/>
      <w:bookmarkStart w:id="10095" w:name="_Toc45198174"/>
      <w:bookmarkStart w:id="10096" w:name="_Toc45696207"/>
      <w:bookmarkStart w:id="10097" w:name="_Toc51851701"/>
      <w:bookmarkStart w:id="10098" w:name="_Toc92225362"/>
      <w:bookmarkStart w:id="10099" w:name="_Toc218718330"/>
      <w:bookmarkEnd w:id="10089"/>
      <w:r w:rsidRPr="00B02A0B">
        <w:t>D.5.1</w:t>
      </w:r>
      <w:r w:rsidRPr="00B02A0B">
        <w:tab/>
        <w:t>General</w:t>
      </w:r>
      <w:bookmarkEnd w:id="10090"/>
      <w:bookmarkEnd w:id="10091"/>
      <w:bookmarkEnd w:id="10092"/>
      <w:bookmarkEnd w:id="10093"/>
      <w:bookmarkEnd w:id="10094"/>
      <w:bookmarkEnd w:id="10095"/>
      <w:bookmarkEnd w:id="10096"/>
      <w:bookmarkEnd w:id="10097"/>
      <w:bookmarkEnd w:id="10098"/>
      <w:bookmarkEnd w:id="10099"/>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100" w:name="_CRD_5_2"/>
      <w:bookmarkStart w:id="10101" w:name="_Toc11411271"/>
      <w:bookmarkStart w:id="10102" w:name="_Toc27496530"/>
      <w:bookmarkStart w:id="10103" w:name="_Toc36108331"/>
      <w:bookmarkStart w:id="10104" w:name="_Toc44599111"/>
      <w:bookmarkStart w:id="10105" w:name="_Toc44602998"/>
      <w:bookmarkStart w:id="10106" w:name="_Toc45198175"/>
      <w:bookmarkStart w:id="10107" w:name="_Toc45696208"/>
      <w:bookmarkStart w:id="10108" w:name="_Toc51851702"/>
      <w:bookmarkStart w:id="10109" w:name="_Toc92225363"/>
      <w:bookmarkStart w:id="10110" w:name="_Toc218718331"/>
      <w:bookmarkEnd w:id="10100"/>
      <w:r w:rsidRPr="00B02A0B">
        <w:t>D.5.2</w:t>
      </w:r>
      <w:r w:rsidRPr="00B02A0B">
        <w:tab/>
        <w:t>XML schema</w:t>
      </w:r>
      <w:bookmarkEnd w:id="10101"/>
      <w:bookmarkEnd w:id="10102"/>
      <w:bookmarkEnd w:id="10103"/>
      <w:bookmarkEnd w:id="10104"/>
      <w:bookmarkEnd w:id="10105"/>
      <w:bookmarkEnd w:id="10106"/>
      <w:bookmarkEnd w:id="10107"/>
      <w:bookmarkEnd w:id="10108"/>
      <w:bookmarkEnd w:id="10109"/>
      <w:bookmarkEnd w:id="10110"/>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lastRenderedPageBreak/>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205A78" w:rsidRDefault="005C310B" w:rsidP="005C310B">
      <w:pPr>
        <w:pStyle w:val="PL"/>
        <w:rPr>
          <w:lang w:val="fr-FR"/>
        </w:rPr>
      </w:pPr>
      <w:r w:rsidRPr="00B02A0B">
        <w:tab/>
      </w:r>
      <w:r w:rsidRPr="00205A78">
        <w:rPr>
          <w:lang w:val="fr-FR"/>
        </w:rPr>
        <w:t>&lt;xs:restriction base="xs:integer"&gt;</w:t>
      </w:r>
    </w:p>
    <w:p w14:paraId="2F00263D" w14:textId="77777777" w:rsidR="005C310B" w:rsidRPr="00B02A0B" w:rsidRDefault="005C310B" w:rsidP="005C310B">
      <w:pPr>
        <w:pStyle w:val="PL"/>
      </w:pPr>
      <w:r w:rsidRPr="00205A78">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111" w:name="_CRD_5_3"/>
      <w:bookmarkStart w:id="10112" w:name="_Toc11411272"/>
      <w:bookmarkStart w:id="10113" w:name="_Toc27496531"/>
      <w:bookmarkStart w:id="10114" w:name="_Toc36108332"/>
      <w:bookmarkStart w:id="10115" w:name="_Toc44599112"/>
      <w:bookmarkStart w:id="10116" w:name="_Toc44602999"/>
      <w:bookmarkStart w:id="10117" w:name="_Toc45198176"/>
      <w:bookmarkStart w:id="10118" w:name="_Toc45696209"/>
      <w:bookmarkStart w:id="10119" w:name="_Toc51851703"/>
      <w:bookmarkStart w:id="10120" w:name="_Toc92225364"/>
      <w:bookmarkStart w:id="10121" w:name="_Toc218718332"/>
      <w:bookmarkEnd w:id="10111"/>
      <w:r w:rsidRPr="00B02A0B">
        <w:lastRenderedPageBreak/>
        <w:t>D.5.3</w:t>
      </w:r>
      <w:r w:rsidRPr="00B02A0B">
        <w:tab/>
        <w:t>Semantic</w:t>
      </w:r>
      <w:bookmarkEnd w:id="10112"/>
      <w:bookmarkEnd w:id="10113"/>
      <w:bookmarkEnd w:id="10114"/>
      <w:bookmarkEnd w:id="10115"/>
      <w:bookmarkEnd w:id="10116"/>
      <w:bookmarkEnd w:id="10117"/>
      <w:bookmarkEnd w:id="10118"/>
      <w:bookmarkEnd w:id="10119"/>
      <w:bookmarkEnd w:id="10120"/>
      <w:bookmarkEnd w:id="10121"/>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22" w:name="_CRTableD_5_31"/>
      <w:r w:rsidRPr="00B02A0B">
        <w:t>Table </w:t>
      </w:r>
      <w:bookmarkEnd w:id="10122"/>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23" w:name="_CRTableD_5_32"/>
      <w:r w:rsidRPr="00B02A0B">
        <w:t>Table </w:t>
      </w:r>
      <w:bookmarkEnd w:id="10123"/>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lastRenderedPageBreak/>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lastRenderedPageBreak/>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24" w:name="_CRD_5_4"/>
      <w:bookmarkStart w:id="10125" w:name="_Toc11411273"/>
      <w:bookmarkStart w:id="10126" w:name="_Toc27496532"/>
      <w:bookmarkStart w:id="10127" w:name="_Toc36108333"/>
      <w:bookmarkStart w:id="10128" w:name="_Toc44599113"/>
      <w:bookmarkStart w:id="10129" w:name="_Toc44603000"/>
      <w:bookmarkStart w:id="10130" w:name="_Toc45198177"/>
      <w:bookmarkStart w:id="10131" w:name="_Toc45696210"/>
      <w:bookmarkStart w:id="10132" w:name="_Toc51851704"/>
      <w:bookmarkStart w:id="10133" w:name="_Toc92225365"/>
      <w:bookmarkStart w:id="10134" w:name="_Toc218718333"/>
      <w:bookmarkEnd w:id="10124"/>
      <w:r w:rsidRPr="00B02A0B">
        <w:t>D.5.4</w:t>
      </w:r>
      <w:r w:rsidRPr="00B02A0B">
        <w:tab/>
        <w:t>IANA registration template</w:t>
      </w:r>
      <w:bookmarkEnd w:id="10125"/>
      <w:bookmarkEnd w:id="10126"/>
      <w:bookmarkEnd w:id="10127"/>
      <w:bookmarkEnd w:id="10128"/>
      <w:bookmarkEnd w:id="10129"/>
      <w:bookmarkEnd w:id="10130"/>
      <w:bookmarkEnd w:id="10131"/>
      <w:bookmarkEnd w:id="10132"/>
      <w:bookmarkEnd w:id="10133"/>
      <w:bookmarkEnd w:id="10134"/>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lastRenderedPageBreak/>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t>i)</w:t>
      </w:r>
      <w:r w:rsidRPr="00B02A0B">
        <w:tab/>
        <w:t>Author: 3GPP CT1 Working Group/3GPP_TSG_CT_WG1@LIST.ETSI.ORG</w:t>
      </w:r>
    </w:p>
    <w:p w14:paraId="04E6BC69" w14:textId="77777777" w:rsidR="005C310B" w:rsidRPr="00B02A0B" w:rsidRDefault="005C310B" w:rsidP="005C310B">
      <w:pPr>
        <w:pStyle w:val="B2"/>
        <w:rPr>
          <w:b/>
        </w:rPr>
      </w:pPr>
      <w:r w:rsidRPr="00B02A0B">
        <w:t>ii)</w:t>
      </w:r>
      <w:r w:rsidRPr="00B02A0B">
        <w:tab/>
        <w:t>Change controller: &lt;MCC name&gt;/&lt;MCC email address&gt;</w:t>
      </w:r>
    </w:p>
    <w:p w14:paraId="22D6B388" w14:textId="77777777" w:rsidR="005C310B" w:rsidRPr="00B02A0B" w:rsidRDefault="005C310B" w:rsidP="007D34FE">
      <w:pPr>
        <w:pStyle w:val="Heading1"/>
      </w:pPr>
      <w:bookmarkStart w:id="10135" w:name="_CRD_6"/>
      <w:bookmarkStart w:id="10136" w:name="_Toc51851705"/>
      <w:bookmarkStart w:id="10137" w:name="_Toc92225366"/>
      <w:bookmarkStart w:id="10138" w:name="_Toc218718334"/>
      <w:bookmarkEnd w:id="10135"/>
      <w:r w:rsidRPr="00B02A0B">
        <w:t>D.6</w:t>
      </w:r>
      <w:r w:rsidRPr="00B02A0B">
        <w:tab/>
        <w:t>XML schema for regroup using preconfigured group</w:t>
      </w:r>
      <w:bookmarkEnd w:id="10136"/>
      <w:bookmarkEnd w:id="10137"/>
      <w:bookmarkEnd w:id="10138"/>
    </w:p>
    <w:p w14:paraId="21B22267" w14:textId="77777777" w:rsidR="005C310B" w:rsidRPr="00B02A0B" w:rsidRDefault="005C310B" w:rsidP="007D34FE">
      <w:pPr>
        <w:pStyle w:val="Heading2"/>
      </w:pPr>
      <w:bookmarkStart w:id="10139" w:name="_CRD_6_1"/>
      <w:bookmarkStart w:id="10140" w:name="_Toc27501716"/>
      <w:bookmarkStart w:id="10141" w:name="_Toc36049847"/>
      <w:bookmarkStart w:id="10142" w:name="_Toc45210617"/>
      <w:bookmarkStart w:id="10143" w:name="_Toc51851706"/>
      <w:bookmarkStart w:id="10144" w:name="_Toc92225367"/>
      <w:bookmarkStart w:id="10145" w:name="_Toc218718335"/>
      <w:bookmarkEnd w:id="10139"/>
      <w:r w:rsidRPr="00B02A0B">
        <w:rPr>
          <w:lang w:eastAsia="zh-CN"/>
        </w:rPr>
        <w:t>D.6</w:t>
      </w:r>
      <w:r w:rsidRPr="00B02A0B">
        <w:t>.1</w:t>
      </w:r>
      <w:r w:rsidRPr="00B02A0B">
        <w:tab/>
        <w:t>General</w:t>
      </w:r>
      <w:bookmarkEnd w:id="10140"/>
      <w:bookmarkEnd w:id="10141"/>
      <w:bookmarkEnd w:id="10142"/>
      <w:bookmarkEnd w:id="10143"/>
      <w:bookmarkEnd w:id="10144"/>
      <w:bookmarkEnd w:id="10145"/>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146" w:name="_CRD_6_2"/>
      <w:bookmarkStart w:id="10147" w:name="_Toc27501717"/>
      <w:bookmarkStart w:id="10148" w:name="_Toc36049848"/>
      <w:bookmarkStart w:id="10149" w:name="_Toc45210618"/>
      <w:bookmarkStart w:id="10150" w:name="_Toc51851707"/>
      <w:bookmarkStart w:id="10151" w:name="_Toc92225368"/>
      <w:bookmarkStart w:id="10152" w:name="_Toc218718336"/>
      <w:bookmarkEnd w:id="10146"/>
      <w:r w:rsidRPr="00B02A0B">
        <w:rPr>
          <w:lang w:val="de-DE" w:eastAsia="zh-CN"/>
        </w:rPr>
        <w:t>D.6</w:t>
      </w:r>
      <w:r w:rsidRPr="00B02A0B">
        <w:rPr>
          <w:lang w:val="de-DE"/>
        </w:rPr>
        <w:t>.2</w:t>
      </w:r>
      <w:r w:rsidRPr="00B02A0B">
        <w:rPr>
          <w:lang w:val="de-DE"/>
        </w:rPr>
        <w:tab/>
        <w:t>XML schema</w:t>
      </w:r>
      <w:bookmarkEnd w:id="10147"/>
      <w:bookmarkEnd w:id="10148"/>
      <w:bookmarkEnd w:id="10149"/>
      <w:bookmarkEnd w:id="10150"/>
      <w:bookmarkEnd w:id="10151"/>
      <w:bookmarkEnd w:id="10152"/>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514FE674" w14:textId="77777777" w:rsidR="000D28EA" w:rsidRPr="0073469F" w:rsidRDefault="000D28EA" w:rsidP="000D28EA">
      <w:pPr>
        <w:pStyle w:val="PL"/>
      </w:pPr>
      <w:r>
        <w:t xml:space="preserve">  </w:t>
      </w:r>
      <w:r w:rsidRPr="00CA3F2A">
        <w:t>&lt;!</w:t>
      </w:r>
      <w:r>
        <w:t>-- The schema includes common type definition from 3GPP TS 24.379 clause F.7.2</w:t>
      </w:r>
      <w:r w:rsidRPr="00CA3F2A">
        <w:t>--&gt;</w:t>
      </w:r>
    </w:p>
    <w:p w14:paraId="0148E15D" w14:textId="77777777" w:rsidR="000D28EA" w:rsidRDefault="000D28EA" w:rsidP="000D28EA">
      <w:pPr>
        <w:pStyle w:val="PL"/>
      </w:pPr>
      <w:r w:rsidRPr="004B1AE2">
        <w:t xml:space="preserve">  &lt;xs:include schemaLocation="</w:t>
      </w:r>
      <w:r>
        <w:t>m</w:t>
      </w:r>
      <w:r w:rsidRPr="004B1AE2">
        <w:t>c</w:t>
      </w:r>
      <w:r>
        <w:t>xcommon</w:t>
      </w:r>
      <w:r w:rsidRPr="004B1AE2">
        <w:t>regroup.xsd"/&gt;</w:t>
      </w:r>
    </w:p>
    <w:p w14:paraId="63FA4B81" w14:textId="77777777" w:rsidR="000D28EA" w:rsidRPr="005C2F84" w:rsidRDefault="000D28EA" w:rsidP="000D28EA">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lastRenderedPageBreak/>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153" w:name="_CRD_6_3"/>
      <w:bookmarkStart w:id="10154" w:name="_Toc27501718"/>
      <w:bookmarkStart w:id="10155" w:name="_Toc36049849"/>
      <w:bookmarkStart w:id="10156" w:name="_Toc45210619"/>
      <w:bookmarkStart w:id="10157" w:name="_Toc51851708"/>
      <w:bookmarkStart w:id="10158" w:name="_Toc92225369"/>
      <w:bookmarkStart w:id="10159" w:name="_Toc218718337"/>
      <w:bookmarkEnd w:id="10153"/>
      <w:r w:rsidRPr="00B02A0B">
        <w:rPr>
          <w:lang w:eastAsia="zh-CN"/>
        </w:rPr>
        <w:t>D.6</w:t>
      </w:r>
      <w:r w:rsidRPr="00B02A0B">
        <w:t>.3</w:t>
      </w:r>
      <w:r w:rsidRPr="00B02A0B">
        <w:tab/>
        <w:t>Semantic</w:t>
      </w:r>
      <w:bookmarkEnd w:id="10154"/>
      <w:bookmarkEnd w:id="10155"/>
      <w:bookmarkEnd w:id="10156"/>
      <w:bookmarkEnd w:id="10157"/>
      <w:bookmarkEnd w:id="10158"/>
      <w:bookmarkEnd w:id="10159"/>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lastRenderedPageBreak/>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160" w:name="_CRD_6_4"/>
      <w:bookmarkStart w:id="10161" w:name="_Toc27501719"/>
      <w:bookmarkStart w:id="10162" w:name="_Toc36049850"/>
      <w:bookmarkStart w:id="10163" w:name="_Toc45210620"/>
      <w:bookmarkStart w:id="10164" w:name="_Toc51851709"/>
      <w:bookmarkStart w:id="10165" w:name="_Toc92225370"/>
      <w:bookmarkStart w:id="10166" w:name="_Toc218718338"/>
      <w:bookmarkEnd w:id="10160"/>
      <w:r w:rsidRPr="00B02A0B">
        <w:rPr>
          <w:lang w:eastAsia="zh-CN"/>
        </w:rPr>
        <w:t>D.6</w:t>
      </w:r>
      <w:r w:rsidRPr="00B02A0B">
        <w:t>.4</w:t>
      </w:r>
      <w:r w:rsidRPr="00B02A0B">
        <w:tab/>
        <w:t>IANA registration template</w:t>
      </w:r>
      <w:bookmarkEnd w:id="10161"/>
      <w:bookmarkEnd w:id="10162"/>
      <w:bookmarkEnd w:id="10163"/>
      <w:bookmarkEnd w:id="10164"/>
      <w:bookmarkEnd w:id="10165"/>
      <w:bookmarkEnd w:id="10166"/>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lastRenderedPageBreak/>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167" w:name="_CRD_7"/>
      <w:bookmarkStart w:id="10168" w:name="_Toc92225371"/>
      <w:bookmarkStart w:id="10169" w:name="_Toc218718339"/>
      <w:bookmarkEnd w:id="10167"/>
      <w:r w:rsidRPr="00B02A0B">
        <w:t>D.7</w:t>
      </w:r>
      <w:r w:rsidRPr="00B02A0B">
        <w:tab/>
        <w:t>XML schema for control of communications storage</w:t>
      </w:r>
      <w:bookmarkEnd w:id="10168"/>
      <w:bookmarkEnd w:id="10169"/>
    </w:p>
    <w:p w14:paraId="0065A941" w14:textId="77777777" w:rsidR="005C310B" w:rsidRPr="00B02A0B" w:rsidRDefault="005C310B" w:rsidP="007D34FE">
      <w:pPr>
        <w:pStyle w:val="Heading2"/>
      </w:pPr>
      <w:bookmarkStart w:id="10170" w:name="_CRD_7_1"/>
      <w:bookmarkStart w:id="10171" w:name="_Toc92225372"/>
      <w:bookmarkStart w:id="10172" w:name="_Toc218718340"/>
      <w:bookmarkEnd w:id="10170"/>
      <w:r w:rsidRPr="00B02A0B">
        <w:rPr>
          <w:lang w:eastAsia="zh-CN"/>
        </w:rPr>
        <w:t>D.</w:t>
      </w:r>
      <w:r w:rsidRPr="00B02A0B">
        <w:rPr>
          <w:lang w:val="hr-HR" w:eastAsia="zh-CN"/>
        </w:rPr>
        <w:t>7</w:t>
      </w:r>
      <w:r w:rsidRPr="00B02A0B">
        <w:t>.1</w:t>
      </w:r>
      <w:r w:rsidRPr="00B02A0B">
        <w:tab/>
        <w:t>General</w:t>
      </w:r>
      <w:bookmarkEnd w:id="10171"/>
      <w:bookmarkEnd w:id="10172"/>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173" w:name="_CRD_7_2"/>
      <w:bookmarkStart w:id="10174" w:name="_Toc92225373"/>
      <w:bookmarkStart w:id="10175" w:name="_Toc218718341"/>
      <w:bookmarkEnd w:id="10173"/>
      <w:r w:rsidRPr="00B02A0B">
        <w:rPr>
          <w:lang w:val="de-DE" w:eastAsia="zh-CN"/>
        </w:rPr>
        <w:lastRenderedPageBreak/>
        <w:t>D.7</w:t>
      </w:r>
      <w:r w:rsidRPr="00B02A0B">
        <w:rPr>
          <w:lang w:val="de-DE"/>
        </w:rPr>
        <w:t>.2</w:t>
      </w:r>
      <w:r w:rsidRPr="00B02A0B">
        <w:rPr>
          <w:lang w:val="de-DE"/>
        </w:rPr>
        <w:tab/>
        <w:t>XML schema</w:t>
      </w:r>
      <w:bookmarkEnd w:id="10174"/>
      <w:bookmarkEnd w:id="10175"/>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176" w:name="_CRD_7_3"/>
      <w:bookmarkStart w:id="10177" w:name="_Toc92225374"/>
      <w:bookmarkStart w:id="10178" w:name="_Toc218718342"/>
      <w:bookmarkEnd w:id="10176"/>
      <w:r w:rsidRPr="00B02A0B">
        <w:rPr>
          <w:lang w:eastAsia="zh-CN"/>
        </w:rPr>
        <w:t>D.</w:t>
      </w:r>
      <w:r w:rsidRPr="00B02A0B">
        <w:rPr>
          <w:lang w:val="hr-HR" w:eastAsia="zh-CN"/>
        </w:rPr>
        <w:t>7</w:t>
      </w:r>
      <w:r w:rsidRPr="00B02A0B">
        <w:t>.3</w:t>
      </w:r>
      <w:r w:rsidRPr="00B02A0B">
        <w:tab/>
        <w:t>Semantic</w:t>
      </w:r>
      <w:bookmarkEnd w:id="10177"/>
      <w:bookmarkEnd w:id="10178"/>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179" w:name="_CRD_7_4"/>
      <w:bookmarkStart w:id="10180" w:name="_Toc92225375"/>
      <w:bookmarkStart w:id="10181" w:name="_Toc218718343"/>
      <w:bookmarkEnd w:id="10179"/>
      <w:r w:rsidRPr="00B02A0B">
        <w:rPr>
          <w:lang w:eastAsia="zh-CN"/>
        </w:rPr>
        <w:lastRenderedPageBreak/>
        <w:t>D.</w:t>
      </w:r>
      <w:r w:rsidRPr="00B02A0B">
        <w:rPr>
          <w:lang w:val="hr-HR" w:eastAsia="zh-CN"/>
        </w:rPr>
        <w:t>7</w:t>
      </w:r>
      <w:r w:rsidRPr="00B02A0B">
        <w:t>.4</w:t>
      </w:r>
      <w:r w:rsidRPr="00B02A0B">
        <w:tab/>
        <w:t>IANA registration template</w:t>
      </w:r>
      <w:bookmarkEnd w:id="10180"/>
      <w:bookmarkEnd w:id="10181"/>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lastRenderedPageBreak/>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182" w:name="_CRD_8"/>
      <w:bookmarkStart w:id="10183" w:name="_Toc218718344"/>
      <w:bookmarkEnd w:id="10182"/>
      <w:r>
        <w:t>D.8</w:t>
      </w:r>
      <w:r w:rsidRPr="0079589D">
        <w:tab/>
        <w:t xml:space="preserve">XML schema for </w:t>
      </w:r>
      <w:r>
        <w:t>5G MB</w:t>
      </w:r>
      <w:r w:rsidRPr="0079589D">
        <w:t>S usage information</w:t>
      </w:r>
      <w:bookmarkEnd w:id="10183"/>
    </w:p>
    <w:p w14:paraId="58CD5FCD" w14:textId="77777777" w:rsidR="00212221" w:rsidRPr="0073469F" w:rsidRDefault="00212221" w:rsidP="00212221">
      <w:pPr>
        <w:pStyle w:val="Heading2"/>
      </w:pPr>
      <w:bookmarkStart w:id="10184" w:name="_CRD_8_1"/>
      <w:bookmarkStart w:id="10185" w:name="_Toc20153165"/>
      <w:bookmarkStart w:id="10186" w:name="_Toc27495830"/>
      <w:bookmarkStart w:id="10187" w:name="_Toc36109298"/>
      <w:bookmarkStart w:id="10188" w:name="_Toc45195086"/>
      <w:bookmarkStart w:id="10189" w:name="_Toc123630213"/>
      <w:bookmarkStart w:id="10190" w:name="_Toc218718345"/>
      <w:bookmarkEnd w:id="10184"/>
      <w:r>
        <w:t>D.8</w:t>
      </w:r>
      <w:r w:rsidRPr="0073469F">
        <w:t>.1</w:t>
      </w:r>
      <w:r w:rsidRPr="0073469F">
        <w:tab/>
        <w:t>General</w:t>
      </w:r>
      <w:bookmarkEnd w:id="10185"/>
      <w:bookmarkEnd w:id="10186"/>
      <w:bookmarkEnd w:id="10187"/>
      <w:bookmarkEnd w:id="10188"/>
      <w:bookmarkEnd w:id="10189"/>
      <w:bookmarkEnd w:id="10190"/>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191" w:name="_CRD_8_2"/>
      <w:bookmarkStart w:id="10192" w:name="_Toc20153166"/>
      <w:bookmarkStart w:id="10193" w:name="_Toc27495831"/>
      <w:bookmarkStart w:id="10194" w:name="_Toc36109299"/>
      <w:bookmarkStart w:id="10195" w:name="_Toc45195087"/>
      <w:bookmarkStart w:id="10196" w:name="_Toc123630214"/>
      <w:bookmarkStart w:id="10197" w:name="_Toc218718346"/>
      <w:bookmarkEnd w:id="10191"/>
      <w:r>
        <w:t>D.8</w:t>
      </w:r>
      <w:r w:rsidRPr="0073469F">
        <w:t>.2</w:t>
      </w:r>
      <w:r w:rsidRPr="0073469F">
        <w:tab/>
        <w:t>XML schema</w:t>
      </w:r>
      <w:bookmarkEnd w:id="10192"/>
      <w:bookmarkEnd w:id="10193"/>
      <w:bookmarkEnd w:id="10194"/>
      <w:bookmarkEnd w:id="10195"/>
      <w:bookmarkEnd w:id="10196"/>
      <w:bookmarkEnd w:id="10197"/>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lastRenderedPageBreak/>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lastRenderedPageBreak/>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205A78" w:rsidRDefault="00212221" w:rsidP="00212221">
      <w:pPr>
        <w:pStyle w:val="PL"/>
        <w:rPr>
          <w:lang w:val="fr-FR"/>
        </w:rPr>
      </w:pPr>
      <w:r>
        <w:tab/>
      </w:r>
      <w:r>
        <w:tab/>
      </w:r>
      <w:r w:rsidRPr="00205A78">
        <w:rPr>
          <w:lang w:val="fr-FR"/>
        </w:rPr>
        <w:t>&lt;xs:restriction base="xs:integer"&gt;</w:t>
      </w:r>
    </w:p>
    <w:p w14:paraId="58779016" w14:textId="77777777" w:rsidR="00212221" w:rsidRDefault="00212221" w:rsidP="00212221">
      <w:pPr>
        <w:pStyle w:val="PL"/>
      </w:pPr>
      <w:r w:rsidRPr="00205A78">
        <w:rPr>
          <w:lang w:val="fr-FR"/>
        </w:rPr>
        <w:tab/>
      </w:r>
      <w:r w:rsidRPr="00205A78">
        <w:rPr>
          <w:lang w:val="fr-FR"/>
        </w:rPr>
        <w:tab/>
      </w:r>
      <w:r w:rsidRPr="00205A78">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lastRenderedPageBreak/>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198" w:name="_CRD_8_3"/>
      <w:bookmarkStart w:id="10199" w:name="_Toc218718347"/>
      <w:bookmarkEnd w:id="10198"/>
      <w:r>
        <w:t>D.8</w:t>
      </w:r>
      <w:r w:rsidRPr="0073469F">
        <w:t>.3</w:t>
      </w:r>
      <w:r w:rsidRPr="0073469F">
        <w:tab/>
        <w:t>Semantic</w:t>
      </w:r>
      <w:bookmarkEnd w:id="10199"/>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lastRenderedPageBreak/>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Pr="00B44357" w:rsidRDefault="00212221" w:rsidP="00B44357">
      <w:pPr>
        <w:pStyle w:val="B2"/>
      </w:pPr>
      <w:r w:rsidRPr="00B44357">
        <w:t>a)</w:t>
      </w:r>
      <w:r w:rsidRPr="00B44357">
        <w:tab/>
        <w:t>&lt;mbs-session-infoType&gt; 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B44357" w:rsidRDefault="00212221" w:rsidP="00B44357">
      <w:pPr>
        <w:pStyle w:val="B4"/>
      </w:pPr>
      <w:r w:rsidRPr="00B44357">
        <w:t>-</w:t>
      </w:r>
      <w:r w:rsidRPr="00B44357">
        <w:tab/>
        <w:t>True indicates that the MC service server requires a notification from the MC service client once it has joined the multicast MBS session.</w:t>
      </w:r>
    </w:p>
    <w:p w14:paraId="042D69E3" w14:textId="77777777" w:rsidR="00212221" w:rsidRPr="00B44357" w:rsidRDefault="00212221" w:rsidP="00B44357">
      <w:pPr>
        <w:pStyle w:val="B4"/>
      </w:pPr>
      <w:r w:rsidRPr="00B44357">
        <w:t>-</w:t>
      </w:r>
      <w:r w:rsidRPr="00B44357">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B44357" w:rsidRDefault="00212221" w:rsidP="00B44357">
      <w:pPr>
        <w:pStyle w:val="B4"/>
      </w:pPr>
      <w:r w:rsidRPr="00B44357">
        <w:t>-</w:t>
      </w:r>
      <w:r w:rsidRPr="00B44357">
        <w:tab/>
        <w:t>shall contain an optional element specifying a PLMN Id which when exited triggers a location report. Contains a mandatory &lt;TriggerId&gt; attribute that shall be set to a unique string;</w:t>
      </w:r>
    </w:p>
    <w:p w14:paraId="0F8AC48A" w14:textId="77777777" w:rsidR="00212221" w:rsidRPr="00B44357" w:rsidRDefault="00212221" w:rsidP="00B44357">
      <w:pPr>
        <w:pStyle w:val="B4"/>
      </w:pPr>
      <w:r w:rsidRPr="00B44357">
        <w:t>-</w:t>
      </w:r>
      <w:r w:rsidRPr="00B44357">
        <w:tab/>
        <w:t>shall contain an &lt;IPInformation&gt; element containing (see the MCData user profile document in 3GPP TS 24.484 [50]);</w:t>
      </w:r>
    </w:p>
    <w:p w14:paraId="59A2A079" w14:textId="77777777" w:rsidR="00212221" w:rsidRPr="00B44357" w:rsidRDefault="00212221" w:rsidP="00B44357">
      <w:pPr>
        <w:pStyle w:val="B4"/>
      </w:pPr>
      <w:r w:rsidRPr="00B44357">
        <w:t>-</w:t>
      </w:r>
      <w:r w:rsidRPr="00B44357">
        <w:tab/>
        <w:t>shall contain a &lt;DNN&gt; element (see the MCData user profile document in 3GPP TS 24.484 [50]); and</w:t>
      </w:r>
    </w:p>
    <w:p w14:paraId="4EF32097" w14:textId="77777777" w:rsidR="00212221" w:rsidRPr="00B44357" w:rsidRDefault="00212221" w:rsidP="00B44357">
      <w:pPr>
        <w:pStyle w:val="B4"/>
      </w:pPr>
      <w:r w:rsidRPr="00B44357">
        <w:t>-</w:t>
      </w:r>
      <w:r w:rsidRPr="00B44357">
        <w:tab/>
        <w:t xml:space="preserve">shall containan a &lt;MC-ID-ref-SNSSAI&gt; element (see the MCData user profile document in 3GPP TS 24.484 [50]);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 xml:space="preserve">The MBS Frequency Selection Area (FSA) ID is used for broadcast MBS session to guide the frequency selection of the UE.MBS FSA ID identifies a preconfigured area within, and in proximity to, which the cell(s) announces the MBS FSA ID and the </w:t>
      </w:r>
      <w:r w:rsidRPr="00054333">
        <w:lastRenderedPageBreak/>
        <w:t>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Pr="00B44357" w:rsidRDefault="00212221" w:rsidP="00B44357">
      <w:pPr>
        <w:pStyle w:val="B2"/>
      </w:pPr>
      <w:r w:rsidRPr="00B44357">
        <w:t>b)</w:t>
      </w:r>
      <w:r w:rsidRPr="00B44357">
        <w:tab/>
        <w:t>&lt;eMBMS-bearer-infoType&gt; element as specified in clause D.8.3 &lt;announcement&gt; elements 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200" w:name="_CRD_8_4"/>
      <w:bookmarkStart w:id="10201" w:name="_Toc20156503"/>
      <w:bookmarkStart w:id="10202" w:name="_Toc27501694"/>
      <w:bookmarkStart w:id="10203" w:name="_Toc36049825"/>
      <w:bookmarkStart w:id="10204" w:name="_Toc45210595"/>
      <w:bookmarkStart w:id="10205" w:name="_Toc51861422"/>
      <w:bookmarkStart w:id="10206" w:name="_Toc114756374"/>
      <w:bookmarkStart w:id="10207" w:name="_Toc218718348"/>
      <w:bookmarkEnd w:id="10200"/>
      <w:r>
        <w:t>D.8</w:t>
      </w:r>
      <w:r w:rsidRPr="0073469F">
        <w:t>.4</w:t>
      </w:r>
      <w:r w:rsidRPr="0073469F">
        <w:tab/>
        <w:t>IANA registration template</w:t>
      </w:r>
      <w:bookmarkEnd w:id="10201"/>
      <w:bookmarkEnd w:id="10202"/>
      <w:bookmarkEnd w:id="10203"/>
      <w:bookmarkEnd w:id="10204"/>
      <w:bookmarkEnd w:id="10205"/>
      <w:bookmarkEnd w:id="10206"/>
      <w:bookmarkEnd w:id="10207"/>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208" w:name="MCCQCTEMPBM_00000230"/>
      <w:bookmarkStart w:id="10209" w:name="MCCQCTEMPBM_00000258"/>
      <w:r w:rsidRPr="0073469F">
        <w:t xml:space="preserve"> section </w:t>
      </w:r>
      <w:bookmarkEnd w:id="10208"/>
      <w:bookmarkEnd w:id="10209"/>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210" w:name="MCCQCTEMPBM_00000231"/>
      <w:bookmarkStart w:id="10211" w:name="MCCQCTEMPBM_00000259"/>
      <w:r w:rsidRPr="0073469F">
        <w:t xml:space="preserve"> section </w:t>
      </w:r>
      <w:bookmarkEnd w:id="10210"/>
      <w:bookmarkEnd w:id="10211"/>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lastRenderedPageBreak/>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212" w:name="MCCQCTEMPBM_00000232"/>
      <w:bookmarkStart w:id="10213" w:name="MCCQCTEMPBM_00000260"/>
      <w:r w:rsidRPr="0073469F">
        <w:t xml:space="preserve"> section </w:t>
      </w:r>
      <w:bookmarkEnd w:id="10212"/>
      <w:bookmarkEnd w:id="10213"/>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214" w:name="MCCQCTEMPBM_00000233"/>
      <w:bookmarkStart w:id="10215" w:name="MCCQCTEMPBM_00000261"/>
      <w:r w:rsidRPr="0073469F">
        <w:t xml:space="preserve"> section </w:t>
      </w:r>
      <w:bookmarkEnd w:id="10214"/>
      <w:bookmarkEnd w:id="10215"/>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216" w:name="_CRAnnexEnormative"/>
      <w:bookmarkEnd w:id="10216"/>
      <w:r w:rsidRPr="00B02A0B">
        <w:br w:type="page"/>
      </w:r>
      <w:bookmarkStart w:id="10217" w:name="_Toc20215972"/>
      <w:bookmarkStart w:id="10218" w:name="_Toc27496533"/>
      <w:bookmarkStart w:id="10219" w:name="_Toc36108334"/>
      <w:bookmarkStart w:id="10220" w:name="_Toc44599114"/>
      <w:bookmarkStart w:id="10221" w:name="_Toc44603001"/>
      <w:bookmarkStart w:id="10222" w:name="_Toc45198178"/>
      <w:bookmarkStart w:id="10223" w:name="_Toc45696211"/>
      <w:bookmarkStart w:id="10224" w:name="_Toc51851710"/>
      <w:bookmarkStart w:id="10225" w:name="_Toc92225376"/>
      <w:bookmarkStart w:id="10226" w:name="historyclause"/>
      <w:bookmarkStart w:id="10227" w:name="_Toc218718349"/>
      <w:r w:rsidRPr="00B02A0B">
        <w:lastRenderedPageBreak/>
        <w:t>Annex E (normative):</w:t>
      </w:r>
      <w:r w:rsidRPr="00B02A0B">
        <w:br/>
        <w:t>IANA registration forms</w:t>
      </w:r>
      <w:bookmarkEnd w:id="10217"/>
      <w:bookmarkEnd w:id="10218"/>
      <w:bookmarkEnd w:id="10219"/>
      <w:bookmarkEnd w:id="10220"/>
      <w:bookmarkEnd w:id="10221"/>
      <w:bookmarkEnd w:id="10222"/>
      <w:bookmarkEnd w:id="10223"/>
      <w:bookmarkEnd w:id="10224"/>
      <w:bookmarkEnd w:id="10225"/>
      <w:bookmarkEnd w:id="10227"/>
    </w:p>
    <w:p w14:paraId="6B590415" w14:textId="77777777" w:rsidR="005C310B" w:rsidRPr="00B02A0B" w:rsidRDefault="005C310B" w:rsidP="007D34FE">
      <w:pPr>
        <w:pStyle w:val="Heading1"/>
      </w:pPr>
      <w:bookmarkStart w:id="10228" w:name="_CRE_1"/>
      <w:bookmarkStart w:id="10229" w:name="_Toc20215973"/>
      <w:bookmarkStart w:id="10230" w:name="_Toc27496534"/>
      <w:bookmarkStart w:id="10231" w:name="_Toc36108335"/>
      <w:bookmarkStart w:id="10232" w:name="_Toc44599115"/>
      <w:bookmarkStart w:id="10233" w:name="_Toc44603002"/>
      <w:bookmarkStart w:id="10234" w:name="_Toc45198179"/>
      <w:bookmarkStart w:id="10235" w:name="_Toc45696212"/>
      <w:bookmarkStart w:id="10236" w:name="_Toc51851711"/>
      <w:bookmarkStart w:id="10237" w:name="_Toc92225377"/>
      <w:bookmarkStart w:id="10238" w:name="_Toc218718350"/>
      <w:bookmarkEnd w:id="10228"/>
      <w:r w:rsidRPr="00B02A0B">
        <w:t>E.1</w:t>
      </w:r>
      <w:r w:rsidRPr="00B02A0B">
        <w:tab/>
        <w:t>MIME type for transporting MCData signalling content</w:t>
      </w:r>
      <w:bookmarkEnd w:id="10229"/>
      <w:bookmarkEnd w:id="10230"/>
      <w:bookmarkEnd w:id="10231"/>
      <w:bookmarkEnd w:id="10232"/>
      <w:bookmarkEnd w:id="10233"/>
      <w:bookmarkEnd w:id="10234"/>
      <w:bookmarkEnd w:id="10235"/>
      <w:bookmarkEnd w:id="10236"/>
      <w:bookmarkEnd w:id="10237"/>
      <w:bookmarkEnd w:id="10238"/>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239" w:name="_CRE_2"/>
      <w:bookmarkStart w:id="10240" w:name="_Toc20215974"/>
      <w:bookmarkStart w:id="10241" w:name="_Toc27496535"/>
      <w:bookmarkStart w:id="10242" w:name="_Toc36108336"/>
      <w:bookmarkStart w:id="10243" w:name="_Toc44599116"/>
      <w:bookmarkStart w:id="10244" w:name="_Toc44603003"/>
      <w:bookmarkStart w:id="10245" w:name="_Toc45198180"/>
      <w:bookmarkStart w:id="10246" w:name="_Toc45696213"/>
      <w:bookmarkStart w:id="10247" w:name="_Toc51851712"/>
      <w:bookmarkStart w:id="10248" w:name="_Toc92225378"/>
      <w:bookmarkStart w:id="10249" w:name="_Toc218718351"/>
      <w:bookmarkEnd w:id="10239"/>
      <w:r w:rsidRPr="00B02A0B">
        <w:t>E.2</w:t>
      </w:r>
      <w:r w:rsidRPr="00B02A0B">
        <w:tab/>
        <w:t>MIME type for transporting MCData payload content</w:t>
      </w:r>
      <w:bookmarkEnd w:id="10240"/>
      <w:bookmarkEnd w:id="10241"/>
      <w:bookmarkEnd w:id="10242"/>
      <w:bookmarkEnd w:id="10243"/>
      <w:bookmarkEnd w:id="10244"/>
      <w:bookmarkEnd w:id="10245"/>
      <w:bookmarkEnd w:id="10246"/>
      <w:bookmarkEnd w:id="10247"/>
      <w:bookmarkEnd w:id="10248"/>
      <w:bookmarkEnd w:id="10249"/>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250" w:name="_CRAnnexFnormative"/>
      <w:bookmarkEnd w:id="10250"/>
      <w:r w:rsidRPr="00B02A0B">
        <w:rPr>
          <w:rFonts w:eastAsia="Malgun Gothic"/>
        </w:rPr>
        <w:br w:type="page"/>
      </w:r>
      <w:bookmarkStart w:id="10251" w:name="_Toc20215975"/>
      <w:bookmarkStart w:id="10252" w:name="_Toc27496536"/>
      <w:bookmarkStart w:id="10253" w:name="_Toc36108337"/>
      <w:bookmarkStart w:id="10254" w:name="_Toc44599117"/>
      <w:bookmarkStart w:id="10255" w:name="_Toc44603004"/>
      <w:bookmarkStart w:id="10256" w:name="_Toc45198181"/>
      <w:bookmarkStart w:id="10257" w:name="_Toc45696214"/>
      <w:bookmarkStart w:id="10258" w:name="_Toc51851713"/>
      <w:bookmarkStart w:id="10259" w:name="_Toc92225379"/>
      <w:bookmarkStart w:id="10260" w:name="_Toc218718352"/>
      <w:r w:rsidRPr="00B02A0B">
        <w:lastRenderedPageBreak/>
        <w:t>Annex F (normative):</w:t>
      </w:r>
      <w:r w:rsidRPr="00B02A0B">
        <w:br/>
        <w:t>Timers</w:t>
      </w:r>
      <w:bookmarkEnd w:id="10251"/>
      <w:bookmarkEnd w:id="10252"/>
      <w:bookmarkEnd w:id="10253"/>
      <w:bookmarkEnd w:id="10254"/>
      <w:bookmarkEnd w:id="10255"/>
      <w:bookmarkEnd w:id="10256"/>
      <w:bookmarkEnd w:id="10257"/>
      <w:bookmarkEnd w:id="10258"/>
      <w:bookmarkEnd w:id="10259"/>
      <w:bookmarkEnd w:id="10260"/>
    </w:p>
    <w:p w14:paraId="2A3D8AF8" w14:textId="77777777" w:rsidR="005C310B" w:rsidRPr="00B02A0B" w:rsidRDefault="005C310B" w:rsidP="007D34FE">
      <w:pPr>
        <w:pStyle w:val="Heading1"/>
      </w:pPr>
      <w:bookmarkStart w:id="10261" w:name="_CRF_1"/>
      <w:bookmarkStart w:id="10262" w:name="_Toc20215976"/>
      <w:bookmarkStart w:id="10263" w:name="_Toc27496537"/>
      <w:bookmarkStart w:id="10264" w:name="_Toc36108338"/>
      <w:bookmarkStart w:id="10265" w:name="_Toc44599118"/>
      <w:bookmarkStart w:id="10266" w:name="_Toc44603005"/>
      <w:bookmarkStart w:id="10267" w:name="_Toc45198182"/>
      <w:bookmarkStart w:id="10268" w:name="_Toc45696215"/>
      <w:bookmarkStart w:id="10269" w:name="_Toc51851714"/>
      <w:bookmarkStart w:id="10270" w:name="_Toc92225380"/>
      <w:bookmarkStart w:id="10271" w:name="_Toc218718353"/>
      <w:bookmarkEnd w:id="10261"/>
      <w:r w:rsidRPr="00B02A0B">
        <w:t>F.1</w:t>
      </w:r>
      <w:r w:rsidRPr="00B02A0B">
        <w:tab/>
        <w:t>General</w:t>
      </w:r>
      <w:bookmarkEnd w:id="10262"/>
      <w:bookmarkEnd w:id="10263"/>
      <w:bookmarkEnd w:id="10264"/>
      <w:bookmarkEnd w:id="10265"/>
      <w:bookmarkEnd w:id="10266"/>
      <w:bookmarkEnd w:id="10267"/>
      <w:bookmarkEnd w:id="10268"/>
      <w:bookmarkEnd w:id="10269"/>
      <w:bookmarkEnd w:id="10270"/>
      <w:bookmarkEnd w:id="10271"/>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272" w:name="_CRF_2"/>
      <w:bookmarkStart w:id="10273" w:name="_Toc20215977"/>
      <w:bookmarkStart w:id="10274" w:name="_Toc27496538"/>
      <w:bookmarkStart w:id="10275" w:name="_Toc36108339"/>
      <w:bookmarkStart w:id="10276" w:name="_Toc44599119"/>
      <w:bookmarkStart w:id="10277" w:name="_Toc44603006"/>
      <w:bookmarkStart w:id="10278" w:name="_Toc45198183"/>
      <w:bookmarkStart w:id="10279" w:name="_Toc45696216"/>
      <w:bookmarkStart w:id="10280" w:name="_Toc51851715"/>
      <w:bookmarkStart w:id="10281" w:name="_Toc92225381"/>
      <w:bookmarkStart w:id="10282" w:name="_Toc218718354"/>
      <w:bookmarkEnd w:id="10272"/>
      <w:r w:rsidRPr="00B02A0B">
        <w:t>F.2</w:t>
      </w:r>
      <w:r w:rsidRPr="00B02A0B">
        <w:tab/>
        <w:t>On-network timers</w:t>
      </w:r>
      <w:bookmarkEnd w:id="10273"/>
      <w:bookmarkEnd w:id="10274"/>
      <w:bookmarkEnd w:id="10275"/>
      <w:bookmarkEnd w:id="10276"/>
      <w:bookmarkEnd w:id="10277"/>
      <w:bookmarkEnd w:id="10278"/>
      <w:bookmarkEnd w:id="10279"/>
      <w:bookmarkEnd w:id="10280"/>
      <w:bookmarkEnd w:id="10281"/>
      <w:bookmarkEnd w:id="10282"/>
    </w:p>
    <w:p w14:paraId="32DF18F1" w14:textId="77777777" w:rsidR="005C310B" w:rsidRPr="00B02A0B" w:rsidRDefault="005C310B" w:rsidP="007D34FE">
      <w:pPr>
        <w:pStyle w:val="Heading2"/>
      </w:pPr>
      <w:bookmarkStart w:id="10283" w:name="_CRF_2_1"/>
      <w:bookmarkStart w:id="10284" w:name="_Toc20215978"/>
      <w:bookmarkStart w:id="10285" w:name="_Toc27496539"/>
      <w:bookmarkStart w:id="10286" w:name="_Toc36108340"/>
      <w:bookmarkStart w:id="10287" w:name="_Toc44599120"/>
      <w:bookmarkStart w:id="10288" w:name="_Toc44603007"/>
      <w:bookmarkStart w:id="10289" w:name="_Toc45198184"/>
      <w:bookmarkStart w:id="10290" w:name="_Toc45696217"/>
      <w:bookmarkStart w:id="10291" w:name="_Toc51851716"/>
      <w:bookmarkStart w:id="10292" w:name="_Toc92225382"/>
      <w:bookmarkStart w:id="10293" w:name="_Toc218718355"/>
      <w:bookmarkEnd w:id="10283"/>
      <w:r w:rsidRPr="00B02A0B">
        <w:t>F.2.1</w:t>
      </w:r>
      <w:r w:rsidRPr="00B02A0B">
        <w:tab/>
        <w:t>Timers in the participating MCData function</w:t>
      </w:r>
      <w:bookmarkEnd w:id="10284"/>
      <w:bookmarkEnd w:id="10285"/>
      <w:bookmarkEnd w:id="10286"/>
      <w:bookmarkEnd w:id="10287"/>
      <w:bookmarkEnd w:id="10288"/>
      <w:bookmarkEnd w:id="10289"/>
      <w:bookmarkEnd w:id="10290"/>
      <w:bookmarkEnd w:id="10291"/>
      <w:bookmarkEnd w:id="10292"/>
      <w:bookmarkEnd w:id="10293"/>
    </w:p>
    <w:p w14:paraId="33CC940B" w14:textId="77777777" w:rsidR="005C310B" w:rsidRPr="00B02A0B" w:rsidRDefault="005C310B" w:rsidP="005C310B">
      <w:pPr>
        <w:pStyle w:val="TH"/>
      </w:pPr>
      <w:bookmarkStart w:id="10294" w:name="_CRTableF_2_11"/>
      <w:r w:rsidRPr="00B02A0B">
        <w:t>Table </w:t>
      </w:r>
      <w:bookmarkEnd w:id="10294"/>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295" w:name="_CRF_2_2"/>
      <w:bookmarkStart w:id="10296" w:name="_Toc20215979"/>
      <w:bookmarkStart w:id="10297" w:name="_Toc27496540"/>
      <w:bookmarkStart w:id="10298" w:name="_Toc36108341"/>
      <w:bookmarkStart w:id="10299" w:name="_Toc44599121"/>
      <w:bookmarkStart w:id="10300" w:name="_Toc44603008"/>
      <w:bookmarkStart w:id="10301" w:name="_Toc45198185"/>
      <w:bookmarkStart w:id="10302" w:name="_Toc45696218"/>
      <w:bookmarkStart w:id="10303" w:name="_Toc51851717"/>
      <w:bookmarkStart w:id="10304" w:name="_Toc92225383"/>
      <w:bookmarkStart w:id="10305" w:name="_Toc218718356"/>
      <w:bookmarkEnd w:id="10295"/>
      <w:r w:rsidRPr="00B02A0B">
        <w:lastRenderedPageBreak/>
        <w:t>F.2.2</w:t>
      </w:r>
      <w:r w:rsidRPr="00B02A0B">
        <w:tab/>
        <w:t>Timers in the controlling MCData function</w:t>
      </w:r>
      <w:bookmarkEnd w:id="10296"/>
      <w:bookmarkEnd w:id="10297"/>
      <w:bookmarkEnd w:id="10298"/>
      <w:bookmarkEnd w:id="10299"/>
      <w:bookmarkEnd w:id="10300"/>
      <w:bookmarkEnd w:id="10301"/>
      <w:bookmarkEnd w:id="10302"/>
      <w:bookmarkEnd w:id="10303"/>
      <w:bookmarkEnd w:id="10304"/>
      <w:bookmarkEnd w:id="10305"/>
    </w:p>
    <w:p w14:paraId="1D1E0490" w14:textId="77777777" w:rsidR="005C310B" w:rsidRPr="00B02A0B" w:rsidRDefault="005C310B" w:rsidP="005C310B">
      <w:pPr>
        <w:pStyle w:val="TH"/>
      </w:pPr>
      <w:bookmarkStart w:id="10306" w:name="_CRTableF_2_21"/>
      <w:r w:rsidRPr="00B02A0B">
        <w:t>Table </w:t>
      </w:r>
      <w:bookmarkEnd w:id="10306"/>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307" w:name="_CRF_2_3"/>
      <w:bookmarkStart w:id="10308" w:name="_Toc20215980"/>
      <w:bookmarkStart w:id="10309" w:name="_Toc27496541"/>
      <w:bookmarkStart w:id="10310" w:name="_Toc36108342"/>
      <w:bookmarkStart w:id="10311" w:name="_Toc44599122"/>
      <w:bookmarkStart w:id="10312" w:name="_Toc44603009"/>
      <w:bookmarkStart w:id="10313" w:name="_Toc45198186"/>
      <w:bookmarkStart w:id="10314" w:name="_Toc45696219"/>
      <w:bookmarkStart w:id="10315" w:name="_Toc51851718"/>
      <w:bookmarkStart w:id="10316" w:name="_Toc92225384"/>
      <w:bookmarkStart w:id="10317" w:name="_Toc218718357"/>
      <w:bookmarkEnd w:id="10307"/>
      <w:r w:rsidRPr="00B02A0B">
        <w:lastRenderedPageBreak/>
        <w:t>F.2.3</w:t>
      </w:r>
      <w:r w:rsidRPr="00B02A0B">
        <w:tab/>
        <w:t>Timers in the MCData UE</w:t>
      </w:r>
      <w:bookmarkEnd w:id="10308"/>
      <w:bookmarkEnd w:id="10309"/>
      <w:bookmarkEnd w:id="10310"/>
      <w:bookmarkEnd w:id="10311"/>
      <w:bookmarkEnd w:id="10312"/>
      <w:bookmarkEnd w:id="10313"/>
      <w:bookmarkEnd w:id="10314"/>
      <w:bookmarkEnd w:id="10315"/>
      <w:bookmarkEnd w:id="10316"/>
      <w:bookmarkEnd w:id="10317"/>
    </w:p>
    <w:p w14:paraId="78E1DD1C" w14:textId="77777777" w:rsidR="005C310B" w:rsidRPr="00B02A0B" w:rsidRDefault="005C310B" w:rsidP="005C310B">
      <w:pPr>
        <w:pStyle w:val="TH"/>
      </w:pPr>
      <w:bookmarkStart w:id="10318" w:name="_CRTableF_2_31"/>
      <w:r w:rsidRPr="00B02A0B">
        <w:t>Table </w:t>
      </w:r>
      <w:bookmarkEnd w:id="10318"/>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319" w:name="_CRF_3"/>
      <w:bookmarkStart w:id="10320" w:name="_Toc20215981"/>
      <w:bookmarkStart w:id="10321" w:name="_Toc27496542"/>
      <w:bookmarkStart w:id="10322" w:name="_Toc36108343"/>
      <w:bookmarkStart w:id="10323" w:name="_Toc44599123"/>
      <w:bookmarkStart w:id="10324" w:name="_Toc44603010"/>
      <w:bookmarkStart w:id="10325" w:name="_Toc45198187"/>
      <w:bookmarkStart w:id="10326" w:name="_Toc45696220"/>
      <w:bookmarkStart w:id="10327" w:name="_Toc51851719"/>
      <w:bookmarkStart w:id="10328" w:name="_Toc92225385"/>
      <w:bookmarkStart w:id="10329" w:name="_Toc218718358"/>
      <w:bookmarkEnd w:id="10319"/>
      <w:r w:rsidRPr="00B02A0B">
        <w:rPr>
          <w:rFonts w:eastAsia="Malgun Gothic"/>
        </w:rPr>
        <w:t>F.3</w:t>
      </w:r>
      <w:r w:rsidRPr="00B02A0B">
        <w:rPr>
          <w:rFonts w:eastAsia="Malgun Gothic"/>
        </w:rPr>
        <w:tab/>
        <w:t>Off-network timers</w:t>
      </w:r>
      <w:bookmarkEnd w:id="10320"/>
      <w:bookmarkEnd w:id="10321"/>
      <w:bookmarkEnd w:id="10322"/>
      <w:bookmarkEnd w:id="10323"/>
      <w:bookmarkEnd w:id="10324"/>
      <w:bookmarkEnd w:id="10325"/>
      <w:bookmarkEnd w:id="10326"/>
      <w:bookmarkEnd w:id="10327"/>
      <w:bookmarkEnd w:id="10328"/>
      <w:bookmarkEnd w:id="10329"/>
    </w:p>
    <w:p w14:paraId="4AEA7C17" w14:textId="77777777" w:rsidR="005C310B" w:rsidRPr="00B02A0B" w:rsidRDefault="005C310B" w:rsidP="007D34FE">
      <w:pPr>
        <w:pStyle w:val="Heading2"/>
      </w:pPr>
      <w:bookmarkStart w:id="10330" w:name="_CRF_3_1"/>
      <w:bookmarkStart w:id="10331" w:name="_Toc20215982"/>
      <w:bookmarkStart w:id="10332" w:name="_Toc27496543"/>
      <w:bookmarkStart w:id="10333" w:name="_Toc36108344"/>
      <w:bookmarkStart w:id="10334" w:name="_Toc44599124"/>
      <w:bookmarkStart w:id="10335" w:name="_Toc44603011"/>
      <w:bookmarkStart w:id="10336" w:name="_Toc45198188"/>
      <w:bookmarkStart w:id="10337" w:name="_Toc45696221"/>
      <w:bookmarkStart w:id="10338" w:name="_Toc51851720"/>
      <w:bookmarkStart w:id="10339" w:name="_Toc92225386"/>
      <w:bookmarkStart w:id="10340" w:name="_Toc218718359"/>
      <w:bookmarkEnd w:id="10330"/>
      <w:r w:rsidRPr="00B02A0B">
        <w:t>F.3.1</w:t>
      </w:r>
      <w:r w:rsidRPr="00B02A0B">
        <w:tab/>
        <w:t>Timers in off-network SDS</w:t>
      </w:r>
      <w:bookmarkEnd w:id="10331"/>
      <w:bookmarkEnd w:id="10332"/>
      <w:bookmarkEnd w:id="10333"/>
      <w:bookmarkEnd w:id="10334"/>
      <w:bookmarkEnd w:id="10335"/>
      <w:bookmarkEnd w:id="10336"/>
      <w:bookmarkEnd w:id="10337"/>
      <w:bookmarkEnd w:id="10338"/>
      <w:bookmarkEnd w:id="10339"/>
      <w:bookmarkEnd w:id="10340"/>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341" w:name="_CRTableF_3_11"/>
      <w:r w:rsidRPr="00B02A0B">
        <w:lastRenderedPageBreak/>
        <w:t>Table </w:t>
      </w:r>
      <w:bookmarkEnd w:id="10341"/>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342" w:name="_CRF_3_2"/>
      <w:bookmarkStart w:id="10343" w:name="_Toc11260748"/>
      <w:bookmarkStart w:id="10344" w:name="_Toc27496544"/>
      <w:bookmarkStart w:id="10345" w:name="_Toc36108345"/>
      <w:bookmarkStart w:id="10346" w:name="_Toc44599125"/>
      <w:bookmarkStart w:id="10347" w:name="_Toc44603012"/>
      <w:bookmarkStart w:id="10348" w:name="_Toc45198189"/>
      <w:bookmarkStart w:id="10349" w:name="_Toc45696222"/>
      <w:bookmarkStart w:id="10350" w:name="_Toc51851721"/>
      <w:bookmarkStart w:id="10351" w:name="_Toc92225387"/>
      <w:bookmarkStart w:id="10352" w:name="_Toc218718360"/>
      <w:bookmarkEnd w:id="10342"/>
      <w:r w:rsidRPr="00B02A0B">
        <w:rPr>
          <w:rFonts w:eastAsia="Malgun Gothic"/>
        </w:rPr>
        <w:t>F.3.2</w:t>
      </w:r>
      <w:r w:rsidRPr="00B02A0B">
        <w:rPr>
          <w:rFonts w:eastAsia="Malgun Gothic"/>
        </w:rPr>
        <w:tab/>
        <w:t>Timers in off-network emergency alert</w:t>
      </w:r>
      <w:bookmarkEnd w:id="10343"/>
      <w:bookmarkEnd w:id="10344"/>
      <w:bookmarkEnd w:id="10345"/>
      <w:bookmarkEnd w:id="10346"/>
      <w:bookmarkEnd w:id="10347"/>
      <w:bookmarkEnd w:id="10348"/>
      <w:bookmarkEnd w:id="10349"/>
      <w:bookmarkEnd w:id="10350"/>
      <w:bookmarkEnd w:id="10351"/>
      <w:bookmarkEnd w:id="10352"/>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353" w:name="_CRTableF_3_21"/>
      <w:r w:rsidRPr="00B02A0B">
        <w:lastRenderedPageBreak/>
        <w:t>Table </w:t>
      </w:r>
      <w:bookmarkEnd w:id="10353"/>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354" w:name="_CRAnnexGnormative"/>
      <w:bookmarkEnd w:id="10354"/>
      <w:r w:rsidRPr="00B02A0B">
        <w:br w:type="page"/>
      </w:r>
      <w:bookmarkStart w:id="10355" w:name="_Toc20215983"/>
      <w:bookmarkStart w:id="10356" w:name="_Toc27496545"/>
      <w:bookmarkStart w:id="10357" w:name="_Toc36108346"/>
      <w:bookmarkStart w:id="10358" w:name="_Toc44599126"/>
      <w:bookmarkStart w:id="10359" w:name="_Toc44603013"/>
      <w:bookmarkStart w:id="10360" w:name="_Toc45198190"/>
      <w:bookmarkStart w:id="10361" w:name="_Toc45696223"/>
      <w:bookmarkStart w:id="10362" w:name="_Toc51851722"/>
      <w:bookmarkStart w:id="10363" w:name="_Toc92225388"/>
      <w:bookmarkStart w:id="10364" w:name="_Toc218718361"/>
      <w:r w:rsidRPr="00B02A0B">
        <w:lastRenderedPageBreak/>
        <w:t>Annex</w:t>
      </w:r>
      <w:r w:rsidRPr="00B02A0B">
        <w:rPr>
          <w:noProof/>
        </w:rPr>
        <w:t xml:space="preserve"> G (normative):</w:t>
      </w:r>
      <w:r w:rsidRPr="00B02A0B">
        <w:rPr>
          <w:noProof/>
        </w:rPr>
        <w:br/>
        <w:t>Counters and states</w:t>
      </w:r>
      <w:bookmarkEnd w:id="10355"/>
      <w:bookmarkEnd w:id="10356"/>
      <w:bookmarkEnd w:id="10357"/>
      <w:bookmarkEnd w:id="10358"/>
      <w:bookmarkEnd w:id="10359"/>
      <w:bookmarkEnd w:id="10360"/>
      <w:bookmarkEnd w:id="10361"/>
      <w:bookmarkEnd w:id="10362"/>
      <w:bookmarkEnd w:id="10363"/>
      <w:bookmarkEnd w:id="10364"/>
    </w:p>
    <w:p w14:paraId="0B82B5D2" w14:textId="77777777" w:rsidR="005C310B" w:rsidRPr="00B02A0B" w:rsidRDefault="005C310B" w:rsidP="007D34FE">
      <w:pPr>
        <w:pStyle w:val="Heading1"/>
      </w:pPr>
      <w:bookmarkStart w:id="10365" w:name="_CRG_1"/>
      <w:bookmarkStart w:id="10366" w:name="_Toc20215984"/>
      <w:bookmarkStart w:id="10367" w:name="_Toc27496546"/>
      <w:bookmarkStart w:id="10368" w:name="_Toc36108347"/>
      <w:bookmarkStart w:id="10369" w:name="_Toc44599127"/>
      <w:bookmarkStart w:id="10370" w:name="_Toc44603014"/>
      <w:bookmarkStart w:id="10371" w:name="_Toc45198191"/>
      <w:bookmarkStart w:id="10372" w:name="_Toc45696224"/>
      <w:bookmarkStart w:id="10373" w:name="_Toc51851723"/>
      <w:bookmarkStart w:id="10374" w:name="_Toc92225389"/>
      <w:bookmarkStart w:id="10375" w:name="_Toc218718362"/>
      <w:bookmarkEnd w:id="10365"/>
      <w:r w:rsidRPr="00B02A0B">
        <w:t>G.1</w:t>
      </w:r>
      <w:r w:rsidRPr="00B02A0B">
        <w:tab/>
        <w:t>General</w:t>
      </w:r>
      <w:bookmarkEnd w:id="10366"/>
      <w:bookmarkEnd w:id="10367"/>
      <w:bookmarkEnd w:id="10368"/>
      <w:bookmarkEnd w:id="10369"/>
      <w:bookmarkEnd w:id="10370"/>
      <w:bookmarkEnd w:id="10371"/>
      <w:bookmarkEnd w:id="10372"/>
      <w:bookmarkEnd w:id="10373"/>
      <w:bookmarkEnd w:id="10374"/>
      <w:bookmarkEnd w:id="10375"/>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376" w:name="_CRG_2"/>
      <w:bookmarkStart w:id="10377" w:name="_Toc20215985"/>
      <w:bookmarkStart w:id="10378" w:name="_Toc27496547"/>
      <w:bookmarkStart w:id="10379" w:name="_Toc36108348"/>
      <w:bookmarkStart w:id="10380" w:name="_Toc44599128"/>
      <w:bookmarkStart w:id="10381" w:name="_Toc44603015"/>
      <w:bookmarkStart w:id="10382" w:name="_Toc45198192"/>
      <w:bookmarkStart w:id="10383" w:name="_Toc45696225"/>
      <w:bookmarkStart w:id="10384" w:name="_Toc51851724"/>
      <w:bookmarkStart w:id="10385" w:name="_Toc92225390"/>
      <w:bookmarkStart w:id="10386" w:name="_Toc218718363"/>
      <w:bookmarkEnd w:id="10376"/>
      <w:r w:rsidRPr="00B02A0B">
        <w:t>G.2</w:t>
      </w:r>
      <w:r w:rsidRPr="00B02A0B">
        <w:tab/>
        <w:t>On-network counters</w:t>
      </w:r>
      <w:bookmarkEnd w:id="10377"/>
      <w:bookmarkEnd w:id="10378"/>
      <w:bookmarkEnd w:id="10379"/>
      <w:bookmarkEnd w:id="10380"/>
      <w:bookmarkEnd w:id="10381"/>
      <w:bookmarkEnd w:id="10382"/>
      <w:bookmarkEnd w:id="10383"/>
      <w:bookmarkEnd w:id="10384"/>
      <w:bookmarkEnd w:id="10385"/>
      <w:bookmarkEnd w:id="10386"/>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387" w:name="_CRG_3"/>
      <w:bookmarkStart w:id="10388" w:name="_Toc20215986"/>
      <w:bookmarkStart w:id="10389" w:name="_Toc27496548"/>
      <w:bookmarkStart w:id="10390" w:name="_Toc36108349"/>
      <w:bookmarkStart w:id="10391" w:name="_Toc44599129"/>
      <w:bookmarkStart w:id="10392" w:name="_Toc44603016"/>
      <w:bookmarkStart w:id="10393" w:name="_Toc45198193"/>
      <w:bookmarkStart w:id="10394" w:name="_Toc45696226"/>
      <w:bookmarkStart w:id="10395" w:name="_Toc51851725"/>
      <w:bookmarkStart w:id="10396" w:name="_Toc92225391"/>
      <w:bookmarkStart w:id="10397" w:name="_Toc218718364"/>
      <w:bookmarkEnd w:id="10387"/>
      <w:r w:rsidRPr="00B02A0B">
        <w:t>G.3</w:t>
      </w:r>
      <w:r w:rsidRPr="00B02A0B">
        <w:tab/>
        <w:t>Off-network counters</w:t>
      </w:r>
      <w:bookmarkEnd w:id="10388"/>
      <w:bookmarkEnd w:id="10389"/>
      <w:bookmarkEnd w:id="10390"/>
      <w:bookmarkEnd w:id="10391"/>
      <w:bookmarkEnd w:id="10392"/>
      <w:bookmarkEnd w:id="10393"/>
      <w:bookmarkEnd w:id="10394"/>
      <w:bookmarkEnd w:id="10395"/>
      <w:bookmarkEnd w:id="10396"/>
      <w:bookmarkEnd w:id="10397"/>
    </w:p>
    <w:p w14:paraId="46485291" w14:textId="77777777" w:rsidR="005C310B" w:rsidRPr="00B02A0B" w:rsidRDefault="005C310B" w:rsidP="007D34FE">
      <w:pPr>
        <w:pStyle w:val="Heading2"/>
        <w:rPr>
          <w:rFonts w:eastAsia="Malgun Gothic"/>
        </w:rPr>
      </w:pPr>
      <w:bookmarkStart w:id="10398" w:name="_CRG_3_1"/>
      <w:bookmarkStart w:id="10399" w:name="_Toc20215987"/>
      <w:bookmarkStart w:id="10400" w:name="_Toc27496549"/>
      <w:bookmarkStart w:id="10401" w:name="_Toc36108350"/>
      <w:bookmarkStart w:id="10402" w:name="_Toc44599130"/>
      <w:bookmarkStart w:id="10403" w:name="_Toc44603017"/>
      <w:bookmarkStart w:id="10404" w:name="_Toc45198194"/>
      <w:bookmarkStart w:id="10405" w:name="_Toc45696227"/>
      <w:bookmarkStart w:id="10406" w:name="_Toc51851726"/>
      <w:bookmarkStart w:id="10407" w:name="_Toc92225392"/>
      <w:bookmarkStart w:id="10408" w:name="_Toc218718365"/>
      <w:bookmarkEnd w:id="10398"/>
      <w:r w:rsidRPr="00B02A0B">
        <w:rPr>
          <w:rFonts w:eastAsia="Malgun Gothic"/>
        </w:rPr>
        <w:t>G.3.1</w:t>
      </w:r>
      <w:r w:rsidRPr="00B02A0B">
        <w:rPr>
          <w:rFonts w:eastAsia="Malgun Gothic"/>
        </w:rPr>
        <w:tab/>
        <w:t>Counters in off-network SDS</w:t>
      </w:r>
      <w:bookmarkEnd w:id="10399"/>
      <w:bookmarkEnd w:id="10400"/>
      <w:bookmarkEnd w:id="10401"/>
      <w:bookmarkEnd w:id="10402"/>
      <w:bookmarkEnd w:id="10403"/>
      <w:bookmarkEnd w:id="10404"/>
      <w:bookmarkEnd w:id="10405"/>
      <w:bookmarkEnd w:id="10406"/>
      <w:bookmarkEnd w:id="10407"/>
      <w:bookmarkEnd w:id="10408"/>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409" w:name="_CRTableG_3_11"/>
      <w:r w:rsidRPr="00B02A0B">
        <w:t>Table </w:t>
      </w:r>
      <w:bookmarkEnd w:id="10409"/>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410" w:name="_CRG_4"/>
      <w:bookmarkStart w:id="10411" w:name="_Toc20215988"/>
      <w:bookmarkStart w:id="10412" w:name="_Toc27496550"/>
      <w:bookmarkStart w:id="10413" w:name="_Toc36108351"/>
      <w:bookmarkStart w:id="10414" w:name="_Toc44599131"/>
      <w:bookmarkStart w:id="10415" w:name="_Toc44603018"/>
      <w:bookmarkStart w:id="10416" w:name="_Toc45198195"/>
      <w:bookmarkStart w:id="10417" w:name="_Toc45696228"/>
      <w:bookmarkStart w:id="10418" w:name="_Toc51851727"/>
      <w:bookmarkStart w:id="10419" w:name="_Toc92225393"/>
      <w:bookmarkStart w:id="10420" w:name="_Toc218718366"/>
      <w:bookmarkEnd w:id="10410"/>
      <w:r w:rsidRPr="00B02A0B">
        <w:t>G.4</w:t>
      </w:r>
      <w:r w:rsidRPr="00B02A0B">
        <w:tab/>
        <w:t>On-network emergency related states</w:t>
      </w:r>
      <w:bookmarkEnd w:id="10411"/>
      <w:bookmarkEnd w:id="10412"/>
      <w:bookmarkEnd w:id="10413"/>
      <w:bookmarkEnd w:id="10414"/>
      <w:bookmarkEnd w:id="10415"/>
      <w:bookmarkEnd w:id="10416"/>
      <w:bookmarkEnd w:id="10417"/>
      <w:bookmarkEnd w:id="10418"/>
      <w:bookmarkEnd w:id="10419"/>
      <w:bookmarkEnd w:id="10420"/>
    </w:p>
    <w:p w14:paraId="63A540D3" w14:textId="77777777" w:rsidR="005C310B" w:rsidRPr="00B02A0B" w:rsidRDefault="005C310B" w:rsidP="007D34FE">
      <w:pPr>
        <w:pStyle w:val="Heading2"/>
      </w:pPr>
      <w:bookmarkStart w:id="10421" w:name="_CRG_4_1"/>
      <w:bookmarkStart w:id="10422" w:name="_Toc20215989"/>
      <w:bookmarkStart w:id="10423" w:name="_Toc27496551"/>
      <w:bookmarkStart w:id="10424" w:name="_Toc36108352"/>
      <w:bookmarkStart w:id="10425" w:name="_Toc44599132"/>
      <w:bookmarkStart w:id="10426" w:name="_Toc44603019"/>
      <w:bookmarkStart w:id="10427" w:name="_Toc45198196"/>
      <w:bookmarkStart w:id="10428" w:name="_Toc45696229"/>
      <w:bookmarkStart w:id="10429" w:name="_Toc51851728"/>
      <w:bookmarkStart w:id="10430" w:name="_Toc92225394"/>
      <w:bookmarkStart w:id="10431" w:name="_Toc218718367"/>
      <w:bookmarkEnd w:id="10421"/>
      <w:r w:rsidRPr="00B02A0B">
        <w:t>G.4.1</w:t>
      </w:r>
      <w:r w:rsidRPr="00B02A0B">
        <w:tab/>
        <w:t>MCData emergency alert state</w:t>
      </w:r>
      <w:bookmarkEnd w:id="10422"/>
      <w:bookmarkEnd w:id="10423"/>
      <w:bookmarkEnd w:id="10424"/>
      <w:bookmarkEnd w:id="10425"/>
      <w:bookmarkEnd w:id="10426"/>
      <w:bookmarkEnd w:id="10427"/>
      <w:bookmarkEnd w:id="10428"/>
      <w:bookmarkEnd w:id="10429"/>
      <w:bookmarkEnd w:id="10430"/>
      <w:bookmarkEnd w:id="10431"/>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32" w:name="_CRTableG_4_11"/>
      <w:r w:rsidRPr="00B02A0B">
        <w:lastRenderedPageBreak/>
        <w:t>Table </w:t>
      </w:r>
      <w:bookmarkEnd w:id="10432"/>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33" w:name="_CRG_4_2"/>
      <w:bookmarkStart w:id="10434" w:name="_Toc44599133"/>
      <w:bookmarkStart w:id="10435" w:name="_Toc44603020"/>
      <w:bookmarkStart w:id="10436" w:name="_Toc45198197"/>
      <w:bookmarkStart w:id="10437" w:name="_Toc45696230"/>
      <w:bookmarkStart w:id="10438" w:name="_Toc51851729"/>
      <w:bookmarkStart w:id="10439" w:name="_Toc92225395"/>
      <w:bookmarkStart w:id="10440" w:name="_Toc218718368"/>
      <w:bookmarkEnd w:id="10433"/>
      <w:r w:rsidRPr="00B02A0B">
        <w:t>G.4.2</w:t>
      </w:r>
      <w:r w:rsidRPr="00B02A0B">
        <w:tab/>
        <w:t>MCData emergency state</w:t>
      </w:r>
      <w:bookmarkEnd w:id="10434"/>
      <w:bookmarkEnd w:id="10435"/>
      <w:bookmarkEnd w:id="10436"/>
      <w:bookmarkEnd w:id="10437"/>
      <w:bookmarkEnd w:id="10438"/>
      <w:bookmarkEnd w:id="10439"/>
      <w:bookmarkEnd w:id="10440"/>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441" w:name="_CRTableG_4_21"/>
      <w:r w:rsidRPr="00B02A0B">
        <w:t>Table </w:t>
      </w:r>
      <w:bookmarkEnd w:id="10441"/>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442" w:name="_CRG_4_3"/>
      <w:bookmarkStart w:id="10443" w:name="_Toc20153186"/>
      <w:bookmarkStart w:id="10444" w:name="_Toc27495851"/>
      <w:bookmarkStart w:id="10445" w:name="_Toc44599134"/>
      <w:bookmarkStart w:id="10446" w:name="_Toc44603021"/>
      <w:bookmarkStart w:id="10447" w:name="_Toc45198198"/>
      <w:bookmarkStart w:id="10448" w:name="_Toc45696231"/>
      <w:bookmarkStart w:id="10449" w:name="_Toc51851730"/>
      <w:bookmarkStart w:id="10450" w:name="_Toc92225396"/>
      <w:bookmarkStart w:id="10451" w:name="_Toc218718369"/>
      <w:bookmarkEnd w:id="10442"/>
      <w:r w:rsidRPr="00B02A0B">
        <w:rPr>
          <w:lang w:eastAsia="zh-CN"/>
        </w:rPr>
        <w:lastRenderedPageBreak/>
        <w:t>G</w:t>
      </w:r>
      <w:r w:rsidRPr="00B02A0B">
        <w:t>.4.3</w:t>
      </w:r>
      <w:r w:rsidRPr="00B02A0B">
        <w:tab/>
        <w:t>In-progress emergency group state</w:t>
      </w:r>
      <w:bookmarkEnd w:id="10443"/>
      <w:bookmarkEnd w:id="10444"/>
      <w:bookmarkEnd w:id="10445"/>
      <w:bookmarkEnd w:id="10446"/>
      <w:bookmarkEnd w:id="10447"/>
      <w:bookmarkEnd w:id="10448"/>
      <w:bookmarkEnd w:id="10449"/>
      <w:bookmarkEnd w:id="10450"/>
      <w:bookmarkEnd w:id="10451"/>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452" w:name="_CRTableG_4_31"/>
      <w:r w:rsidRPr="00B02A0B">
        <w:t>Table </w:t>
      </w:r>
      <w:bookmarkEnd w:id="10452"/>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453" w:name="_CRG_4_4"/>
      <w:bookmarkStart w:id="10454" w:name="_Toc20153187"/>
      <w:bookmarkStart w:id="10455" w:name="_Toc27495852"/>
      <w:bookmarkStart w:id="10456" w:name="_Toc44599135"/>
      <w:bookmarkStart w:id="10457" w:name="_Toc44603022"/>
      <w:bookmarkStart w:id="10458" w:name="_Toc45198199"/>
      <w:bookmarkStart w:id="10459" w:name="_Toc45696232"/>
      <w:bookmarkStart w:id="10460" w:name="_Toc51851731"/>
      <w:bookmarkStart w:id="10461" w:name="_Toc92225397"/>
      <w:bookmarkStart w:id="10462" w:name="_Toc218718370"/>
      <w:bookmarkEnd w:id="10453"/>
      <w:r w:rsidRPr="00B02A0B">
        <w:rPr>
          <w:lang w:eastAsia="zh-CN"/>
        </w:rPr>
        <w:t>G</w:t>
      </w:r>
      <w:r w:rsidRPr="00B02A0B">
        <w:t>.</w:t>
      </w:r>
      <w:r w:rsidRPr="00B02A0B">
        <w:rPr>
          <w:lang w:eastAsia="zh-CN"/>
        </w:rPr>
        <w:t>4.4</w:t>
      </w:r>
      <w:r w:rsidRPr="00B02A0B">
        <w:tab/>
        <w:t>MCData emergency group state</w:t>
      </w:r>
      <w:bookmarkEnd w:id="10454"/>
      <w:bookmarkEnd w:id="10455"/>
      <w:bookmarkEnd w:id="10456"/>
      <w:bookmarkEnd w:id="10457"/>
      <w:bookmarkEnd w:id="10458"/>
      <w:bookmarkEnd w:id="10459"/>
      <w:bookmarkEnd w:id="10460"/>
      <w:bookmarkEnd w:id="10461"/>
      <w:bookmarkEnd w:id="10462"/>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463" w:name="_CRTableG_4_41"/>
      <w:r w:rsidRPr="00B02A0B">
        <w:lastRenderedPageBreak/>
        <w:t>Table </w:t>
      </w:r>
      <w:bookmarkEnd w:id="10463"/>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464" w:name="_CRG_4_5"/>
      <w:bookmarkStart w:id="10465" w:name="_Toc20153188"/>
      <w:bookmarkStart w:id="10466" w:name="_Toc27495853"/>
      <w:bookmarkStart w:id="10467" w:name="_Toc44599136"/>
      <w:bookmarkStart w:id="10468" w:name="_Toc44603023"/>
      <w:bookmarkStart w:id="10469" w:name="_Toc45198200"/>
      <w:bookmarkStart w:id="10470" w:name="_Toc45696233"/>
      <w:bookmarkStart w:id="10471" w:name="_Toc51851732"/>
      <w:bookmarkStart w:id="10472" w:name="_Toc92225398"/>
      <w:bookmarkStart w:id="10473" w:name="_Toc218718371"/>
      <w:bookmarkEnd w:id="10464"/>
      <w:r w:rsidRPr="00B02A0B">
        <w:t>G.4.5</w:t>
      </w:r>
      <w:r w:rsidRPr="00B02A0B">
        <w:tab/>
        <w:t>MCData emergency group communication state</w:t>
      </w:r>
      <w:bookmarkEnd w:id="10465"/>
      <w:bookmarkEnd w:id="10466"/>
      <w:bookmarkEnd w:id="10467"/>
      <w:bookmarkEnd w:id="10468"/>
      <w:bookmarkEnd w:id="10469"/>
      <w:bookmarkEnd w:id="10470"/>
      <w:bookmarkEnd w:id="10471"/>
      <w:bookmarkEnd w:id="10472"/>
      <w:bookmarkEnd w:id="10473"/>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474" w:name="_CRTableG_4_51"/>
      <w:r w:rsidRPr="00B02A0B">
        <w:lastRenderedPageBreak/>
        <w:t>Table </w:t>
      </w:r>
      <w:bookmarkEnd w:id="10474"/>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475" w:name="_CRG_4_6"/>
      <w:bookmarkStart w:id="10476" w:name="_Toc20156530"/>
      <w:bookmarkStart w:id="10477" w:name="_Toc27501726"/>
      <w:bookmarkStart w:id="10478" w:name="_Toc36049857"/>
      <w:bookmarkStart w:id="10479" w:name="_Toc45210627"/>
      <w:bookmarkStart w:id="10480" w:name="_Toc51861454"/>
      <w:bookmarkStart w:id="10481" w:name="_Toc59212778"/>
      <w:bookmarkStart w:id="10482" w:name="_Toc92225399"/>
      <w:bookmarkStart w:id="10483" w:name="_Toc218718372"/>
      <w:bookmarkEnd w:id="10475"/>
      <w:r w:rsidRPr="00B02A0B">
        <w:rPr>
          <w:lang w:eastAsia="zh-CN"/>
        </w:rPr>
        <w:t>G</w:t>
      </w:r>
      <w:r w:rsidRPr="00B02A0B">
        <w:t>.</w:t>
      </w:r>
      <w:r w:rsidRPr="00B02A0B">
        <w:rPr>
          <w:lang w:eastAsia="zh-CN"/>
        </w:rPr>
        <w:t>4.6</w:t>
      </w:r>
      <w:r w:rsidRPr="00B02A0B">
        <w:tab/>
        <w:t>In-progress imminent peril group state</w:t>
      </w:r>
      <w:bookmarkEnd w:id="10476"/>
      <w:bookmarkEnd w:id="10477"/>
      <w:bookmarkEnd w:id="10478"/>
      <w:bookmarkEnd w:id="10479"/>
      <w:bookmarkEnd w:id="10480"/>
      <w:bookmarkEnd w:id="10481"/>
      <w:bookmarkEnd w:id="10482"/>
      <w:bookmarkEnd w:id="10483"/>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484" w:name="_CRTableG_4_61"/>
      <w:r w:rsidRPr="00B02A0B">
        <w:t>Table </w:t>
      </w:r>
      <w:bookmarkEnd w:id="10484"/>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485" w:name="_CRG_4_7"/>
      <w:bookmarkStart w:id="10486" w:name="_Toc20156531"/>
      <w:bookmarkStart w:id="10487" w:name="_Toc27501727"/>
      <w:bookmarkStart w:id="10488" w:name="_Toc36049858"/>
      <w:bookmarkStart w:id="10489" w:name="_Toc45210628"/>
      <w:bookmarkStart w:id="10490" w:name="_Toc51861455"/>
      <w:bookmarkStart w:id="10491" w:name="_Toc59212779"/>
      <w:bookmarkStart w:id="10492" w:name="_Toc92225400"/>
      <w:bookmarkStart w:id="10493" w:name="_Toc218718373"/>
      <w:bookmarkEnd w:id="10485"/>
      <w:r w:rsidRPr="00B02A0B">
        <w:rPr>
          <w:lang w:eastAsia="zh-CN"/>
        </w:rPr>
        <w:t>G</w:t>
      </w:r>
      <w:r w:rsidRPr="00B02A0B">
        <w:t>.4.</w:t>
      </w:r>
      <w:r w:rsidRPr="00B02A0B">
        <w:rPr>
          <w:lang w:eastAsia="zh-CN"/>
        </w:rPr>
        <w:t>7</w:t>
      </w:r>
      <w:r w:rsidRPr="00B02A0B">
        <w:tab/>
        <w:t>MCData imminent peril group state</w:t>
      </w:r>
      <w:bookmarkEnd w:id="10486"/>
      <w:bookmarkEnd w:id="10487"/>
      <w:bookmarkEnd w:id="10488"/>
      <w:bookmarkEnd w:id="10489"/>
      <w:bookmarkEnd w:id="10490"/>
      <w:bookmarkEnd w:id="10491"/>
      <w:bookmarkEnd w:id="10492"/>
      <w:bookmarkEnd w:id="10493"/>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494" w:name="_CRTableG_4_71"/>
      <w:r w:rsidRPr="00B02A0B">
        <w:lastRenderedPageBreak/>
        <w:t>Table </w:t>
      </w:r>
      <w:bookmarkEnd w:id="10494"/>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495" w:name="_CRG_4_8"/>
      <w:bookmarkStart w:id="10496" w:name="_Toc20156532"/>
      <w:bookmarkStart w:id="10497" w:name="_Toc27501728"/>
      <w:bookmarkStart w:id="10498" w:name="_Toc36049859"/>
      <w:bookmarkStart w:id="10499" w:name="_Toc45210629"/>
      <w:bookmarkStart w:id="10500" w:name="_Toc51861456"/>
      <w:bookmarkStart w:id="10501" w:name="_Toc59212780"/>
      <w:bookmarkStart w:id="10502" w:name="_Toc92225401"/>
      <w:bookmarkStart w:id="10503" w:name="_Toc218718374"/>
      <w:bookmarkEnd w:id="10495"/>
      <w:r w:rsidRPr="00B02A0B">
        <w:t>G.4.8</w:t>
      </w:r>
      <w:r w:rsidRPr="00B02A0B">
        <w:tab/>
        <w:t>MCData imminent peril group communication state</w:t>
      </w:r>
      <w:bookmarkEnd w:id="10496"/>
      <w:bookmarkEnd w:id="10497"/>
      <w:bookmarkEnd w:id="10498"/>
      <w:bookmarkEnd w:id="10499"/>
      <w:bookmarkEnd w:id="10500"/>
      <w:bookmarkEnd w:id="10501"/>
      <w:bookmarkEnd w:id="10502"/>
      <w:bookmarkEnd w:id="10503"/>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504" w:name="_CRTableG_4_81"/>
      <w:r w:rsidRPr="00B02A0B">
        <w:lastRenderedPageBreak/>
        <w:t>Table </w:t>
      </w:r>
      <w:bookmarkEnd w:id="10504"/>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505" w:name="_CRG_4_9"/>
      <w:bookmarkStart w:id="10506" w:name="_Toc20156533"/>
      <w:bookmarkStart w:id="10507" w:name="_Toc27501729"/>
      <w:bookmarkStart w:id="10508" w:name="_Toc36049860"/>
      <w:bookmarkStart w:id="10509" w:name="_Toc45210630"/>
      <w:bookmarkStart w:id="10510" w:name="_Toc51861457"/>
      <w:bookmarkStart w:id="10511" w:name="_Toc59212781"/>
      <w:bookmarkStart w:id="10512" w:name="_Toc92225402"/>
      <w:bookmarkStart w:id="10513" w:name="_Toc218718375"/>
      <w:bookmarkEnd w:id="10505"/>
      <w:r w:rsidRPr="00B02A0B">
        <w:t>G.4.9</w:t>
      </w:r>
      <w:r w:rsidRPr="00B02A0B">
        <w:tab/>
        <w:t>In-progress emergency private communication state</w:t>
      </w:r>
      <w:bookmarkEnd w:id="10506"/>
      <w:bookmarkEnd w:id="10507"/>
      <w:bookmarkEnd w:id="10508"/>
      <w:bookmarkEnd w:id="10509"/>
      <w:bookmarkEnd w:id="10510"/>
      <w:bookmarkEnd w:id="10511"/>
      <w:bookmarkEnd w:id="10512"/>
      <w:bookmarkEnd w:id="10513"/>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514" w:name="_CRTableG_4_91"/>
      <w:r w:rsidRPr="00B02A0B">
        <w:t>Table </w:t>
      </w:r>
      <w:bookmarkEnd w:id="10514"/>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515" w:name="_CRG_4_10"/>
      <w:bookmarkStart w:id="10516" w:name="_Toc20156534"/>
      <w:bookmarkStart w:id="10517" w:name="_Toc27501730"/>
      <w:bookmarkStart w:id="10518" w:name="_Toc36049861"/>
      <w:bookmarkStart w:id="10519" w:name="_Toc45210631"/>
      <w:bookmarkStart w:id="10520" w:name="_Toc51861458"/>
      <w:bookmarkStart w:id="10521" w:name="_Toc59212782"/>
      <w:bookmarkStart w:id="10522" w:name="_Toc92225403"/>
      <w:bookmarkStart w:id="10523" w:name="_Toc218718376"/>
      <w:bookmarkEnd w:id="10515"/>
      <w:r w:rsidRPr="00B02A0B">
        <w:rPr>
          <w:lang w:eastAsia="zh-CN"/>
        </w:rPr>
        <w:t>G.4</w:t>
      </w:r>
      <w:r w:rsidRPr="00B02A0B">
        <w:t>.</w:t>
      </w:r>
      <w:r w:rsidRPr="00B02A0B">
        <w:rPr>
          <w:lang w:eastAsia="zh-CN"/>
        </w:rPr>
        <w:t>10</w:t>
      </w:r>
      <w:r w:rsidRPr="00B02A0B">
        <w:tab/>
        <w:t>MCData emergency private priority state</w:t>
      </w:r>
      <w:bookmarkEnd w:id="10516"/>
      <w:bookmarkEnd w:id="10517"/>
      <w:bookmarkEnd w:id="10518"/>
      <w:bookmarkEnd w:id="10519"/>
      <w:bookmarkEnd w:id="10520"/>
      <w:bookmarkEnd w:id="10521"/>
      <w:bookmarkEnd w:id="10522"/>
      <w:bookmarkEnd w:id="10523"/>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24" w:name="_CRTableG_4_101"/>
      <w:r w:rsidRPr="00B02A0B">
        <w:lastRenderedPageBreak/>
        <w:t>Table </w:t>
      </w:r>
      <w:bookmarkEnd w:id="10524"/>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25" w:name="_CRG_4_11"/>
      <w:bookmarkStart w:id="10526" w:name="_Toc20156535"/>
      <w:bookmarkStart w:id="10527" w:name="_Toc27501731"/>
      <w:bookmarkStart w:id="10528" w:name="_Toc36049862"/>
      <w:bookmarkStart w:id="10529" w:name="_Toc45210632"/>
      <w:bookmarkStart w:id="10530" w:name="_Toc51861459"/>
      <w:bookmarkStart w:id="10531" w:name="_Toc59212783"/>
      <w:bookmarkStart w:id="10532" w:name="_Toc92225404"/>
      <w:bookmarkStart w:id="10533" w:name="_Toc218718377"/>
      <w:bookmarkEnd w:id="10525"/>
      <w:r w:rsidRPr="00B02A0B">
        <w:t>G.4.11</w:t>
      </w:r>
      <w:r w:rsidRPr="00B02A0B">
        <w:tab/>
        <w:t>MCData emergency private communication state</w:t>
      </w:r>
      <w:bookmarkEnd w:id="10526"/>
      <w:bookmarkEnd w:id="10527"/>
      <w:bookmarkEnd w:id="10528"/>
      <w:bookmarkEnd w:id="10529"/>
      <w:bookmarkEnd w:id="10530"/>
      <w:bookmarkEnd w:id="10531"/>
      <w:bookmarkEnd w:id="10532"/>
      <w:bookmarkEnd w:id="10533"/>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534" w:name="_CRTableG_4_111"/>
      <w:r w:rsidRPr="00B02A0B">
        <w:lastRenderedPageBreak/>
        <w:t>Table </w:t>
      </w:r>
      <w:bookmarkEnd w:id="10534"/>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535" w:name="_CRG_4_12"/>
      <w:bookmarkStart w:id="10536" w:name="_Toc20156536"/>
      <w:bookmarkStart w:id="10537" w:name="_Toc27501732"/>
      <w:bookmarkStart w:id="10538" w:name="_Toc36049863"/>
      <w:bookmarkStart w:id="10539" w:name="_Toc45210633"/>
      <w:bookmarkStart w:id="10540" w:name="_Toc51861460"/>
      <w:bookmarkStart w:id="10541" w:name="_Toc59212784"/>
      <w:bookmarkStart w:id="10542" w:name="_Toc92225405"/>
      <w:bookmarkStart w:id="10543" w:name="_Toc218718378"/>
      <w:bookmarkEnd w:id="10535"/>
      <w:r w:rsidRPr="00B02A0B">
        <w:t>G.4.12</w:t>
      </w:r>
      <w:r w:rsidRPr="00B02A0B">
        <w:tab/>
        <w:t>MCData private emergency alert state</w:t>
      </w:r>
      <w:bookmarkEnd w:id="10536"/>
      <w:bookmarkEnd w:id="10537"/>
      <w:bookmarkEnd w:id="10538"/>
      <w:bookmarkEnd w:id="10539"/>
      <w:bookmarkEnd w:id="10540"/>
      <w:bookmarkEnd w:id="10541"/>
      <w:bookmarkEnd w:id="10542"/>
      <w:bookmarkEnd w:id="10543"/>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544" w:name="_CRTableG_4_121"/>
      <w:r w:rsidRPr="00B02A0B">
        <w:lastRenderedPageBreak/>
        <w:t>Table </w:t>
      </w:r>
      <w:bookmarkEnd w:id="10544"/>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545" w:name="_CRG_4_13"/>
      <w:bookmarkStart w:id="10546" w:name="_Toc218718379"/>
      <w:bookmarkEnd w:id="10545"/>
      <w:r>
        <w:t>G.4.13</w:t>
      </w:r>
      <w:r w:rsidRPr="0073469F">
        <w:tab/>
      </w:r>
      <w:r w:rsidRPr="00EE6099">
        <w:t xml:space="preserve">MCData </w:t>
      </w:r>
      <w:r>
        <w:t xml:space="preserve">adhoc group </w:t>
      </w:r>
      <w:r w:rsidRPr="0073469F">
        <w:t>emergency alert state</w:t>
      </w:r>
      <w:bookmarkEnd w:id="10546"/>
    </w:p>
    <w:p w14:paraId="076036B5" w14:textId="77777777" w:rsidR="00034ED2" w:rsidRPr="0073469F"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547" w:name="_CRTableG_4_131"/>
      <w:r w:rsidRPr="0073469F">
        <w:lastRenderedPageBreak/>
        <w:t>Table</w:t>
      </w:r>
      <w:r>
        <w:t> </w:t>
      </w:r>
      <w:bookmarkEnd w:id="10547"/>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9615A4">
        <w:trPr>
          <w:trHeight w:val="354"/>
          <w:jc w:val="center"/>
        </w:trPr>
        <w:tc>
          <w:tcPr>
            <w:tcW w:w="2808" w:type="dxa"/>
          </w:tcPr>
          <w:p w14:paraId="00419F59" w14:textId="77777777" w:rsidR="00034ED2" w:rsidRPr="0073469F" w:rsidRDefault="00034ED2" w:rsidP="009615A4">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9615A4">
            <w:pPr>
              <w:pStyle w:val="TAH"/>
              <w:rPr>
                <w:noProof/>
              </w:rPr>
            </w:pPr>
            <w:r w:rsidRPr="0073469F">
              <w:t>State-entering events</w:t>
            </w:r>
          </w:p>
        </w:tc>
        <w:tc>
          <w:tcPr>
            <w:tcW w:w="2493" w:type="dxa"/>
          </w:tcPr>
          <w:p w14:paraId="1858AD72" w14:textId="77777777" w:rsidR="00034ED2" w:rsidRPr="0073469F" w:rsidRDefault="00034ED2" w:rsidP="009615A4">
            <w:pPr>
              <w:pStyle w:val="TAH"/>
              <w:rPr>
                <w:noProof/>
              </w:rPr>
            </w:pPr>
            <w:r w:rsidRPr="0073469F">
              <w:t>Comments</w:t>
            </w:r>
          </w:p>
        </w:tc>
      </w:tr>
      <w:tr w:rsidR="00034ED2" w:rsidRPr="0073469F" w14:paraId="6DAAAD47" w14:textId="77777777" w:rsidTr="009615A4">
        <w:trPr>
          <w:jc w:val="center"/>
        </w:trPr>
        <w:tc>
          <w:tcPr>
            <w:tcW w:w="2808" w:type="dxa"/>
          </w:tcPr>
          <w:p w14:paraId="082F0355" w14:textId="77777777" w:rsidR="00034ED2" w:rsidRPr="0073469F" w:rsidRDefault="00034ED2" w:rsidP="009615A4">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9615A4">
            <w:pPr>
              <w:pStyle w:val="TAL"/>
              <w:rPr>
                <w:noProof/>
              </w:rPr>
            </w:pPr>
            <w:r>
              <w:rPr>
                <w:noProof/>
              </w:rPr>
              <w:t>initial state</w:t>
            </w:r>
          </w:p>
          <w:p w14:paraId="19F8B5A5" w14:textId="77777777" w:rsidR="00034ED2" w:rsidRPr="0073469F" w:rsidRDefault="00034ED2" w:rsidP="009615A4">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9615A4">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9615A4">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9615A4">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9615A4">
        <w:trPr>
          <w:jc w:val="center"/>
        </w:trPr>
        <w:tc>
          <w:tcPr>
            <w:tcW w:w="2808" w:type="dxa"/>
          </w:tcPr>
          <w:p w14:paraId="47C65FA0" w14:textId="77777777" w:rsidR="00034ED2" w:rsidRPr="0073469F" w:rsidRDefault="00034ED2" w:rsidP="009615A4">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9615A4">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9615A4">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9615A4">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9615A4">
        <w:trPr>
          <w:jc w:val="center"/>
        </w:trPr>
        <w:tc>
          <w:tcPr>
            <w:tcW w:w="2808" w:type="dxa"/>
          </w:tcPr>
          <w:p w14:paraId="68DF7394" w14:textId="77777777" w:rsidR="00034ED2" w:rsidRPr="0073469F" w:rsidRDefault="00034ED2" w:rsidP="009615A4">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9615A4">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9615A4">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9615A4">
        <w:trPr>
          <w:jc w:val="center"/>
        </w:trPr>
        <w:tc>
          <w:tcPr>
            <w:tcW w:w="2808" w:type="dxa"/>
          </w:tcPr>
          <w:p w14:paraId="5D434611" w14:textId="77777777" w:rsidR="00034ED2" w:rsidRPr="0073469F" w:rsidRDefault="00034ED2" w:rsidP="009615A4">
            <w:pPr>
              <w:pStyle w:val="TAL"/>
              <w:rPr>
                <w:noProof/>
              </w:rPr>
            </w:pPr>
            <w:r>
              <w:t>AH-MEA 4: adhoc-e</w:t>
            </w:r>
            <w:r w:rsidRPr="00BB2598">
              <w:t>mergency-alert-cancel-pending</w:t>
            </w:r>
          </w:p>
        </w:tc>
        <w:tc>
          <w:tcPr>
            <w:tcW w:w="2638" w:type="dxa"/>
          </w:tcPr>
          <w:p w14:paraId="78E3D01E" w14:textId="77777777" w:rsidR="00034ED2" w:rsidRPr="0073469F" w:rsidRDefault="00034ED2" w:rsidP="009615A4">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9615A4">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ED2744C" w14:textId="77777777" w:rsidR="0020105D" w:rsidRPr="00B02A0B" w:rsidRDefault="0020105D" w:rsidP="0020105D">
      <w:pPr>
        <w:rPr>
          <w:noProof/>
        </w:rPr>
      </w:pPr>
      <w:bookmarkStart w:id="10548" w:name="_CRAnnexHinformative"/>
      <w:bookmarkEnd w:id="10548"/>
    </w:p>
    <w:p w14:paraId="05E16C60" w14:textId="77777777" w:rsidR="005C310B" w:rsidRPr="00B02A0B" w:rsidRDefault="005C310B" w:rsidP="007D34FE">
      <w:pPr>
        <w:pStyle w:val="Heading8"/>
        <w:rPr>
          <w:lang w:val="en-US"/>
        </w:rPr>
      </w:pPr>
      <w:r w:rsidRPr="00B02A0B">
        <w:rPr>
          <w:lang w:val="en-US"/>
        </w:rPr>
        <w:br w:type="page"/>
      </w:r>
      <w:bookmarkStart w:id="10549" w:name="_Toc20215990"/>
      <w:bookmarkStart w:id="10550" w:name="_Toc27496552"/>
      <w:bookmarkStart w:id="10551" w:name="_Toc36108353"/>
      <w:bookmarkStart w:id="10552" w:name="_Toc44599137"/>
      <w:bookmarkStart w:id="10553" w:name="_Toc44603024"/>
      <w:bookmarkStart w:id="10554" w:name="_Toc45198201"/>
      <w:bookmarkStart w:id="10555" w:name="_Toc45696234"/>
      <w:bookmarkStart w:id="10556" w:name="_Toc51851733"/>
      <w:bookmarkStart w:id="10557" w:name="_Toc92225406"/>
      <w:bookmarkStart w:id="10558" w:name="_Toc218718380"/>
      <w:r w:rsidRPr="00B02A0B">
        <w:rPr>
          <w:lang w:val="en-US"/>
        </w:rPr>
        <w:lastRenderedPageBreak/>
        <w:t>Annex H (informative):</w:t>
      </w:r>
      <w:r w:rsidRPr="00B02A0B">
        <w:rPr>
          <w:lang w:val="en-US"/>
        </w:rPr>
        <w:br/>
        <w:t>INFO packages defined in the present document</w:t>
      </w:r>
      <w:bookmarkEnd w:id="10549"/>
      <w:bookmarkEnd w:id="10550"/>
      <w:bookmarkEnd w:id="10551"/>
      <w:bookmarkEnd w:id="10552"/>
      <w:bookmarkEnd w:id="10553"/>
      <w:bookmarkEnd w:id="10554"/>
      <w:bookmarkEnd w:id="10555"/>
      <w:bookmarkEnd w:id="10556"/>
      <w:bookmarkEnd w:id="10557"/>
      <w:bookmarkEnd w:id="10558"/>
    </w:p>
    <w:p w14:paraId="3407562C" w14:textId="77777777" w:rsidR="005C310B" w:rsidRPr="00B02A0B" w:rsidRDefault="005C310B" w:rsidP="007D34FE">
      <w:pPr>
        <w:pStyle w:val="Heading1"/>
      </w:pPr>
      <w:bookmarkStart w:id="10559" w:name="_CRH_1"/>
      <w:bookmarkStart w:id="10560" w:name="_Toc20215991"/>
      <w:bookmarkStart w:id="10561" w:name="_Toc27496553"/>
      <w:bookmarkStart w:id="10562" w:name="_Toc36108354"/>
      <w:bookmarkStart w:id="10563" w:name="_Toc44599138"/>
      <w:bookmarkStart w:id="10564" w:name="_Toc44603025"/>
      <w:bookmarkStart w:id="10565" w:name="_Toc45198202"/>
      <w:bookmarkStart w:id="10566" w:name="_Toc45696235"/>
      <w:bookmarkStart w:id="10567" w:name="_Toc51851734"/>
      <w:bookmarkStart w:id="10568" w:name="_Toc92225407"/>
      <w:bookmarkStart w:id="10569" w:name="_Toc218718381"/>
      <w:bookmarkEnd w:id="10559"/>
      <w:r w:rsidRPr="00B02A0B">
        <w:t>H.1</w:t>
      </w:r>
      <w:r w:rsidRPr="00B02A0B">
        <w:tab/>
        <w:t>Info package for indication of communication release</w:t>
      </w:r>
      <w:bookmarkEnd w:id="10560"/>
      <w:bookmarkEnd w:id="10561"/>
      <w:bookmarkEnd w:id="10562"/>
      <w:bookmarkEnd w:id="10563"/>
      <w:bookmarkEnd w:id="10564"/>
      <w:bookmarkEnd w:id="10565"/>
      <w:bookmarkEnd w:id="10566"/>
      <w:bookmarkEnd w:id="10567"/>
      <w:bookmarkEnd w:id="10568"/>
      <w:bookmarkEnd w:id="10569"/>
    </w:p>
    <w:p w14:paraId="1881B1C6" w14:textId="77777777" w:rsidR="005C310B" w:rsidRPr="00B02A0B" w:rsidRDefault="005C310B" w:rsidP="007D34FE">
      <w:pPr>
        <w:pStyle w:val="Heading2"/>
        <w:rPr>
          <w:noProof/>
          <w:lang w:val="en-US"/>
        </w:rPr>
      </w:pPr>
      <w:bookmarkStart w:id="10570" w:name="_CRH_1_1"/>
      <w:bookmarkStart w:id="10571" w:name="_Toc20215992"/>
      <w:bookmarkStart w:id="10572" w:name="_Toc27496554"/>
      <w:bookmarkStart w:id="10573" w:name="_Toc36108355"/>
      <w:bookmarkStart w:id="10574" w:name="_Toc44599139"/>
      <w:bookmarkStart w:id="10575" w:name="_Toc44603026"/>
      <w:bookmarkStart w:id="10576" w:name="_Toc45198203"/>
      <w:bookmarkStart w:id="10577" w:name="_Toc45696236"/>
      <w:bookmarkStart w:id="10578" w:name="_Toc51851735"/>
      <w:bookmarkStart w:id="10579" w:name="_Toc92225408"/>
      <w:bookmarkStart w:id="10580" w:name="_Toc218718382"/>
      <w:bookmarkEnd w:id="10570"/>
      <w:r w:rsidRPr="00B02A0B">
        <w:rPr>
          <w:noProof/>
          <w:lang w:val="en-US"/>
        </w:rPr>
        <w:t>H.1.1</w:t>
      </w:r>
      <w:r w:rsidRPr="00B02A0B">
        <w:rPr>
          <w:noProof/>
          <w:lang w:val="en-US"/>
        </w:rPr>
        <w:tab/>
        <w:t>Scope</w:t>
      </w:r>
      <w:bookmarkEnd w:id="10571"/>
      <w:bookmarkEnd w:id="10572"/>
      <w:bookmarkEnd w:id="10573"/>
      <w:bookmarkEnd w:id="10574"/>
      <w:bookmarkEnd w:id="10575"/>
      <w:bookmarkEnd w:id="10576"/>
      <w:bookmarkEnd w:id="10577"/>
      <w:bookmarkEnd w:id="10578"/>
      <w:bookmarkEnd w:id="10579"/>
      <w:bookmarkEnd w:id="10580"/>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581" w:name="_CRH_1_2"/>
      <w:bookmarkStart w:id="10582" w:name="_Toc20215993"/>
      <w:bookmarkStart w:id="10583" w:name="_Toc27496555"/>
      <w:bookmarkStart w:id="10584" w:name="_Toc36108356"/>
      <w:bookmarkStart w:id="10585" w:name="_Toc44599140"/>
      <w:bookmarkStart w:id="10586" w:name="_Toc44603027"/>
      <w:bookmarkStart w:id="10587" w:name="_Toc45198204"/>
      <w:bookmarkStart w:id="10588" w:name="_Toc45696237"/>
      <w:bookmarkStart w:id="10589" w:name="_Toc51851736"/>
      <w:bookmarkStart w:id="10590" w:name="_Toc92225409"/>
      <w:bookmarkStart w:id="10591" w:name="_Toc218718383"/>
      <w:bookmarkEnd w:id="10581"/>
      <w:r w:rsidRPr="00B02A0B">
        <w:rPr>
          <w:lang w:val="en-US"/>
        </w:rPr>
        <w:t>H.1.2</w:t>
      </w:r>
      <w:r w:rsidRPr="00B02A0B">
        <w:rPr>
          <w:lang w:val="en-US"/>
        </w:rPr>
        <w:tab/>
        <w:t>g.3gpp.mcdata-com-release info package</w:t>
      </w:r>
      <w:bookmarkEnd w:id="10582"/>
      <w:bookmarkEnd w:id="10583"/>
      <w:bookmarkEnd w:id="10584"/>
      <w:bookmarkEnd w:id="10585"/>
      <w:bookmarkEnd w:id="10586"/>
      <w:bookmarkEnd w:id="10587"/>
      <w:bookmarkEnd w:id="10588"/>
      <w:bookmarkEnd w:id="10589"/>
      <w:bookmarkEnd w:id="10590"/>
      <w:bookmarkEnd w:id="10591"/>
    </w:p>
    <w:p w14:paraId="46BBA7FE" w14:textId="77777777" w:rsidR="005C310B" w:rsidRPr="00B02A0B" w:rsidRDefault="005C310B" w:rsidP="007D34FE">
      <w:pPr>
        <w:pStyle w:val="Heading3"/>
        <w:rPr>
          <w:noProof/>
          <w:lang w:val="en-US"/>
        </w:rPr>
      </w:pPr>
      <w:bookmarkStart w:id="10592" w:name="_CRH_1_2_1"/>
      <w:bookmarkStart w:id="10593" w:name="_Toc20215994"/>
      <w:bookmarkStart w:id="10594" w:name="_Toc27496556"/>
      <w:bookmarkStart w:id="10595" w:name="_Toc36108357"/>
      <w:bookmarkStart w:id="10596" w:name="_Toc44599141"/>
      <w:bookmarkStart w:id="10597" w:name="_Toc44603028"/>
      <w:bookmarkStart w:id="10598" w:name="_Toc45198205"/>
      <w:bookmarkStart w:id="10599" w:name="_Toc45696238"/>
      <w:bookmarkStart w:id="10600" w:name="_Toc51851737"/>
      <w:bookmarkStart w:id="10601" w:name="_Toc92225410"/>
      <w:bookmarkStart w:id="10602" w:name="_Toc218718384"/>
      <w:bookmarkEnd w:id="10592"/>
      <w:r w:rsidRPr="00B02A0B">
        <w:rPr>
          <w:noProof/>
          <w:lang w:val="en-US"/>
        </w:rPr>
        <w:t>H.1.2.1</w:t>
      </w:r>
      <w:r w:rsidRPr="00B02A0B">
        <w:rPr>
          <w:noProof/>
          <w:lang w:val="en-US"/>
        </w:rPr>
        <w:tab/>
        <w:t>Overall description</w:t>
      </w:r>
      <w:bookmarkEnd w:id="10593"/>
      <w:bookmarkEnd w:id="10594"/>
      <w:bookmarkEnd w:id="10595"/>
      <w:bookmarkEnd w:id="10596"/>
      <w:bookmarkEnd w:id="10597"/>
      <w:bookmarkEnd w:id="10598"/>
      <w:bookmarkEnd w:id="10599"/>
      <w:bookmarkEnd w:id="10600"/>
      <w:bookmarkEnd w:id="10601"/>
      <w:bookmarkEnd w:id="10602"/>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603" w:name="_CRH_1_2_2"/>
      <w:bookmarkStart w:id="10604" w:name="_Toc20215995"/>
      <w:bookmarkStart w:id="10605" w:name="_Toc27496557"/>
      <w:bookmarkStart w:id="10606" w:name="_Toc36108358"/>
      <w:bookmarkStart w:id="10607" w:name="_Toc44599142"/>
      <w:bookmarkStart w:id="10608" w:name="_Toc44603029"/>
      <w:bookmarkStart w:id="10609" w:name="_Toc45198206"/>
      <w:bookmarkStart w:id="10610" w:name="_Toc45696239"/>
      <w:bookmarkStart w:id="10611" w:name="_Toc51851738"/>
      <w:bookmarkStart w:id="10612" w:name="_Toc92225411"/>
      <w:bookmarkStart w:id="10613" w:name="_Toc218718385"/>
      <w:bookmarkEnd w:id="10603"/>
      <w:r w:rsidRPr="00B02A0B">
        <w:rPr>
          <w:noProof/>
          <w:lang w:val="en-US"/>
        </w:rPr>
        <w:t>H.1.2.2</w:t>
      </w:r>
      <w:r w:rsidRPr="00B02A0B">
        <w:rPr>
          <w:noProof/>
          <w:lang w:val="en-US"/>
        </w:rPr>
        <w:tab/>
      </w:r>
      <w:r w:rsidRPr="00B02A0B">
        <w:rPr>
          <w:lang w:val="en-US"/>
        </w:rPr>
        <w:t>Applicability</w:t>
      </w:r>
      <w:bookmarkEnd w:id="10604"/>
      <w:bookmarkEnd w:id="10605"/>
      <w:bookmarkEnd w:id="10606"/>
      <w:bookmarkEnd w:id="10607"/>
      <w:bookmarkEnd w:id="10608"/>
      <w:bookmarkEnd w:id="10609"/>
      <w:bookmarkEnd w:id="10610"/>
      <w:bookmarkEnd w:id="10611"/>
      <w:bookmarkEnd w:id="10612"/>
      <w:bookmarkEnd w:id="10613"/>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614" w:name="_CRH_1_2_3"/>
      <w:bookmarkStart w:id="10615" w:name="_Toc20215996"/>
      <w:bookmarkStart w:id="10616" w:name="_Toc27496558"/>
      <w:bookmarkStart w:id="10617" w:name="_Toc36108359"/>
      <w:bookmarkStart w:id="10618" w:name="_Toc44599143"/>
      <w:bookmarkStart w:id="10619" w:name="_Toc44603030"/>
      <w:bookmarkStart w:id="10620" w:name="_Toc45198207"/>
      <w:bookmarkStart w:id="10621" w:name="_Toc45696240"/>
      <w:bookmarkStart w:id="10622" w:name="_Toc51851739"/>
      <w:bookmarkStart w:id="10623" w:name="_Toc92225412"/>
      <w:bookmarkStart w:id="10624" w:name="_Toc218718386"/>
      <w:bookmarkEnd w:id="10614"/>
      <w:r w:rsidRPr="00B02A0B">
        <w:rPr>
          <w:noProof/>
          <w:lang w:val="en-US"/>
        </w:rPr>
        <w:t>H.1.2.3</w:t>
      </w:r>
      <w:r w:rsidRPr="00B02A0B">
        <w:rPr>
          <w:noProof/>
          <w:lang w:val="en-US"/>
        </w:rPr>
        <w:tab/>
        <w:t>Appropriateness of INFO Package Usage</w:t>
      </w:r>
      <w:bookmarkEnd w:id="10615"/>
      <w:bookmarkEnd w:id="10616"/>
      <w:bookmarkEnd w:id="10617"/>
      <w:bookmarkEnd w:id="10618"/>
      <w:bookmarkEnd w:id="10619"/>
      <w:bookmarkEnd w:id="10620"/>
      <w:bookmarkEnd w:id="10621"/>
      <w:bookmarkEnd w:id="10622"/>
      <w:bookmarkEnd w:id="10623"/>
      <w:bookmarkEnd w:id="10624"/>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25" w:name="_CRH_1_2_4"/>
      <w:bookmarkStart w:id="10626" w:name="_Toc20215997"/>
      <w:bookmarkStart w:id="10627" w:name="_Toc27496559"/>
      <w:bookmarkStart w:id="10628" w:name="_Toc36108360"/>
      <w:bookmarkStart w:id="10629" w:name="_Toc44599144"/>
      <w:bookmarkStart w:id="10630" w:name="_Toc44603031"/>
      <w:bookmarkStart w:id="10631" w:name="_Toc45198208"/>
      <w:bookmarkStart w:id="10632" w:name="_Toc45696241"/>
      <w:bookmarkStart w:id="10633" w:name="_Toc51851740"/>
      <w:bookmarkStart w:id="10634" w:name="_Toc92225413"/>
      <w:bookmarkStart w:id="10635" w:name="_Toc218718387"/>
      <w:bookmarkEnd w:id="10625"/>
      <w:r w:rsidRPr="00B02A0B">
        <w:rPr>
          <w:noProof/>
          <w:lang w:val="en-US"/>
        </w:rPr>
        <w:t>H.1.2.4</w:t>
      </w:r>
      <w:r w:rsidRPr="00B02A0B">
        <w:rPr>
          <w:noProof/>
          <w:lang w:val="en-US"/>
        </w:rPr>
        <w:tab/>
      </w:r>
      <w:r w:rsidRPr="00B02A0B">
        <w:rPr>
          <w:lang w:val="en-US"/>
        </w:rPr>
        <w:t>Info package name</w:t>
      </w:r>
      <w:bookmarkEnd w:id="10626"/>
      <w:bookmarkEnd w:id="10627"/>
      <w:bookmarkEnd w:id="10628"/>
      <w:bookmarkEnd w:id="10629"/>
      <w:bookmarkEnd w:id="10630"/>
      <w:bookmarkEnd w:id="10631"/>
      <w:bookmarkEnd w:id="10632"/>
      <w:bookmarkEnd w:id="10633"/>
      <w:bookmarkEnd w:id="10634"/>
      <w:bookmarkEnd w:id="10635"/>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636" w:name="_CRH_1_2_5"/>
      <w:bookmarkStart w:id="10637" w:name="_Toc20215998"/>
      <w:bookmarkStart w:id="10638" w:name="_Toc27496560"/>
      <w:bookmarkStart w:id="10639" w:name="_Toc36108361"/>
      <w:bookmarkStart w:id="10640" w:name="_Toc44599145"/>
      <w:bookmarkStart w:id="10641" w:name="_Toc44603032"/>
      <w:bookmarkStart w:id="10642" w:name="_Toc45198209"/>
      <w:bookmarkStart w:id="10643" w:name="_Toc45696242"/>
      <w:bookmarkStart w:id="10644" w:name="_Toc51851741"/>
      <w:bookmarkStart w:id="10645" w:name="_Toc92225414"/>
      <w:bookmarkStart w:id="10646" w:name="_Toc218718388"/>
      <w:bookmarkEnd w:id="10636"/>
      <w:r w:rsidRPr="00B02A0B">
        <w:lastRenderedPageBreak/>
        <w:t>H.1.2.5</w:t>
      </w:r>
      <w:r w:rsidRPr="00B02A0B">
        <w:tab/>
        <w:t>Info package parameters</w:t>
      </w:r>
      <w:bookmarkEnd w:id="10637"/>
      <w:bookmarkEnd w:id="10638"/>
      <w:bookmarkEnd w:id="10639"/>
      <w:bookmarkEnd w:id="10640"/>
      <w:bookmarkEnd w:id="10641"/>
      <w:bookmarkEnd w:id="10642"/>
      <w:bookmarkEnd w:id="10643"/>
      <w:bookmarkEnd w:id="10644"/>
      <w:bookmarkEnd w:id="10645"/>
      <w:bookmarkEnd w:id="10646"/>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647" w:name="_CRH_1_2_6"/>
      <w:bookmarkStart w:id="10648" w:name="_Toc20215999"/>
      <w:bookmarkStart w:id="10649" w:name="_Toc27496561"/>
      <w:bookmarkStart w:id="10650" w:name="_Toc36108362"/>
      <w:bookmarkStart w:id="10651" w:name="_Toc44599146"/>
      <w:bookmarkStart w:id="10652" w:name="_Toc44603033"/>
      <w:bookmarkStart w:id="10653" w:name="_Toc45198210"/>
      <w:bookmarkStart w:id="10654" w:name="_Toc45696243"/>
      <w:bookmarkStart w:id="10655" w:name="_Toc51851742"/>
      <w:bookmarkStart w:id="10656" w:name="_Toc92225415"/>
      <w:bookmarkStart w:id="10657" w:name="_Toc218718389"/>
      <w:bookmarkEnd w:id="10647"/>
      <w:r w:rsidRPr="00B02A0B">
        <w:t>H.1.2.6</w:t>
      </w:r>
      <w:r w:rsidRPr="00B02A0B">
        <w:tab/>
        <w:t>SIP options tags</w:t>
      </w:r>
      <w:bookmarkEnd w:id="10648"/>
      <w:bookmarkEnd w:id="10649"/>
      <w:bookmarkEnd w:id="10650"/>
      <w:bookmarkEnd w:id="10651"/>
      <w:bookmarkEnd w:id="10652"/>
      <w:bookmarkEnd w:id="10653"/>
      <w:bookmarkEnd w:id="10654"/>
      <w:bookmarkEnd w:id="10655"/>
      <w:bookmarkEnd w:id="10656"/>
      <w:bookmarkEnd w:id="10657"/>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658" w:name="_CRH_1_2_7"/>
      <w:bookmarkStart w:id="10659" w:name="_Toc20216000"/>
      <w:bookmarkStart w:id="10660" w:name="_Toc27496562"/>
      <w:bookmarkStart w:id="10661" w:name="_Toc36108363"/>
      <w:bookmarkStart w:id="10662" w:name="_Toc44599147"/>
      <w:bookmarkStart w:id="10663" w:name="_Toc44603034"/>
      <w:bookmarkStart w:id="10664" w:name="_Toc45198211"/>
      <w:bookmarkStart w:id="10665" w:name="_Toc45696244"/>
      <w:bookmarkStart w:id="10666" w:name="_Toc51851743"/>
      <w:bookmarkStart w:id="10667" w:name="_Toc92225416"/>
      <w:bookmarkStart w:id="10668" w:name="_Toc218718390"/>
      <w:bookmarkEnd w:id="10658"/>
      <w:r w:rsidRPr="00B02A0B">
        <w:t>H.1.2.</w:t>
      </w:r>
      <w:r w:rsidRPr="00B02A0B">
        <w:rPr>
          <w:lang w:val="en-US"/>
        </w:rPr>
        <w:t>7</w:t>
      </w:r>
      <w:r w:rsidRPr="00B02A0B">
        <w:tab/>
      </w:r>
      <w:r w:rsidRPr="00B02A0B">
        <w:rPr>
          <w:lang w:val="en-US"/>
        </w:rPr>
        <w:t>INFO message body parts</w:t>
      </w:r>
      <w:bookmarkEnd w:id="10659"/>
      <w:bookmarkEnd w:id="10660"/>
      <w:bookmarkEnd w:id="10661"/>
      <w:bookmarkEnd w:id="10662"/>
      <w:bookmarkEnd w:id="10663"/>
      <w:bookmarkEnd w:id="10664"/>
      <w:bookmarkEnd w:id="10665"/>
      <w:bookmarkEnd w:id="10666"/>
      <w:bookmarkEnd w:id="10667"/>
      <w:bookmarkEnd w:id="10668"/>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669" w:name="_CRH_1_2_8"/>
      <w:bookmarkStart w:id="10670" w:name="_Toc20216001"/>
      <w:bookmarkStart w:id="10671" w:name="_Toc27496563"/>
      <w:bookmarkStart w:id="10672" w:name="_Toc36108364"/>
      <w:bookmarkStart w:id="10673" w:name="_Toc44599148"/>
      <w:bookmarkStart w:id="10674" w:name="_Toc44603035"/>
      <w:bookmarkStart w:id="10675" w:name="_Toc45198212"/>
      <w:bookmarkStart w:id="10676" w:name="_Toc45696245"/>
      <w:bookmarkStart w:id="10677" w:name="_Toc51851744"/>
      <w:bookmarkStart w:id="10678" w:name="_Toc92225417"/>
      <w:bookmarkStart w:id="10679" w:name="_Toc218718391"/>
      <w:bookmarkEnd w:id="10669"/>
      <w:r w:rsidRPr="00B02A0B">
        <w:rPr>
          <w:noProof/>
          <w:lang w:val="en-US"/>
        </w:rPr>
        <w:t>H.1.2.8</w:t>
      </w:r>
      <w:r w:rsidRPr="00B02A0B">
        <w:rPr>
          <w:noProof/>
          <w:lang w:val="en-US"/>
        </w:rPr>
        <w:tab/>
        <w:t>Info package usage restrictions</w:t>
      </w:r>
      <w:bookmarkEnd w:id="10670"/>
      <w:bookmarkEnd w:id="10671"/>
      <w:bookmarkEnd w:id="10672"/>
      <w:bookmarkEnd w:id="10673"/>
      <w:bookmarkEnd w:id="10674"/>
      <w:bookmarkEnd w:id="10675"/>
      <w:bookmarkEnd w:id="10676"/>
      <w:bookmarkEnd w:id="10677"/>
      <w:bookmarkEnd w:id="10678"/>
      <w:bookmarkEnd w:id="10679"/>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680" w:name="_CRH_1_2_9"/>
      <w:bookmarkStart w:id="10681" w:name="_Toc20216002"/>
      <w:bookmarkStart w:id="10682" w:name="_Toc27496564"/>
      <w:bookmarkStart w:id="10683" w:name="_Toc36108365"/>
      <w:bookmarkStart w:id="10684" w:name="_Toc44599149"/>
      <w:bookmarkStart w:id="10685" w:name="_Toc44603036"/>
      <w:bookmarkStart w:id="10686" w:name="_Toc45198213"/>
      <w:bookmarkStart w:id="10687" w:name="_Toc45696246"/>
      <w:bookmarkStart w:id="10688" w:name="_Toc51851745"/>
      <w:bookmarkStart w:id="10689" w:name="_Toc92225418"/>
      <w:bookmarkStart w:id="10690" w:name="_Toc218718392"/>
      <w:bookmarkEnd w:id="10680"/>
      <w:r w:rsidRPr="00B02A0B">
        <w:rPr>
          <w:noProof/>
          <w:lang w:val="en-US"/>
        </w:rPr>
        <w:t>H.1.2.9</w:t>
      </w:r>
      <w:r w:rsidRPr="00B02A0B">
        <w:rPr>
          <w:noProof/>
          <w:lang w:val="en-US"/>
        </w:rPr>
        <w:tab/>
      </w:r>
      <w:r w:rsidRPr="00B02A0B">
        <w:rPr>
          <w:lang w:val="en-US"/>
        </w:rPr>
        <w:t>Rate of INFO Requests</w:t>
      </w:r>
      <w:bookmarkEnd w:id="10681"/>
      <w:bookmarkEnd w:id="10682"/>
      <w:bookmarkEnd w:id="10683"/>
      <w:bookmarkEnd w:id="10684"/>
      <w:bookmarkEnd w:id="10685"/>
      <w:bookmarkEnd w:id="10686"/>
      <w:bookmarkEnd w:id="10687"/>
      <w:bookmarkEnd w:id="10688"/>
      <w:bookmarkEnd w:id="10689"/>
      <w:bookmarkEnd w:id="10690"/>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691" w:name="_CRH_1_2_10"/>
      <w:bookmarkStart w:id="10692" w:name="_Toc20216003"/>
      <w:bookmarkStart w:id="10693" w:name="_Toc27496565"/>
      <w:bookmarkStart w:id="10694" w:name="_Toc36108366"/>
      <w:bookmarkStart w:id="10695" w:name="_Toc44599150"/>
      <w:bookmarkStart w:id="10696" w:name="_Toc44603037"/>
      <w:bookmarkStart w:id="10697" w:name="_Toc45198214"/>
      <w:bookmarkStart w:id="10698" w:name="_Toc45696247"/>
      <w:bookmarkStart w:id="10699" w:name="_Toc51851746"/>
      <w:bookmarkStart w:id="10700" w:name="_Toc92225419"/>
      <w:bookmarkStart w:id="10701" w:name="_Toc218718393"/>
      <w:bookmarkEnd w:id="10691"/>
      <w:r w:rsidRPr="00B02A0B">
        <w:rPr>
          <w:lang w:val="en-US"/>
        </w:rPr>
        <w:t>H.1.2.10</w:t>
      </w:r>
      <w:r w:rsidRPr="00B02A0B">
        <w:rPr>
          <w:lang w:val="en-US"/>
        </w:rPr>
        <w:tab/>
        <w:t>Info package security considerations</w:t>
      </w:r>
      <w:bookmarkEnd w:id="10692"/>
      <w:bookmarkEnd w:id="10693"/>
      <w:bookmarkEnd w:id="10694"/>
      <w:bookmarkEnd w:id="10695"/>
      <w:bookmarkEnd w:id="10696"/>
      <w:bookmarkEnd w:id="10697"/>
      <w:bookmarkEnd w:id="10698"/>
      <w:bookmarkEnd w:id="10699"/>
      <w:bookmarkEnd w:id="10700"/>
      <w:bookmarkEnd w:id="10701"/>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702" w:name="_CRH_1_2_11"/>
      <w:bookmarkStart w:id="10703" w:name="_Toc20216004"/>
      <w:bookmarkStart w:id="10704" w:name="_Toc27496566"/>
      <w:bookmarkStart w:id="10705" w:name="_Toc36108367"/>
      <w:bookmarkStart w:id="10706" w:name="_Toc44599151"/>
      <w:bookmarkStart w:id="10707" w:name="_Toc44603038"/>
      <w:bookmarkStart w:id="10708" w:name="_Toc45198215"/>
      <w:bookmarkStart w:id="10709" w:name="_Toc45696248"/>
      <w:bookmarkStart w:id="10710" w:name="_Toc51851747"/>
      <w:bookmarkStart w:id="10711" w:name="_Toc92225420"/>
      <w:bookmarkStart w:id="10712" w:name="_Toc218718394"/>
      <w:bookmarkEnd w:id="10702"/>
      <w:r w:rsidRPr="00B02A0B">
        <w:rPr>
          <w:lang w:val="en-US"/>
        </w:rPr>
        <w:t>H.1.2.11</w:t>
      </w:r>
      <w:r w:rsidRPr="00B02A0B">
        <w:rPr>
          <w:lang w:val="en-US"/>
        </w:rPr>
        <w:tab/>
      </w:r>
      <w:r w:rsidRPr="00B02A0B">
        <w:rPr>
          <w:noProof/>
          <w:lang w:val="en-US"/>
        </w:rPr>
        <w:t>Implementation details and examples</w:t>
      </w:r>
      <w:bookmarkEnd w:id="10703"/>
      <w:bookmarkEnd w:id="10704"/>
      <w:bookmarkEnd w:id="10705"/>
      <w:bookmarkEnd w:id="10706"/>
      <w:bookmarkEnd w:id="10707"/>
      <w:bookmarkEnd w:id="10708"/>
      <w:bookmarkEnd w:id="10709"/>
      <w:bookmarkEnd w:id="10710"/>
      <w:bookmarkEnd w:id="10711"/>
      <w:bookmarkEnd w:id="10712"/>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43D7A869" w:rsidR="00885A27" w:rsidRPr="00B44357" w:rsidRDefault="00B44357" w:rsidP="00B44357">
      <w:pPr>
        <w:pStyle w:val="Heading8"/>
      </w:pPr>
      <w:bookmarkStart w:id="10713" w:name="_CRAnnexInormative"/>
      <w:bookmarkEnd w:id="10713"/>
      <w:r w:rsidRPr="00B02A0B">
        <w:br w:type="page"/>
      </w:r>
      <w:bookmarkStart w:id="10714" w:name="_Toc218718395"/>
      <w:r w:rsidR="00885A27" w:rsidRPr="00B44357">
        <w:lastRenderedPageBreak/>
        <w:t>Annex I (normative):</w:t>
      </w:r>
      <w:r w:rsidR="00885A27" w:rsidRPr="00B44357">
        <w:br/>
        <w:t xml:space="preserve">MCData session control specific concepts for the support of mission critical services over </w:t>
      </w:r>
      <w:r w:rsidR="00885A27" w:rsidRPr="00B44357">
        <w:rPr>
          <w:rFonts w:hint="eastAsia"/>
        </w:rPr>
        <w:t>5GS</w:t>
      </w:r>
      <w:bookmarkEnd w:id="10714"/>
    </w:p>
    <w:p w14:paraId="10C8357A" w14:textId="27940D10" w:rsidR="00885A27" w:rsidRDefault="00885A27" w:rsidP="00885A27">
      <w:pPr>
        <w:pStyle w:val="Heading1"/>
        <w:pBdr>
          <w:top w:val="none" w:sz="0" w:space="0" w:color="auto"/>
        </w:pBdr>
      </w:pPr>
      <w:bookmarkStart w:id="10715" w:name="_CRI_1"/>
      <w:bookmarkStart w:id="10716" w:name="_Toc20156543"/>
      <w:bookmarkStart w:id="10717" w:name="_Toc27501739"/>
      <w:bookmarkStart w:id="10718" w:name="_Toc36049870"/>
      <w:bookmarkStart w:id="10719" w:name="_Toc45210640"/>
      <w:bookmarkStart w:id="10720" w:name="_Toc51861467"/>
      <w:bookmarkStart w:id="10721" w:name="_Toc83392998"/>
      <w:bookmarkStart w:id="10722" w:name="_Toc218718396"/>
      <w:bookmarkEnd w:id="10715"/>
      <w:r>
        <w:t>I.1</w:t>
      </w:r>
      <w:r>
        <w:tab/>
        <w:t>General</w:t>
      </w:r>
      <w:bookmarkEnd w:id="10716"/>
      <w:bookmarkEnd w:id="10717"/>
      <w:bookmarkEnd w:id="10718"/>
      <w:bookmarkEnd w:id="10719"/>
      <w:bookmarkEnd w:id="10720"/>
      <w:bookmarkEnd w:id="10721"/>
      <w:bookmarkEnd w:id="10722"/>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723" w:name="_CRI_3"/>
      <w:bookmarkStart w:id="10724" w:name="_Toc20212498"/>
      <w:bookmarkStart w:id="10725" w:name="_Toc27731853"/>
      <w:bookmarkStart w:id="10726" w:name="_Toc36127631"/>
      <w:bookmarkStart w:id="10727" w:name="_Toc45214737"/>
      <w:bookmarkStart w:id="10728" w:name="_Toc51937876"/>
      <w:bookmarkStart w:id="10729" w:name="_Toc51938185"/>
      <w:bookmarkStart w:id="10730" w:name="_Toc82013054"/>
      <w:bookmarkStart w:id="10731" w:name="_Toc218718397"/>
      <w:bookmarkEnd w:id="10723"/>
      <w:r>
        <w:t>I.3</w:t>
      </w:r>
      <w:r>
        <w:tab/>
        <w:t>Mapping of EPS-specific terms to 5GS</w:t>
      </w:r>
      <w:bookmarkEnd w:id="10731"/>
    </w:p>
    <w:p w14:paraId="36F7C192" w14:textId="77777777" w:rsidR="00EC21CF" w:rsidRDefault="00EC21CF" w:rsidP="00EC21CF">
      <w:pPr>
        <w:pStyle w:val="Heading2"/>
      </w:pPr>
      <w:bookmarkStart w:id="10732" w:name="_CRI_3_1"/>
      <w:bookmarkStart w:id="10733" w:name="_Toc218718398"/>
      <w:bookmarkEnd w:id="10732"/>
      <w:r>
        <w:t>I.3.1</w:t>
      </w:r>
      <w:r>
        <w:tab/>
        <w:t>Session aspects</w:t>
      </w:r>
      <w:bookmarkEnd w:id="10733"/>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734" w:name="_CRI_3_2"/>
      <w:bookmarkStart w:id="10735" w:name="_Toc218718399"/>
      <w:bookmarkEnd w:id="10734"/>
      <w:r>
        <w:t>I.3.2</w:t>
      </w:r>
      <w:r>
        <w:tab/>
        <w:t>Bearer aspects</w:t>
      </w:r>
      <w:bookmarkEnd w:id="10735"/>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736" w:name="_CRI_3_3"/>
      <w:bookmarkStart w:id="10737" w:name="_Toc218718400"/>
      <w:bookmarkEnd w:id="10736"/>
      <w:r>
        <w:t>I.3.3</w:t>
      </w:r>
      <w:r>
        <w:tab/>
        <w:t>Resource sharing</w:t>
      </w:r>
      <w:bookmarkEnd w:id="10737"/>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738" w:name="_CRI_3_4"/>
      <w:bookmarkStart w:id="10739" w:name="_Toc218718401"/>
      <w:bookmarkEnd w:id="10738"/>
      <w:r>
        <w:t>I.3.4</w:t>
      </w:r>
      <w:r>
        <w:tab/>
      </w:r>
      <w:r w:rsidRPr="00B963A7">
        <w:t>Mapping of MBMS terms to MBS</w:t>
      </w:r>
      <w:bookmarkEnd w:id="10739"/>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740" w:name="_CRI_3_5"/>
      <w:bookmarkStart w:id="10741" w:name="_Toc146247143"/>
      <w:bookmarkStart w:id="10742" w:name="_Toc218718402"/>
      <w:bookmarkEnd w:id="10740"/>
      <w:r>
        <w:rPr>
          <w:rFonts w:hint="eastAsia"/>
          <w:lang w:eastAsia="zh-CN"/>
        </w:rPr>
        <w:lastRenderedPageBreak/>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741"/>
      <w:bookmarkEnd w:id="10742"/>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B44357" w:rsidRDefault="003A3EDB" w:rsidP="00B44357">
      <w:pPr>
        <w:pStyle w:val="B1"/>
      </w:pPr>
      <w:r w:rsidRPr="00B44357">
        <w:t>-</w:t>
      </w:r>
      <w:r w:rsidRPr="00B44357">
        <w:tab/>
        <w:t>PPPP (ProSe Per-Packet Priority) shall be replaced with PQI, as specified in 3GPP TS 24.554 [</w:t>
      </w:r>
      <w:r w:rsidR="00AF600F" w:rsidRPr="00B44357">
        <w:t>86</w:t>
      </w:r>
      <w:r w:rsidRPr="00B44357">
        <w:t>].</w:t>
      </w:r>
    </w:p>
    <w:p w14:paraId="28D46505" w14:textId="46F23B11" w:rsidR="00885A27" w:rsidRDefault="00885A27" w:rsidP="00885A27">
      <w:pPr>
        <w:pStyle w:val="Heading1"/>
        <w:pBdr>
          <w:top w:val="none" w:sz="0" w:space="0" w:color="auto"/>
        </w:pBdr>
      </w:pPr>
      <w:bookmarkStart w:id="10743" w:name="_CRI_2"/>
      <w:bookmarkStart w:id="10744" w:name="_Toc218718403"/>
      <w:bookmarkEnd w:id="10743"/>
      <w:r>
        <w:t>I.2</w:t>
      </w:r>
      <w:r>
        <w:tab/>
      </w:r>
      <w:bookmarkEnd w:id="10724"/>
      <w:bookmarkEnd w:id="10725"/>
      <w:bookmarkEnd w:id="10726"/>
      <w:bookmarkEnd w:id="10727"/>
      <w:bookmarkEnd w:id="10728"/>
      <w:bookmarkEnd w:id="10729"/>
      <w:bookmarkEnd w:id="10730"/>
      <w:r>
        <w:t>Aspects not applicable to 5GS</w:t>
      </w:r>
      <w:bookmarkEnd w:id="10744"/>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745" w:name="_CRAnnexJinformative"/>
      <w:bookmarkEnd w:id="10745"/>
      <w:r w:rsidRPr="00B02A0B">
        <w:br w:type="page"/>
      </w:r>
      <w:bookmarkStart w:id="10746" w:name="_Toc20216005"/>
      <w:bookmarkStart w:id="10747" w:name="_Toc27496567"/>
      <w:bookmarkStart w:id="10748" w:name="_Toc36108368"/>
      <w:bookmarkStart w:id="10749" w:name="_Toc44599152"/>
      <w:bookmarkStart w:id="10750" w:name="_Toc44603039"/>
      <w:bookmarkStart w:id="10751" w:name="_Toc45198216"/>
      <w:bookmarkStart w:id="10752" w:name="_Toc45696249"/>
      <w:bookmarkStart w:id="10753" w:name="_Toc51851748"/>
      <w:bookmarkStart w:id="10754" w:name="_Toc92225421"/>
      <w:bookmarkStart w:id="10755" w:name="_Toc218718404"/>
      <w:r w:rsidRPr="00B02A0B">
        <w:lastRenderedPageBreak/>
        <w:t xml:space="preserve">Annex </w:t>
      </w:r>
      <w:r w:rsidR="00885A27">
        <w:t>J</w:t>
      </w:r>
      <w:r w:rsidR="00885A27" w:rsidRPr="00B02A0B">
        <w:t xml:space="preserve"> </w:t>
      </w:r>
      <w:r w:rsidRPr="00B02A0B">
        <w:t>(informative):</w:t>
      </w:r>
      <w:r w:rsidRPr="00B02A0B">
        <w:br/>
        <w:t>Change history</w:t>
      </w:r>
      <w:bookmarkEnd w:id="10746"/>
      <w:bookmarkEnd w:id="10747"/>
      <w:bookmarkEnd w:id="10748"/>
      <w:bookmarkEnd w:id="10749"/>
      <w:bookmarkEnd w:id="10750"/>
      <w:bookmarkEnd w:id="10751"/>
      <w:bookmarkEnd w:id="10752"/>
      <w:bookmarkEnd w:id="10753"/>
      <w:bookmarkEnd w:id="10754"/>
      <w:bookmarkEnd w:id="1075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26"/>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B02A0B">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B02A0B">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B02A0B">
        <w:tc>
          <w:tcPr>
            <w:tcW w:w="800" w:type="dxa"/>
            <w:shd w:val="solid" w:color="FFFFFF" w:fill="auto"/>
          </w:tcPr>
          <w:p w14:paraId="0DB4F921"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72C61507" w14:textId="77777777" w:rsidR="005C310B" w:rsidRPr="00200F35" w:rsidRDefault="005C310B" w:rsidP="00B02A0B">
            <w:pPr>
              <w:pStyle w:val="TAC"/>
              <w:rPr>
                <w:sz w:val="16"/>
                <w:szCs w:val="16"/>
                <w:lang w:val="fr-FR"/>
              </w:rPr>
            </w:pPr>
            <w:r w:rsidRPr="00200F35">
              <w:rPr>
                <w:sz w:val="16"/>
                <w:szCs w:val="16"/>
              </w:rPr>
              <w:t>CT#</w:t>
            </w:r>
            <w:r w:rsidRPr="00200F35">
              <w:rPr>
                <w:sz w:val="16"/>
                <w:szCs w:val="16"/>
                <w:lang w:val="fr-FR"/>
              </w:rPr>
              <w:t>81</w:t>
            </w:r>
          </w:p>
        </w:tc>
        <w:tc>
          <w:tcPr>
            <w:tcW w:w="1094" w:type="dxa"/>
            <w:shd w:val="solid" w:color="FFFFFF" w:fill="auto"/>
          </w:tcPr>
          <w:p w14:paraId="3421B248"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0BC13246" w14:textId="77777777" w:rsidR="005C310B" w:rsidRPr="00200F35" w:rsidRDefault="005C310B" w:rsidP="00B02A0B">
            <w:pPr>
              <w:pStyle w:val="TAL"/>
              <w:rPr>
                <w:sz w:val="16"/>
                <w:szCs w:val="16"/>
              </w:rPr>
            </w:pPr>
            <w:r w:rsidRPr="00200F35">
              <w:rPr>
                <w:sz w:val="16"/>
                <w:szCs w:val="16"/>
              </w:rPr>
              <w:t>0048</w:t>
            </w:r>
          </w:p>
        </w:tc>
        <w:tc>
          <w:tcPr>
            <w:tcW w:w="425" w:type="dxa"/>
            <w:shd w:val="solid" w:color="FFFFFF" w:fill="auto"/>
          </w:tcPr>
          <w:p w14:paraId="0DB2712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1AC018C"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EC40E8F" w14:textId="77777777" w:rsidR="005C310B" w:rsidRPr="00200F35" w:rsidRDefault="005C310B" w:rsidP="00B02A0B">
            <w:pPr>
              <w:pStyle w:val="TAL"/>
              <w:rPr>
                <w:sz w:val="16"/>
                <w:szCs w:val="16"/>
              </w:rPr>
            </w:pPr>
            <w:r w:rsidRPr="00200F35">
              <w:rPr>
                <w:sz w:val="16"/>
                <w:szCs w:val="16"/>
              </w:rPr>
              <w:t>Completed IANA registrations for MCData</w:t>
            </w:r>
          </w:p>
        </w:tc>
        <w:tc>
          <w:tcPr>
            <w:tcW w:w="708" w:type="dxa"/>
            <w:shd w:val="solid" w:color="FFFFFF" w:fill="auto"/>
          </w:tcPr>
          <w:p w14:paraId="126F4E5B" w14:textId="77777777" w:rsidR="005C310B" w:rsidRPr="00200F35" w:rsidRDefault="005C310B" w:rsidP="00B02A0B">
            <w:pPr>
              <w:pStyle w:val="TAC"/>
              <w:rPr>
                <w:sz w:val="16"/>
                <w:szCs w:val="16"/>
              </w:rPr>
            </w:pPr>
            <w:r w:rsidRPr="00200F35">
              <w:rPr>
                <w:sz w:val="16"/>
                <w:szCs w:val="16"/>
              </w:rPr>
              <w:t>15.3.0</w:t>
            </w:r>
          </w:p>
        </w:tc>
      </w:tr>
      <w:tr w:rsidR="005C310B" w:rsidRPr="00B02A0B" w14:paraId="304231B4" w14:textId="77777777" w:rsidTr="00B02A0B">
        <w:tc>
          <w:tcPr>
            <w:tcW w:w="800" w:type="dxa"/>
            <w:shd w:val="solid" w:color="FFFFFF" w:fill="auto"/>
          </w:tcPr>
          <w:p w14:paraId="36901D00"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51B556C6"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34CED89A"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E584A48" w14:textId="77777777" w:rsidR="005C310B" w:rsidRPr="00200F35" w:rsidRDefault="005C310B" w:rsidP="00B02A0B">
            <w:pPr>
              <w:pStyle w:val="TAL"/>
              <w:rPr>
                <w:sz w:val="16"/>
                <w:szCs w:val="16"/>
              </w:rPr>
            </w:pPr>
            <w:r w:rsidRPr="00200F35">
              <w:rPr>
                <w:sz w:val="16"/>
                <w:szCs w:val="16"/>
              </w:rPr>
              <w:t>0050</w:t>
            </w:r>
          </w:p>
        </w:tc>
        <w:tc>
          <w:tcPr>
            <w:tcW w:w="425" w:type="dxa"/>
            <w:shd w:val="solid" w:color="FFFFFF" w:fill="auto"/>
          </w:tcPr>
          <w:p w14:paraId="1C26B12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3670EE5"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B325FA" w14:textId="77777777" w:rsidR="005C310B" w:rsidRPr="00200F35" w:rsidRDefault="005C310B" w:rsidP="00B02A0B">
            <w:pPr>
              <w:pStyle w:val="TAL"/>
              <w:rPr>
                <w:sz w:val="16"/>
                <w:szCs w:val="16"/>
              </w:rPr>
            </w:pPr>
            <w:r w:rsidRPr="00200F35">
              <w:rPr>
                <w:sz w:val="16"/>
                <w:szCs w:val="16"/>
              </w:rPr>
              <w:t>Fix issues with encoding of IEs in MONP messages for MCData</w:t>
            </w:r>
          </w:p>
        </w:tc>
        <w:tc>
          <w:tcPr>
            <w:tcW w:w="708" w:type="dxa"/>
            <w:shd w:val="solid" w:color="FFFFFF" w:fill="auto"/>
          </w:tcPr>
          <w:p w14:paraId="3AC4F044" w14:textId="77777777" w:rsidR="005C310B" w:rsidRPr="00200F35" w:rsidRDefault="005C310B" w:rsidP="00B02A0B">
            <w:pPr>
              <w:pStyle w:val="TAC"/>
              <w:rPr>
                <w:sz w:val="16"/>
                <w:szCs w:val="16"/>
              </w:rPr>
            </w:pPr>
            <w:r w:rsidRPr="00200F35">
              <w:rPr>
                <w:sz w:val="16"/>
                <w:szCs w:val="16"/>
              </w:rPr>
              <w:t>15.3.0</w:t>
            </w:r>
          </w:p>
        </w:tc>
      </w:tr>
      <w:tr w:rsidR="005C310B" w:rsidRPr="00B02A0B" w14:paraId="6434F29A" w14:textId="77777777" w:rsidTr="00B02A0B">
        <w:tc>
          <w:tcPr>
            <w:tcW w:w="800" w:type="dxa"/>
            <w:shd w:val="solid" w:color="FFFFFF" w:fill="auto"/>
          </w:tcPr>
          <w:p w14:paraId="7679876D"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F4D53EA"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44990077" w14:textId="77777777" w:rsidR="005C310B" w:rsidRPr="00200F35" w:rsidRDefault="005C310B" w:rsidP="00B02A0B">
            <w:pPr>
              <w:pStyle w:val="TAC"/>
              <w:rPr>
                <w:sz w:val="16"/>
                <w:szCs w:val="16"/>
                <w:lang w:val="fr-FR"/>
              </w:rPr>
            </w:pPr>
            <w:r w:rsidRPr="00200F35">
              <w:rPr>
                <w:sz w:val="16"/>
                <w:szCs w:val="16"/>
              </w:rPr>
              <w:t>CP-1821</w:t>
            </w:r>
            <w:r w:rsidRPr="00200F35">
              <w:rPr>
                <w:sz w:val="16"/>
                <w:szCs w:val="16"/>
                <w:lang w:val="fr-FR"/>
              </w:rPr>
              <w:t>47</w:t>
            </w:r>
          </w:p>
        </w:tc>
        <w:tc>
          <w:tcPr>
            <w:tcW w:w="525" w:type="dxa"/>
            <w:shd w:val="solid" w:color="FFFFFF" w:fill="auto"/>
          </w:tcPr>
          <w:p w14:paraId="3CB3A182" w14:textId="77777777" w:rsidR="005C310B" w:rsidRPr="00200F35" w:rsidRDefault="005C310B" w:rsidP="00B02A0B">
            <w:pPr>
              <w:pStyle w:val="TAL"/>
              <w:rPr>
                <w:sz w:val="16"/>
                <w:szCs w:val="16"/>
              </w:rPr>
            </w:pPr>
            <w:r w:rsidRPr="00200F35">
              <w:rPr>
                <w:sz w:val="16"/>
                <w:szCs w:val="16"/>
              </w:rPr>
              <w:t>0051</w:t>
            </w:r>
          </w:p>
        </w:tc>
        <w:tc>
          <w:tcPr>
            <w:tcW w:w="425" w:type="dxa"/>
            <w:shd w:val="solid" w:color="FFFFFF" w:fill="auto"/>
          </w:tcPr>
          <w:p w14:paraId="5247CE9E" w14:textId="77777777" w:rsidR="005C310B" w:rsidRPr="00200F35" w:rsidRDefault="005C310B" w:rsidP="00B02A0B">
            <w:pPr>
              <w:pStyle w:val="TAR"/>
              <w:rPr>
                <w:sz w:val="16"/>
                <w:szCs w:val="16"/>
              </w:rPr>
            </w:pPr>
          </w:p>
        </w:tc>
        <w:tc>
          <w:tcPr>
            <w:tcW w:w="425" w:type="dxa"/>
            <w:shd w:val="solid" w:color="FFFFFF" w:fill="auto"/>
          </w:tcPr>
          <w:p w14:paraId="27CE6DC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570241" w14:textId="77777777" w:rsidR="005C310B" w:rsidRPr="00200F35" w:rsidRDefault="005C310B" w:rsidP="00B02A0B">
            <w:pPr>
              <w:pStyle w:val="TAL"/>
              <w:rPr>
                <w:sz w:val="16"/>
                <w:szCs w:val="16"/>
              </w:rPr>
            </w:pPr>
            <w:r w:rsidRPr="00200F35">
              <w:rPr>
                <w:sz w:val="16"/>
                <w:szCs w:val="16"/>
              </w:rPr>
              <w:t>Change Extended Application ID from TLV to TLV-E</w:t>
            </w:r>
          </w:p>
        </w:tc>
        <w:tc>
          <w:tcPr>
            <w:tcW w:w="708" w:type="dxa"/>
            <w:shd w:val="solid" w:color="FFFFFF" w:fill="auto"/>
          </w:tcPr>
          <w:p w14:paraId="65FE349A" w14:textId="77777777" w:rsidR="005C310B" w:rsidRPr="00200F35" w:rsidRDefault="005C310B" w:rsidP="00B02A0B">
            <w:pPr>
              <w:pStyle w:val="TAC"/>
              <w:rPr>
                <w:sz w:val="16"/>
                <w:szCs w:val="16"/>
              </w:rPr>
            </w:pPr>
            <w:r w:rsidRPr="00200F35">
              <w:rPr>
                <w:sz w:val="16"/>
                <w:szCs w:val="16"/>
              </w:rPr>
              <w:t>15.3.0</w:t>
            </w:r>
          </w:p>
        </w:tc>
      </w:tr>
      <w:tr w:rsidR="005C310B" w:rsidRPr="00B02A0B" w14:paraId="5C315DF0" w14:textId="77777777" w:rsidTr="00B02A0B">
        <w:tc>
          <w:tcPr>
            <w:tcW w:w="800" w:type="dxa"/>
            <w:shd w:val="solid" w:color="FFFFFF" w:fill="auto"/>
          </w:tcPr>
          <w:p w14:paraId="5E4BE50C" w14:textId="77777777" w:rsidR="005C310B" w:rsidRPr="00200F35" w:rsidRDefault="005C310B" w:rsidP="00B02A0B">
            <w:pPr>
              <w:pStyle w:val="TAC"/>
              <w:rPr>
                <w:sz w:val="16"/>
                <w:szCs w:val="16"/>
              </w:rPr>
            </w:pPr>
            <w:r w:rsidRPr="00200F35">
              <w:rPr>
                <w:sz w:val="16"/>
                <w:szCs w:val="16"/>
              </w:rPr>
              <w:t>201</w:t>
            </w:r>
            <w:r w:rsidRPr="00200F35">
              <w:rPr>
                <w:sz w:val="16"/>
                <w:szCs w:val="16"/>
                <w:lang w:val="fr-FR"/>
              </w:rPr>
              <w:t>8</w:t>
            </w:r>
            <w:r w:rsidRPr="00200F35">
              <w:rPr>
                <w:sz w:val="16"/>
                <w:szCs w:val="16"/>
              </w:rPr>
              <w:t>-09</w:t>
            </w:r>
          </w:p>
        </w:tc>
        <w:tc>
          <w:tcPr>
            <w:tcW w:w="800" w:type="dxa"/>
            <w:shd w:val="solid" w:color="FFFFFF" w:fill="auto"/>
          </w:tcPr>
          <w:p w14:paraId="209ED4CE" w14:textId="77777777" w:rsidR="005C310B" w:rsidRPr="00200F35" w:rsidRDefault="005C310B" w:rsidP="00B02A0B">
            <w:pPr>
              <w:pStyle w:val="TAC"/>
              <w:rPr>
                <w:sz w:val="16"/>
                <w:szCs w:val="16"/>
              </w:rPr>
            </w:pPr>
            <w:r w:rsidRPr="00200F35">
              <w:rPr>
                <w:sz w:val="16"/>
                <w:szCs w:val="16"/>
              </w:rPr>
              <w:t>CT#</w:t>
            </w:r>
            <w:r w:rsidRPr="00200F35">
              <w:rPr>
                <w:sz w:val="16"/>
                <w:szCs w:val="16"/>
                <w:lang w:val="fr-FR"/>
              </w:rPr>
              <w:t>81</w:t>
            </w:r>
          </w:p>
        </w:tc>
        <w:tc>
          <w:tcPr>
            <w:tcW w:w="1094" w:type="dxa"/>
            <w:shd w:val="solid" w:color="FFFFFF" w:fill="auto"/>
          </w:tcPr>
          <w:p w14:paraId="08569557" w14:textId="77777777" w:rsidR="005C310B" w:rsidRPr="00200F35" w:rsidRDefault="005C310B" w:rsidP="00B02A0B">
            <w:pPr>
              <w:pStyle w:val="TAC"/>
              <w:rPr>
                <w:sz w:val="16"/>
                <w:szCs w:val="16"/>
              </w:rPr>
            </w:pPr>
            <w:r w:rsidRPr="00200F35">
              <w:rPr>
                <w:sz w:val="16"/>
                <w:szCs w:val="16"/>
              </w:rPr>
              <w:t>CP-182125</w:t>
            </w:r>
          </w:p>
        </w:tc>
        <w:tc>
          <w:tcPr>
            <w:tcW w:w="525" w:type="dxa"/>
            <w:shd w:val="solid" w:color="FFFFFF" w:fill="auto"/>
          </w:tcPr>
          <w:p w14:paraId="7CABEE6A" w14:textId="77777777" w:rsidR="005C310B" w:rsidRPr="00200F35" w:rsidRDefault="005C310B" w:rsidP="00B02A0B">
            <w:pPr>
              <w:pStyle w:val="TAL"/>
              <w:rPr>
                <w:sz w:val="16"/>
                <w:szCs w:val="16"/>
              </w:rPr>
            </w:pPr>
            <w:r w:rsidRPr="00200F35">
              <w:rPr>
                <w:sz w:val="16"/>
                <w:szCs w:val="16"/>
              </w:rPr>
              <w:t>0053</w:t>
            </w:r>
          </w:p>
        </w:tc>
        <w:tc>
          <w:tcPr>
            <w:tcW w:w="425" w:type="dxa"/>
            <w:shd w:val="solid" w:color="FFFFFF" w:fill="auto"/>
          </w:tcPr>
          <w:p w14:paraId="6AE6411B" w14:textId="77777777" w:rsidR="005C310B" w:rsidRPr="00200F35" w:rsidRDefault="005C310B" w:rsidP="00B02A0B">
            <w:pPr>
              <w:pStyle w:val="TAR"/>
              <w:rPr>
                <w:sz w:val="16"/>
                <w:szCs w:val="16"/>
              </w:rPr>
            </w:pPr>
          </w:p>
        </w:tc>
        <w:tc>
          <w:tcPr>
            <w:tcW w:w="425" w:type="dxa"/>
            <w:shd w:val="solid" w:color="FFFFFF" w:fill="auto"/>
          </w:tcPr>
          <w:p w14:paraId="1E5C988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61544649" w14:textId="77777777" w:rsidR="005C310B" w:rsidRPr="00200F35" w:rsidRDefault="005C310B" w:rsidP="00B02A0B">
            <w:pPr>
              <w:pStyle w:val="TAL"/>
              <w:rPr>
                <w:sz w:val="16"/>
                <w:szCs w:val="16"/>
              </w:rPr>
            </w:pPr>
            <w:r w:rsidRPr="00200F35">
              <w:rPr>
                <w:sz w:val="16"/>
                <w:szCs w:val="16"/>
              </w:rPr>
              <w:t>Addition of Registration without Auth Token</w:t>
            </w:r>
          </w:p>
        </w:tc>
        <w:tc>
          <w:tcPr>
            <w:tcW w:w="708" w:type="dxa"/>
            <w:shd w:val="solid" w:color="FFFFFF" w:fill="auto"/>
          </w:tcPr>
          <w:p w14:paraId="79195727" w14:textId="77777777" w:rsidR="005C310B" w:rsidRPr="00200F35" w:rsidRDefault="005C310B" w:rsidP="00B02A0B">
            <w:pPr>
              <w:pStyle w:val="TAC"/>
              <w:rPr>
                <w:sz w:val="16"/>
                <w:szCs w:val="16"/>
              </w:rPr>
            </w:pPr>
            <w:r w:rsidRPr="00200F35">
              <w:rPr>
                <w:sz w:val="16"/>
                <w:szCs w:val="16"/>
              </w:rPr>
              <w:t>15.3.0</w:t>
            </w:r>
          </w:p>
        </w:tc>
      </w:tr>
      <w:tr w:rsidR="005C310B" w:rsidRPr="00B02A0B" w14:paraId="034DCACE" w14:textId="77777777" w:rsidTr="00B02A0B">
        <w:tc>
          <w:tcPr>
            <w:tcW w:w="800" w:type="dxa"/>
            <w:shd w:val="solid" w:color="FFFFFF" w:fill="auto"/>
          </w:tcPr>
          <w:p w14:paraId="6CEDBA3E"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770ED89A"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0F98845C" w14:textId="77777777" w:rsidR="005C310B" w:rsidRPr="00200F35" w:rsidRDefault="005C310B" w:rsidP="00B02A0B">
            <w:pPr>
              <w:pStyle w:val="TAC"/>
              <w:rPr>
                <w:sz w:val="16"/>
                <w:szCs w:val="16"/>
              </w:rPr>
            </w:pPr>
            <w:r w:rsidRPr="00200F35">
              <w:rPr>
                <w:sz w:val="16"/>
                <w:szCs w:val="16"/>
              </w:rPr>
              <w:t>CP-183045</w:t>
            </w:r>
          </w:p>
        </w:tc>
        <w:tc>
          <w:tcPr>
            <w:tcW w:w="525" w:type="dxa"/>
            <w:shd w:val="solid" w:color="FFFFFF" w:fill="auto"/>
          </w:tcPr>
          <w:p w14:paraId="691A6D00" w14:textId="77777777" w:rsidR="005C310B" w:rsidRPr="00200F35" w:rsidRDefault="005C310B" w:rsidP="00B02A0B">
            <w:pPr>
              <w:pStyle w:val="TAL"/>
              <w:rPr>
                <w:sz w:val="16"/>
                <w:szCs w:val="16"/>
              </w:rPr>
            </w:pPr>
            <w:r w:rsidRPr="00200F35">
              <w:rPr>
                <w:sz w:val="16"/>
                <w:szCs w:val="16"/>
              </w:rPr>
              <w:t>0056</w:t>
            </w:r>
          </w:p>
        </w:tc>
        <w:tc>
          <w:tcPr>
            <w:tcW w:w="425" w:type="dxa"/>
            <w:shd w:val="solid" w:color="FFFFFF" w:fill="auto"/>
          </w:tcPr>
          <w:p w14:paraId="35D47FF4" w14:textId="77777777" w:rsidR="005C310B" w:rsidRPr="00200F35" w:rsidRDefault="005C310B" w:rsidP="00B02A0B">
            <w:pPr>
              <w:pStyle w:val="TAR"/>
              <w:rPr>
                <w:sz w:val="16"/>
                <w:szCs w:val="16"/>
              </w:rPr>
            </w:pPr>
          </w:p>
        </w:tc>
        <w:tc>
          <w:tcPr>
            <w:tcW w:w="425" w:type="dxa"/>
            <w:shd w:val="solid" w:color="FFFFFF" w:fill="auto"/>
          </w:tcPr>
          <w:p w14:paraId="343D7D25"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5F6D58D" w14:textId="77777777" w:rsidR="005C310B" w:rsidRPr="00200F35" w:rsidRDefault="005C310B" w:rsidP="00B02A0B">
            <w:pPr>
              <w:pStyle w:val="TAL"/>
              <w:rPr>
                <w:sz w:val="16"/>
                <w:szCs w:val="16"/>
              </w:rPr>
            </w:pPr>
            <w:r w:rsidRPr="00200F35">
              <w:rPr>
                <w:sz w:val="16"/>
                <w:szCs w:val="16"/>
              </w:rPr>
              <w:t>Removal of editor's notes</w:t>
            </w:r>
          </w:p>
        </w:tc>
        <w:tc>
          <w:tcPr>
            <w:tcW w:w="708" w:type="dxa"/>
            <w:shd w:val="solid" w:color="FFFFFF" w:fill="auto"/>
          </w:tcPr>
          <w:p w14:paraId="596B4548" w14:textId="77777777" w:rsidR="005C310B" w:rsidRPr="00200F35" w:rsidRDefault="005C310B" w:rsidP="00B02A0B">
            <w:pPr>
              <w:pStyle w:val="TAC"/>
              <w:rPr>
                <w:sz w:val="16"/>
                <w:szCs w:val="16"/>
              </w:rPr>
            </w:pPr>
            <w:r w:rsidRPr="00200F35">
              <w:rPr>
                <w:sz w:val="16"/>
                <w:szCs w:val="16"/>
              </w:rPr>
              <w:t>15.4.0</w:t>
            </w:r>
          </w:p>
        </w:tc>
      </w:tr>
      <w:tr w:rsidR="005C310B" w:rsidRPr="00B02A0B" w14:paraId="1F18D252" w14:textId="77777777" w:rsidTr="00B02A0B">
        <w:tc>
          <w:tcPr>
            <w:tcW w:w="800" w:type="dxa"/>
            <w:shd w:val="solid" w:color="FFFFFF" w:fill="auto"/>
          </w:tcPr>
          <w:p w14:paraId="5A69E6AC"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2BC34A47"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7E053E96"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2A3EF48F" w14:textId="77777777" w:rsidR="005C310B" w:rsidRPr="00200F35" w:rsidRDefault="005C310B" w:rsidP="00B02A0B">
            <w:pPr>
              <w:pStyle w:val="TAL"/>
              <w:rPr>
                <w:sz w:val="16"/>
                <w:szCs w:val="16"/>
              </w:rPr>
            </w:pPr>
            <w:r w:rsidRPr="00200F35">
              <w:rPr>
                <w:sz w:val="16"/>
                <w:szCs w:val="16"/>
              </w:rPr>
              <w:t>0058</w:t>
            </w:r>
          </w:p>
        </w:tc>
        <w:tc>
          <w:tcPr>
            <w:tcW w:w="425" w:type="dxa"/>
            <w:shd w:val="solid" w:color="FFFFFF" w:fill="auto"/>
          </w:tcPr>
          <w:p w14:paraId="4C38D35C" w14:textId="77777777" w:rsidR="005C310B" w:rsidRPr="00200F35" w:rsidRDefault="005C310B" w:rsidP="00B02A0B">
            <w:pPr>
              <w:pStyle w:val="TAR"/>
              <w:rPr>
                <w:sz w:val="16"/>
                <w:szCs w:val="16"/>
              </w:rPr>
            </w:pPr>
          </w:p>
        </w:tc>
        <w:tc>
          <w:tcPr>
            <w:tcW w:w="425" w:type="dxa"/>
            <w:shd w:val="solid" w:color="FFFFFF" w:fill="auto"/>
          </w:tcPr>
          <w:p w14:paraId="3B116037"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4A4F81F" w14:textId="77777777" w:rsidR="005C310B" w:rsidRPr="00200F35" w:rsidRDefault="005C310B" w:rsidP="00B02A0B">
            <w:pPr>
              <w:pStyle w:val="TAL"/>
              <w:rPr>
                <w:sz w:val="16"/>
                <w:szCs w:val="16"/>
              </w:rPr>
            </w:pPr>
            <w:r w:rsidRPr="00200F35">
              <w:rPr>
                <w:sz w:val="16"/>
                <w:szCs w:val="16"/>
              </w:rPr>
              <w:t>Correct root element in presence event package</w:t>
            </w:r>
          </w:p>
        </w:tc>
        <w:tc>
          <w:tcPr>
            <w:tcW w:w="708" w:type="dxa"/>
            <w:shd w:val="solid" w:color="FFFFFF" w:fill="auto"/>
          </w:tcPr>
          <w:p w14:paraId="67CF8471" w14:textId="77777777" w:rsidR="005C310B" w:rsidRPr="00200F35" w:rsidRDefault="005C310B" w:rsidP="00B02A0B">
            <w:pPr>
              <w:pStyle w:val="TAC"/>
              <w:rPr>
                <w:sz w:val="16"/>
                <w:szCs w:val="16"/>
              </w:rPr>
            </w:pPr>
            <w:r w:rsidRPr="00200F35">
              <w:rPr>
                <w:sz w:val="16"/>
                <w:szCs w:val="16"/>
              </w:rPr>
              <w:t>15.4.0</w:t>
            </w:r>
          </w:p>
        </w:tc>
      </w:tr>
      <w:tr w:rsidR="005C310B" w:rsidRPr="00B02A0B" w14:paraId="17FAC9DD" w14:textId="77777777" w:rsidTr="00B02A0B">
        <w:tc>
          <w:tcPr>
            <w:tcW w:w="800" w:type="dxa"/>
            <w:shd w:val="solid" w:color="FFFFFF" w:fill="auto"/>
          </w:tcPr>
          <w:p w14:paraId="16496384"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187B7C9F"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5468A60B"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4DB6DC5F" w14:textId="77777777" w:rsidR="005C310B" w:rsidRPr="00200F35" w:rsidRDefault="005C310B" w:rsidP="00B02A0B">
            <w:pPr>
              <w:pStyle w:val="TAL"/>
              <w:rPr>
                <w:sz w:val="16"/>
                <w:szCs w:val="16"/>
              </w:rPr>
            </w:pPr>
            <w:r w:rsidRPr="00200F35">
              <w:rPr>
                <w:sz w:val="16"/>
                <w:szCs w:val="16"/>
              </w:rPr>
              <w:t>0060</w:t>
            </w:r>
          </w:p>
        </w:tc>
        <w:tc>
          <w:tcPr>
            <w:tcW w:w="425" w:type="dxa"/>
            <w:shd w:val="solid" w:color="FFFFFF" w:fill="auto"/>
          </w:tcPr>
          <w:p w14:paraId="7B310352" w14:textId="77777777" w:rsidR="005C310B" w:rsidRPr="00200F35" w:rsidRDefault="005C310B" w:rsidP="00B02A0B">
            <w:pPr>
              <w:pStyle w:val="TAR"/>
              <w:rPr>
                <w:sz w:val="16"/>
                <w:szCs w:val="16"/>
              </w:rPr>
            </w:pPr>
          </w:p>
        </w:tc>
        <w:tc>
          <w:tcPr>
            <w:tcW w:w="425" w:type="dxa"/>
            <w:shd w:val="solid" w:color="FFFFFF" w:fill="auto"/>
          </w:tcPr>
          <w:p w14:paraId="225966B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AC53831" w14:textId="77777777" w:rsidR="005C310B" w:rsidRPr="00200F35" w:rsidRDefault="005C310B" w:rsidP="00B02A0B">
            <w:pPr>
              <w:pStyle w:val="TAL"/>
              <w:rPr>
                <w:sz w:val="16"/>
                <w:szCs w:val="16"/>
              </w:rPr>
            </w:pPr>
            <w:r w:rsidRPr="00200F35">
              <w:rPr>
                <w:sz w:val="16"/>
                <w:szCs w:val="16"/>
              </w:rPr>
              <w:t>Correction of the "prefix" attribute handling</w:t>
            </w:r>
          </w:p>
        </w:tc>
        <w:tc>
          <w:tcPr>
            <w:tcW w:w="708" w:type="dxa"/>
            <w:shd w:val="solid" w:color="FFFFFF" w:fill="auto"/>
          </w:tcPr>
          <w:p w14:paraId="5B0989DD" w14:textId="77777777" w:rsidR="005C310B" w:rsidRPr="00200F35" w:rsidRDefault="005C310B" w:rsidP="00B02A0B">
            <w:pPr>
              <w:pStyle w:val="TAC"/>
              <w:rPr>
                <w:sz w:val="16"/>
                <w:szCs w:val="16"/>
              </w:rPr>
            </w:pPr>
            <w:r w:rsidRPr="00200F35">
              <w:rPr>
                <w:sz w:val="16"/>
                <w:szCs w:val="16"/>
              </w:rPr>
              <w:t>15.4.0</w:t>
            </w:r>
          </w:p>
        </w:tc>
      </w:tr>
      <w:tr w:rsidR="005C310B" w:rsidRPr="00B02A0B" w14:paraId="1A73E004" w14:textId="77777777" w:rsidTr="00B02A0B">
        <w:tc>
          <w:tcPr>
            <w:tcW w:w="800" w:type="dxa"/>
            <w:shd w:val="solid" w:color="FFFFFF" w:fill="auto"/>
          </w:tcPr>
          <w:p w14:paraId="0B1EF051" w14:textId="77777777" w:rsidR="005C310B" w:rsidRPr="00200F35" w:rsidRDefault="005C310B" w:rsidP="00B02A0B">
            <w:pPr>
              <w:pStyle w:val="TAC"/>
              <w:rPr>
                <w:sz w:val="16"/>
                <w:szCs w:val="16"/>
              </w:rPr>
            </w:pPr>
            <w:r w:rsidRPr="00200F35">
              <w:rPr>
                <w:sz w:val="16"/>
                <w:szCs w:val="16"/>
              </w:rPr>
              <w:t>2018-12</w:t>
            </w:r>
          </w:p>
        </w:tc>
        <w:tc>
          <w:tcPr>
            <w:tcW w:w="800" w:type="dxa"/>
            <w:shd w:val="solid" w:color="FFFFFF" w:fill="auto"/>
          </w:tcPr>
          <w:p w14:paraId="3CF5FC69" w14:textId="77777777" w:rsidR="005C310B" w:rsidRPr="00200F35" w:rsidRDefault="005C310B" w:rsidP="00B02A0B">
            <w:pPr>
              <w:pStyle w:val="TAC"/>
              <w:rPr>
                <w:sz w:val="16"/>
                <w:szCs w:val="16"/>
              </w:rPr>
            </w:pPr>
            <w:r w:rsidRPr="00200F35">
              <w:rPr>
                <w:sz w:val="16"/>
                <w:szCs w:val="16"/>
              </w:rPr>
              <w:t>CT#82</w:t>
            </w:r>
          </w:p>
        </w:tc>
        <w:tc>
          <w:tcPr>
            <w:tcW w:w="1094" w:type="dxa"/>
            <w:shd w:val="solid" w:color="FFFFFF" w:fill="auto"/>
          </w:tcPr>
          <w:p w14:paraId="43E12FB2" w14:textId="77777777" w:rsidR="005C310B" w:rsidRPr="00200F35" w:rsidRDefault="005C310B" w:rsidP="00B02A0B">
            <w:pPr>
              <w:pStyle w:val="TAC"/>
              <w:rPr>
                <w:sz w:val="16"/>
                <w:szCs w:val="16"/>
              </w:rPr>
            </w:pPr>
            <w:r w:rsidRPr="00200F35">
              <w:rPr>
                <w:sz w:val="16"/>
                <w:szCs w:val="16"/>
              </w:rPr>
              <w:t>CP-183059</w:t>
            </w:r>
          </w:p>
        </w:tc>
        <w:tc>
          <w:tcPr>
            <w:tcW w:w="525" w:type="dxa"/>
            <w:shd w:val="solid" w:color="FFFFFF" w:fill="auto"/>
          </w:tcPr>
          <w:p w14:paraId="30EF9A8E" w14:textId="77777777" w:rsidR="005C310B" w:rsidRPr="00200F35" w:rsidRDefault="005C310B" w:rsidP="00B02A0B">
            <w:pPr>
              <w:pStyle w:val="TAL"/>
              <w:rPr>
                <w:sz w:val="16"/>
                <w:szCs w:val="16"/>
              </w:rPr>
            </w:pPr>
            <w:r w:rsidRPr="00200F35">
              <w:rPr>
                <w:sz w:val="16"/>
                <w:szCs w:val="16"/>
              </w:rPr>
              <w:t>0062</w:t>
            </w:r>
          </w:p>
        </w:tc>
        <w:tc>
          <w:tcPr>
            <w:tcW w:w="425" w:type="dxa"/>
            <w:shd w:val="solid" w:color="FFFFFF" w:fill="auto"/>
          </w:tcPr>
          <w:p w14:paraId="7308F9B9" w14:textId="77777777" w:rsidR="005C310B" w:rsidRPr="00200F35" w:rsidRDefault="005C310B" w:rsidP="00B02A0B">
            <w:pPr>
              <w:pStyle w:val="TAR"/>
              <w:rPr>
                <w:sz w:val="16"/>
                <w:szCs w:val="16"/>
              </w:rPr>
            </w:pPr>
          </w:p>
        </w:tc>
        <w:tc>
          <w:tcPr>
            <w:tcW w:w="425" w:type="dxa"/>
            <w:shd w:val="solid" w:color="FFFFFF" w:fill="auto"/>
          </w:tcPr>
          <w:p w14:paraId="3A611AA1"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3A476609" w14:textId="77777777" w:rsidR="005C310B" w:rsidRPr="00200F35" w:rsidRDefault="005C310B" w:rsidP="00B02A0B">
            <w:pPr>
              <w:pStyle w:val="TAL"/>
              <w:rPr>
                <w:sz w:val="16"/>
                <w:szCs w:val="16"/>
              </w:rPr>
            </w:pPr>
            <w:r w:rsidRPr="00200F35">
              <w:rPr>
                <w:sz w:val="16"/>
                <w:szCs w:val="16"/>
              </w:rPr>
              <w:t>Rel-14 completed IANA registrations for MCData</w:t>
            </w:r>
          </w:p>
        </w:tc>
        <w:tc>
          <w:tcPr>
            <w:tcW w:w="708" w:type="dxa"/>
            <w:shd w:val="solid" w:color="FFFFFF" w:fill="auto"/>
          </w:tcPr>
          <w:p w14:paraId="60222F0D" w14:textId="77777777" w:rsidR="005C310B" w:rsidRPr="00200F35" w:rsidRDefault="005C310B" w:rsidP="00B02A0B">
            <w:pPr>
              <w:pStyle w:val="TAC"/>
              <w:rPr>
                <w:sz w:val="16"/>
                <w:szCs w:val="16"/>
              </w:rPr>
            </w:pPr>
            <w:r w:rsidRPr="00200F35">
              <w:rPr>
                <w:sz w:val="16"/>
                <w:szCs w:val="16"/>
              </w:rPr>
              <w:t>15.4.0</w:t>
            </w:r>
          </w:p>
        </w:tc>
      </w:tr>
      <w:tr w:rsidR="005C310B" w:rsidRPr="00B02A0B" w14:paraId="1A67A036" w14:textId="77777777" w:rsidTr="00B02A0B">
        <w:tc>
          <w:tcPr>
            <w:tcW w:w="800" w:type="dxa"/>
            <w:shd w:val="solid" w:color="FFFFFF" w:fill="auto"/>
          </w:tcPr>
          <w:p w14:paraId="6A65A835" w14:textId="77777777" w:rsidR="005C310B" w:rsidRPr="00200F35" w:rsidRDefault="005C310B" w:rsidP="00B02A0B">
            <w:pPr>
              <w:pStyle w:val="TAC"/>
              <w:rPr>
                <w:sz w:val="16"/>
                <w:szCs w:val="16"/>
              </w:rPr>
            </w:pPr>
            <w:r w:rsidRPr="00200F35">
              <w:rPr>
                <w:sz w:val="16"/>
                <w:szCs w:val="16"/>
              </w:rPr>
              <w:t>2019-03</w:t>
            </w:r>
          </w:p>
        </w:tc>
        <w:tc>
          <w:tcPr>
            <w:tcW w:w="800" w:type="dxa"/>
            <w:shd w:val="solid" w:color="FFFFFF" w:fill="auto"/>
          </w:tcPr>
          <w:p w14:paraId="58F2E047" w14:textId="77777777" w:rsidR="005C310B" w:rsidRPr="00200F35" w:rsidRDefault="005C310B" w:rsidP="00B02A0B">
            <w:pPr>
              <w:pStyle w:val="TAC"/>
              <w:rPr>
                <w:sz w:val="16"/>
                <w:szCs w:val="16"/>
              </w:rPr>
            </w:pPr>
            <w:r w:rsidRPr="00200F35">
              <w:rPr>
                <w:sz w:val="16"/>
                <w:szCs w:val="16"/>
              </w:rPr>
              <w:t>CT#83</w:t>
            </w:r>
          </w:p>
        </w:tc>
        <w:tc>
          <w:tcPr>
            <w:tcW w:w="1094" w:type="dxa"/>
            <w:shd w:val="solid" w:color="FFFFFF" w:fill="auto"/>
          </w:tcPr>
          <w:p w14:paraId="7892FAA0" w14:textId="77777777" w:rsidR="005C310B" w:rsidRPr="00200F35" w:rsidRDefault="005C310B" w:rsidP="00B02A0B">
            <w:pPr>
              <w:pStyle w:val="TAC"/>
              <w:rPr>
                <w:sz w:val="16"/>
                <w:szCs w:val="16"/>
              </w:rPr>
            </w:pPr>
            <w:r w:rsidRPr="00200F35">
              <w:rPr>
                <w:sz w:val="16"/>
                <w:szCs w:val="16"/>
              </w:rPr>
              <w:t>CP-190094</w:t>
            </w:r>
          </w:p>
        </w:tc>
        <w:tc>
          <w:tcPr>
            <w:tcW w:w="525" w:type="dxa"/>
            <w:shd w:val="solid" w:color="FFFFFF" w:fill="auto"/>
          </w:tcPr>
          <w:p w14:paraId="39A5CF7A" w14:textId="77777777" w:rsidR="005C310B" w:rsidRPr="00200F35" w:rsidRDefault="005C310B" w:rsidP="00B02A0B">
            <w:pPr>
              <w:pStyle w:val="TAL"/>
              <w:rPr>
                <w:sz w:val="16"/>
                <w:szCs w:val="16"/>
              </w:rPr>
            </w:pPr>
            <w:r w:rsidRPr="00200F35">
              <w:rPr>
                <w:sz w:val="16"/>
                <w:szCs w:val="16"/>
              </w:rPr>
              <w:t>0063</w:t>
            </w:r>
          </w:p>
        </w:tc>
        <w:tc>
          <w:tcPr>
            <w:tcW w:w="425" w:type="dxa"/>
            <w:shd w:val="solid" w:color="FFFFFF" w:fill="auto"/>
          </w:tcPr>
          <w:p w14:paraId="29153ED5"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F183E1B"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0136BA6" w14:textId="77777777" w:rsidR="005C310B" w:rsidRPr="00200F35" w:rsidRDefault="005C310B" w:rsidP="00B02A0B">
            <w:pPr>
              <w:pStyle w:val="TAL"/>
              <w:rPr>
                <w:sz w:val="16"/>
                <w:szCs w:val="16"/>
              </w:rPr>
            </w:pPr>
            <w:r w:rsidRPr="00200F35">
              <w:rPr>
                <w:sz w:val="16"/>
                <w:szCs w:val="16"/>
              </w:rPr>
              <w:t>Clarification of encoding of MCData signalling content and MCData payload content</w:t>
            </w:r>
          </w:p>
        </w:tc>
        <w:tc>
          <w:tcPr>
            <w:tcW w:w="708" w:type="dxa"/>
            <w:shd w:val="solid" w:color="FFFFFF" w:fill="auto"/>
          </w:tcPr>
          <w:p w14:paraId="141590FB" w14:textId="77777777" w:rsidR="005C310B" w:rsidRPr="00200F35" w:rsidRDefault="005C310B" w:rsidP="00B02A0B">
            <w:pPr>
              <w:pStyle w:val="TAC"/>
              <w:rPr>
                <w:sz w:val="16"/>
                <w:szCs w:val="16"/>
              </w:rPr>
            </w:pPr>
            <w:r w:rsidRPr="00200F35">
              <w:rPr>
                <w:sz w:val="16"/>
                <w:szCs w:val="16"/>
              </w:rPr>
              <w:t>15.5.0</w:t>
            </w:r>
          </w:p>
        </w:tc>
      </w:tr>
      <w:tr w:rsidR="005C310B" w:rsidRPr="00B02A0B" w14:paraId="49F85458" w14:textId="77777777" w:rsidTr="00B02A0B">
        <w:tc>
          <w:tcPr>
            <w:tcW w:w="800" w:type="dxa"/>
            <w:shd w:val="solid" w:color="FFFFFF" w:fill="auto"/>
          </w:tcPr>
          <w:p w14:paraId="147A05D8"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283EFB39"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133885B0"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7A6D6B74" w14:textId="77777777" w:rsidR="005C310B" w:rsidRPr="00200F35" w:rsidRDefault="005C310B" w:rsidP="00B02A0B">
            <w:pPr>
              <w:pStyle w:val="TAL"/>
              <w:rPr>
                <w:sz w:val="16"/>
                <w:szCs w:val="16"/>
              </w:rPr>
            </w:pPr>
            <w:r w:rsidRPr="00200F35">
              <w:rPr>
                <w:sz w:val="16"/>
                <w:szCs w:val="16"/>
              </w:rPr>
              <w:t>0065</w:t>
            </w:r>
          </w:p>
        </w:tc>
        <w:tc>
          <w:tcPr>
            <w:tcW w:w="425" w:type="dxa"/>
            <w:shd w:val="solid" w:color="FFFFFF" w:fill="auto"/>
          </w:tcPr>
          <w:p w14:paraId="52C03C06" w14:textId="77777777" w:rsidR="005C310B" w:rsidRPr="00200F35" w:rsidRDefault="005C310B" w:rsidP="00B02A0B">
            <w:pPr>
              <w:pStyle w:val="TAR"/>
              <w:rPr>
                <w:sz w:val="16"/>
                <w:szCs w:val="16"/>
              </w:rPr>
            </w:pPr>
          </w:p>
        </w:tc>
        <w:tc>
          <w:tcPr>
            <w:tcW w:w="425" w:type="dxa"/>
            <w:shd w:val="solid" w:color="FFFFFF" w:fill="auto"/>
          </w:tcPr>
          <w:p w14:paraId="33CB87D3"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222674BC" w14:textId="77777777" w:rsidR="005C310B" w:rsidRPr="00200F35" w:rsidRDefault="005C310B" w:rsidP="00B02A0B">
            <w:pPr>
              <w:pStyle w:val="TAL"/>
              <w:rPr>
                <w:sz w:val="16"/>
                <w:szCs w:val="16"/>
              </w:rPr>
            </w:pPr>
            <w:r w:rsidRPr="00200F35">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200F35" w:rsidRDefault="005C310B" w:rsidP="00B02A0B">
            <w:pPr>
              <w:pStyle w:val="TAC"/>
              <w:rPr>
                <w:sz w:val="16"/>
                <w:szCs w:val="16"/>
              </w:rPr>
            </w:pPr>
            <w:r w:rsidRPr="00200F35">
              <w:rPr>
                <w:sz w:val="16"/>
                <w:szCs w:val="16"/>
              </w:rPr>
              <w:t>15.6.0</w:t>
            </w:r>
          </w:p>
        </w:tc>
      </w:tr>
      <w:tr w:rsidR="005C310B" w:rsidRPr="00B02A0B" w14:paraId="0DB17B10" w14:textId="77777777" w:rsidTr="00B02A0B">
        <w:tc>
          <w:tcPr>
            <w:tcW w:w="800" w:type="dxa"/>
            <w:shd w:val="solid" w:color="FFFFFF" w:fill="auto"/>
          </w:tcPr>
          <w:p w14:paraId="56C8851D"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65A79EDF"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A86BC15" w14:textId="77777777" w:rsidR="005C310B" w:rsidRPr="00200F35" w:rsidRDefault="005C310B" w:rsidP="00B02A0B">
            <w:pPr>
              <w:pStyle w:val="TAC"/>
              <w:rPr>
                <w:sz w:val="16"/>
                <w:szCs w:val="16"/>
              </w:rPr>
            </w:pPr>
            <w:r w:rsidRPr="00200F35">
              <w:rPr>
                <w:sz w:val="16"/>
                <w:szCs w:val="16"/>
              </w:rPr>
              <w:t>CP-191118</w:t>
            </w:r>
          </w:p>
        </w:tc>
        <w:tc>
          <w:tcPr>
            <w:tcW w:w="525" w:type="dxa"/>
            <w:shd w:val="solid" w:color="FFFFFF" w:fill="auto"/>
          </w:tcPr>
          <w:p w14:paraId="4DEA611F" w14:textId="77777777" w:rsidR="005C310B" w:rsidRPr="00200F35" w:rsidRDefault="005C310B" w:rsidP="00B02A0B">
            <w:pPr>
              <w:pStyle w:val="TAL"/>
              <w:rPr>
                <w:sz w:val="16"/>
                <w:szCs w:val="16"/>
              </w:rPr>
            </w:pPr>
            <w:r w:rsidRPr="00200F35">
              <w:rPr>
                <w:sz w:val="16"/>
                <w:szCs w:val="16"/>
              </w:rPr>
              <w:t>0070</w:t>
            </w:r>
          </w:p>
        </w:tc>
        <w:tc>
          <w:tcPr>
            <w:tcW w:w="425" w:type="dxa"/>
            <w:shd w:val="solid" w:color="FFFFFF" w:fill="auto"/>
          </w:tcPr>
          <w:p w14:paraId="339CC6E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086F07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3C4FF8A" w14:textId="77777777" w:rsidR="005C310B" w:rsidRPr="00200F35" w:rsidRDefault="005C310B" w:rsidP="00B02A0B">
            <w:pPr>
              <w:pStyle w:val="TAL"/>
              <w:rPr>
                <w:sz w:val="16"/>
                <w:szCs w:val="16"/>
              </w:rPr>
            </w:pPr>
            <w:r w:rsidRPr="00200F35">
              <w:rPr>
                <w:sz w:val="16"/>
                <w:szCs w:val="16"/>
              </w:rPr>
              <w:t>Corrections in MCData SDS Session</w:t>
            </w:r>
          </w:p>
        </w:tc>
        <w:tc>
          <w:tcPr>
            <w:tcW w:w="708" w:type="dxa"/>
            <w:shd w:val="solid" w:color="FFFFFF" w:fill="auto"/>
          </w:tcPr>
          <w:p w14:paraId="678C554E" w14:textId="77777777" w:rsidR="005C310B" w:rsidRPr="00200F35" w:rsidRDefault="005C310B" w:rsidP="00B02A0B">
            <w:pPr>
              <w:pStyle w:val="TAC"/>
              <w:rPr>
                <w:sz w:val="16"/>
                <w:szCs w:val="16"/>
              </w:rPr>
            </w:pPr>
            <w:r w:rsidRPr="00200F35">
              <w:rPr>
                <w:sz w:val="16"/>
                <w:szCs w:val="16"/>
              </w:rPr>
              <w:t>15.6.0</w:t>
            </w:r>
          </w:p>
        </w:tc>
      </w:tr>
      <w:tr w:rsidR="005C310B" w:rsidRPr="00B02A0B" w14:paraId="40B84A5F" w14:textId="77777777" w:rsidTr="00B02A0B">
        <w:tc>
          <w:tcPr>
            <w:tcW w:w="800" w:type="dxa"/>
            <w:shd w:val="solid" w:color="FFFFFF" w:fill="auto"/>
          </w:tcPr>
          <w:p w14:paraId="6CCAD39A"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3C249D07"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3A8E68A"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61A12388" w14:textId="77777777" w:rsidR="005C310B" w:rsidRPr="00200F35" w:rsidRDefault="005C310B" w:rsidP="00B02A0B">
            <w:pPr>
              <w:pStyle w:val="TAL"/>
              <w:rPr>
                <w:sz w:val="16"/>
                <w:szCs w:val="16"/>
              </w:rPr>
            </w:pPr>
            <w:r w:rsidRPr="00200F35">
              <w:rPr>
                <w:sz w:val="16"/>
                <w:szCs w:val="16"/>
              </w:rPr>
              <w:t>0066</w:t>
            </w:r>
          </w:p>
        </w:tc>
        <w:tc>
          <w:tcPr>
            <w:tcW w:w="425" w:type="dxa"/>
            <w:shd w:val="solid" w:color="FFFFFF" w:fill="auto"/>
          </w:tcPr>
          <w:p w14:paraId="7DDD0BB8"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241780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ACE651" w14:textId="77777777" w:rsidR="005C310B" w:rsidRPr="00200F35" w:rsidRDefault="005C310B" w:rsidP="00B02A0B">
            <w:pPr>
              <w:pStyle w:val="TAL"/>
              <w:rPr>
                <w:sz w:val="16"/>
                <w:szCs w:val="16"/>
              </w:rPr>
            </w:pPr>
            <w:r w:rsidRPr="00200F35">
              <w:rPr>
                <w:sz w:val="16"/>
                <w:szCs w:val="16"/>
              </w:rPr>
              <w:t>Emergency Alerts for MCData – General sections</w:t>
            </w:r>
          </w:p>
        </w:tc>
        <w:tc>
          <w:tcPr>
            <w:tcW w:w="708" w:type="dxa"/>
            <w:shd w:val="solid" w:color="FFFFFF" w:fill="auto"/>
          </w:tcPr>
          <w:p w14:paraId="680C7383" w14:textId="77777777" w:rsidR="005C310B" w:rsidRPr="00200F35" w:rsidRDefault="005C310B" w:rsidP="00B02A0B">
            <w:pPr>
              <w:pStyle w:val="TAC"/>
              <w:rPr>
                <w:sz w:val="16"/>
                <w:szCs w:val="16"/>
              </w:rPr>
            </w:pPr>
            <w:r w:rsidRPr="00200F35">
              <w:rPr>
                <w:sz w:val="16"/>
                <w:szCs w:val="16"/>
              </w:rPr>
              <w:t>16.0.0</w:t>
            </w:r>
          </w:p>
        </w:tc>
      </w:tr>
      <w:tr w:rsidR="005C310B" w:rsidRPr="00B02A0B" w14:paraId="2ED97F16" w14:textId="77777777" w:rsidTr="00B02A0B">
        <w:tc>
          <w:tcPr>
            <w:tcW w:w="800" w:type="dxa"/>
            <w:shd w:val="solid" w:color="FFFFFF" w:fill="auto"/>
          </w:tcPr>
          <w:p w14:paraId="7909F9EC"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0EC5C3A8"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53EFAD51"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2CD8D97D" w14:textId="77777777" w:rsidR="005C310B" w:rsidRPr="00200F35" w:rsidRDefault="005C310B" w:rsidP="00B02A0B">
            <w:pPr>
              <w:pStyle w:val="TAL"/>
              <w:rPr>
                <w:sz w:val="16"/>
                <w:szCs w:val="16"/>
              </w:rPr>
            </w:pPr>
            <w:r w:rsidRPr="00200F35">
              <w:rPr>
                <w:sz w:val="16"/>
                <w:szCs w:val="16"/>
              </w:rPr>
              <w:t>0067</w:t>
            </w:r>
          </w:p>
        </w:tc>
        <w:tc>
          <w:tcPr>
            <w:tcW w:w="425" w:type="dxa"/>
            <w:shd w:val="solid" w:color="FFFFFF" w:fill="auto"/>
          </w:tcPr>
          <w:p w14:paraId="161C5AD1"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D4C59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5AC03A5" w14:textId="77777777" w:rsidR="005C310B" w:rsidRPr="00200F35" w:rsidRDefault="005C310B" w:rsidP="00B02A0B">
            <w:pPr>
              <w:pStyle w:val="TAL"/>
              <w:rPr>
                <w:sz w:val="16"/>
                <w:szCs w:val="16"/>
              </w:rPr>
            </w:pPr>
            <w:r w:rsidRPr="00200F35">
              <w:rPr>
                <w:sz w:val="16"/>
                <w:szCs w:val="16"/>
              </w:rPr>
              <w:t>Emergency Alerts for MCData – sending origination request, on-network</w:t>
            </w:r>
          </w:p>
        </w:tc>
        <w:tc>
          <w:tcPr>
            <w:tcW w:w="708" w:type="dxa"/>
            <w:shd w:val="solid" w:color="FFFFFF" w:fill="auto"/>
          </w:tcPr>
          <w:p w14:paraId="6314C514" w14:textId="77777777" w:rsidR="005C310B" w:rsidRPr="00200F35" w:rsidRDefault="005C310B" w:rsidP="00B02A0B">
            <w:pPr>
              <w:pStyle w:val="TAC"/>
              <w:rPr>
                <w:sz w:val="16"/>
                <w:szCs w:val="16"/>
              </w:rPr>
            </w:pPr>
            <w:r w:rsidRPr="00200F35">
              <w:rPr>
                <w:sz w:val="16"/>
                <w:szCs w:val="16"/>
              </w:rPr>
              <w:t>16.0.0</w:t>
            </w:r>
          </w:p>
        </w:tc>
      </w:tr>
      <w:tr w:rsidR="005C310B" w:rsidRPr="00B02A0B" w14:paraId="0E04F88D" w14:textId="77777777" w:rsidTr="00B02A0B">
        <w:tc>
          <w:tcPr>
            <w:tcW w:w="800" w:type="dxa"/>
            <w:shd w:val="solid" w:color="FFFFFF" w:fill="auto"/>
          </w:tcPr>
          <w:p w14:paraId="68ED3B44" w14:textId="77777777" w:rsidR="005C310B" w:rsidRPr="00200F35" w:rsidRDefault="005C310B" w:rsidP="00B02A0B">
            <w:pPr>
              <w:pStyle w:val="TAC"/>
              <w:rPr>
                <w:sz w:val="16"/>
                <w:szCs w:val="16"/>
              </w:rPr>
            </w:pPr>
            <w:r w:rsidRPr="00200F35">
              <w:rPr>
                <w:sz w:val="16"/>
                <w:szCs w:val="16"/>
              </w:rPr>
              <w:t>2019-06</w:t>
            </w:r>
          </w:p>
        </w:tc>
        <w:tc>
          <w:tcPr>
            <w:tcW w:w="800" w:type="dxa"/>
            <w:shd w:val="solid" w:color="FFFFFF" w:fill="auto"/>
          </w:tcPr>
          <w:p w14:paraId="70079C75" w14:textId="77777777" w:rsidR="005C310B" w:rsidRPr="00200F35" w:rsidRDefault="005C310B" w:rsidP="00B02A0B">
            <w:pPr>
              <w:pStyle w:val="TAC"/>
              <w:rPr>
                <w:sz w:val="16"/>
                <w:szCs w:val="16"/>
              </w:rPr>
            </w:pPr>
            <w:r w:rsidRPr="00200F35">
              <w:rPr>
                <w:sz w:val="16"/>
                <w:szCs w:val="16"/>
              </w:rPr>
              <w:t>CT#84</w:t>
            </w:r>
          </w:p>
        </w:tc>
        <w:tc>
          <w:tcPr>
            <w:tcW w:w="1094" w:type="dxa"/>
            <w:shd w:val="solid" w:color="FFFFFF" w:fill="auto"/>
          </w:tcPr>
          <w:p w14:paraId="6F0A1EE6" w14:textId="77777777" w:rsidR="005C310B" w:rsidRPr="00200F35" w:rsidRDefault="005C310B" w:rsidP="00B02A0B">
            <w:pPr>
              <w:pStyle w:val="TAC"/>
              <w:rPr>
                <w:sz w:val="16"/>
                <w:szCs w:val="16"/>
              </w:rPr>
            </w:pPr>
            <w:r w:rsidRPr="00200F35">
              <w:rPr>
                <w:sz w:val="16"/>
                <w:szCs w:val="16"/>
              </w:rPr>
              <w:t>CP-191140</w:t>
            </w:r>
          </w:p>
        </w:tc>
        <w:tc>
          <w:tcPr>
            <w:tcW w:w="525" w:type="dxa"/>
            <w:shd w:val="solid" w:color="FFFFFF" w:fill="auto"/>
          </w:tcPr>
          <w:p w14:paraId="72505B0F" w14:textId="77777777" w:rsidR="005C310B" w:rsidRPr="00200F35" w:rsidRDefault="005C310B" w:rsidP="00B02A0B">
            <w:pPr>
              <w:pStyle w:val="TAL"/>
              <w:rPr>
                <w:sz w:val="16"/>
                <w:szCs w:val="16"/>
              </w:rPr>
            </w:pPr>
            <w:r w:rsidRPr="00200F35">
              <w:rPr>
                <w:sz w:val="16"/>
                <w:szCs w:val="16"/>
              </w:rPr>
              <w:t>0068</w:t>
            </w:r>
          </w:p>
        </w:tc>
        <w:tc>
          <w:tcPr>
            <w:tcW w:w="425" w:type="dxa"/>
            <w:shd w:val="solid" w:color="FFFFFF" w:fill="auto"/>
          </w:tcPr>
          <w:p w14:paraId="0FC231E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80060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72A2DA" w14:textId="77777777" w:rsidR="005C310B" w:rsidRPr="00200F35" w:rsidRDefault="005C310B" w:rsidP="00B02A0B">
            <w:pPr>
              <w:pStyle w:val="TAL"/>
              <w:rPr>
                <w:sz w:val="16"/>
                <w:szCs w:val="16"/>
              </w:rPr>
            </w:pPr>
            <w:r w:rsidRPr="00200F35">
              <w:rPr>
                <w:sz w:val="16"/>
                <w:szCs w:val="16"/>
              </w:rPr>
              <w:t>Emergency Alerts for MCData – cancelation, on-network</w:t>
            </w:r>
          </w:p>
        </w:tc>
        <w:tc>
          <w:tcPr>
            <w:tcW w:w="708" w:type="dxa"/>
            <w:shd w:val="solid" w:color="FFFFFF" w:fill="auto"/>
          </w:tcPr>
          <w:p w14:paraId="15DE58E5" w14:textId="77777777" w:rsidR="005C310B" w:rsidRPr="00200F35" w:rsidRDefault="005C310B" w:rsidP="00B02A0B">
            <w:pPr>
              <w:pStyle w:val="TAC"/>
              <w:rPr>
                <w:sz w:val="16"/>
                <w:szCs w:val="16"/>
              </w:rPr>
            </w:pPr>
            <w:r w:rsidRPr="00200F35">
              <w:rPr>
                <w:sz w:val="16"/>
                <w:szCs w:val="16"/>
              </w:rPr>
              <w:t>16.0.0</w:t>
            </w:r>
          </w:p>
        </w:tc>
      </w:tr>
      <w:tr w:rsidR="005C310B" w:rsidRPr="00B02A0B" w14:paraId="2D1CCE56" w14:textId="77777777" w:rsidTr="00B02A0B">
        <w:tc>
          <w:tcPr>
            <w:tcW w:w="800" w:type="dxa"/>
            <w:shd w:val="solid" w:color="FFFFFF" w:fill="auto"/>
          </w:tcPr>
          <w:p w14:paraId="6FBFE4E7"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FBD6E2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113787F1"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1A66DDC1" w14:textId="77777777" w:rsidR="005C310B" w:rsidRPr="00200F35" w:rsidRDefault="005C310B" w:rsidP="00B02A0B">
            <w:pPr>
              <w:pStyle w:val="TAL"/>
              <w:rPr>
                <w:sz w:val="16"/>
                <w:szCs w:val="16"/>
              </w:rPr>
            </w:pPr>
            <w:r w:rsidRPr="00200F35">
              <w:rPr>
                <w:sz w:val="16"/>
                <w:szCs w:val="16"/>
              </w:rPr>
              <w:t>0071</w:t>
            </w:r>
          </w:p>
        </w:tc>
        <w:tc>
          <w:tcPr>
            <w:tcW w:w="425" w:type="dxa"/>
            <w:shd w:val="solid" w:color="FFFFFF" w:fill="auto"/>
          </w:tcPr>
          <w:p w14:paraId="7755E73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594FCDB"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FB53467" w14:textId="77777777" w:rsidR="005C310B" w:rsidRPr="00200F35" w:rsidRDefault="005C310B" w:rsidP="00B02A0B">
            <w:pPr>
              <w:pStyle w:val="TAL"/>
              <w:rPr>
                <w:sz w:val="16"/>
                <w:szCs w:val="16"/>
              </w:rPr>
            </w:pPr>
            <w:r w:rsidRPr="00200F35">
              <w:rPr>
                <w:sz w:val="16"/>
                <w:szCs w:val="16"/>
              </w:rPr>
              <w:t>Extended Application ID for MCData FD Messages</w:t>
            </w:r>
          </w:p>
        </w:tc>
        <w:tc>
          <w:tcPr>
            <w:tcW w:w="708" w:type="dxa"/>
            <w:shd w:val="solid" w:color="FFFFFF" w:fill="auto"/>
          </w:tcPr>
          <w:p w14:paraId="55A81AE6" w14:textId="77777777" w:rsidR="005C310B" w:rsidRPr="00200F35" w:rsidRDefault="005C310B" w:rsidP="00B02A0B">
            <w:pPr>
              <w:pStyle w:val="TAC"/>
              <w:rPr>
                <w:sz w:val="16"/>
                <w:szCs w:val="16"/>
              </w:rPr>
            </w:pPr>
            <w:r w:rsidRPr="00200F35">
              <w:rPr>
                <w:sz w:val="16"/>
                <w:szCs w:val="16"/>
              </w:rPr>
              <w:t>16.1.0</w:t>
            </w:r>
          </w:p>
        </w:tc>
      </w:tr>
      <w:tr w:rsidR="005C310B" w:rsidRPr="00B02A0B" w14:paraId="18E5BC4C" w14:textId="77777777" w:rsidTr="00B02A0B">
        <w:tc>
          <w:tcPr>
            <w:tcW w:w="800" w:type="dxa"/>
            <w:shd w:val="solid" w:color="FFFFFF" w:fill="auto"/>
          </w:tcPr>
          <w:p w14:paraId="4524787B"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232EEC37"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5A28B22D" w14:textId="77777777" w:rsidR="005C310B" w:rsidRPr="00200F35" w:rsidRDefault="005C310B" w:rsidP="00B02A0B">
            <w:pPr>
              <w:pStyle w:val="TAC"/>
              <w:rPr>
                <w:sz w:val="16"/>
                <w:szCs w:val="16"/>
              </w:rPr>
            </w:pPr>
            <w:r w:rsidRPr="00200F35">
              <w:rPr>
                <w:sz w:val="16"/>
                <w:szCs w:val="16"/>
              </w:rPr>
              <w:t>CP-192061</w:t>
            </w:r>
          </w:p>
        </w:tc>
        <w:tc>
          <w:tcPr>
            <w:tcW w:w="525" w:type="dxa"/>
            <w:shd w:val="solid" w:color="FFFFFF" w:fill="auto"/>
          </w:tcPr>
          <w:p w14:paraId="66484B07" w14:textId="77777777" w:rsidR="005C310B" w:rsidRPr="00200F35" w:rsidRDefault="005C310B" w:rsidP="00B02A0B">
            <w:pPr>
              <w:pStyle w:val="TAL"/>
              <w:rPr>
                <w:sz w:val="16"/>
                <w:szCs w:val="16"/>
              </w:rPr>
            </w:pPr>
            <w:r w:rsidRPr="00200F35">
              <w:rPr>
                <w:sz w:val="16"/>
                <w:szCs w:val="16"/>
              </w:rPr>
              <w:t>0072</w:t>
            </w:r>
          </w:p>
        </w:tc>
        <w:tc>
          <w:tcPr>
            <w:tcW w:w="425" w:type="dxa"/>
            <w:shd w:val="solid" w:color="FFFFFF" w:fill="auto"/>
          </w:tcPr>
          <w:p w14:paraId="7E732DD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3B2C3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C08FE8B" w14:textId="77777777" w:rsidR="005C310B" w:rsidRPr="00200F35" w:rsidRDefault="005C310B" w:rsidP="00B02A0B">
            <w:pPr>
              <w:pStyle w:val="TAL"/>
              <w:rPr>
                <w:sz w:val="16"/>
                <w:szCs w:val="16"/>
              </w:rPr>
            </w:pPr>
            <w:r w:rsidRPr="00200F35">
              <w:rPr>
                <w:sz w:val="16"/>
                <w:szCs w:val="16"/>
              </w:rPr>
              <w:t>Add Location procedures for MCData</w:t>
            </w:r>
          </w:p>
        </w:tc>
        <w:tc>
          <w:tcPr>
            <w:tcW w:w="708" w:type="dxa"/>
            <w:shd w:val="solid" w:color="FFFFFF" w:fill="auto"/>
          </w:tcPr>
          <w:p w14:paraId="2019CD4D" w14:textId="77777777" w:rsidR="005C310B" w:rsidRPr="00200F35" w:rsidRDefault="005C310B" w:rsidP="00B02A0B">
            <w:pPr>
              <w:pStyle w:val="TAC"/>
              <w:rPr>
                <w:sz w:val="16"/>
                <w:szCs w:val="16"/>
              </w:rPr>
            </w:pPr>
            <w:r w:rsidRPr="00200F35">
              <w:rPr>
                <w:sz w:val="16"/>
                <w:szCs w:val="16"/>
              </w:rPr>
              <w:t>16.1.0</w:t>
            </w:r>
          </w:p>
        </w:tc>
      </w:tr>
      <w:tr w:rsidR="005C310B" w:rsidRPr="00B02A0B" w14:paraId="009285BA" w14:textId="77777777" w:rsidTr="00B02A0B">
        <w:tc>
          <w:tcPr>
            <w:tcW w:w="800" w:type="dxa"/>
            <w:shd w:val="solid" w:color="FFFFFF" w:fill="auto"/>
          </w:tcPr>
          <w:p w14:paraId="4075615D" w14:textId="77777777" w:rsidR="005C310B" w:rsidRPr="00200F35" w:rsidRDefault="005C310B" w:rsidP="00B02A0B">
            <w:pPr>
              <w:pStyle w:val="TAC"/>
              <w:rPr>
                <w:sz w:val="16"/>
                <w:szCs w:val="16"/>
              </w:rPr>
            </w:pPr>
            <w:r w:rsidRPr="00200F35">
              <w:rPr>
                <w:sz w:val="16"/>
                <w:szCs w:val="16"/>
              </w:rPr>
              <w:t>2019-09</w:t>
            </w:r>
          </w:p>
        </w:tc>
        <w:tc>
          <w:tcPr>
            <w:tcW w:w="800" w:type="dxa"/>
            <w:shd w:val="solid" w:color="FFFFFF" w:fill="auto"/>
          </w:tcPr>
          <w:p w14:paraId="7224F7A3" w14:textId="77777777" w:rsidR="005C310B" w:rsidRPr="00200F35" w:rsidRDefault="005C310B" w:rsidP="00B02A0B">
            <w:pPr>
              <w:pStyle w:val="TAC"/>
              <w:rPr>
                <w:sz w:val="16"/>
                <w:szCs w:val="16"/>
              </w:rPr>
            </w:pPr>
            <w:r w:rsidRPr="00200F35">
              <w:rPr>
                <w:sz w:val="16"/>
                <w:szCs w:val="16"/>
              </w:rPr>
              <w:t>CT#85</w:t>
            </w:r>
          </w:p>
        </w:tc>
        <w:tc>
          <w:tcPr>
            <w:tcW w:w="1094" w:type="dxa"/>
            <w:shd w:val="solid" w:color="FFFFFF" w:fill="auto"/>
          </w:tcPr>
          <w:p w14:paraId="0F3D13AA" w14:textId="77777777" w:rsidR="005C310B" w:rsidRPr="00200F35" w:rsidRDefault="005C310B" w:rsidP="00B02A0B">
            <w:pPr>
              <w:pStyle w:val="TAC"/>
              <w:rPr>
                <w:sz w:val="16"/>
                <w:szCs w:val="16"/>
              </w:rPr>
            </w:pPr>
            <w:r w:rsidRPr="00200F35">
              <w:rPr>
                <w:sz w:val="16"/>
                <w:szCs w:val="16"/>
              </w:rPr>
              <w:t>CP-192042</w:t>
            </w:r>
          </w:p>
        </w:tc>
        <w:tc>
          <w:tcPr>
            <w:tcW w:w="525" w:type="dxa"/>
            <w:shd w:val="solid" w:color="FFFFFF" w:fill="auto"/>
          </w:tcPr>
          <w:p w14:paraId="35282684" w14:textId="77777777" w:rsidR="005C310B" w:rsidRPr="00200F35" w:rsidRDefault="005C310B" w:rsidP="00B02A0B">
            <w:pPr>
              <w:pStyle w:val="TAL"/>
              <w:rPr>
                <w:sz w:val="16"/>
                <w:szCs w:val="16"/>
              </w:rPr>
            </w:pPr>
            <w:r w:rsidRPr="00200F35">
              <w:rPr>
                <w:sz w:val="16"/>
                <w:szCs w:val="16"/>
              </w:rPr>
              <w:t>0076</w:t>
            </w:r>
          </w:p>
        </w:tc>
        <w:tc>
          <w:tcPr>
            <w:tcW w:w="425" w:type="dxa"/>
            <w:shd w:val="solid" w:color="FFFFFF" w:fill="auto"/>
          </w:tcPr>
          <w:p w14:paraId="605A73E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1DA94F"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51F4F23F" w14:textId="77777777" w:rsidR="005C310B" w:rsidRPr="00200F35" w:rsidRDefault="005C310B" w:rsidP="00B02A0B">
            <w:pPr>
              <w:pStyle w:val="TAL"/>
              <w:rPr>
                <w:sz w:val="16"/>
                <w:szCs w:val="16"/>
              </w:rPr>
            </w:pPr>
            <w:r w:rsidRPr="00200F35">
              <w:rPr>
                <w:sz w:val="16"/>
                <w:szCs w:val="16"/>
              </w:rPr>
              <w:t>Fix for plugtest reported issue on mcdata notification</w:t>
            </w:r>
          </w:p>
        </w:tc>
        <w:tc>
          <w:tcPr>
            <w:tcW w:w="708" w:type="dxa"/>
            <w:shd w:val="solid" w:color="FFFFFF" w:fill="auto"/>
          </w:tcPr>
          <w:p w14:paraId="3CFE3DB8" w14:textId="77777777" w:rsidR="005C310B" w:rsidRPr="00200F35" w:rsidRDefault="005C310B" w:rsidP="00B02A0B">
            <w:pPr>
              <w:pStyle w:val="TAC"/>
              <w:rPr>
                <w:sz w:val="16"/>
                <w:szCs w:val="16"/>
              </w:rPr>
            </w:pPr>
            <w:r w:rsidRPr="00200F35">
              <w:rPr>
                <w:sz w:val="16"/>
                <w:szCs w:val="16"/>
              </w:rPr>
              <w:t>16.1.0</w:t>
            </w:r>
          </w:p>
        </w:tc>
      </w:tr>
      <w:tr w:rsidR="005C310B" w:rsidRPr="00B02A0B" w14:paraId="42998B06" w14:textId="77777777" w:rsidTr="00B02A0B">
        <w:tc>
          <w:tcPr>
            <w:tcW w:w="800" w:type="dxa"/>
            <w:shd w:val="solid" w:color="FFFFFF" w:fill="auto"/>
          </w:tcPr>
          <w:p w14:paraId="1020E7C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9692B9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2B93055" w14:textId="77777777" w:rsidR="005C310B" w:rsidRPr="00200F35" w:rsidRDefault="005C310B" w:rsidP="00B02A0B">
            <w:pPr>
              <w:pStyle w:val="TAC"/>
              <w:rPr>
                <w:sz w:val="16"/>
                <w:szCs w:val="16"/>
              </w:rPr>
            </w:pPr>
            <w:r w:rsidRPr="00200F35">
              <w:rPr>
                <w:sz w:val="16"/>
                <w:szCs w:val="16"/>
              </w:rPr>
              <w:t>CP-193108</w:t>
            </w:r>
          </w:p>
        </w:tc>
        <w:tc>
          <w:tcPr>
            <w:tcW w:w="525" w:type="dxa"/>
            <w:shd w:val="solid" w:color="FFFFFF" w:fill="auto"/>
          </w:tcPr>
          <w:p w14:paraId="057FF62A" w14:textId="77777777" w:rsidR="005C310B" w:rsidRPr="00200F35" w:rsidRDefault="005C310B" w:rsidP="00B02A0B">
            <w:pPr>
              <w:pStyle w:val="TAL"/>
              <w:rPr>
                <w:sz w:val="16"/>
                <w:szCs w:val="16"/>
              </w:rPr>
            </w:pPr>
            <w:r w:rsidRPr="00200F35">
              <w:rPr>
                <w:sz w:val="16"/>
                <w:szCs w:val="16"/>
              </w:rPr>
              <w:t>0077</w:t>
            </w:r>
          </w:p>
        </w:tc>
        <w:tc>
          <w:tcPr>
            <w:tcW w:w="425" w:type="dxa"/>
            <w:shd w:val="solid" w:color="FFFFFF" w:fill="auto"/>
          </w:tcPr>
          <w:p w14:paraId="19134F19"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4CE4182"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47B3E062" w14:textId="77777777" w:rsidR="005C310B" w:rsidRPr="00200F35" w:rsidRDefault="005C310B" w:rsidP="00B02A0B">
            <w:pPr>
              <w:pStyle w:val="TAL"/>
              <w:rPr>
                <w:sz w:val="16"/>
                <w:szCs w:val="16"/>
              </w:rPr>
            </w:pPr>
            <w:r w:rsidRPr="00200F35">
              <w:rPr>
                <w:sz w:val="16"/>
                <w:szCs w:val="16"/>
              </w:rPr>
              <w:t>Introduction of LMR Message as a value for MCData Payload content type</w:t>
            </w:r>
          </w:p>
        </w:tc>
        <w:tc>
          <w:tcPr>
            <w:tcW w:w="708" w:type="dxa"/>
            <w:shd w:val="solid" w:color="FFFFFF" w:fill="auto"/>
          </w:tcPr>
          <w:p w14:paraId="5AB3E65E" w14:textId="77777777" w:rsidR="005C310B" w:rsidRPr="00200F35" w:rsidRDefault="005C310B" w:rsidP="00B02A0B">
            <w:pPr>
              <w:pStyle w:val="TAC"/>
              <w:rPr>
                <w:sz w:val="16"/>
                <w:szCs w:val="16"/>
              </w:rPr>
            </w:pPr>
            <w:r w:rsidRPr="00200F35">
              <w:rPr>
                <w:sz w:val="16"/>
                <w:szCs w:val="16"/>
              </w:rPr>
              <w:t>16.2.0</w:t>
            </w:r>
          </w:p>
        </w:tc>
      </w:tr>
      <w:tr w:rsidR="005C310B" w:rsidRPr="00B02A0B" w14:paraId="7883E34C" w14:textId="77777777" w:rsidTr="00B02A0B">
        <w:tc>
          <w:tcPr>
            <w:tcW w:w="800" w:type="dxa"/>
            <w:shd w:val="solid" w:color="FFFFFF" w:fill="auto"/>
          </w:tcPr>
          <w:p w14:paraId="17774E15"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6FB3A7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EFFDCD2"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75774" w14:textId="77777777" w:rsidR="005C310B" w:rsidRPr="00200F35" w:rsidRDefault="005C310B" w:rsidP="00B02A0B">
            <w:pPr>
              <w:pStyle w:val="TAL"/>
              <w:rPr>
                <w:sz w:val="16"/>
                <w:szCs w:val="16"/>
              </w:rPr>
            </w:pPr>
            <w:r w:rsidRPr="00200F35">
              <w:rPr>
                <w:sz w:val="16"/>
                <w:szCs w:val="16"/>
              </w:rPr>
              <w:t>0078</w:t>
            </w:r>
          </w:p>
        </w:tc>
        <w:tc>
          <w:tcPr>
            <w:tcW w:w="425" w:type="dxa"/>
            <w:shd w:val="solid" w:color="FFFFFF" w:fill="auto"/>
          </w:tcPr>
          <w:p w14:paraId="5272DE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C60B4"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24D688AC" w14:textId="77777777" w:rsidR="005C310B" w:rsidRPr="00200F35" w:rsidRDefault="005C310B" w:rsidP="00B02A0B">
            <w:pPr>
              <w:pStyle w:val="TAL"/>
              <w:rPr>
                <w:sz w:val="16"/>
                <w:szCs w:val="16"/>
              </w:rPr>
            </w:pPr>
            <w:r w:rsidRPr="00200F35">
              <w:rPr>
                <w:sz w:val="16"/>
                <w:szCs w:val="16"/>
              </w:rPr>
              <w:t>Adding file description in MCData FD communication</w:t>
            </w:r>
          </w:p>
        </w:tc>
        <w:tc>
          <w:tcPr>
            <w:tcW w:w="708" w:type="dxa"/>
            <w:shd w:val="solid" w:color="FFFFFF" w:fill="auto"/>
          </w:tcPr>
          <w:p w14:paraId="5545F990" w14:textId="77777777" w:rsidR="005C310B" w:rsidRPr="00200F35" w:rsidRDefault="005C310B" w:rsidP="00B02A0B">
            <w:pPr>
              <w:pStyle w:val="TAC"/>
              <w:rPr>
                <w:sz w:val="16"/>
                <w:szCs w:val="16"/>
              </w:rPr>
            </w:pPr>
            <w:r w:rsidRPr="00200F35">
              <w:rPr>
                <w:sz w:val="16"/>
                <w:szCs w:val="16"/>
              </w:rPr>
              <w:t>16.2.0</w:t>
            </w:r>
          </w:p>
        </w:tc>
      </w:tr>
      <w:tr w:rsidR="005C310B" w:rsidRPr="00B02A0B" w14:paraId="2F8302BB" w14:textId="77777777" w:rsidTr="00B02A0B">
        <w:tc>
          <w:tcPr>
            <w:tcW w:w="800" w:type="dxa"/>
            <w:shd w:val="solid" w:color="FFFFFF" w:fill="auto"/>
          </w:tcPr>
          <w:p w14:paraId="76B3E094"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DBB854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4DF4C3D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20A0139" w14:textId="77777777" w:rsidR="005C310B" w:rsidRPr="00200F35" w:rsidRDefault="005C310B" w:rsidP="00B02A0B">
            <w:pPr>
              <w:pStyle w:val="TAL"/>
              <w:rPr>
                <w:sz w:val="16"/>
                <w:szCs w:val="16"/>
              </w:rPr>
            </w:pPr>
            <w:r w:rsidRPr="00200F35">
              <w:rPr>
                <w:sz w:val="16"/>
                <w:szCs w:val="16"/>
              </w:rPr>
              <w:t>0079</w:t>
            </w:r>
          </w:p>
        </w:tc>
        <w:tc>
          <w:tcPr>
            <w:tcW w:w="425" w:type="dxa"/>
            <w:shd w:val="solid" w:color="FFFFFF" w:fill="auto"/>
          </w:tcPr>
          <w:p w14:paraId="14DDB3B0"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843217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2675A05" w14:textId="77777777" w:rsidR="005C310B" w:rsidRPr="00200F35" w:rsidRDefault="005C310B" w:rsidP="00B02A0B">
            <w:pPr>
              <w:pStyle w:val="TAL"/>
              <w:rPr>
                <w:sz w:val="16"/>
                <w:szCs w:val="16"/>
              </w:rPr>
            </w:pPr>
            <w:r w:rsidRPr="00200F35">
              <w:rPr>
                <w:sz w:val="16"/>
                <w:szCs w:val="16"/>
              </w:rPr>
              <w:t>Pre-established session – References, General details and warning updates</w:t>
            </w:r>
          </w:p>
        </w:tc>
        <w:tc>
          <w:tcPr>
            <w:tcW w:w="708" w:type="dxa"/>
            <w:shd w:val="solid" w:color="FFFFFF" w:fill="auto"/>
          </w:tcPr>
          <w:p w14:paraId="31F56DD3" w14:textId="77777777" w:rsidR="005C310B" w:rsidRPr="00200F35" w:rsidRDefault="005C310B" w:rsidP="00B02A0B">
            <w:pPr>
              <w:pStyle w:val="TAC"/>
              <w:rPr>
                <w:sz w:val="16"/>
                <w:szCs w:val="16"/>
              </w:rPr>
            </w:pPr>
            <w:r w:rsidRPr="00200F35">
              <w:rPr>
                <w:sz w:val="16"/>
                <w:szCs w:val="16"/>
              </w:rPr>
              <w:t>16.2.0</w:t>
            </w:r>
          </w:p>
        </w:tc>
      </w:tr>
      <w:tr w:rsidR="005C310B" w:rsidRPr="00B02A0B" w14:paraId="15880449" w14:textId="77777777" w:rsidTr="00B02A0B">
        <w:tc>
          <w:tcPr>
            <w:tcW w:w="800" w:type="dxa"/>
            <w:shd w:val="solid" w:color="FFFFFF" w:fill="auto"/>
          </w:tcPr>
          <w:p w14:paraId="500C99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E79D259"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2874B1D"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B598CDF" w14:textId="77777777" w:rsidR="005C310B" w:rsidRPr="00200F35" w:rsidRDefault="005C310B" w:rsidP="00B02A0B">
            <w:pPr>
              <w:pStyle w:val="TAL"/>
              <w:rPr>
                <w:sz w:val="16"/>
                <w:szCs w:val="16"/>
              </w:rPr>
            </w:pPr>
            <w:r w:rsidRPr="00200F35">
              <w:rPr>
                <w:sz w:val="16"/>
                <w:szCs w:val="16"/>
              </w:rPr>
              <w:t>0080</w:t>
            </w:r>
          </w:p>
        </w:tc>
        <w:tc>
          <w:tcPr>
            <w:tcW w:w="425" w:type="dxa"/>
            <w:shd w:val="solid" w:color="FFFFFF" w:fill="auto"/>
          </w:tcPr>
          <w:p w14:paraId="457E323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559FED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89340AC" w14:textId="77777777" w:rsidR="005C310B" w:rsidRPr="00200F35" w:rsidRDefault="005C310B" w:rsidP="00B02A0B">
            <w:pPr>
              <w:pStyle w:val="TAL"/>
              <w:rPr>
                <w:sz w:val="16"/>
                <w:szCs w:val="16"/>
              </w:rPr>
            </w:pPr>
            <w:r w:rsidRPr="00200F35">
              <w:rPr>
                <w:sz w:val="16"/>
                <w:szCs w:val="16"/>
              </w:rPr>
              <w:t>Common procedures for initiating SDS communication using pre-established session</w:t>
            </w:r>
          </w:p>
        </w:tc>
        <w:tc>
          <w:tcPr>
            <w:tcW w:w="708" w:type="dxa"/>
            <w:shd w:val="solid" w:color="FFFFFF" w:fill="auto"/>
          </w:tcPr>
          <w:p w14:paraId="0424DEE7" w14:textId="77777777" w:rsidR="005C310B" w:rsidRPr="00200F35" w:rsidRDefault="005C310B" w:rsidP="00B02A0B">
            <w:pPr>
              <w:pStyle w:val="TAC"/>
              <w:rPr>
                <w:sz w:val="16"/>
                <w:szCs w:val="16"/>
              </w:rPr>
            </w:pPr>
            <w:r w:rsidRPr="00200F35">
              <w:rPr>
                <w:sz w:val="16"/>
                <w:szCs w:val="16"/>
              </w:rPr>
              <w:t>16.2.0</w:t>
            </w:r>
          </w:p>
        </w:tc>
      </w:tr>
      <w:tr w:rsidR="005C310B" w:rsidRPr="00B02A0B" w14:paraId="34C8DAE9" w14:textId="77777777" w:rsidTr="00B02A0B">
        <w:tc>
          <w:tcPr>
            <w:tcW w:w="800" w:type="dxa"/>
            <w:shd w:val="solid" w:color="FFFFFF" w:fill="auto"/>
          </w:tcPr>
          <w:p w14:paraId="1E19191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3E5815E"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6A0DB7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40F9E9F" w14:textId="77777777" w:rsidR="005C310B" w:rsidRPr="00200F35" w:rsidRDefault="005C310B" w:rsidP="00B02A0B">
            <w:pPr>
              <w:pStyle w:val="TAL"/>
              <w:rPr>
                <w:sz w:val="16"/>
                <w:szCs w:val="16"/>
              </w:rPr>
            </w:pPr>
            <w:r w:rsidRPr="00200F35">
              <w:rPr>
                <w:sz w:val="16"/>
                <w:szCs w:val="16"/>
              </w:rPr>
              <w:t>0081</w:t>
            </w:r>
          </w:p>
        </w:tc>
        <w:tc>
          <w:tcPr>
            <w:tcW w:w="425" w:type="dxa"/>
            <w:shd w:val="solid" w:color="FFFFFF" w:fill="auto"/>
          </w:tcPr>
          <w:p w14:paraId="16451D6B"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4865BD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17D9234" w14:textId="77777777" w:rsidR="005C310B" w:rsidRPr="00200F35" w:rsidRDefault="005C310B" w:rsidP="00B02A0B">
            <w:pPr>
              <w:pStyle w:val="TAL"/>
              <w:rPr>
                <w:sz w:val="16"/>
                <w:szCs w:val="16"/>
              </w:rPr>
            </w:pPr>
            <w:r w:rsidRPr="00200F35">
              <w:rPr>
                <w:sz w:val="16"/>
                <w:szCs w:val="16"/>
              </w:rPr>
              <w:t>Pre-established session – General and PF use of resource sharing</w:t>
            </w:r>
          </w:p>
        </w:tc>
        <w:tc>
          <w:tcPr>
            <w:tcW w:w="708" w:type="dxa"/>
            <w:shd w:val="solid" w:color="FFFFFF" w:fill="auto"/>
          </w:tcPr>
          <w:p w14:paraId="295ECC1A" w14:textId="77777777" w:rsidR="005C310B" w:rsidRPr="00200F35" w:rsidRDefault="005C310B" w:rsidP="00B02A0B">
            <w:pPr>
              <w:pStyle w:val="TAC"/>
              <w:rPr>
                <w:sz w:val="16"/>
                <w:szCs w:val="16"/>
              </w:rPr>
            </w:pPr>
            <w:r w:rsidRPr="00200F35">
              <w:rPr>
                <w:sz w:val="16"/>
                <w:szCs w:val="16"/>
              </w:rPr>
              <w:t>16.2.0</w:t>
            </w:r>
          </w:p>
        </w:tc>
      </w:tr>
      <w:tr w:rsidR="005C310B" w:rsidRPr="00B02A0B" w14:paraId="6F6303D9" w14:textId="77777777" w:rsidTr="00B02A0B">
        <w:tc>
          <w:tcPr>
            <w:tcW w:w="800" w:type="dxa"/>
            <w:shd w:val="solid" w:color="FFFFFF" w:fill="auto"/>
          </w:tcPr>
          <w:p w14:paraId="1882F1D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2848CBC"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217FB03"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D057F86" w14:textId="77777777" w:rsidR="005C310B" w:rsidRPr="00200F35" w:rsidRDefault="005C310B" w:rsidP="00B02A0B">
            <w:pPr>
              <w:pStyle w:val="TAL"/>
              <w:rPr>
                <w:sz w:val="16"/>
                <w:szCs w:val="16"/>
              </w:rPr>
            </w:pPr>
            <w:r w:rsidRPr="00200F35">
              <w:rPr>
                <w:sz w:val="16"/>
                <w:szCs w:val="16"/>
              </w:rPr>
              <w:t>0082</w:t>
            </w:r>
          </w:p>
        </w:tc>
        <w:tc>
          <w:tcPr>
            <w:tcW w:w="425" w:type="dxa"/>
            <w:shd w:val="solid" w:color="FFFFFF" w:fill="auto"/>
          </w:tcPr>
          <w:p w14:paraId="66FA24EC"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676B7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93A0FC" w14:textId="77777777" w:rsidR="005C310B" w:rsidRPr="00200F35" w:rsidRDefault="005C310B" w:rsidP="00B02A0B">
            <w:pPr>
              <w:pStyle w:val="TAL"/>
              <w:rPr>
                <w:sz w:val="16"/>
                <w:szCs w:val="16"/>
              </w:rPr>
            </w:pPr>
            <w:r w:rsidRPr="00200F35">
              <w:rPr>
                <w:sz w:val="16"/>
                <w:szCs w:val="16"/>
              </w:rPr>
              <w:t>Client side procedure - Pre-established session establishment</w:t>
            </w:r>
          </w:p>
        </w:tc>
        <w:tc>
          <w:tcPr>
            <w:tcW w:w="708" w:type="dxa"/>
            <w:shd w:val="solid" w:color="FFFFFF" w:fill="auto"/>
          </w:tcPr>
          <w:p w14:paraId="39939FB7" w14:textId="77777777" w:rsidR="005C310B" w:rsidRPr="00200F35" w:rsidRDefault="005C310B" w:rsidP="00B02A0B">
            <w:pPr>
              <w:pStyle w:val="TAC"/>
              <w:rPr>
                <w:sz w:val="16"/>
                <w:szCs w:val="16"/>
              </w:rPr>
            </w:pPr>
            <w:r w:rsidRPr="00200F35">
              <w:rPr>
                <w:sz w:val="16"/>
                <w:szCs w:val="16"/>
              </w:rPr>
              <w:t>16.2.0</w:t>
            </w:r>
          </w:p>
        </w:tc>
      </w:tr>
      <w:tr w:rsidR="005C310B" w:rsidRPr="00B02A0B" w14:paraId="20581782" w14:textId="77777777" w:rsidTr="00B02A0B">
        <w:tc>
          <w:tcPr>
            <w:tcW w:w="800" w:type="dxa"/>
            <w:shd w:val="solid" w:color="FFFFFF" w:fill="auto"/>
          </w:tcPr>
          <w:p w14:paraId="449789E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4923651"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83A7B4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697E898" w14:textId="77777777" w:rsidR="005C310B" w:rsidRPr="00200F35" w:rsidRDefault="005C310B" w:rsidP="00B02A0B">
            <w:pPr>
              <w:pStyle w:val="TAL"/>
              <w:rPr>
                <w:sz w:val="16"/>
                <w:szCs w:val="16"/>
              </w:rPr>
            </w:pPr>
            <w:r w:rsidRPr="00200F35">
              <w:rPr>
                <w:sz w:val="16"/>
                <w:szCs w:val="16"/>
              </w:rPr>
              <w:t>0083</w:t>
            </w:r>
          </w:p>
        </w:tc>
        <w:tc>
          <w:tcPr>
            <w:tcW w:w="425" w:type="dxa"/>
            <w:shd w:val="solid" w:color="FFFFFF" w:fill="auto"/>
          </w:tcPr>
          <w:p w14:paraId="3CC30A07"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1647D4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7277C6A" w14:textId="77777777" w:rsidR="005C310B" w:rsidRPr="00200F35" w:rsidRDefault="005C310B" w:rsidP="00B02A0B">
            <w:pPr>
              <w:pStyle w:val="TAL"/>
              <w:rPr>
                <w:sz w:val="16"/>
                <w:szCs w:val="16"/>
              </w:rPr>
            </w:pPr>
            <w:r w:rsidRPr="00200F35">
              <w:rPr>
                <w:sz w:val="16"/>
                <w:szCs w:val="16"/>
              </w:rPr>
              <w:t>Pre-established session release</w:t>
            </w:r>
          </w:p>
        </w:tc>
        <w:tc>
          <w:tcPr>
            <w:tcW w:w="708" w:type="dxa"/>
            <w:shd w:val="solid" w:color="FFFFFF" w:fill="auto"/>
          </w:tcPr>
          <w:p w14:paraId="30DCC401" w14:textId="77777777" w:rsidR="005C310B" w:rsidRPr="00200F35" w:rsidRDefault="005C310B" w:rsidP="00B02A0B">
            <w:pPr>
              <w:pStyle w:val="TAC"/>
              <w:rPr>
                <w:sz w:val="16"/>
                <w:szCs w:val="16"/>
              </w:rPr>
            </w:pPr>
            <w:r w:rsidRPr="00200F35">
              <w:rPr>
                <w:sz w:val="16"/>
                <w:szCs w:val="16"/>
              </w:rPr>
              <w:t>16.2.0</w:t>
            </w:r>
          </w:p>
        </w:tc>
      </w:tr>
      <w:tr w:rsidR="005C310B" w:rsidRPr="00B02A0B" w14:paraId="21C0282A" w14:textId="77777777" w:rsidTr="00B02A0B">
        <w:tc>
          <w:tcPr>
            <w:tcW w:w="800" w:type="dxa"/>
            <w:shd w:val="solid" w:color="FFFFFF" w:fill="auto"/>
          </w:tcPr>
          <w:p w14:paraId="6E8A921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513819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85EE31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B3B6292" w14:textId="77777777" w:rsidR="005C310B" w:rsidRPr="00200F35" w:rsidRDefault="005C310B" w:rsidP="00B02A0B">
            <w:pPr>
              <w:pStyle w:val="TAL"/>
              <w:rPr>
                <w:sz w:val="16"/>
                <w:szCs w:val="16"/>
              </w:rPr>
            </w:pPr>
            <w:r w:rsidRPr="00200F35">
              <w:rPr>
                <w:sz w:val="16"/>
                <w:szCs w:val="16"/>
              </w:rPr>
              <w:t>0084</w:t>
            </w:r>
          </w:p>
        </w:tc>
        <w:tc>
          <w:tcPr>
            <w:tcW w:w="425" w:type="dxa"/>
            <w:shd w:val="solid" w:color="FFFFFF" w:fill="auto"/>
          </w:tcPr>
          <w:p w14:paraId="504133C2"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06B869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8167ADC" w14:textId="77777777" w:rsidR="005C310B" w:rsidRPr="00200F35" w:rsidRDefault="005C310B" w:rsidP="00B02A0B">
            <w:pPr>
              <w:pStyle w:val="TAL"/>
              <w:rPr>
                <w:sz w:val="16"/>
                <w:szCs w:val="16"/>
              </w:rPr>
            </w:pPr>
            <w:r w:rsidRPr="00200F35">
              <w:rPr>
                <w:sz w:val="16"/>
                <w:szCs w:val="16"/>
              </w:rPr>
              <w:t>Client side procedures – Initiating one-to-one SDS communication using pre-established session</w:t>
            </w:r>
          </w:p>
        </w:tc>
        <w:tc>
          <w:tcPr>
            <w:tcW w:w="708" w:type="dxa"/>
            <w:shd w:val="solid" w:color="FFFFFF" w:fill="auto"/>
          </w:tcPr>
          <w:p w14:paraId="41743272" w14:textId="77777777" w:rsidR="005C310B" w:rsidRPr="00200F35" w:rsidRDefault="005C310B" w:rsidP="00B02A0B">
            <w:pPr>
              <w:pStyle w:val="TAC"/>
              <w:rPr>
                <w:sz w:val="16"/>
                <w:szCs w:val="16"/>
              </w:rPr>
            </w:pPr>
            <w:r w:rsidRPr="00200F35">
              <w:rPr>
                <w:sz w:val="16"/>
                <w:szCs w:val="16"/>
              </w:rPr>
              <w:t>16.2.0</w:t>
            </w:r>
          </w:p>
        </w:tc>
      </w:tr>
      <w:tr w:rsidR="005C310B" w:rsidRPr="00B02A0B" w14:paraId="69A39E7F" w14:textId="77777777" w:rsidTr="00B02A0B">
        <w:tc>
          <w:tcPr>
            <w:tcW w:w="800" w:type="dxa"/>
            <w:shd w:val="solid" w:color="FFFFFF" w:fill="auto"/>
          </w:tcPr>
          <w:p w14:paraId="63D1AA8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7D88AE2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7F8DDA37"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7FF97E44" w14:textId="77777777" w:rsidR="005C310B" w:rsidRPr="00200F35" w:rsidRDefault="005C310B" w:rsidP="00B02A0B">
            <w:pPr>
              <w:pStyle w:val="TAL"/>
              <w:rPr>
                <w:sz w:val="16"/>
                <w:szCs w:val="16"/>
              </w:rPr>
            </w:pPr>
            <w:r w:rsidRPr="00200F35">
              <w:rPr>
                <w:sz w:val="16"/>
                <w:szCs w:val="16"/>
              </w:rPr>
              <w:t>0085</w:t>
            </w:r>
          </w:p>
        </w:tc>
        <w:tc>
          <w:tcPr>
            <w:tcW w:w="425" w:type="dxa"/>
            <w:shd w:val="solid" w:color="FFFFFF" w:fill="auto"/>
          </w:tcPr>
          <w:p w14:paraId="216DF48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249F82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AC25466" w14:textId="77777777" w:rsidR="005C310B" w:rsidRPr="00200F35" w:rsidRDefault="005C310B" w:rsidP="00B02A0B">
            <w:pPr>
              <w:pStyle w:val="TAL"/>
              <w:rPr>
                <w:sz w:val="16"/>
                <w:szCs w:val="16"/>
              </w:rPr>
            </w:pPr>
            <w:r w:rsidRPr="00200F35">
              <w:rPr>
                <w:sz w:val="16"/>
                <w:szCs w:val="16"/>
              </w:rPr>
              <w:t>PF side procedures – Initiating MCData communication using pre-established session</w:t>
            </w:r>
          </w:p>
        </w:tc>
        <w:tc>
          <w:tcPr>
            <w:tcW w:w="708" w:type="dxa"/>
            <w:shd w:val="solid" w:color="FFFFFF" w:fill="auto"/>
          </w:tcPr>
          <w:p w14:paraId="4C2CB188" w14:textId="77777777" w:rsidR="005C310B" w:rsidRPr="00200F35" w:rsidRDefault="005C310B" w:rsidP="00B02A0B">
            <w:pPr>
              <w:pStyle w:val="TAC"/>
              <w:rPr>
                <w:sz w:val="16"/>
                <w:szCs w:val="16"/>
              </w:rPr>
            </w:pPr>
            <w:r w:rsidRPr="00200F35">
              <w:rPr>
                <w:sz w:val="16"/>
                <w:szCs w:val="16"/>
              </w:rPr>
              <w:t>16.2.0</w:t>
            </w:r>
          </w:p>
        </w:tc>
      </w:tr>
      <w:tr w:rsidR="005C310B" w:rsidRPr="00B02A0B" w14:paraId="06D27CA3" w14:textId="77777777" w:rsidTr="00B02A0B">
        <w:tc>
          <w:tcPr>
            <w:tcW w:w="800" w:type="dxa"/>
            <w:shd w:val="solid" w:color="FFFFFF" w:fill="auto"/>
          </w:tcPr>
          <w:p w14:paraId="4504642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5482E2DD"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3C46290E"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6AA1BFB9" w14:textId="77777777" w:rsidR="005C310B" w:rsidRPr="00200F35" w:rsidRDefault="005C310B" w:rsidP="00B02A0B">
            <w:pPr>
              <w:pStyle w:val="TAL"/>
              <w:rPr>
                <w:sz w:val="16"/>
                <w:szCs w:val="16"/>
              </w:rPr>
            </w:pPr>
            <w:r w:rsidRPr="00200F35">
              <w:rPr>
                <w:sz w:val="16"/>
                <w:szCs w:val="16"/>
              </w:rPr>
              <w:t>0086</w:t>
            </w:r>
          </w:p>
        </w:tc>
        <w:tc>
          <w:tcPr>
            <w:tcW w:w="425" w:type="dxa"/>
            <w:shd w:val="solid" w:color="FFFFFF" w:fill="auto"/>
          </w:tcPr>
          <w:p w14:paraId="5A44FA8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34C744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71569BC" w14:textId="77777777" w:rsidR="005C310B" w:rsidRPr="00200F35" w:rsidRDefault="005C310B" w:rsidP="00B02A0B">
            <w:pPr>
              <w:pStyle w:val="TAL"/>
              <w:rPr>
                <w:sz w:val="16"/>
                <w:szCs w:val="16"/>
              </w:rPr>
            </w:pPr>
            <w:r w:rsidRPr="00200F35">
              <w:rPr>
                <w:sz w:val="16"/>
                <w:szCs w:val="16"/>
              </w:rPr>
              <w:t>Initiating group SDS communication using pre-established session</w:t>
            </w:r>
          </w:p>
        </w:tc>
        <w:tc>
          <w:tcPr>
            <w:tcW w:w="708" w:type="dxa"/>
            <w:shd w:val="solid" w:color="FFFFFF" w:fill="auto"/>
          </w:tcPr>
          <w:p w14:paraId="1B863601" w14:textId="77777777" w:rsidR="005C310B" w:rsidRPr="00200F35" w:rsidRDefault="005C310B" w:rsidP="00B02A0B">
            <w:pPr>
              <w:pStyle w:val="TAC"/>
              <w:rPr>
                <w:sz w:val="16"/>
                <w:szCs w:val="16"/>
              </w:rPr>
            </w:pPr>
            <w:r w:rsidRPr="00200F35">
              <w:rPr>
                <w:sz w:val="16"/>
                <w:szCs w:val="16"/>
              </w:rPr>
              <w:t>16.2.0</w:t>
            </w:r>
          </w:p>
        </w:tc>
      </w:tr>
      <w:tr w:rsidR="005C310B" w:rsidRPr="00B02A0B" w14:paraId="577A9F28" w14:textId="77777777" w:rsidTr="00B02A0B">
        <w:tc>
          <w:tcPr>
            <w:tcW w:w="800" w:type="dxa"/>
            <w:shd w:val="solid" w:color="FFFFFF" w:fill="auto"/>
          </w:tcPr>
          <w:p w14:paraId="54043C80"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4191D8A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33297C8"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16F57DD8" w14:textId="77777777" w:rsidR="005C310B" w:rsidRPr="00200F35" w:rsidRDefault="005C310B" w:rsidP="00B02A0B">
            <w:pPr>
              <w:pStyle w:val="TAL"/>
              <w:rPr>
                <w:sz w:val="16"/>
                <w:szCs w:val="16"/>
              </w:rPr>
            </w:pPr>
            <w:r w:rsidRPr="00200F35">
              <w:rPr>
                <w:sz w:val="16"/>
                <w:szCs w:val="16"/>
              </w:rPr>
              <w:t>0087</w:t>
            </w:r>
          </w:p>
        </w:tc>
        <w:tc>
          <w:tcPr>
            <w:tcW w:w="425" w:type="dxa"/>
            <w:shd w:val="solid" w:color="FFFFFF" w:fill="auto"/>
          </w:tcPr>
          <w:p w14:paraId="62E9850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3A2762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A9A961E" w14:textId="77777777" w:rsidR="005C310B" w:rsidRPr="00200F35" w:rsidRDefault="005C310B" w:rsidP="00B02A0B">
            <w:pPr>
              <w:pStyle w:val="TAL"/>
              <w:rPr>
                <w:sz w:val="16"/>
                <w:szCs w:val="16"/>
              </w:rPr>
            </w:pPr>
            <w:r w:rsidRPr="00200F35">
              <w:rPr>
                <w:sz w:val="16"/>
                <w:szCs w:val="16"/>
              </w:rPr>
              <w:t>Leaving SDS communication using pre-established session</w:t>
            </w:r>
          </w:p>
        </w:tc>
        <w:tc>
          <w:tcPr>
            <w:tcW w:w="708" w:type="dxa"/>
            <w:shd w:val="solid" w:color="FFFFFF" w:fill="auto"/>
          </w:tcPr>
          <w:p w14:paraId="177DFDB4" w14:textId="77777777" w:rsidR="005C310B" w:rsidRPr="00200F35" w:rsidRDefault="005C310B" w:rsidP="00B02A0B">
            <w:pPr>
              <w:pStyle w:val="TAC"/>
              <w:rPr>
                <w:sz w:val="16"/>
                <w:szCs w:val="16"/>
              </w:rPr>
            </w:pPr>
            <w:r w:rsidRPr="00200F35">
              <w:rPr>
                <w:sz w:val="16"/>
                <w:szCs w:val="16"/>
              </w:rPr>
              <w:t>16.2.0</w:t>
            </w:r>
          </w:p>
        </w:tc>
      </w:tr>
      <w:tr w:rsidR="005C310B" w:rsidRPr="00B02A0B" w14:paraId="51765D06" w14:textId="77777777" w:rsidTr="00B02A0B">
        <w:tc>
          <w:tcPr>
            <w:tcW w:w="800" w:type="dxa"/>
            <w:shd w:val="solid" w:color="FFFFFF" w:fill="auto"/>
          </w:tcPr>
          <w:p w14:paraId="1638A74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67668A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57987214"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E5D4CB3" w14:textId="77777777" w:rsidR="005C310B" w:rsidRPr="00200F35" w:rsidRDefault="005C310B" w:rsidP="00B02A0B">
            <w:pPr>
              <w:pStyle w:val="TAL"/>
              <w:rPr>
                <w:sz w:val="16"/>
                <w:szCs w:val="16"/>
              </w:rPr>
            </w:pPr>
            <w:r w:rsidRPr="00200F35">
              <w:rPr>
                <w:sz w:val="16"/>
                <w:szCs w:val="16"/>
              </w:rPr>
              <w:t>0088</w:t>
            </w:r>
          </w:p>
        </w:tc>
        <w:tc>
          <w:tcPr>
            <w:tcW w:w="425" w:type="dxa"/>
            <w:shd w:val="solid" w:color="FFFFFF" w:fill="auto"/>
          </w:tcPr>
          <w:p w14:paraId="2C5423E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2F31E1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3D5BD15" w14:textId="77777777" w:rsidR="005C310B" w:rsidRPr="00200F35" w:rsidRDefault="005C310B" w:rsidP="00B02A0B">
            <w:pPr>
              <w:pStyle w:val="TAL"/>
              <w:rPr>
                <w:sz w:val="16"/>
                <w:szCs w:val="16"/>
              </w:rPr>
            </w:pPr>
            <w:r w:rsidRPr="00200F35">
              <w:rPr>
                <w:sz w:val="16"/>
                <w:szCs w:val="16"/>
              </w:rPr>
              <w:t>PF side procedure - Pre-established session establishment</w:t>
            </w:r>
          </w:p>
        </w:tc>
        <w:tc>
          <w:tcPr>
            <w:tcW w:w="708" w:type="dxa"/>
            <w:shd w:val="solid" w:color="FFFFFF" w:fill="auto"/>
          </w:tcPr>
          <w:p w14:paraId="29C3A3F9" w14:textId="77777777" w:rsidR="005C310B" w:rsidRPr="00200F35" w:rsidRDefault="005C310B" w:rsidP="00B02A0B">
            <w:pPr>
              <w:pStyle w:val="TAC"/>
              <w:rPr>
                <w:sz w:val="16"/>
                <w:szCs w:val="16"/>
              </w:rPr>
            </w:pPr>
            <w:r w:rsidRPr="00200F35">
              <w:rPr>
                <w:sz w:val="16"/>
                <w:szCs w:val="16"/>
              </w:rPr>
              <w:t>16.2.0</w:t>
            </w:r>
          </w:p>
        </w:tc>
      </w:tr>
      <w:tr w:rsidR="005C310B" w:rsidRPr="00B02A0B" w14:paraId="63461E6C" w14:textId="77777777" w:rsidTr="00B02A0B">
        <w:tc>
          <w:tcPr>
            <w:tcW w:w="800" w:type="dxa"/>
            <w:shd w:val="solid" w:color="FFFFFF" w:fill="auto"/>
          </w:tcPr>
          <w:p w14:paraId="44DB99A7"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7A279C7"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F26A686"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38CF5DB6" w14:textId="77777777" w:rsidR="005C310B" w:rsidRPr="00200F35" w:rsidRDefault="005C310B" w:rsidP="00B02A0B">
            <w:pPr>
              <w:pStyle w:val="TAL"/>
              <w:rPr>
                <w:sz w:val="16"/>
                <w:szCs w:val="16"/>
              </w:rPr>
            </w:pPr>
            <w:r w:rsidRPr="00200F35">
              <w:rPr>
                <w:sz w:val="16"/>
                <w:szCs w:val="16"/>
              </w:rPr>
              <w:t>0091</w:t>
            </w:r>
          </w:p>
        </w:tc>
        <w:tc>
          <w:tcPr>
            <w:tcW w:w="425" w:type="dxa"/>
            <w:shd w:val="solid" w:color="FFFFFF" w:fill="auto"/>
          </w:tcPr>
          <w:p w14:paraId="064AF2D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533F9C"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8BBEFCF" w14:textId="77777777" w:rsidR="005C310B" w:rsidRPr="00200F35" w:rsidRDefault="005C310B" w:rsidP="00B02A0B">
            <w:pPr>
              <w:pStyle w:val="TAL"/>
              <w:rPr>
                <w:sz w:val="16"/>
                <w:szCs w:val="16"/>
              </w:rPr>
            </w:pPr>
            <w:r w:rsidRPr="00200F35">
              <w:rPr>
                <w:sz w:val="16"/>
                <w:szCs w:val="16"/>
              </w:rPr>
              <w:t>Correct target of error response</w:t>
            </w:r>
          </w:p>
        </w:tc>
        <w:tc>
          <w:tcPr>
            <w:tcW w:w="708" w:type="dxa"/>
            <w:shd w:val="solid" w:color="FFFFFF" w:fill="auto"/>
          </w:tcPr>
          <w:p w14:paraId="2CEB8B27" w14:textId="77777777" w:rsidR="005C310B" w:rsidRPr="00200F35" w:rsidRDefault="005C310B" w:rsidP="00B02A0B">
            <w:pPr>
              <w:pStyle w:val="TAC"/>
              <w:rPr>
                <w:sz w:val="16"/>
                <w:szCs w:val="16"/>
              </w:rPr>
            </w:pPr>
            <w:r w:rsidRPr="00200F35">
              <w:rPr>
                <w:sz w:val="16"/>
                <w:szCs w:val="16"/>
              </w:rPr>
              <w:t>16.2.0</w:t>
            </w:r>
          </w:p>
        </w:tc>
      </w:tr>
      <w:tr w:rsidR="005C310B" w:rsidRPr="00B02A0B" w14:paraId="546BC6A4" w14:textId="77777777" w:rsidTr="00B02A0B">
        <w:tc>
          <w:tcPr>
            <w:tcW w:w="800" w:type="dxa"/>
            <w:shd w:val="solid" w:color="FFFFFF" w:fill="auto"/>
          </w:tcPr>
          <w:p w14:paraId="140A0B79"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6066EC8F"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678E0E5A"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4FC97BD2" w14:textId="77777777" w:rsidR="005C310B" w:rsidRPr="00200F35" w:rsidRDefault="005C310B" w:rsidP="00B02A0B">
            <w:pPr>
              <w:pStyle w:val="TAL"/>
              <w:rPr>
                <w:sz w:val="16"/>
                <w:szCs w:val="16"/>
              </w:rPr>
            </w:pPr>
            <w:r w:rsidRPr="00200F35">
              <w:rPr>
                <w:sz w:val="16"/>
                <w:szCs w:val="16"/>
              </w:rPr>
              <w:t>0092</w:t>
            </w:r>
          </w:p>
        </w:tc>
        <w:tc>
          <w:tcPr>
            <w:tcW w:w="425" w:type="dxa"/>
            <w:shd w:val="solid" w:color="FFFFFF" w:fill="auto"/>
          </w:tcPr>
          <w:p w14:paraId="7F9FFB0E"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76F4B2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3A24BB7" w14:textId="77777777" w:rsidR="005C310B" w:rsidRPr="00200F35" w:rsidRDefault="005C310B" w:rsidP="00B02A0B">
            <w:pPr>
              <w:pStyle w:val="TAL"/>
              <w:rPr>
                <w:sz w:val="16"/>
                <w:szCs w:val="16"/>
              </w:rPr>
            </w:pPr>
            <w:r w:rsidRPr="00200F35">
              <w:rPr>
                <w:sz w:val="16"/>
                <w:szCs w:val="16"/>
              </w:rPr>
              <w:t>Add signalling plane capability to support transmission / reception via MBMS in MCData</w:t>
            </w:r>
          </w:p>
        </w:tc>
        <w:tc>
          <w:tcPr>
            <w:tcW w:w="708" w:type="dxa"/>
            <w:shd w:val="solid" w:color="FFFFFF" w:fill="auto"/>
          </w:tcPr>
          <w:p w14:paraId="443F88B1" w14:textId="77777777" w:rsidR="005C310B" w:rsidRPr="00200F35" w:rsidRDefault="005C310B" w:rsidP="00B02A0B">
            <w:pPr>
              <w:pStyle w:val="TAC"/>
              <w:rPr>
                <w:sz w:val="16"/>
                <w:szCs w:val="16"/>
              </w:rPr>
            </w:pPr>
            <w:r w:rsidRPr="00200F35">
              <w:rPr>
                <w:sz w:val="16"/>
                <w:szCs w:val="16"/>
              </w:rPr>
              <w:t>16.2.0</w:t>
            </w:r>
          </w:p>
        </w:tc>
      </w:tr>
      <w:tr w:rsidR="005C310B" w:rsidRPr="00B02A0B" w14:paraId="50F474BF" w14:textId="77777777" w:rsidTr="00B02A0B">
        <w:tc>
          <w:tcPr>
            <w:tcW w:w="800" w:type="dxa"/>
            <w:shd w:val="solid" w:color="FFFFFF" w:fill="auto"/>
          </w:tcPr>
          <w:p w14:paraId="45B06156"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A92FF54"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145A0040"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5BC85CB5" w14:textId="77777777" w:rsidR="005C310B" w:rsidRPr="00200F35" w:rsidRDefault="005C310B" w:rsidP="00B02A0B">
            <w:pPr>
              <w:pStyle w:val="TAL"/>
              <w:rPr>
                <w:sz w:val="16"/>
                <w:szCs w:val="16"/>
              </w:rPr>
            </w:pPr>
            <w:r w:rsidRPr="00200F35">
              <w:rPr>
                <w:sz w:val="16"/>
                <w:szCs w:val="16"/>
              </w:rPr>
              <w:t>0094</w:t>
            </w:r>
          </w:p>
        </w:tc>
        <w:tc>
          <w:tcPr>
            <w:tcW w:w="425" w:type="dxa"/>
            <w:shd w:val="solid" w:color="FFFFFF" w:fill="auto"/>
          </w:tcPr>
          <w:p w14:paraId="309974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BD0A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025131E7" w14:textId="77777777" w:rsidR="005C310B" w:rsidRPr="00200F35" w:rsidRDefault="005C310B" w:rsidP="00B02A0B">
            <w:pPr>
              <w:pStyle w:val="TAL"/>
              <w:rPr>
                <w:sz w:val="16"/>
                <w:szCs w:val="16"/>
              </w:rPr>
            </w:pPr>
            <w:r w:rsidRPr="00200F35">
              <w:rPr>
                <w:sz w:val="16"/>
                <w:szCs w:val="16"/>
              </w:rPr>
              <w:t>Correction of internal clause reference for implicit affiliation</w:t>
            </w:r>
          </w:p>
        </w:tc>
        <w:tc>
          <w:tcPr>
            <w:tcW w:w="708" w:type="dxa"/>
            <w:shd w:val="solid" w:color="FFFFFF" w:fill="auto"/>
          </w:tcPr>
          <w:p w14:paraId="7FF40F1B" w14:textId="77777777" w:rsidR="005C310B" w:rsidRPr="00200F35" w:rsidRDefault="005C310B" w:rsidP="00B02A0B">
            <w:pPr>
              <w:pStyle w:val="TAC"/>
              <w:rPr>
                <w:sz w:val="16"/>
                <w:szCs w:val="16"/>
              </w:rPr>
            </w:pPr>
            <w:r w:rsidRPr="00200F35">
              <w:rPr>
                <w:sz w:val="16"/>
                <w:szCs w:val="16"/>
              </w:rPr>
              <w:t>16.2.0</w:t>
            </w:r>
          </w:p>
        </w:tc>
      </w:tr>
      <w:tr w:rsidR="005C310B" w:rsidRPr="00B02A0B" w14:paraId="626F2DBD" w14:textId="77777777" w:rsidTr="00B02A0B">
        <w:tc>
          <w:tcPr>
            <w:tcW w:w="800" w:type="dxa"/>
            <w:shd w:val="solid" w:color="FFFFFF" w:fill="auto"/>
          </w:tcPr>
          <w:p w14:paraId="4D2FB08F"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39952A60"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878935"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2CA7720C" w14:textId="77777777" w:rsidR="005C310B" w:rsidRPr="00200F35" w:rsidRDefault="005C310B" w:rsidP="00B02A0B">
            <w:pPr>
              <w:pStyle w:val="TAL"/>
              <w:rPr>
                <w:sz w:val="16"/>
                <w:szCs w:val="16"/>
              </w:rPr>
            </w:pPr>
            <w:r w:rsidRPr="00200F35">
              <w:rPr>
                <w:sz w:val="16"/>
                <w:szCs w:val="16"/>
              </w:rPr>
              <w:t>0095</w:t>
            </w:r>
          </w:p>
        </w:tc>
        <w:tc>
          <w:tcPr>
            <w:tcW w:w="425" w:type="dxa"/>
            <w:shd w:val="solid" w:color="FFFFFF" w:fill="auto"/>
          </w:tcPr>
          <w:p w14:paraId="2ECF0E40"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862898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7442AC2" w14:textId="77777777" w:rsidR="005C310B" w:rsidRPr="00200F35" w:rsidRDefault="005C310B" w:rsidP="00B02A0B">
            <w:pPr>
              <w:pStyle w:val="TAL"/>
              <w:rPr>
                <w:sz w:val="16"/>
                <w:szCs w:val="16"/>
              </w:rPr>
            </w:pPr>
            <w:r w:rsidRPr="00200F35">
              <w:rPr>
                <w:sz w:val="16"/>
                <w:szCs w:val="16"/>
              </w:rPr>
              <w:t>Add off-network emergency alert to MCData</w:t>
            </w:r>
          </w:p>
        </w:tc>
        <w:tc>
          <w:tcPr>
            <w:tcW w:w="708" w:type="dxa"/>
            <w:shd w:val="solid" w:color="FFFFFF" w:fill="auto"/>
          </w:tcPr>
          <w:p w14:paraId="6D293F52" w14:textId="77777777" w:rsidR="005C310B" w:rsidRPr="00200F35" w:rsidRDefault="005C310B" w:rsidP="00B02A0B">
            <w:pPr>
              <w:pStyle w:val="TAC"/>
              <w:rPr>
                <w:sz w:val="16"/>
                <w:szCs w:val="16"/>
              </w:rPr>
            </w:pPr>
            <w:r w:rsidRPr="00200F35">
              <w:rPr>
                <w:sz w:val="16"/>
                <w:szCs w:val="16"/>
              </w:rPr>
              <w:t>16.2.0</w:t>
            </w:r>
          </w:p>
        </w:tc>
      </w:tr>
      <w:tr w:rsidR="005C310B" w:rsidRPr="00B02A0B" w14:paraId="7EC74F73" w14:textId="77777777" w:rsidTr="00B02A0B">
        <w:tc>
          <w:tcPr>
            <w:tcW w:w="800" w:type="dxa"/>
            <w:shd w:val="solid" w:color="FFFFFF" w:fill="auto"/>
          </w:tcPr>
          <w:p w14:paraId="5E3A9CBA"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099B6916"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2A1B187B" w14:textId="77777777" w:rsidR="005C310B" w:rsidRPr="00200F35" w:rsidRDefault="005C310B" w:rsidP="00B02A0B">
            <w:pPr>
              <w:pStyle w:val="TAC"/>
              <w:rPr>
                <w:sz w:val="16"/>
                <w:szCs w:val="16"/>
              </w:rPr>
            </w:pPr>
            <w:r w:rsidRPr="00200F35">
              <w:rPr>
                <w:sz w:val="16"/>
                <w:szCs w:val="16"/>
              </w:rPr>
              <w:t>CP-193109</w:t>
            </w:r>
          </w:p>
        </w:tc>
        <w:tc>
          <w:tcPr>
            <w:tcW w:w="525" w:type="dxa"/>
            <w:shd w:val="solid" w:color="FFFFFF" w:fill="auto"/>
          </w:tcPr>
          <w:p w14:paraId="6C86F5F5" w14:textId="77777777" w:rsidR="005C310B" w:rsidRPr="00200F35" w:rsidRDefault="005C310B" w:rsidP="00B02A0B">
            <w:pPr>
              <w:pStyle w:val="TAL"/>
              <w:rPr>
                <w:sz w:val="16"/>
                <w:szCs w:val="16"/>
              </w:rPr>
            </w:pPr>
            <w:r w:rsidRPr="00200F35">
              <w:rPr>
                <w:sz w:val="16"/>
                <w:szCs w:val="16"/>
              </w:rPr>
              <w:t>0096</w:t>
            </w:r>
          </w:p>
        </w:tc>
        <w:tc>
          <w:tcPr>
            <w:tcW w:w="425" w:type="dxa"/>
            <w:shd w:val="solid" w:color="FFFFFF" w:fill="auto"/>
          </w:tcPr>
          <w:p w14:paraId="1096989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C68919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52A5A17F" w14:textId="77777777" w:rsidR="005C310B" w:rsidRPr="00200F35" w:rsidRDefault="005C310B" w:rsidP="00B02A0B">
            <w:pPr>
              <w:pStyle w:val="TAL"/>
              <w:rPr>
                <w:sz w:val="16"/>
                <w:szCs w:val="16"/>
              </w:rPr>
            </w:pPr>
            <w:r w:rsidRPr="00200F35">
              <w:rPr>
                <w:sz w:val="16"/>
                <w:szCs w:val="16"/>
              </w:rPr>
              <w:t>Correct MCData location schema</w:t>
            </w:r>
          </w:p>
        </w:tc>
        <w:tc>
          <w:tcPr>
            <w:tcW w:w="708" w:type="dxa"/>
            <w:shd w:val="solid" w:color="FFFFFF" w:fill="auto"/>
          </w:tcPr>
          <w:p w14:paraId="373170F6" w14:textId="77777777" w:rsidR="005C310B" w:rsidRPr="00200F35" w:rsidRDefault="005C310B" w:rsidP="00B02A0B">
            <w:pPr>
              <w:pStyle w:val="TAC"/>
              <w:rPr>
                <w:sz w:val="16"/>
                <w:szCs w:val="16"/>
              </w:rPr>
            </w:pPr>
            <w:r w:rsidRPr="00200F35">
              <w:rPr>
                <w:sz w:val="16"/>
                <w:szCs w:val="16"/>
              </w:rPr>
              <w:t>16.2.0</w:t>
            </w:r>
          </w:p>
        </w:tc>
      </w:tr>
      <w:tr w:rsidR="005C310B" w:rsidRPr="00B02A0B" w14:paraId="02ADABC7" w14:textId="77777777" w:rsidTr="00B02A0B">
        <w:tc>
          <w:tcPr>
            <w:tcW w:w="800" w:type="dxa"/>
            <w:shd w:val="solid" w:color="FFFFFF" w:fill="auto"/>
          </w:tcPr>
          <w:p w14:paraId="3F3FF6EC" w14:textId="77777777" w:rsidR="005C310B" w:rsidRPr="00200F35" w:rsidRDefault="005C310B" w:rsidP="00B02A0B">
            <w:pPr>
              <w:pStyle w:val="TAC"/>
              <w:rPr>
                <w:sz w:val="16"/>
                <w:szCs w:val="16"/>
              </w:rPr>
            </w:pPr>
            <w:r w:rsidRPr="00200F35">
              <w:rPr>
                <w:sz w:val="16"/>
                <w:szCs w:val="16"/>
              </w:rPr>
              <w:t>2019-12</w:t>
            </w:r>
          </w:p>
        </w:tc>
        <w:tc>
          <w:tcPr>
            <w:tcW w:w="800" w:type="dxa"/>
            <w:shd w:val="solid" w:color="FFFFFF" w:fill="auto"/>
          </w:tcPr>
          <w:p w14:paraId="13F0973A" w14:textId="77777777" w:rsidR="005C310B" w:rsidRPr="00200F35" w:rsidRDefault="005C310B" w:rsidP="00B02A0B">
            <w:pPr>
              <w:pStyle w:val="TAC"/>
              <w:rPr>
                <w:sz w:val="16"/>
                <w:szCs w:val="16"/>
              </w:rPr>
            </w:pPr>
            <w:r w:rsidRPr="00200F35">
              <w:rPr>
                <w:sz w:val="16"/>
                <w:szCs w:val="16"/>
              </w:rPr>
              <w:t>CT#86</w:t>
            </w:r>
          </w:p>
        </w:tc>
        <w:tc>
          <w:tcPr>
            <w:tcW w:w="1094" w:type="dxa"/>
            <w:shd w:val="solid" w:color="FFFFFF" w:fill="auto"/>
          </w:tcPr>
          <w:p w14:paraId="0FE6373B" w14:textId="77777777" w:rsidR="005C310B" w:rsidRPr="00200F35" w:rsidRDefault="005C310B" w:rsidP="00B02A0B">
            <w:pPr>
              <w:pStyle w:val="TAC"/>
              <w:rPr>
                <w:sz w:val="16"/>
                <w:szCs w:val="16"/>
              </w:rPr>
            </w:pPr>
            <w:r w:rsidRPr="00200F35">
              <w:rPr>
                <w:sz w:val="16"/>
                <w:szCs w:val="16"/>
              </w:rPr>
              <w:t>CP-193102</w:t>
            </w:r>
          </w:p>
        </w:tc>
        <w:tc>
          <w:tcPr>
            <w:tcW w:w="525" w:type="dxa"/>
            <w:shd w:val="solid" w:color="FFFFFF" w:fill="auto"/>
          </w:tcPr>
          <w:p w14:paraId="0DE19DE4" w14:textId="77777777" w:rsidR="005C310B" w:rsidRPr="00200F35" w:rsidRDefault="005C310B" w:rsidP="00B02A0B">
            <w:pPr>
              <w:pStyle w:val="TAL"/>
              <w:rPr>
                <w:sz w:val="16"/>
                <w:szCs w:val="16"/>
              </w:rPr>
            </w:pPr>
            <w:r w:rsidRPr="00200F35">
              <w:rPr>
                <w:sz w:val="16"/>
                <w:szCs w:val="16"/>
              </w:rPr>
              <w:t>0097</w:t>
            </w:r>
          </w:p>
        </w:tc>
        <w:tc>
          <w:tcPr>
            <w:tcW w:w="425" w:type="dxa"/>
            <w:shd w:val="solid" w:color="FFFFFF" w:fill="auto"/>
          </w:tcPr>
          <w:p w14:paraId="2372E3EF"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099F12D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A22209" w14:textId="77777777" w:rsidR="005C310B" w:rsidRPr="00200F35" w:rsidRDefault="005C310B" w:rsidP="00B02A0B">
            <w:pPr>
              <w:pStyle w:val="TAL"/>
              <w:rPr>
                <w:sz w:val="16"/>
                <w:szCs w:val="16"/>
              </w:rPr>
            </w:pPr>
            <w:r w:rsidRPr="00200F35">
              <w:rPr>
                <w:sz w:val="16"/>
                <w:szCs w:val="16"/>
              </w:rPr>
              <w:t>Addition of Location information to SDS</w:t>
            </w:r>
          </w:p>
        </w:tc>
        <w:tc>
          <w:tcPr>
            <w:tcW w:w="708" w:type="dxa"/>
            <w:shd w:val="solid" w:color="FFFFFF" w:fill="auto"/>
          </w:tcPr>
          <w:p w14:paraId="05009701" w14:textId="77777777" w:rsidR="005C310B" w:rsidRPr="00200F35" w:rsidRDefault="005C310B" w:rsidP="00B02A0B">
            <w:pPr>
              <w:pStyle w:val="TAC"/>
              <w:rPr>
                <w:sz w:val="16"/>
                <w:szCs w:val="16"/>
              </w:rPr>
            </w:pPr>
            <w:r w:rsidRPr="00200F35">
              <w:rPr>
                <w:sz w:val="16"/>
                <w:szCs w:val="16"/>
              </w:rPr>
              <w:t>16.2.0</w:t>
            </w:r>
          </w:p>
        </w:tc>
      </w:tr>
      <w:tr w:rsidR="005C310B" w:rsidRPr="00B02A0B" w14:paraId="7B117D96" w14:textId="77777777" w:rsidTr="00B02A0B">
        <w:tc>
          <w:tcPr>
            <w:tcW w:w="800" w:type="dxa"/>
            <w:shd w:val="solid" w:color="FFFFFF" w:fill="auto"/>
          </w:tcPr>
          <w:p w14:paraId="5BA39D6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EDB37EA"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AFCEA45"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43B41FE0" w14:textId="77777777" w:rsidR="005C310B" w:rsidRPr="00200F35" w:rsidRDefault="005C310B" w:rsidP="00B02A0B">
            <w:pPr>
              <w:pStyle w:val="TAL"/>
              <w:rPr>
                <w:sz w:val="16"/>
                <w:szCs w:val="16"/>
              </w:rPr>
            </w:pPr>
            <w:r w:rsidRPr="00200F35">
              <w:rPr>
                <w:sz w:val="16"/>
                <w:szCs w:val="16"/>
              </w:rPr>
              <w:t>0099</w:t>
            </w:r>
          </w:p>
        </w:tc>
        <w:tc>
          <w:tcPr>
            <w:tcW w:w="425" w:type="dxa"/>
            <w:shd w:val="solid" w:color="FFFFFF" w:fill="auto"/>
          </w:tcPr>
          <w:p w14:paraId="7037A0CD" w14:textId="77777777" w:rsidR="005C310B" w:rsidRPr="00200F35" w:rsidRDefault="005C310B" w:rsidP="00B02A0B">
            <w:pPr>
              <w:pStyle w:val="TAR"/>
              <w:rPr>
                <w:sz w:val="16"/>
                <w:szCs w:val="16"/>
              </w:rPr>
            </w:pPr>
          </w:p>
        </w:tc>
        <w:tc>
          <w:tcPr>
            <w:tcW w:w="425" w:type="dxa"/>
            <w:shd w:val="solid" w:color="FFFFFF" w:fill="auto"/>
          </w:tcPr>
          <w:p w14:paraId="2120BCC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FF7E6B3" w14:textId="77777777" w:rsidR="005C310B" w:rsidRPr="00200F35" w:rsidRDefault="005C310B" w:rsidP="00B02A0B">
            <w:pPr>
              <w:pStyle w:val="TAL"/>
              <w:rPr>
                <w:sz w:val="16"/>
                <w:szCs w:val="16"/>
              </w:rPr>
            </w:pPr>
            <w:r w:rsidRPr="00200F35">
              <w:rPr>
                <w:sz w:val="16"/>
                <w:szCs w:val="16"/>
              </w:rPr>
              <w:t>Correcting SIP related terminology</w:t>
            </w:r>
          </w:p>
        </w:tc>
        <w:tc>
          <w:tcPr>
            <w:tcW w:w="708" w:type="dxa"/>
            <w:shd w:val="solid" w:color="FFFFFF" w:fill="auto"/>
          </w:tcPr>
          <w:p w14:paraId="645A663F" w14:textId="77777777" w:rsidR="005C310B" w:rsidRPr="00200F35" w:rsidRDefault="005C310B" w:rsidP="00B02A0B">
            <w:pPr>
              <w:pStyle w:val="TAC"/>
              <w:rPr>
                <w:sz w:val="16"/>
                <w:szCs w:val="16"/>
              </w:rPr>
            </w:pPr>
            <w:r w:rsidRPr="00200F35">
              <w:rPr>
                <w:sz w:val="16"/>
                <w:szCs w:val="16"/>
              </w:rPr>
              <w:t>16.3.0</w:t>
            </w:r>
          </w:p>
        </w:tc>
      </w:tr>
      <w:tr w:rsidR="005C310B" w:rsidRPr="00B02A0B" w14:paraId="5EF0429D" w14:textId="77777777" w:rsidTr="00B02A0B">
        <w:tc>
          <w:tcPr>
            <w:tcW w:w="800" w:type="dxa"/>
            <w:shd w:val="solid" w:color="FFFFFF" w:fill="auto"/>
          </w:tcPr>
          <w:p w14:paraId="690BE99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90E0B4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AD32ABB"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121B51E1" w14:textId="77777777" w:rsidR="005C310B" w:rsidRPr="00200F35" w:rsidRDefault="005C310B" w:rsidP="00B02A0B">
            <w:pPr>
              <w:pStyle w:val="TAL"/>
              <w:rPr>
                <w:sz w:val="16"/>
                <w:szCs w:val="16"/>
              </w:rPr>
            </w:pPr>
            <w:r w:rsidRPr="00200F35">
              <w:rPr>
                <w:sz w:val="16"/>
                <w:szCs w:val="16"/>
              </w:rPr>
              <w:t>0100</w:t>
            </w:r>
          </w:p>
        </w:tc>
        <w:tc>
          <w:tcPr>
            <w:tcW w:w="425" w:type="dxa"/>
            <w:shd w:val="solid" w:color="FFFFFF" w:fill="auto"/>
          </w:tcPr>
          <w:p w14:paraId="3D20E7A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63AD03"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34F12089" w14:textId="77777777" w:rsidR="005C310B" w:rsidRPr="00200F35" w:rsidRDefault="005C310B" w:rsidP="00B02A0B">
            <w:pPr>
              <w:pStyle w:val="TAL"/>
              <w:rPr>
                <w:sz w:val="16"/>
                <w:szCs w:val="16"/>
              </w:rPr>
            </w:pPr>
            <w:r w:rsidRPr="00200F35">
              <w:rPr>
                <w:sz w:val="16"/>
                <w:szCs w:val="16"/>
              </w:rPr>
              <w:t>Correct reference in 8.3.2.6</w:t>
            </w:r>
          </w:p>
        </w:tc>
        <w:tc>
          <w:tcPr>
            <w:tcW w:w="708" w:type="dxa"/>
            <w:shd w:val="solid" w:color="FFFFFF" w:fill="auto"/>
          </w:tcPr>
          <w:p w14:paraId="2179F672" w14:textId="77777777" w:rsidR="005C310B" w:rsidRPr="00200F35" w:rsidRDefault="005C310B" w:rsidP="00B02A0B">
            <w:pPr>
              <w:pStyle w:val="TAC"/>
              <w:rPr>
                <w:sz w:val="16"/>
                <w:szCs w:val="16"/>
              </w:rPr>
            </w:pPr>
            <w:r w:rsidRPr="00200F35">
              <w:rPr>
                <w:sz w:val="16"/>
                <w:szCs w:val="16"/>
              </w:rPr>
              <w:t>16.3.0</w:t>
            </w:r>
          </w:p>
        </w:tc>
      </w:tr>
      <w:tr w:rsidR="005C310B" w:rsidRPr="00B02A0B" w14:paraId="0EF239E9" w14:textId="77777777" w:rsidTr="00B02A0B">
        <w:tc>
          <w:tcPr>
            <w:tcW w:w="800" w:type="dxa"/>
            <w:shd w:val="solid" w:color="FFFFFF" w:fill="auto"/>
          </w:tcPr>
          <w:p w14:paraId="42385AA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FA757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1780913" w14:textId="77777777" w:rsidR="005C310B" w:rsidRPr="00200F35" w:rsidRDefault="005C310B" w:rsidP="00B02A0B">
            <w:pPr>
              <w:pStyle w:val="TAC"/>
              <w:rPr>
                <w:sz w:val="16"/>
                <w:szCs w:val="16"/>
              </w:rPr>
            </w:pPr>
            <w:r w:rsidRPr="00200F35">
              <w:rPr>
                <w:sz w:val="16"/>
                <w:szCs w:val="16"/>
              </w:rPr>
              <w:t>CP-200122</w:t>
            </w:r>
          </w:p>
        </w:tc>
        <w:tc>
          <w:tcPr>
            <w:tcW w:w="525" w:type="dxa"/>
            <w:shd w:val="solid" w:color="FFFFFF" w:fill="auto"/>
          </w:tcPr>
          <w:p w14:paraId="0501115F" w14:textId="77777777" w:rsidR="005C310B" w:rsidRPr="00200F35" w:rsidRDefault="005C310B" w:rsidP="00B02A0B">
            <w:pPr>
              <w:pStyle w:val="TAL"/>
              <w:rPr>
                <w:sz w:val="16"/>
                <w:szCs w:val="16"/>
              </w:rPr>
            </w:pPr>
            <w:r w:rsidRPr="00200F35">
              <w:rPr>
                <w:sz w:val="16"/>
                <w:szCs w:val="16"/>
              </w:rPr>
              <w:t>0101</w:t>
            </w:r>
          </w:p>
        </w:tc>
        <w:tc>
          <w:tcPr>
            <w:tcW w:w="425" w:type="dxa"/>
            <w:shd w:val="solid" w:color="FFFFFF" w:fill="auto"/>
          </w:tcPr>
          <w:p w14:paraId="15041978"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951CDA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4BA7A9" w14:textId="77777777" w:rsidR="005C310B" w:rsidRPr="00200F35" w:rsidRDefault="005C310B" w:rsidP="00B02A0B">
            <w:pPr>
              <w:pStyle w:val="TAL"/>
              <w:rPr>
                <w:sz w:val="16"/>
                <w:szCs w:val="16"/>
              </w:rPr>
            </w:pPr>
            <w:r w:rsidRPr="00200F35">
              <w:rPr>
                <w:sz w:val="16"/>
                <w:szCs w:val="16"/>
              </w:rPr>
              <w:t>IP Connectivity</w:t>
            </w:r>
          </w:p>
        </w:tc>
        <w:tc>
          <w:tcPr>
            <w:tcW w:w="708" w:type="dxa"/>
            <w:shd w:val="solid" w:color="FFFFFF" w:fill="auto"/>
          </w:tcPr>
          <w:p w14:paraId="1B6BBB04" w14:textId="77777777" w:rsidR="005C310B" w:rsidRPr="00200F35" w:rsidRDefault="005C310B" w:rsidP="00B02A0B">
            <w:pPr>
              <w:pStyle w:val="TAC"/>
              <w:rPr>
                <w:sz w:val="16"/>
                <w:szCs w:val="16"/>
              </w:rPr>
            </w:pPr>
            <w:r w:rsidRPr="00200F35">
              <w:rPr>
                <w:sz w:val="16"/>
                <w:szCs w:val="16"/>
              </w:rPr>
              <w:t>16.3.0</w:t>
            </w:r>
          </w:p>
        </w:tc>
      </w:tr>
      <w:tr w:rsidR="005C310B" w:rsidRPr="00B02A0B" w14:paraId="7FAFD75B" w14:textId="77777777" w:rsidTr="00B02A0B">
        <w:tc>
          <w:tcPr>
            <w:tcW w:w="800" w:type="dxa"/>
            <w:shd w:val="solid" w:color="FFFFFF" w:fill="auto"/>
          </w:tcPr>
          <w:p w14:paraId="7DA44E9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236925B2"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3D7E1E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C0306C8" w14:textId="77777777" w:rsidR="005C310B" w:rsidRPr="00200F35" w:rsidRDefault="005C310B" w:rsidP="00B02A0B">
            <w:pPr>
              <w:pStyle w:val="TAL"/>
              <w:rPr>
                <w:sz w:val="16"/>
                <w:szCs w:val="16"/>
              </w:rPr>
            </w:pPr>
            <w:r w:rsidRPr="00200F35">
              <w:rPr>
                <w:sz w:val="16"/>
                <w:szCs w:val="16"/>
              </w:rPr>
              <w:t>0102</w:t>
            </w:r>
          </w:p>
        </w:tc>
        <w:tc>
          <w:tcPr>
            <w:tcW w:w="425" w:type="dxa"/>
            <w:shd w:val="solid" w:color="FFFFFF" w:fill="auto"/>
          </w:tcPr>
          <w:p w14:paraId="7B27FDA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3A9EB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7FBBF" w14:textId="77777777" w:rsidR="005C310B" w:rsidRPr="00200F35" w:rsidRDefault="005C310B" w:rsidP="00B02A0B">
            <w:pPr>
              <w:pStyle w:val="TAL"/>
              <w:rPr>
                <w:sz w:val="16"/>
                <w:szCs w:val="16"/>
              </w:rPr>
            </w:pPr>
            <w:r w:rsidRPr="00200F35">
              <w:rPr>
                <w:sz w:val="16"/>
                <w:szCs w:val="16"/>
              </w:rPr>
              <w:t>MCData key download procedure</w:t>
            </w:r>
          </w:p>
        </w:tc>
        <w:tc>
          <w:tcPr>
            <w:tcW w:w="708" w:type="dxa"/>
            <w:shd w:val="solid" w:color="FFFFFF" w:fill="auto"/>
          </w:tcPr>
          <w:p w14:paraId="5DB18E60" w14:textId="77777777" w:rsidR="005C310B" w:rsidRPr="00200F35" w:rsidRDefault="005C310B" w:rsidP="00B02A0B">
            <w:pPr>
              <w:pStyle w:val="TAC"/>
              <w:rPr>
                <w:sz w:val="16"/>
                <w:szCs w:val="16"/>
              </w:rPr>
            </w:pPr>
            <w:r w:rsidRPr="00200F35">
              <w:rPr>
                <w:sz w:val="16"/>
                <w:szCs w:val="16"/>
              </w:rPr>
              <w:t>16.3.0</w:t>
            </w:r>
          </w:p>
        </w:tc>
      </w:tr>
      <w:tr w:rsidR="005C310B" w:rsidRPr="00B02A0B" w14:paraId="716D6594" w14:textId="77777777" w:rsidTr="00B02A0B">
        <w:tc>
          <w:tcPr>
            <w:tcW w:w="800" w:type="dxa"/>
            <w:shd w:val="solid" w:color="FFFFFF" w:fill="auto"/>
          </w:tcPr>
          <w:p w14:paraId="17E5C023"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408BEC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E8BBDB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FB1FFB" w14:textId="77777777" w:rsidR="005C310B" w:rsidRPr="00200F35" w:rsidRDefault="005C310B" w:rsidP="00B02A0B">
            <w:pPr>
              <w:pStyle w:val="TAL"/>
              <w:rPr>
                <w:sz w:val="16"/>
                <w:szCs w:val="16"/>
              </w:rPr>
            </w:pPr>
            <w:r w:rsidRPr="00200F35">
              <w:rPr>
                <w:sz w:val="16"/>
                <w:szCs w:val="16"/>
              </w:rPr>
              <w:t>0103</w:t>
            </w:r>
          </w:p>
        </w:tc>
        <w:tc>
          <w:tcPr>
            <w:tcW w:w="425" w:type="dxa"/>
            <w:shd w:val="solid" w:color="FFFFFF" w:fill="auto"/>
          </w:tcPr>
          <w:p w14:paraId="6A06A09F"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1B4CD5B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ED0A6" w14:textId="77777777" w:rsidR="005C310B" w:rsidRPr="00200F35" w:rsidRDefault="005C310B" w:rsidP="00B02A0B">
            <w:pPr>
              <w:pStyle w:val="TAL"/>
              <w:rPr>
                <w:sz w:val="16"/>
                <w:szCs w:val="16"/>
              </w:rPr>
            </w:pPr>
            <w:r w:rsidRPr="00200F35">
              <w:rPr>
                <w:sz w:val="16"/>
                <w:szCs w:val="16"/>
              </w:rPr>
              <w:t>Retrieval of stored object</w:t>
            </w:r>
          </w:p>
        </w:tc>
        <w:tc>
          <w:tcPr>
            <w:tcW w:w="708" w:type="dxa"/>
            <w:shd w:val="solid" w:color="FFFFFF" w:fill="auto"/>
          </w:tcPr>
          <w:p w14:paraId="668758FA" w14:textId="77777777" w:rsidR="005C310B" w:rsidRPr="00200F35" w:rsidRDefault="005C310B" w:rsidP="00B02A0B">
            <w:pPr>
              <w:pStyle w:val="TAC"/>
              <w:rPr>
                <w:sz w:val="16"/>
                <w:szCs w:val="16"/>
              </w:rPr>
            </w:pPr>
            <w:r w:rsidRPr="00200F35">
              <w:rPr>
                <w:sz w:val="16"/>
                <w:szCs w:val="16"/>
              </w:rPr>
              <w:t>16.3.0</w:t>
            </w:r>
          </w:p>
        </w:tc>
      </w:tr>
      <w:tr w:rsidR="005C310B" w:rsidRPr="00B02A0B" w14:paraId="440C76C7" w14:textId="77777777" w:rsidTr="00B02A0B">
        <w:tc>
          <w:tcPr>
            <w:tcW w:w="800" w:type="dxa"/>
            <w:shd w:val="solid" w:color="FFFFFF" w:fill="auto"/>
          </w:tcPr>
          <w:p w14:paraId="0CDEDB2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5C8A085C"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366F9D2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2ED5C1A" w14:textId="77777777" w:rsidR="005C310B" w:rsidRPr="00200F35" w:rsidRDefault="005C310B" w:rsidP="00B02A0B">
            <w:pPr>
              <w:pStyle w:val="TAL"/>
              <w:rPr>
                <w:sz w:val="16"/>
                <w:szCs w:val="16"/>
              </w:rPr>
            </w:pPr>
            <w:r w:rsidRPr="00200F35">
              <w:rPr>
                <w:sz w:val="16"/>
                <w:szCs w:val="16"/>
              </w:rPr>
              <w:t>0104</w:t>
            </w:r>
          </w:p>
        </w:tc>
        <w:tc>
          <w:tcPr>
            <w:tcW w:w="425" w:type="dxa"/>
            <w:shd w:val="solid" w:color="FFFFFF" w:fill="auto"/>
          </w:tcPr>
          <w:p w14:paraId="16F337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B9F2C6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760696" w14:textId="77777777" w:rsidR="005C310B" w:rsidRPr="00200F35" w:rsidRDefault="005C310B" w:rsidP="00B02A0B">
            <w:pPr>
              <w:pStyle w:val="TAL"/>
              <w:rPr>
                <w:sz w:val="16"/>
                <w:szCs w:val="16"/>
              </w:rPr>
            </w:pPr>
            <w:r w:rsidRPr="00200F35">
              <w:rPr>
                <w:sz w:val="16"/>
                <w:szCs w:val="16"/>
              </w:rPr>
              <w:t>Search for Objects in MCData message store</w:t>
            </w:r>
          </w:p>
        </w:tc>
        <w:tc>
          <w:tcPr>
            <w:tcW w:w="708" w:type="dxa"/>
            <w:shd w:val="solid" w:color="FFFFFF" w:fill="auto"/>
          </w:tcPr>
          <w:p w14:paraId="6EE78CAB" w14:textId="77777777" w:rsidR="005C310B" w:rsidRPr="00200F35" w:rsidRDefault="005C310B" w:rsidP="00B02A0B">
            <w:pPr>
              <w:pStyle w:val="TAC"/>
              <w:rPr>
                <w:sz w:val="16"/>
                <w:szCs w:val="16"/>
              </w:rPr>
            </w:pPr>
            <w:r w:rsidRPr="00200F35">
              <w:rPr>
                <w:sz w:val="16"/>
                <w:szCs w:val="16"/>
              </w:rPr>
              <w:t>16.3.0</w:t>
            </w:r>
          </w:p>
        </w:tc>
      </w:tr>
      <w:tr w:rsidR="005C310B" w:rsidRPr="00B02A0B" w14:paraId="66135EBA" w14:textId="77777777" w:rsidTr="00B02A0B">
        <w:tc>
          <w:tcPr>
            <w:tcW w:w="800" w:type="dxa"/>
            <w:shd w:val="solid" w:color="FFFFFF" w:fill="auto"/>
          </w:tcPr>
          <w:p w14:paraId="2D35977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C00B50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22CBC1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939426E" w14:textId="77777777" w:rsidR="005C310B" w:rsidRPr="00200F35" w:rsidRDefault="005C310B" w:rsidP="00B02A0B">
            <w:pPr>
              <w:pStyle w:val="TAL"/>
              <w:rPr>
                <w:sz w:val="16"/>
                <w:szCs w:val="16"/>
              </w:rPr>
            </w:pPr>
            <w:r w:rsidRPr="00200F35">
              <w:rPr>
                <w:sz w:val="16"/>
                <w:szCs w:val="16"/>
              </w:rPr>
              <w:t>0105</w:t>
            </w:r>
          </w:p>
        </w:tc>
        <w:tc>
          <w:tcPr>
            <w:tcW w:w="425" w:type="dxa"/>
            <w:shd w:val="solid" w:color="FFFFFF" w:fill="auto"/>
          </w:tcPr>
          <w:p w14:paraId="34B6620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3DABDB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9AD1144" w14:textId="77777777" w:rsidR="005C310B" w:rsidRPr="00200F35" w:rsidRDefault="005C310B" w:rsidP="00B02A0B">
            <w:pPr>
              <w:pStyle w:val="TAL"/>
              <w:rPr>
                <w:sz w:val="16"/>
                <w:szCs w:val="16"/>
              </w:rPr>
            </w:pPr>
            <w:r w:rsidRPr="00200F35">
              <w:rPr>
                <w:sz w:val="16"/>
                <w:szCs w:val="16"/>
              </w:rPr>
              <w:t>Update Object(s) in MCData message store</w:t>
            </w:r>
          </w:p>
        </w:tc>
        <w:tc>
          <w:tcPr>
            <w:tcW w:w="708" w:type="dxa"/>
            <w:shd w:val="solid" w:color="FFFFFF" w:fill="auto"/>
          </w:tcPr>
          <w:p w14:paraId="4F7C13E0" w14:textId="77777777" w:rsidR="005C310B" w:rsidRPr="00200F35" w:rsidRDefault="005C310B" w:rsidP="00B02A0B">
            <w:pPr>
              <w:pStyle w:val="TAC"/>
              <w:rPr>
                <w:sz w:val="16"/>
                <w:szCs w:val="16"/>
              </w:rPr>
            </w:pPr>
            <w:r w:rsidRPr="00200F35">
              <w:rPr>
                <w:sz w:val="16"/>
                <w:szCs w:val="16"/>
              </w:rPr>
              <w:t>16.3.0</w:t>
            </w:r>
          </w:p>
        </w:tc>
      </w:tr>
      <w:tr w:rsidR="005C310B" w:rsidRPr="00B02A0B" w14:paraId="609F33A9" w14:textId="77777777" w:rsidTr="00B02A0B">
        <w:tc>
          <w:tcPr>
            <w:tcW w:w="800" w:type="dxa"/>
            <w:shd w:val="solid" w:color="FFFFFF" w:fill="auto"/>
          </w:tcPr>
          <w:p w14:paraId="1025E40F"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8AAC8C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AE62089"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97B0D3A" w14:textId="77777777" w:rsidR="005C310B" w:rsidRPr="00200F35" w:rsidRDefault="005C310B" w:rsidP="00B02A0B">
            <w:pPr>
              <w:pStyle w:val="TAL"/>
              <w:rPr>
                <w:sz w:val="16"/>
                <w:szCs w:val="16"/>
              </w:rPr>
            </w:pPr>
            <w:r w:rsidRPr="00200F35">
              <w:rPr>
                <w:sz w:val="16"/>
                <w:szCs w:val="16"/>
              </w:rPr>
              <w:t>0106</w:t>
            </w:r>
          </w:p>
        </w:tc>
        <w:tc>
          <w:tcPr>
            <w:tcW w:w="425" w:type="dxa"/>
            <w:shd w:val="solid" w:color="FFFFFF" w:fill="auto"/>
          </w:tcPr>
          <w:p w14:paraId="20B71B7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BA4D92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E2B86DB" w14:textId="77777777" w:rsidR="005C310B" w:rsidRPr="00200F35" w:rsidRDefault="005C310B" w:rsidP="00B02A0B">
            <w:pPr>
              <w:pStyle w:val="TAL"/>
              <w:rPr>
                <w:sz w:val="16"/>
                <w:szCs w:val="16"/>
              </w:rPr>
            </w:pPr>
            <w:r w:rsidRPr="00200F35">
              <w:rPr>
                <w:sz w:val="16"/>
                <w:szCs w:val="16"/>
              </w:rPr>
              <w:t>Delete Stored Object(s) in MCData message store.</w:t>
            </w:r>
          </w:p>
        </w:tc>
        <w:tc>
          <w:tcPr>
            <w:tcW w:w="708" w:type="dxa"/>
            <w:shd w:val="solid" w:color="FFFFFF" w:fill="auto"/>
          </w:tcPr>
          <w:p w14:paraId="16E169A9" w14:textId="77777777" w:rsidR="005C310B" w:rsidRPr="00200F35" w:rsidRDefault="005C310B" w:rsidP="00B02A0B">
            <w:pPr>
              <w:pStyle w:val="TAC"/>
              <w:rPr>
                <w:sz w:val="16"/>
                <w:szCs w:val="16"/>
              </w:rPr>
            </w:pPr>
            <w:r w:rsidRPr="00200F35">
              <w:rPr>
                <w:sz w:val="16"/>
                <w:szCs w:val="16"/>
              </w:rPr>
              <w:t>16.3.0</w:t>
            </w:r>
          </w:p>
        </w:tc>
      </w:tr>
      <w:tr w:rsidR="005C310B" w:rsidRPr="00B02A0B" w14:paraId="60033A01" w14:textId="77777777" w:rsidTr="00B02A0B">
        <w:tc>
          <w:tcPr>
            <w:tcW w:w="800" w:type="dxa"/>
            <w:shd w:val="solid" w:color="FFFFFF" w:fill="auto"/>
          </w:tcPr>
          <w:p w14:paraId="568DCE3C"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2DA698"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75CE40C"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11A55723" w14:textId="77777777" w:rsidR="005C310B" w:rsidRPr="00200F35" w:rsidRDefault="005C310B" w:rsidP="00B02A0B">
            <w:pPr>
              <w:pStyle w:val="TAL"/>
              <w:rPr>
                <w:sz w:val="16"/>
                <w:szCs w:val="16"/>
              </w:rPr>
            </w:pPr>
            <w:r w:rsidRPr="00200F35">
              <w:rPr>
                <w:sz w:val="16"/>
                <w:szCs w:val="16"/>
              </w:rPr>
              <w:t>0107</w:t>
            </w:r>
          </w:p>
        </w:tc>
        <w:tc>
          <w:tcPr>
            <w:tcW w:w="425" w:type="dxa"/>
            <w:shd w:val="solid" w:color="FFFFFF" w:fill="auto"/>
          </w:tcPr>
          <w:p w14:paraId="0F0C84B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4C911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66D7B5" w14:textId="77777777" w:rsidR="005C310B" w:rsidRPr="00200F35" w:rsidRDefault="005C310B" w:rsidP="00B02A0B">
            <w:pPr>
              <w:pStyle w:val="TAL"/>
              <w:rPr>
                <w:sz w:val="16"/>
                <w:szCs w:val="16"/>
              </w:rPr>
            </w:pPr>
            <w:r w:rsidRPr="00200F35">
              <w:rPr>
                <w:sz w:val="16"/>
                <w:szCs w:val="16"/>
              </w:rPr>
              <w:t xml:space="preserve">Add Message Store Client clause </w:t>
            </w:r>
          </w:p>
        </w:tc>
        <w:tc>
          <w:tcPr>
            <w:tcW w:w="708" w:type="dxa"/>
            <w:shd w:val="solid" w:color="FFFFFF" w:fill="auto"/>
          </w:tcPr>
          <w:p w14:paraId="266DDEA5" w14:textId="77777777" w:rsidR="005C310B" w:rsidRPr="00200F35" w:rsidRDefault="005C310B" w:rsidP="00B02A0B">
            <w:pPr>
              <w:pStyle w:val="TAC"/>
              <w:rPr>
                <w:sz w:val="16"/>
                <w:szCs w:val="16"/>
              </w:rPr>
            </w:pPr>
            <w:r w:rsidRPr="00200F35">
              <w:rPr>
                <w:sz w:val="16"/>
                <w:szCs w:val="16"/>
              </w:rPr>
              <w:t>16.3.0</w:t>
            </w:r>
          </w:p>
        </w:tc>
      </w:tr>
      <w:tr w:rsidR="005C310B" w:rsidRPr="00B02A0B" w14:paraId="3F2BBC41" w14:textId="77777777" w:rsidTr="00B02A0B">
        <w:tc>
          <w:tcPr>
            <w:tcW w:w="800" w:type="dxa"/>
            <w:shd w:val="solid" w:color="FFFFFF" w:fill="auto"/>
          </w:tcPr>
          <w:p w14:paraId="76D51EF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6910D093"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451E8D1D"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40187916" w14:textId="77777777" w:rsidR="005C310B" w:rsidRPr="00200F35" w:rsidRDefault="005C310B" w:rsidP="00B02A0B">
            <w:pPr>
              <w:pStyle w:val="TAL"/>
              <w:rPr>
                <w:sz w:val="16"/>
                <w:szCs w:val="16"/>
              </w:rPr>
            </w:pPr>
            <w:r w:rsidRPr="00200F35">
              <w:rPr>
                <w:sz w:val="16"/>
                <w:szCs w:val="16"/>
              </w:rPr>
              <w:t>0108</w:t>
            </w:r>
          </w:p>
        </w:tc>
        <w:tc>
          <w:tcPr>
            <w:tcW w:w="425" w:type="dxa"/>
            <w:shd w:val="solid" w:color="FFFFFF" w:fill="auto"/>
          </w:tcPr>
          <w:p w14:paraId="05EA1BE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13C6D3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637A996" w14:textId="77777777" w:rsidR="005C310B" w:rsidRPr="00200F35" w:rsidRDefault="005C310B" w:rsidP="00B02A0B">
            <w:pPr>
              <w:pStyle w:val="TAL"/>
              <w:rPr>
                <w:sz w:val="16"/>
                <w:szCs w:val="16"/>
              </w:rPr>
            </w:pPr>
            <w:r w:rsidRPr="00200F35">
              <w:rPr>
                <w:sz w:val="16"/>
                <w:szCs w:val="16"/>
              </w:rPr>
              <w:t>Copy stored object(s) and-or folder(s)</w:t>
            </w:r>
          </w:p>
        </w:tc>
        <w:tc>
          <w:tcPr>
            <w:tcW w:w="708" w:type="dxa"/>
            <w:shd w:val="solid" w:color="FFFFFF" w:fill="auto"/>
          </w:tcPr>
          <w:p w14:paraId="20718C9A" w14:textId="77777777" w:rsidR="005C310B" w:rsidRPr="00200F35" w:rsidRDefault="005C310B" w:rsidP="00B02A0B">
            <w:pPr>
              <w:pStyle w:val="TAC"/>
              <w:rPr>
                <w:sz w:val="16"/>
                <w:szCs w:val="16"/>
              </w:rPr>
            </w:pPr>
            <w:r w:rsidRPr="00200F35">
              <w:rPr>
                <w:sz w:val="16"/>
                <w:szCs w:val="16"/>
              </w:rPr>
              <w:t>16.3.0</w:t>
            </w:r>
          </w:p>
        </w:tc>
      </w:tr>
      <w:tr w:rsidR="005C310B" w:rsidRPr="00B02A0B" w14:paraId="2D7B5E0D" w14:textId="77777777" w:rsidTr="00B02A0B">
        <w:tc>
          <w:tcPr>
            <w:tcW w:w="800" w:type="dxa"/>
            <w:shd w:val="solid" w:color="FFFFFF" w:fill="auto"/>
          </w:tcPr>
          <w:p w14:paraId="0BE1EF0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59BC6C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4263F1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A507F52" w14:textId="77777777" w:rsidR="005C310B" w:rsidRPr="00200F35" w:rsidRDefault="005C310B" w:rsidP="00B02A0B">
            <w:pPr>
              <w:pStyle w:val="TAL"/>
              <w:rPr>
                <w:sz w:val="16"/>
                <w:szCs w:val="16"/>
              </w:rPr>
            </w:pPr>
            <w:r w:rsidRPr="00200F35">
              <w:rPr>
                <w:sz w:val="16"/>
                <w:szCs w:val="16"/>
              </w:rPr>
              <w:t>0109</w:t>
            </w:r>
          </w:p>
        </w:tc>
        <w:tc>
          <w:tcPr>
            <w:tcW w:w="425" w:type="dxa"/>
            <w:shd w:val="solid" w:color="FFFFFF" w:fill="auto"/>
          </w:tcPr>
          <w:p w14:paraId="7D315E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A0CF69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E5CEF07" w14:textId="77777777" w:rsidR="005C310B" w:rsidRPr="00200F35" w:rsidRDefault="005C310B" w:rsidP="00B02A0B">
            <w:pPr>
              <w:pStyle w:val="TAL"/>
              <w:rPr>
                <w:sz w:val="16"/>
                <w:szCs w:val="16"/>
              </w:rPr>
            </w:pPr>
            <w:r w:rsidRPr="00200F35">
              <w:rPr>
                <w:sz w:val="16"/>
                <w:szCs w:val="16"/>
              </w:rPr>
              <w:t>Creating new folder</w:t>
            </w:r>
          </w:p>
        </w:tc>
        <w:tc>
          <w:tcPr>
            <w:tcW w:w="708" w:type="dxa"/>
            <w:shd w:val="solid" w:color="FFFFFF" w:fill="auto"/>
          </w:tcPr>
          <w:p w14:paraId="1E4A8FCD" w14:textId="77777777" w:rsidR="005C310B" w:rsidRPr="00200F35" w:rsidRDefault="005C310B" w:rsidP="00B02A0B">
            <w:pPr>
              <w:pStyle w:val="TAC"/>
              <w:rPr>
                <w:sz w:val="16"/>
                <w:szCs w:val="16"/>
              </w:rPr>
            </w:pPr>
            <w:r w:rsidRPr="00200F35">
              <w:rPr>
                <w:sz w:val="16"/>
                <w:szCs w:val="16"/>
              </w:rPr>
              <w:t>16.3.0</w:t>
            </w:r>
          </w:p>
        </w:tc>
      </w:tr>
      <w:tr w:rsidR="005C310B" w:rsidRPr="00B02A0B" w14:paraId="563423C7" w14:textId="77777777" w:rsidTr="00B02A0B">
        <w:tc>
          <w:tcPr>
            <w:tcW w:w="800" w:type="dxa"/>
            <w:shd w:val="solid" w:color="FFFFFF" w:fill="auto"/>
          </w:tcPr>
          <w:p w14:paraId="70D3E380"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BCB89FB"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792BFE"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5995F87" w14:textId="77777777" w:rsidR="005C310B" w:rsidRPr="00200F35" w:rsidRDefault="005C310B" w:rsidP="00B02A0B">
            <w:pPr>
              <w:pStyle w:val="TAL"/>
              <w:rPr>
                <w:sz w:val="16"/>
                <w:szCs w:val="16"/>
              </w:rPr>
            </w:pPr>
            <w:r w:rsidRPr="00200F35">
              <w:rPr>
                <w:sz w:val="16"/>
                <w:szCs w:val="16"/>
              </w:rPr>
              <w:t>0110</w:t>
            </w:r>
          </w:p>
        </w:tc>
        <w:tc>
          <w:tcPr>
            <w:tcW w:w="425" w:type="dxa"/>
            <w:shd w:val="solid" w:color="FFFFFF" w:fill="auto"/>
          </w:tcPr>
          <w:p w14:paraId="57F296FB"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0970C5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DC0B0A2" w14:textId="77777777" w:rsidR="005C310B" w:rsidRPr="00200F35" w:rsidRDefault="005C310B" w:rsidP="00B02A0B">
            <w:pPr>
              <w:pStyle w:val="TAL"/>
              <w:rPr>
                <w:sz w:val="16"/>
                <w:szCs w:val="16"/>
              </w:rPr>
            </w:pPr>
            <w:r w:rsidRPr="00200F35">
              <w:rPr>
                <w:sz w:val="16"/>
                <w:szCs w:val="16"/>
              </w:rPr>
              <w:t>Delete folder</w:t>
            </w:r>
          </w:p>
        </w:tc>
        <w:tc>
          <w:tcPr>
            <w:tcW w:w="708" w:type="dxa"/>
            <w:shd w:val="solid" w:color="FFFFFF" w:fill="auto"/>
          </w:tcPr>
          <w:p w14:paraId="34450095" w14:textId="77777777" w:rsidR="005C310B" w:rsidRPr="00200F35" w:rsidRDefault="005C310B" w:rsidP="00B02A0B">
            <w:pPr>
              <w:pStyle w:val="TAC"/>
              <w:rPr>
                <w:sz w:val="16"/>
                <w:szCs w:val="16"/>
              </w:rPr>
            </w:pPr>
            <w:r w:rsidRPr="00200F35">
              <w:rPr>
                <w:sz w:val="16"/>
                <w:szCs w:val="16"/>
              </w:rPr>
              <w:t>16.3.0</w:t>
            </w:r>
          </w:p>
        </w:tc>
      </w:tr>
      <w:tr w:rsidR="005C310B" w:rsidRPr="00B02A0B" w14:paraId="66600684" w14:textId="77777777" w:rsidTr="00B02A0B">
        <w:tc>
          <w:tcPr>
            <w:tcW w:w="800" w:type="dxa"/>
            <w:shd w:val="solid" w:color="FFFFFF" w:fill="auto"/>
          </w:tcPr>
          <w:p w14:paraId="294D665B"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95C7B7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0BF945DF"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4FA33FB" w14:textId="77777777" w:rsidR="005C310B" w:rsidRPr="00200F35" w:rsidRDefault="005C310B" w:rsidP="00B02A0B">
            <w:pPr>
              <w:pStyle w:val="TAL"/>
              <w:rPr>
                <w:sz w:val="16"/>
                <w:szCs w:val="16"/>
              </w:rPr>
            </w:pPr>
            <w:r w:rsidRPr="00200F35">
              <w:rPr>
                <w:sz w:val="16"/>
                <w:szCs w:val="16"/>
              </w:rPr>
              <w:t>0111</w:t>
            </w:r>
          </w:p>
        </w:tc>
        <w:tc>
          <w:tcPr>
            <w:tcW w:w="425" w:type="dxa"/>
            <w:shd w:val="solid" w:color="FFFFFF" w:fill="auto"/>
          </w:tcPr>
          <w:p w14:paraId="3DA9185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16F09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5A195CF3" w14:textId="77777777" w:rsidR="005C310B" w:rsidRPr="00200F35" w:rsidRDefault="005C310B" w:rsidP="00B02A0B">
            <w:pPr>
              <w:pStyle w:val="TAL"/>
              <w:rPr>
                <w:sz w:val="16"/>
                <w:szCs w:val="16"/>
              </w:rPr>
            </w:pPr>
            <w:r w:rsidRPr="00200F35">
              <w:rPr>
                <w:sz w:val="16"/>
                <w:szCs w:val="16"/>
              </w:rPr>
              <w:t>Move object(s) and folder(s)</w:t>
            </w:r>
          </w:p>
        </w:tc>
        <w:tc>
          <w:tcPr>
            <w:tcW w:w="708" w:type="dxa"/>
            <w:shd w:val="solid" w:color="FFFFFF" w:fill="auto"/>
          </w:tcPr>
          <w:p w14:paraId="1A0FACAC" w14:textId="77777777" w:rsidR="005C310B" w:rsidRPr="00200F35" w:rsidRDefault="005C310B" w:rsidP="00B02A0B">
            <w:pPr>
              <w:pStyle w:val="TAC"/>
              <w:rPr>
                <w:sz w:val="16"/>
                <w:szCs w:val="16"/>
              </w:rPr>
            </w:pPr>
            <w:r w:rsidRPr="00200F35">
              <w:rPr>
                <w:sz w:val="16"/>
                <w:szCs w:val="16"/>
              </w:rPr>
              <w:t>16.3.0</w:t>
            </w:r>
          </w:p>
        </w:tc>
      </w:tr>
      <w:tr w:rsidR="005C310B" w:rsidRPr="00B02A0B" w14:paraId="69D502DB" w14:textId="77777777" w:rsidTr="00B02A0B">
        <w:tc>
          <w:tcPr>
            <w:tcW w:w="800" w:type="dxa"/>
            <w:shd w:val="solid" w:color="FFFFFF" w:fill="auto"/>
          </w:tcPr>
          <w:p w14:paraId="0CE6F376"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316B2DD"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68D8763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533C0315" w14:textId="77777777" w:rsidR="005C310B" w:rsidRPr="00200F35" w:rsidRDefault="005C310B" w:rsidP="00B02A0B">
            <w:pPr>
              <w:pStyle w:val="TAL"/>
              <w:rPr>
                <w:sz w:val="16"/>
                <w:szCs w:val="16"/>
              </w:rPr>
            </w:pPr>
            <w:r w:rsidRPr="00200F35">
              <w:rPr>
                <w:sz w:val="16"/>
                <w:szCs w:val="16"/>
              </w:rPr>
              <w:t>0112</w:t>
            </w:r>
          </w:p>
        </w:tc>
        <w:tc>
          <w:tcPr>
            <w:tcW w:w="425" w:type="dxa"/>
            <w:shd w:val="solid" w:color="FFFFFF" w:fill="auto"/>
          </w:tcPr>
          <w:p w14:paraId="404F141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4C1CF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A3E8C98" w14:textId="77777777" w:rsidR="005C310B" w:rsidRPr="00200F35" w:rsidRDefault="005C310B" w:rsidP="00B02A0B">
            <w:pPr>
              <w:pStyle w:val="TAL"/>
              <w:rPr>
                <w:sz w:val="16"/>
                <w:szCs w:val="16"/>
              </w:rPr>
            </w:pPr>
            <w:r w:rsidRPr="00200F35">
              <w:rPr>
                <w:sz w:val="16"/>
                <w:szCs w:val="16"/>
              </w:rPr>
              <w:t>Search for Folders in MCData message store</w:t>
            </w:r>
          </w:p>
        </w:tc>
        <w:tc>
          <w:tcPr>
            <w:tcW w:w="708" w:type="dxa"/>
            <w:shd w:val="solid" w:color="FFFFFF" w:fill="auto"/>
          </w:tcPr>
          <w:p w14:paraId="1CA46575" w14:textId="77777777" w:rsidR="005C310B" w:rsidRPr="00200F35" w:rsidRDefault="005C310B" w:rsidP="00B02A0B">
            <w:pPr>
              <w:pStyle w:val="TAC"/>
              <w:rPr>
                <w:sz w:val="16"/>
                <w:szCs w:val="16"/>
              </w:rPr>
            </w:pPr>
            <w:r w:rsidRPr="00200F35">
              <w:rPr>
                <w:sz w:val="16"/>
                <w:szCs w:val="16"/>
              </w:rPr>
              <w:t>16.3.0</w:t>
            </w:r>
          </w:p>
        </w:tc>
      </w:tr>
      <w:tr w:rsidR="005C310B" w:rsidRPr="00B02A0B" w14:paraId="7C894E0D" w14:textId="77777777" w:rsidTr="00B02A0B">
        <w:tc>
          <w:tcPr>
            <w:tcW w:w="800" w:type="dxa"/>
            <w:shd w:val="solid" w:color="FFFFFF" w:fill="auto"/>
          </w:tcPr>
          <w:p w14:paraId="2BDB8518"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1F8DB50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1A666FB7"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66D86C5C" w14:textId="77777777" w:rsidR="005C310B" w:rsidRPr="00200F35" w:rsidRDefault="005C310B" w:rsidP="00B02A0B">
            <w:pPr>
              <w:pStyle w:val="TAL"/>
              <w:rPr>
                <w:sz w:val="16"/>
                <w:szCs w:val="16"/>
              </w:rPr>
            </w:pPr>
            <w:r w:rsidRPr="00200F35">
              <w:rPr>
                <w:sz w:val="16"/>
                <w:szCs w:val="16"/>
              </w:rPr>
              <w:t>0113</w:t>
            </w:r>
          </w:p>
        </w:tc>
        <w:tc>
          <w:tcPr>
            <w:tcW w:w="425" w:type="dxa"/>
            <w:shd w:val="solid" w:color="FFFFFF" w:fill="auto"/>
          </w:tcPr>
          <w:p w14:paraId="17C1FE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83C49D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0BEA508C" w14:textId="77777777" w:rsidR="005C310B" w:rsidRPr="00200F35" w:rsidRDefault="005C310B" w:rsidP="00B02A0B">
            <w:pPr>
              <w:pStyle w:val="TAL"/>
              <w:rPr>
                <w:sz w:val="16"/>
                <w:szCs w:val="16"/>
              </w:rPr>
            </w:pPr>
            <w:r w:rsidRPr="00200F35">
              <w:rPr>
                <w:sz w:val="16"/>
                <w:szCs w:val="16"/>
              </w:rPr>
              <w:t>Move the stored object to destination folder</w:t>
            </w:r>
          </w:p>
        </w:tc>
        <w:tc>
          <w:tcPr>
            <w:tcW w:w="708" w:type="dxa"/>
            <w:shd w:val="solid" w:color="FFFFFF" w:fill="auto"/>
          </w:tcPr>
          <w:p w14:paraId="3720B33F" w14:textId="77777777" w:rsidR="005C310B" w:rsidRPr="00200F35" w:rsidRDefault="005C310B" w:rsidP="00B02A0B">
            <w:pPr>
              <w:pStyle w:val="TAC"/>
              <w:rPr>
                <w:sz w:val="16"/>
                <w:szCs w:val="16"/>
              </w:rPr>
            </w:pPr>
            <w:r w:rsidRPr="00200F35">
              <w:rPr>
                <w:sz w:val="16"/>
                <w:szCs w:val="16"/>
              </w:rPr>
              <w:t>16.3.0</w:t>
            </w:r>
          </w:p>
        </w:tc>
      </w:tr>
      <w:tr w:rsidR="005C310B" w:rsidRPr="00B02A0B" w14:paraId="0F5AE16D" w14:textId="77777777" w:rsidTr="00B02A0B">
        <w:tc>
          <w:tcPr>
            <w:tcW w:w="800" w:type="dxa"/>
            <w:shd w:val="solid" w:color="FFFFFF" w:fill="auto"/>
          </w:tcPr>
          <w:p w14:paraId="3A844494"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7F47C557"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7F6AAA2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A0F0E5C" w14:textId="77777777" w:rsidR="005C310B" w:rsidRPr="00200F35" w:rsidRDefault="005C310B" w:rsidP="00B02A0B">
            <w:pPr>
              <w:pStyle w:val="TAL"/>
              <w:rPr>
                <w:sz w:val="16"/>
                <w:szCs w:val="16"/>
              </w:rPr>
            </w:pPr>
            <w:r w:rsidRPr="00200F35">
              <w:rPr>
                <w:sz w:val="16"/>
                <w:szCs w:val="16"/>
              </w:rPr>
              <w:t>0114</w:t>
            </w:r>
          </w:p>
        </w:tc>
        <w:tc>
          <w:tcPr>
            <w:tcW w:w="425" w:type="dxa"/>
            <w:shd w:val="solid" w:color="FFFFFF" w:fill="auto"/>
          </w:tcPr>
          <w:p w14:paraId="6EA6B80F"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F0131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118DB60" w14:textId="77777777" w:rsidR="005C310B" w:rsidRPr="00200F35" w:rsidRDefault="005C310B" w:rsidP="00B02A0B">
            <w:pPr>
              <w:pStyle w:val="TAL"/>
              <w:rPr>
                <w:sz w:val="16"/>
                <w:szCs w:val="16"/>
              </w:rPr>
            </w:pPr>
            <w:r w:rsidRPr="00200F35">
              <w:rPr>
                <w:sz w:val="16"/>
                <w:szCs w:val="16"/>
              </w:rPr>
              <w:t>Upload the objects to the MCData message store</w:t>
            </w:r>
          </w:p>
        </w:tc>
        <w:tc>
          <w:tcPr>
            <w:tcW w:w="708" w:type="dxa"/>
            <w:shd w:val="solid" w:color="FFFFFF" w:fill="auto"/>
          </w:tcPr>
          <w:p w14:paraId="61A4EE67" w14:textId="77777777" w:rsidR="005C310B" w:rsidRPr="00200F35" w:rsidRDefault="005C310B" w:rsidP="00B02A0B">
            <w:pPr>
              <w:pStyle w:val="TAC"/>
              <w:rPr>
                <w:sz w:val="16"/>
                <w:szCs w:val="16"/>
              </w:rPr>
            </w:pPr>
            <w:r w:rsidRPr="00200F35">
              <w:rPr>
                <w:sz w:val="16"/>
                <w:szCs w:val="16"/>
              </w:rPr>
              <w:t>16.3.0</w:t>
            </w:r>
          </w:p>
        </w:tc>
      </w:tr>
      <w:tr w:rsidR="005C310B" w:rsidRPr="00B02A0B" w14:paraId="381D8A95" w14:textId="77777777" w:rsidTr="00B02A0B">
        <w:tc>
          <w:tcPr>
            <w:tcW w:w="800" w:type="dxa"/>
            <w:shd w:val="solid" w:color="FFFFFF" w:fill="auto"/>
          </w:tcPr>
          <w:p w14:paraId="2C86DDAD"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4CF30FD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23B3645A"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341DA1D8" w14:textId="77777777" w:rsidR="005C310B" w:rsidRPr="00200F35" w:rsidRDefault="005C310B" w:rsidP="00B02A0B">
            <w:pPr>
              <w:pStyle w:val="TAL"/>
              <w:rPr>
                <w:sz w:val="16"/>
                <w:szCs w:val="16"/>
              </w:rPr>
            </w:pPr>
            <w:r w:rsidRPr="00200F35">
              <w:rPr>
                <w:sz w:val="16"/>
                <w:szCs w:val="16"/>
              </w:rPr>
              <w:t>0115</w:t>
            </w:r>
          </w:p>
        </w:tc>
        <w:tc>
          <w:tcPr>
            <w:tcW w:w="425" w:type="dxa"/>
            <w:shd w:val="solid" w:color="FFFFFF" w:fill="auto"/>
          </w:tcPr>
          <w:p w14:paraId="6FD6AA7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9559C20"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045340D5" w14:textId="77777777" w:rsidR="005C310B" w:rsidRPr="00200F35" w:rsidRDefault="005C310B" w:rsidP="00B02A0B">
            <w:pPr>
              <w:pStyle w:val="TAL"/>
              <w:rPr>
                <w:sz w:val="16"/>
                <w:szCs w:val="16"/>
              </w:rPr>
            </w:pPr>
            <w:r w:rsidRPr="00200F35">
              <w:rPr>
                <w:sz w:val="16"/>
                <w:szCs w:val="16"/>
              </w:rPr>
              <w:t>Accessing the absolute URI associated with the media storage function</w:t>
            </w:r>
          </w:p>
        </w:tc>
        <w:tc>
          <w:tcPr>
            <w:tcW w:w="708" w:type="dxa"/>
            <w:shd w:val="solid" w:color="FFFFFF" w:fill="auto"/>
          </w:tcPr>
          <w:p w14:paraId="08EAF09E" w14:textId="77777777" w:rsidR="005C310B" w:rsidRPr="00200F35" w:rsidRDefault="005C310B" w:rsidP="00B02A0B">
            <w:pPr>
              <w:pStyle w:val="TAC"/>
              <w:rPr>
                <w:sz w:val="16"/>
                <w:szCs w:val="16"/>
              </w:rPr>
            </w:pPr>
            <w:r w:rsidRPr="00200F35">
              <w:rPr>
                <w:sz w:val="16"/>
                <w:szCs w:val="16"/>
              </w:rPr>
              <w:t>16.3.0</w:t>
            </w:r>
          </w:p>
        </w:tc>
      </w:tr>
      <w:tr w:rsidR="005C310B" w:rsidRPr="00B02A0B" w14:paraId="1634B193" w14:textId="77777777" w:rsidTr="00B02A0B">
        <w:tc>
          <w:tcPr>
            <w:tcW w:w="800" w:type="dxa"/>
            <w:shd w:val="solid" w:color="FFFFFF" w:fill="auto"/>
          </w:tcPr>
          <w:p w14:paraId="605A3DE9"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105EDF0"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B85BEF1" w14:textId="77777777" w:rsidR="005C310B" w:rsidRPr="00200F35" w:rsidRDefault="005C310B" w:rsidP="00B02A0B">
            <w:pPr>
              <w:pStyle w:val="TAC"/>
              <w:rPr>
                <w:sz w:val="16"/>
                <w:szCs w:val="16"/>
              </w:rPr>
            </w:pPr>
            <w:r w:rsidRPr="00200F35">
              <w:rPr>
                <w:sz w:val="16"/>
                <w:szCs w:val="16"/>
              </w:rPr>
              <w:t>CP-200121</w:t>
            </w:r>
          </w:p>
        </w:tc>
        <w:tc>
          <w:tcPr>
            <w:tcW w:w="525" w:type="dxa"/>
            <w:shd w:val="solid" w:color="FFFFFF" w:fill="auto"/>
          </w:tcPr>
          <w:p w14:paraId="34FB0A94" w14:textId="77777777" w:rsidR="005C310B" w:rsidRPr="00200F35" w:rsidRDefault="005C310B" w:rsidP="00B02A0B">
            <w:pPr>
              <w:pStyle w:val="TAL"/>
              <w:rPr>
                <w:sz w:val="16"/>
                <w:szCs w:val="16"/>
              </w:rPr>
            </w:pPr>
            <w:r w:rsidRPr="00200F35">
              <w:rPr>
                <w:sz w:val="16"/>
                <w:szCs w:val="16"/>
              </w:rPr>
              <w:t>0116</w:t>
            </w:r>
          </w:p>
        </w:tc>
        <w:tc>
          <w:tcPr>
            <w:tcW w:w="425" w:type="dxa"/>
            <w:shd w:val="solid" w:color="FFFFFF" w:fill="auto"/>
          </w:tcPr>
          <w:p w14:paraId="1DD1AB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FB4ED5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B02BB83" w14:textId="77777777" w:rsidR="005C310B" w:rsidRPr="00200F35" w:rsidRDefault="005C310B" w:rsidP="00B02A0B">
            <w:pPr>
              <w:pStyle w:val="TAL"/>
              <w:rPr>
                <w:sz w:val="16"/>
                <w:szCs w:val="16"/>
              </w:rPr>
            </w:pPr>
            <w:r w:rsidRPr="00200F35">
              <w:rPr>
                <w:sz w:val="16"/>
                <w:szCs w:val="16"/>
              </w:rPr>
              <w:t>Corrections to TDC2 and TDC3 timer handling</w:t>
            </w:r>
          </w:p>
        </w:tc>
        <w:tc>
          <w:tcPr>
            <w:tcW w:w="708" w:type="dxa"/>
            <w:shd w:val="solid" w:color="FFFFFF" w:fill="auto"/>
          </w:tcPr>
          <w:p w14:paraId="22E0694F" w14:textId="77777777" w:rsidR="005C310B" w:rsidRPr="00200F35" w:rsidRDefault="005C310B" w:rsidP="00B02A0B">
            <w:pPr>
              <w:pStyle w:val="TAC"/>
              <w:rPr>
                <w:sz w:val="16"/>
                <w:szCs w:val="16"/>
              </w:rPr>
            </w:pPr>
            <w:r w:rsidRPr="00200F35">
              <w:rPr>
                <w:sz w:val="16"/>
                <w:szCs w:val="16"/>
              </w:rPr>
              <w:t>16.3.0</w:t>
            </w:r>
          </w:p>
        </w:tc>
      </w:tr>
      <w:tr w:rsidR="005C310B" w:rsidRPr="00B02A0B" w14:paraId="35643538" w14:textId="77777777" w:rsidTr="00B02A0B">
        <w:tc>
          <w:tcPr>
            <w:tcW w:w="800" w:type="dxa"/>
            <w:shd w:val="solid" w:color="FFFFFF" w:fill="auto"/>
          </w:tcPr>
          <w:p w14:paraId="7E8D1EE1" w14:textId="77777777" w:rsidR="005C310B" w:rsidRPr="00200F35" w:rsidRDefault="005C310B" w:rsidP="00B02A0B">
            <w:pPr>
              <w:pStyle w:val="TAC"/>
              <w:rPr>
                <w:sz w:val="16"/>
                <w:szCs w:val="16"/>
              </w:rPr>
            </w:pPr>
            <w:r w:rsidRPr="00200F35">
              <w:rPr>
                <w:sz w:val="16"/>
                <w:szCs w:val="16"/>
              </w:rPr>
              <w:t>2020-03</w:t>
            </w:r>
          </w:p>
        </w:tc>
        <w:tc>
          <w:tcPr>
            <w:tcW w:w="800" w:type="dxa"/>
            <w:shd w:val="solid" w:color="FFFFFF" w:fill="auto"/>
          </w:tcPr>
          <w:p w14:paraId="06E68CB6" w14:textId="77777777" w:rsidR="005C310B" w:rsidRPr="00200F35" w:rsidRDefault="005C310B" w:rsidP="00B02A0B">
            <w:pPr>
              <w:pStyle w:val="TAC"/>
              <w:rPr>
                <w:sz w:val="16"/>
                <w:szCs w:val="16"/>
              </w:rPr>
            </w:pPr>
            <w:r w:rsidRPr="00200F35">
              <w:rPr>
                <w:sz w:val="16"/>
                <w:szCs w:val="16"/>
              </w:rPr>
              <w:t>CT#87e</w:t>
            </w:r>
          </w:p>
        </w:tc>
        <w:tc>
          <w:tcPr>
            <w:tcW w:w="1094" w:type="dxa"/>
            <w:shd w:val="solid" w:color="FFFFFF" w:fill="auto"/>
          </w:tcPr>
          <w:p w14:paraId="55B0D60B" w14:textId="77777777" w:rsidR="005C310B" w:rsidRPr="00200F35" w:rsidRDefault="005C310B" w:rsidP="00B02A0B">
            <w:pPr>
              <w:pStyle w:val="TAC"/>
              <w:rPr>
                <w:sz w:val="16"/>
                <w:szCs w:val="16"/>
              </w:rPr>
            </w:pPr>
            <w:r w:rsidRPr="00200F35">
              <w:rPr>
                <w:sz w:val="16"/>
                <w:szCs w:val="16"/>
              </w:rPr>
              <w:t>CP-200115</w:t>
            </w:r>
          </w:p>
        </w:tc>
        <w:tc>
          <w:tcPr>
            <w:tcW w:w="525" w:type="dxa"/>
            <w:shd w:val="solid" w:color="FFFFFF" w:fill="auto"/>
          </w:tcPr>
          <w:p w14:paraId="7C10391C" w14:textId="77777777" w:rsidR="005C310B" w:rsidRPr="00200F35" w:rsidRDefault="005C310B" w:rsidP="00B02A0B">
            <w:pPr>
              <w:pStyle w:val="TAL"/>
              <w:rPr>
                <w:sz w:val="16"/>
                <w:szCs w:val="16"/>
              </w:rPr>
            </w:pPr>
            <w:r w:rsidRPr="00200F35">
              <w:rPr>
                <w:sz w:val="16"/>
                <w:szCs w:val="16"/>
              </w:rPr>
              <w:t>0117</w:t>
            </w:r>
          </w:p>
        </w:tc>
        <w:tc>
          <w:tcPr>
            <w:tcW w:w="425" w:type="dxa"/>
            <w:shd w:val="solid" w:color="FFFFFF" w:fill="auto"/>
          </w:tcPr>
          <w:p w14:paraId="156BF491"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9208D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6AC3E1" w14:textId="77777777" w:rsidR="005C310B" w:rsidRPr="00200F35" w:rsidRDefault="005C310B" w:rsidP="00B02A0B">
            <w:pPr>
              <w:pStyle w:val="TAL"/>
              <w:rPr>
                <w:sz w:val="16"/>
                <w:szCs w:val="16"/>
              </w:rPr>
            </w:pPr>
            <w:r w:rsidRPr="00200F35">
              <w:rPr>
                <w:sz w:val="16"/>
                <w:szCs w:val="16"/>
              </w:rPr>
              <w:t>The pre-establshed session modification for MCData</w:t>
            </w:r>
          </w:p>
        </w:tc>
        <w:tc>
          <w:tcPr>
            <w:tcW w:w="708" w:type="dxa"/>
            <w:shd w:val="solid" w:color="FFFFFF" w:fill="auto"/>
          </w:tcPr>
          <w:p w14:paraId="74E94E0D" w14:textId="77777777" w:rsidR="005C310B" w:rsidRPr="00200F35" w:rsidRDefault="005C310B" w:rsidP="00B02A0B">
            <w:pPr>
              <w:pStyle w:val="TAC"/>
              <w:rPr>
                <w:sz w:val="16"/>
                <w:szCs w:val="16"/>
              </w:rPr>
            </w:pPr>
            <w:r w:rsidRPr="00200F35">
              <w:rPr>
                <w:sz w:val="16"/>
                <w:szCs w:val="16"/>
              </w:rPr>
              <w:t>16.3.0</w:t>
            </w:r>
          </w:p>
        </w:tc>
      </w:tr>
      <w:tr w:rsidR="005C310B" w:rsidRPr="00B02A0B" w14:paraId="0D82975E" w14:textId="77777777" w:rsidTr="00B02A0B">
        <w:tc>
          <w:tcPr>
            <w:tcW w:w="800" w:type="dxa"/>
            <w:shd w:val="solid" w:color="FFFFFF" w:fill="auto"/>
          </w:tcPr>
          <w:p w14:paraId="605A7FC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E4FEB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0C6AE8"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0D6DF125" w14:textId="77777777" w:rsidR="005C310B" w:rsidRPr="00200F35" w:rsidRDefault="005C310B" w:rsidP="00B02A0B">
            <w:pPr>
              <w:pStyle w:val="TAL"/>
              <w:rPr>
                <w:sz w:val="16"/>
                <w:szCs w:val="16"/>
              </w:rPr>
            </w:pPr>
            <w:r w:rsidRPr="00200F35">
              <w:rPr>
                <w:sz w:val="16"/>
                <w:szCs w:val="16"/>
              </w:rPr>
              <w:t>0118</w:t>
            </w:r>
          </w:p>
        </w:tc>
        <w:tc>
          <w:tcPr>
            <w:tcW w:w="425" w:type="dxa"/>
            <w:shd w:val="solid" w:color="FFFFFF" w:fill="auto"/>
          </w:tcPr>
          <w:p w14:paraId="4DC8C80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AAE4EC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C10A511" w14:textId="77777777" w:rsidR="005C310B" w:rsidRPr="00200F35" w:rsidRDefault="005C310B" w:rsidP="00B02A0B">
            <w:pPr>
              <w:pStyle w:val="TAL"/>
              <w:rPr>
                <w:sz w:val="16"/>
                <w:szCs w:val="16"/>
              </w:rPr>
            </w:pPr>
            <w:r w:rsidRPr="00200F35">
              <w:rPr>
                <w:sz w:val="16"/>
                <w:szCs w:val="16"/>
              </w:rPr>
              <w:t>Deposit an object</w:t>
            </w:r>
          </w:p>
        </w:tc>
        <w:tc>
          <w:tcPr>
            <w:tcW w:w="708" w:type="dxa"/>
            <w:shd w:val="solid" w:color="FFFFFF" w:fill="auto"/>
          </w:tcPr>
          <w:p w14:paraId="259984A6" w14:textId="77777777" w:rsidR="005C310B" w:rsidRPr="00200F35" w:rsidRDefault="005C310B" w:rsidP="00B02A0B">
            <w:pPr>
              <w:pStyle w:val="TAC"/>
              <w:rPr>
                <w:sz w:val="16"/>
                <w:szCs w:val="16"/>
              </w:rPr>
            </w:pPr>
            <w:r w:rsidRPr="00200F35">
              <w:rPr>
                <w:sz w:val="16"/>
                <w:szCs w:val="16"/>
              </w:rPr>
              <w:t>16.4.0</w:t>
            </w:r>
          </w:p>
        </w:tc>
      </w:tr>
      <w:tr w:rsidR="005C310B" w:rsidRPr="00B02A0B" w14:paraId="1DA78438" w14:textId="77777777" w:rsidTr="00B02A0B">
        <w:tc>
          <w:tcPr>
            <w:tcW w:w="800" w:type="dxa"/>
            <w:shd w:val="solid" w:color="FFFFFF" w:fill="auto"/>
          </w:tcPr>
          <w:p w14:paraId="65F5BA6D"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EFDDA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BA74CAF"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C359DBB" w14:textId="77777777" w:rsidR="005C310B" w:rsidRPr="00200F35" w:rsidRDefault="005C310B" w:rsidP="00B02A0B">
            <w:pPr>
              <w:pStyle w:val="TAL"/>
              <w:rPr>
                <w:sz w:val="16"/>
                <w:szCs w:val="16"/>
              </w:rPr>
            </w:pPr>
            <w:r w:rsidRPr="00200F35">
              <w:rPr>
                <w:sz w:val="16"/>
                <w:szCs w:val="16"/>
              </w:rPr>
              <w:t>0119</w:t>
            </w:r>
          </w:p>
        </w:tc>
        <w:tc>
          <w:tcPr>
            <w:tcW w:w="425" w:type="dxa"/>
            <w:shd w:val="solid" w:color="FFFFFF" w:fill="auto"/>
          </w:tcPr>
          <w:p w14:paraId="1FF0E5B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7A8EAE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64888D2" w14:textId="77777777" w:rsidR="005C310B" w:rsidRPr="00200F35" w:rsidRDefault="005C310B" w:rsidP="00B02A0B">
            <w:pPr>
              <w:pStyle w:val="TAL"/>
              <w:rPr>
                <w:sz w:val="16"/>
                <w:szCs w:val="16"/>
              </w:rPr>
            </w:pPr>
            <w:r w:rsidRPr="00200F35">
              <w:rPr>
                <w:sz w:val="16"/>
                <w:szCs w:val="16"/>
              </w:rPr>
              <w:t>Create a subscription to notifications</w:t>
            </w:r>
          </w:p>
        </w:tc>
        <w:tc>
          <w:tcPr>
            <w:tcW w:w="708" w:type="dxa"/>
            <w:shd w:val="solid" w:color="FFFFFF" w:fill="auto"/>
          </w:tcPr>
          <w:p w14:paraId="47B59F27" w14:textId="77777777" w:rsidR="005C310B" w:rsidRPr="00200F35" w:rsidRDefault="005C310B" w:rsidP="00B02A0B">
            <w:pPr>
              <w:pStyle w:val="TAC"/>
              <w:rPr>
                <w:sz w:val="16"/>
                <w:szCs w:val="16"/>
              </w:rPr>
            </w:pPr>
            <w:r w:rsidRPr="00200F35">
              <w:rPr>
                <w:sz w:val="16"/>
                <w:szCs w:val="16"/>
              </w:rPr>
              <w:t>16.4.0</w:t>
            </w:r>
          </w:p>
        </w:tc>
      </w:tr>
      <w:tr w:rsidR="005C310B" w:rsidRPr="00B02A0B" w14:paraId="403CCB29" w14:textId="77777777" w:rsidTr="00B02A0B">
        <w:tc>
          <w:tcPr>
            <w:tcW w:w="800" w:type="dxa"/>
            <w:shd w:val="solid" w:color="FFFFFF" w:fill="auto"/>
          </w:tcPr>
          <w:p w14:paraId="3E88252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805DD4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405ADCD"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8E96B3D" w14:textId="77777777" w:rsidR="005C310B" w:rsidRPr="00200F35" w:rsidRDefault="005C310B" w:rsidP="00B02A0B">
            <w:pPr>
              <w:pStyle w:val="TAL"/>
              <w:rPr>
                <w:sz w:val="16"/>
                <w:szCs w:val="16"/>
              </w:rPr>
            </w:pPr>
            <w:r w:rsidRPr="00200F35">
              <w:rPr>
                <w:sz w:val="16"/>
                <w:szCs w:val="16"/>
              </w:rPr>
              <w:t>0120</w:t>
            </w:r>
          </w:p>
        </w:tc>
        <w:tc>
          <w:tcPr>
            <w:tcW w:w="425" w:type="dxa"/>
            <w:shd w:val="solid" w:color="FFFFFF" w:fill="auto"/>
          </w:tcPr>
          <w:p w14:paraId="3DC3CDD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BBD7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E3683F6" w14:textId="77777777" w:rsidR="005C310B" w:rsidRPr="00200F35" w:rsidRDefault="005C310B" w:rsidP="00B02A0B">
            <w:pPr>
              <w:pStyle w:val="TAL"/>
              <w:rPr>
                <w:sz w:val="16"/>
                <w:szCs w:val="16"/>
              </w:rPr>
            </w:pPr>
            <w:r w:rsidRPr="00200F35">
              <w:rPr>
                <w:sz w:val="16"/>
                <w:szCs w:val="16"/>
              </w:rPr>
              <w:t>Delete a subscription to notifications</w:t>
            </w:r>
          </w:p>
        </w:tc>
        <w:tc>
          <w:tcPr>
            <w:tcW w:w="708" w:type="dxa"/>
            <w:shd w:val="solid" w:color="FFFFFF" w:fill="auto"/>
          </w:tcPr>
          <w:p w14:paraId="1C7143A5" w14:textId="77777777" w:rsidR="005C310B" w:rsidRPr="00200F35" w:rsidRDefault="005C310B" w:rsidP="00B02A0B">
            <w:pPr>
              <w:pStyle w:val="TAC"/>
              <w:rPr>
                <w:sz w:val="16"/>
                <w:szCs w:val="16"/>
              </w:rPr>
            </w:pPr>
            <w:r w:rsidRPr="00200F35">
              <w:rPr>
                <w:sz w:val="16"/>
                <w:szCs w:val="16"/>
              </w:rPr>
              <w:t>16.4.0</w:t>
            </w:r>
          </w:p>
        </w:tc>
      </w:tr>
      <w:tr w:rsidR="005C310B" w:rsidRPr="00B02A0B" w14:paraId="13A66334" w14:textId="77777777" w:rsidTr="00B02A0B">
        <w:tc>
          <w:tcPr>
            <w:tcW w:w="800" w:type="dxa"/>
            <w:shd w:val="solid" w:color="FFFFFF" w:fill="auto"/>
          </w:tcPr>
          <w:p w14:paraId="774AC2E7"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0A23FE0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1D5DC0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4664E23" w14:textId="77777777" w:rsidR="005C310B" w:rsidRPr="00200F35" w:rsidRDefault="005C310B" w:rsidP="00B02A0B">
            <w:pPr>
              <w:pStyle w:val="TAL"/>
              <w:rPr>
                <w:sz w:val="16"/>
                <w:szCs w:val="16"/>
              </w:rPr>
            </w:pPr>
            <w:r w:rsidRPr="00200F35">
              <w:rPr>
                <w:sz w:val="16"/>
                <w:szCs w:val="16"/>
              </w:rPr>
              <w:t>0121</w:t>
            </w:r>
          </w:p>
        </w:tc>
        <w:tc>
          <w:tcPr>
            <w:tcW w:w="425" w:type="dxa"/>
            <w:shd w:val="solid" w:color="FFFFFF" w:fill="auto"/>
          </w:tcPr>
          <w:p w14:paraId="03D04F8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98804C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2CF1A2" w14:textId="77777777" w:rsidR="005C310B" w:rsidRPr="00200F35" w:rsidRDefault="005C310B" w:rsidP="00B02A0B">
            <w:pPr>
              <w:pStyle w:val="TAL"/>
              <w:rPr>
                <w:sz w:val="16"/>
                <w:szCs w:val="16"/>
              </w:rPr>
            </w:pPr>
            <w:r w:rsidRPr="00200F35">
              <w:rPr>
                <w:sz w:val="16"/>
                <w:szCs w:val="16"/>
              </w:rPr>
              <w:t>Update a subscription to notifications</w:t>
            </w:r>
          </w:p>
          <w:p w14:paraId="313EA06E" w14:textId="77777777" w:rsidR="005C310B" w:rsidRPr="00200F35" w:rsidRDefault="005C310B" w:rsidP="00B02A0B">
            <w:pPr>
              <w:pStyle w:val="TAL"/>
              <w:rPr>
                <w:sz w:val="16"/>
                <w:szCs w:val="16"/>
              </w:rPr>
            </w:pPr>
            <w:r w:rsidRPr="00200F35">
              <w:rPr>
                <w:sz w:val="16"/>
                <w:szCs w:val="16"/>
              </w:rPr>
              <w:t>MCC note: In the first sentence of §21.2.14A.1, the word "may" was substituted for "can".</w:t>
            </w:r>
          </w:p>
        </w:tc>
        <w:tc>
          <w:tcPr>
            <w:tcW w:w="708" w:type="dxa"/>
            <w:shd w:val="solid" w:color="FFFFFF" w:fill="auto"/>
          </w:tcPr>
          <w:p w14:paraId="4A9D67DD" w14:textId="77777777" w:rsidR="005C310B" w:rsidRPr="00200F35" w:rsidRDefault="005C310B" w:rsidP="00B02A0B">
            <w:pPr>
              <w:pStyle w:val="TAC"/>
              <w:rPr>
                <w:sz w:val="16"/>
                <w:szCs w:val="16"/>
              </w:rPr>
            </w:pPr>
            <w:r w:rsidRPr="00200F35">
              <w:rPr>
                <w:sz w:val="16"/>
                <w:szCs w:val="16"/>
              </w:rPr>
              <w:t>16.4.0</w:t>
            </w:r>
          </w:p>
        </w:tc>
      </w:tr>
      <w:tr w:rsidR="005C310B" w:rsidRPr="00B02A0B" w14:paraId="72DEB6D2" w14:textId="77777777" w:rsidTr="00B02A0B">
        <w:tc>
          <w:tcPr>
            <w:tcW w:w="800" w:type="dxa"/>
            <w:shd w:val="solid" w:color="FFFFFF" w:fill="auto"/>
          </w:tcPr>
          <w:p w14:paraId="7138742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DCD6AE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C8A7B9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7B3B2F0" w14:textId="77777777" w:rsidR="005C310B" w:rsidRPr="00200F35" w:rsidRDefault="005C310B" w:rsidP="00B02A0B">
            <w:pPr>
              <w:pStyle w:val="TAL"/>
              <w:rPr>
                <w:sz w:val="16"/>
                <w:szCs w:val="16"/>
              </w:rPr>
            </w:pPr>
            <w:r w:rsidRPr="00200F35">
              <w:rPr>
                <w:sz w:val="16"/>
                <w:szCs w:val="16"/>
              </w:rPr>
              <w:t>0122</w:t>
            </w:r>
          </w:p>
        </w:tc>
        <w:tc>
          <w:tcPr>
            <w:tcW w:w="425" w:type="dxa"/>
            <w:shd w:val="solid" w:color="FFFFFF" w:fill="auto"/>
          </w:tcPr>
          <w:p w14:paraId="63E4507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8EFD6A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0B5E79" w14:textId="77777777" w:rsidR="005C310B" w:rsidRPr="00200F35" w:rsidRDefault="005C310B" w:rsidP="00B02A0B">
            <w:pPr>
              <w:pStyle w:val="TAL"/>
              <w:rPr>
                <w:sz w:val="16"/>
                <w:szCs w:val="16"/>
              </w:rPr>
            </w:pPr>
            <w:r w:rsidRPr="00200F35">
              <w:rPr>
                <w:sz w:val="16"/>
                <w:szCs w:val="16"/>
              </w:rPr>
              <w:t>Synchronization notificatdion</w:t>
            </w:r>
            <w:r w:rsidRPr="00200F35">
              <w:rPr>
                <w:sz w:val="16"/>
                <w:szCs w:val="16"/>
              </w:rPr>
              <w:br/>
              <w:t>MCC note: Resolved reference to clause "21.2.n" in § 21.2.16.2 1) b) as 21.2.11.1.</w:t>
            </w:r>
          </w:p>
        </w:tc>
        <w:tc>
          <w:tcPr>
            <w:tcW w:w="708" w:type="dxa"/>
            <w:shd w:val="solid" w:color="FFFFFF" w:fill="auto"/>
          </w:tcPr>
          <w:p w14:paraId="33342791" w14:textId="77777777" w:rsidR="005C310B" w:rsidRPr="00200F35" w:rsidRDefault="005C310B" w:rsidP="00B02A0B">
            <w:pPr>
              <w:pStyle w:val="TAC"/>
              <w:rPr>
                <w:sz w:val="16"/>
                <w:szCs w:val="16"/>
              </w:rPr>
            </w:pPr>
            <w:r w:rsidRPr="00200F35">
              <w:rPr>
                <w:sz w:val="16"/>
                <w:szCs w:val="16"/>
              </w:rPr>
              <w:t>16.4.0</w:t>
            </w:r>
          </w:p>
        </w:tc>
      </w:tr>
      <w:tr w:rsidR="005C310B" w:rsidRPr="00B02A0B" w14:paraId="3630111F" w14:textId="77777777" w:rsidTr="00B02A0B">
        <w:tc>
          <w:tcPr>
            <w:tcW w:w="800" w:type="dxa"/>
            <w:shd w:val="solid" w:color="FFFFFF" w:fill="auto"/>
          </w:tcPr>
          <w:p w14:paraId="65188B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B1645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638167"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5680297" w14:textId="77777777" w:rsidR="005C310B" w:rsidRPr="00200F35" w:rsidRDefault="005C310B" w:rsidP="00B02A0B">
            <w:pPr>
              <w:pStyle w:val="TAL"/>
              <w:rPr>
                <w:sz w:val="16"/>
                <w:szCs w:val="16"/>
              </w:rPr>
            </w:pPr>
            <w:r w:rsidRPr="00200F35">
              <w:rPr>
                <w:sz w:val="16"/>
                <w:szCs w:val="16"/>
              </w:rPr>
              <w:t>0123</w:t>
            </w:r>
          </w:p>
        </w:tc>
        <w:tc>
          <w:tcPr>
            <w:tcW w:w="425" w:type="dxa"/>
            <w:shd w:val="solid" w:color="FFFFFF" w:fill="auto"/>
          </w:tcPr>
          <w:p w14:paraId="3238413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32A6CE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A02A1C" w14:textId="77777777" w:rsidR="005C310B" w:rsidRPr="00200F35" w:rsidRDefault="005C310B" w:rsidP="00B02A0B">
            <w:pPr>
              <w:pStyle w:val="TAL"/>
              <w:rPr>
                <w:sz w:val="16"/>
                <w:szCs w:val="16"/>
              </w:rPr>
            </w:pPr>
            <w:r w:rsidRPr="00200F35">
              <w:rPr>
                <w:sz w:val="16"/>
                <w:szCs w:val="16"/>
              </w:rPr>
              <w:t>Search-based Synchronization</w:t>
            </w:r>
          </w:p>
        </w:tc>
        <w:tc>
          <w:tcPr>
            <w:tcW w:w="708" w:type="dxa"/>
            <w:shd w:val="solid" w:color="FFFFFF" w:fill="auto"/>
          </w:tcPr>
          <w:p w14:paraId="047C78B9" w14:textId="77777777" w:rsidR="005C310B" w:rsidRPr="00200F35" w:rsidRDefault="005C310B" w:rsidP="00B02A0B">
            <w:pPr>
              <w:pStyle w:val="TAC"/>
              <w:rPr>
                <w:sz w:val="16"/>
                <w:szCs w:val="16"/>
              </w:rPr>
            </w:pPr>
            <w:r w:rsidRPr="00200F35">
              <w:rPr>
                <w:sz w:val="16"/>
                <w:szCs w:val="16"/>
              </w:rPr>
              <w:t>16.4.0</w:t>
            </w:r>
          </w:p>
        </w:tc>
      </w:tr>
      <w:tr w:rsidR="005C310B" w:rsidRPr="00B02A0B" w14:paraId="0FB8DD33" w14:textId="77777777" w:rsidTr="00B02A0B">
        <w:tc>
          <w:tcPr>
            <w:tcW w:w="800" w:type="dxa"/>
            <w:shd w:val="solid" w:color="FFFFFF" w:fill="auto"/>
          </w:tcPr>
          <w:p w14:paraId="6D0DA9C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037172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C7F0CC1"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511911B1" w14:textId="77777777" w:rsidR="005C310B" w:rsidRPr="00200F35" w:rsidRDefault="005C310B" w:rsidP="00B02A0B">
            <w:pPr>
              <w:pStyle w:val="TAL"/>
              <w:rPr>
                <w:sz w:val="16"/>
                <w:szCs w:val="16"/>
              </w:rPr>
            </w:pPr>
            <w:r w:rsidRPr="00200F35">
              <w:rPr>
                <w:sz w:val="16"/>
                <w:szCs w:val="16"/>
              </w:rPr>
              <w:t>0124</w:t>
            </w:r>
          </w:p>
        </w:tc>
        <w:tc>
          <w:tcPr>
            <w:tcW w:w="425" w:type="dxa"/>
            <w:shd w:val="solid" w:color="FFFFFF" w:fill="auto"/>
          </w:tcPr>
          <w:p w14:paraId="49C89B6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FFD97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E9D895E" w14:textId="77777777" w:rsidR="005C310B" w:rsidRPr="00200F35" w:rsidRDefault="005C310B" w:rsidP="00B02A0B">
            <w:pPr>
              <w:pStyle w:val="TAL"/>
              <w:rPr>
                <w:sz w:val="16"/>
                <w:szCs w:val="16"/>
              </w:rPr>
            </w:pPr>
            <w:r w:rsidRPr="00200F35">
              <w:rPr>
                <w:sz w:val="16"/>
                <w:szCs w:val="16"/>
              </w:rPr>
              <w:t>List folder</w:t>
            </w:r>
          </w:p>
        </w:tc>
        <w:tc>
          <w:tcPr>
            <w:tcW w:w="708" w:type="dxa"/>
            <w:shd w:val="solid" w:color="FFFFFF" w:fill="auto"/>
          </w:tcPr>
          <w:p w14:paraId="6CABA3D4" w14:textId="77777777" w:rsidR="005C310B" w:rsidRPr="00200F35" w:rsidRDefault="005C310B" w:rsidP="00B02A0B">
            <w:pPr>
              <w:pStyle w:val="TAC"/>
              <w:rPr>
                <w:sz w:val="16"/>
                <w:szCs w:val="16"/>
              </w:rPr>
            </w:pPr>
            <w:r w:rsidRPr="00200F35">
              <w:rPr>
                <w:sz w:val="16"/>
                <w:szCs w:val="16"/>
              </w:rPr>
              <w:t>16.4.0</w:t>
            </w:r>
          </w:p>
        </w:tc>
      </w:tr>
      <w:tr w:rsidR="005C310B" w:rsidRPr="00B02A0B" w14:paraId="4482F4FF" w14:textId="77777777" w:rsidTr="00B02A0B">
        <w:tc>
          <w:tcPr>
            <w:tcW w:w="800" w:type="dxa"/>
            <w:shd w:val="solid" w:color="FFFFFF" w:fill="auto"/>
          </w:tcPr>
          <w:p w14:paraId="420AB7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0338DF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4DA9E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1204C5DC" w14:textId="77777777" w:rsidR="005C310B" w:rsidRPr="00200F35" w:rsidRDefault="005C310B" w:rsidP="00B02A0B">
            <w:pPr>
              <w:pStyle w:val="TAL"/>
              <w:rPr>
                <w:sz w:val="16"/>
                <w:szCs w:val="16"/>
              </w:rPr>
            </w:pPr>
            <w:r w:rsidRPr="00200F35">
              <w:rPr>
                <w:sz w:val="16"/>
                <w:szCs w:val="16"/>
              </w:rPr>
              <w:t>0125</w:t>
            </w:r>
          </w:p>
        </w:tc>
        <w:tc>
          <w:tcPr>
            <w:tcW w:w="425" w:type="dxa"/>
            <w:shd w:val="solid" w:color="FFFFFF" w:fill="auto"/>
          </w:tcPr>
          <w:p w14:paraId="5C2738F3"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67C0ACAC" w14:textId="77777777" w:rsidR="005C310B" w:rsidRPr="00200F35" w:rsidRDefault="005C310B" w:rsidP="00B02A0B">
            <w:pPr>
              <w:pStyle w:val="TAC"/>
              <w:rPr>
                <w:sz w:val="16"/>
                <w:szCs w:val="16"/>
              </w:rPr>
            </w:pPr>
            <w:r w:rsidRPr="00200F35">
              <w:rPr>
                <w:sz w:val="16"/>
                <w:szCs w:val="16"/>
              </w:rPr>
              <w:t>C</w:t>
            </w:r>
          </w:p>
        </w:tc>
        <w:tc>
          <w:tcPr>
            <w:tcW w:w="4962" w:type="dxa"/>
            <w:shd w:val="solid" w:color="FFFFFF" w:fill="auto"/>
          </w:tcPr>
          <w:p w14:paraId="65AD3FFD" w14:textId="77777777" w:rsidR="005C310B" w:rsidRPr="00200F35" w:rsidRDefault="005C310B" w:rsidP="00B02A0B">
            <w:pPr>
              <w:pStyle w:val="TAL"/>
              <w:rPr>
                <w:sz w:val="16"/>
                <w:szCs w:val="16"/>
              </w:rPr>
            </w:pPr>
            <w:r w:rsidRPr="00200F35">
              <w:rPr>
                <w:sz w:val="16"/>
                <w:szCs w:val="16"/>
              </w:rPr>
              <w:t>Editor's note for hostname of MCData message store is addressed</w:t>
            </w:r>
            <w:r w:rsidRPr="00200F35">
              <w:rPr>
                <w:sz w:val="16"/>
                <w:szCs w:val="16"/>
              </w:rPr>
              <w:br/>
              <w:t>MCC note: CR not written to correct version of the Spec, but was implementable.</w:t>
            </w:r>
          </w:p>
        </w:tc>
        <w:tc>
          <w:tcPr>
            <w:tcW w:w="708" w:type="dxa"/>
            <w:shd w:val="solid" w:color="FFFFFF" w:fill="auto"/>
          </w:tcPr>
          <w:p w14:paraId="427CB044" w14:textId="77777777" w:rsidR="005C310B" w:rsidRPr="00200F35" w:rsidRDefault="005C310B" w:rsidP="00B02A0B">
            <w:pPr>
              <w:pStyle w:val="TAC"/>
              <w:rPr>
                <w:sz w:val="16"/>
                <w:szCs w:val="16"/>
              </w:rPr>
            </w:pPr>
            <w:r w:rsidRPr="00200F35">
              <w:rPr>
                <w:sz w:val="16"/>
                <w:szCs w:val="16"/>
              </w:rPr>
              <w:t>16.4.0</w:t>
            </w:r>
          </w:p>
        </w:tc>
      </w:tr>
      <w:tr w:rsidR="005C310B" w:rsidRPr="00B02A0B" w14:paraId="26E627BA" w14:textId="77777777" w:rsidTr="00B02A0B">
        <w:tc>
          <w:tcPr>
            <w:tcW w:w="800" w:type="dxa"/>
            <w:shd w:val="solid" w:color="FFFFFF" w:fill="auto"/>
          </w:tcPr>
          <w:p w14:paraId="6EFDC1B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FE47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FA8963"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67565BE" w14:textId="77777777" w:rsidR="005C310B" w:rsidRPr="00200F35" w:rsidRDefault="005C310B" w:rsidP="00B02A0B">
            <w:pPr>
              <w:pStyle w:val="TAL"/>
              <w:rPr>
                <w:sz w:val="16"/>
                <w:szCs w:val="16"/>
              </w:rPr>
            </w:pPr>
            <w:r w:rsidRPr="00200F35">
              <w:rPr>
                <w:sz w:val="16"/>
                <w:szCs w:val="16"/>
              </w:rPr>
              <w:t>0126</w:t>
            </w:r>
          </w:p>
        </w:tc>
        <w:tc>
          <w:tcPr>
            <w:tcW w:w="425" w:type="dxa"/>
            <w:shd w:val="solid" w:color="FFFFFF" w:fill="auto"/>
          </w:tcPr>
          <w:p w14:paraId="10CD0E81"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25B234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09B5ABD" w14:textId="77777777" w:rsidR="005C310B" w:rsidRPr="00200F35" w:rsidRDefault="005C310B" w:rsidP="00B02A0B">
            <w:pPr>
              <w:pStyle w:val="TAL"/>
              <w:rPr>
                <w:sz w:val="16"/>
                <w:szCs w:val="16"/>
              </w:rPr>
            </w:pPr>
            <w:r w:rsidRPr="00200F35">
              <w:rPr>
                <w:sz w:val="16"/>
                <w:szCs w:val="16"/>
              </w:rPr>
              <w:t>Support for MCData emergency alert and communications</w:t>
            </w:r>
            <w:r w:rsidRPr="00200F35">
              <w:rPr>
                <w:sz w:val="16"/>
                <w:szCs w:val="16"/>
              </w:rPr>
              <w:br/>
              <w:t>MCC note: This CR introduces the abbreviation IMPU; MCC has added this in the list of abbreviations, choosing the most appropriate of the five variations appearing in other 3GPP Specs.</w:t>
            </w:r>
            <w:r w:rsidRPr="00200F35">
              <w:rPr>
                <w:sz w:val="16"/>
                <w:szCs w:val="16"/>
              </w:rPr>
              <w:br/>
              <w:t>Similarly, MCC has provided the expansions of abbreviations UUID and URN introduced, but not defined by, this CR.</w:t>
            </w:r>
            <w:r w:rsidRPr="00200F35">
              <w:rPr>
                <w:sz w:val="16"/>
                <w:szCs w:val="16"/>
              </w:rPr>
              <w:br/>
              <w:t>The newly introduced term "Group identity" has a circular definition.</w:t>
            </w:r>
            <w:r w:rsidRPr="00200F35">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200F35" w:rsidRDefault="005C310B" w:rsidP="00B02A0B">
            <w:pPr>
              <w:pStyle w:val="TAC"/>
              <w:rPr>
                <w:sz w:val="16"/>
                <w:szCs w:val="16"/>
              </w:rPr>
            </w:pPr>
            <w:r w:rsidRPr="00200F35">
              <w:rPr>
                <w:sz w:val="16"/>
                <w:szCs w:val="16"/>
              </w:rPr>
              <w:t>16.4.0</w:t>
            </w:r>
          </w:p>
        </w:tc>
      </w:tr>
      <w:tr w:rsidR="005C310B" w:rsidRPr="00B02A0B" w14:paraId="751F8FFF" w14:textId="77777777" w:rsidTr="00B02A0B">
        <w:tc>
          <w:tcPr>
            <w:tcW w:w="800" w:type="dxa"/>
            <w:shd w:val="solid" w:color="FFFFFF" w:fill="auto"/>
          </w:tcPr>
          <w:p w14:paraId="668EC8A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EB5D1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0395CC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63A8CEA0" w14:textId="77777777" w:rsidR="005C310B" w:rsidRPr="00200F35" w:rsidRDefault="005C310B" w:rsidP="00B02A0B">
            <w:pPr>
              <w:pStyle w:val="TAL"/>
              <w:rPr>
                <w:sz w:val="16"/>
                <w:szCs w:val="16"/>
              </w:rPr>
            </w:pPr>
            <w:r w:rsidRPr="00200F35">
              <w:rPr>
                <w:sz w:val="16"/>
                <w:szCs w:val="16"/>
              </w:rPr>
              <w:t>0127</w:t>
            </w:r>
          </w:p>
        </w:tc>
        <w:tc>
          <w:tcPr>
            <w:tcW w:w="425" w:type="dxa"/>
            <w:shd w:val="solid" w:color="FFFFFF" w:fill="auto"/>
          </w:tcPr>
          <w:p w14:paraId="5E0BC10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3F9929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878C122" w14:textId="77777777" w:rsidR="005C310B" w:rsidRPr="00200F35" w:rsidRDefault="005C310B" w:rsidP="00B02A0B">
            <w:pPr>
              <w:pStyle w:val="TAL"/>
              <w:rPr>
                <w:sz w:val="16"/>
                <w:szCs w:val="16"/>
              </w:rPr>
            </w:pPr>
            <w:r w:rsidRPr="00200F35">
              <w:rPr>
                <w:sz w:val="16"/>
                <w:szCs w:val="16"/>
              </w:rPr>
              <w:t>Emergency Alerts for MCData – client procedures</w:t>
            </w:r>
          </w:p>
        </w:tc>
        <w:tc>
          <w:tcPr>
            <w:tcW w:w="708" w:type="dxa"/>
            <w:shd w:val="solid" w:color="FFFFFF" w:fill="auto"/>
          </w:tcPr>
          <w:p w14:paraId="6B9603E0" w14:textId="77777777" w:rsidR="005C310B" w:rsidRPr="00200F35" w:rsidRDefault="005C310B" w:rsidP="00B02A0B">
            <w:pPr>
              <w:pStyle w:val="TAC"/>
              <w:rPr>
                <w:sz w:val="16"/>
                <w:szCs w:val="16"/>
              </w:rPr>
            </w:pPr>
            <w:r w:rsidRPr="00200F35">
              <w:rPr>
                <w:sz w:val="16"/>
                <w:szCs w:val="16"/>
              </w:rPr>
              <w:t>16.4.0</w:t>
            </w:r>
          </w:p>
        </w:tc>
      </w:tr>
      <w:tr w:rsidR="005C310B" w:rsidRPr="00B02A0B" w14:paraId="4479D2F8" w14:textId="77777777" w:rsidTr="00B02A0B">
        <w:tc>
          <w:tcPr>
            <w:tcW w:w="800" w:type="dxa"/>
            <w:shd w:val="solid" w:color="FFFFFF" w:fill="auto"/>
          </w:tcPr>
          <w:p w14:paraId="56E431E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B5C60E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1FDADB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BFF4497" w14:textId="77777777" w:rsidR="005C310B" w:rsidRPr="00200F35" w:rsidRDefault="005C310B" w:rsidP="00B02A0B">
            <w:pPr>
              <w:pStyle w:val="TAL"/>
              <w:rPr>
                <w:sz w:val="16"/>
                <w:szCs w:val="16"/>
              </w:rPr>
            </w:pPr>
            <w:r w:rsidRPr="00200F35">
              <w:rPr>
                <w:sz w:val="16"/>
                <w:szCs w:val="16"/>
              </w:rPr>
              <w:t>0128</w:t>
            </w:r>
          </w:p>
        </w:tc>
        <w:tc>
          <w:tcPr>
            <w:tcW w:w="425" w:type="dxa"/>
            <w:shd w:val="solid" w:color="FFFFFF" w:fill="auto"/>
          </w:tcPr>
          <w:p w14:paraId="7AF7245A"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763A862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E3A8BB8" w14:textId="77777777" w:rsidR="005C310B" w:rsidRPr="00200F35" w:rsidRDefault="005C310B" w:rsidP="00B02A0B">
            <w:pPr>
              <w:pStyle w:val="TAL"/>
              <w:rPr>
                <w:sz w:val="16"/>
                <w:szCs w:val="16"/>
              </w:rPr>
            </w:pPr>
            <w:r w:rsidRPr="00200F35">
              <w:rPr>
                <w:sz w:val="16"/>
                <w:szCs w:val="16"/>
              </w:rPr>
              <w:t>Handling of MCData Emergency Alerts at the MCData participating servers</w:t>
            </w:r>
          </w:p>
        </w:tc>
        <w:tc>
          <w:tcPr>
            <w:tcW w:w="708" w:type="dxa"/>
            <w:shd w:val="solid" w:color="FFFFFF" w:fill="auto"/>
          </w:tcPr>
          <w:p w14:paraId="670EF92B" w14:textId="77777777" w:rsidR="005C310B" w:rsidRPr="00200F35" w:rsidRDefault="005C310B" w:rsidP="00B02A0B">
            <w:pPr>
              <w:pStyle w:val="TAC"/>
              <w:rPr>
                <w:sz w:val="16"/>
                <w:szCs w:val="16"/>
              </w:rPr>
            </w:pPr>
            <w:r w:rsidRPr="00200F35">
              <w:rPr>
                <w:sz w:val="16"/>
                <w:szCs w:val="16"/>
              </w:rPr>
              <w:t>16.4.0</w:t>
            </w:r>
          </w:p>
        </w:tc>
      </w:tr>
      <w:tr w:rsidR="005C310B" w:rsidRPr="00B02A0B" w14:paraId="647BA7B8" w14:textId="77777777" w:rsidTr="00B02A0B">
        <w:tc>
          <w:tcPr>
            <w:tcW w:w="800" w:type="dxa"/>
            <w:shd w:val="solid" w:color="FFFFFF" w:fill="auto"/>
          </w:tcPr>
          <w:p w14:paraId="109F409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87DF28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2CD8FFE"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319B52D" w14:textId="77777777" w:rsidR="005C310B" w:rsidRPr="00200F35" w:rsidRDefault="005C310B" w:rsidP="00B02A0B">
            <w:pPr>
              <w:pStyle w:val="TAL"/>
              <w:rPr>
                <w:sz w:val="16"/>
                <w:szCs w:val="16"/>
              </w:rPr>
            </w:pPr>
            <w:r w:rsidRPr="00200F35">
              <w:rPr>
                <w:sz w:val="16"/>
                <w:szCs w:val="16"/>
              </w:rPr>
              <w:t>0129</w:t>
            </w:r>
          </w:p>
        </w:tc>
        <w:tc>
          <w:tcPr>
            <w:tcW w:w="425" w:type="dxa"/>
            <w:shd w:val="solid" w:color="FFFFFF" w:fill="auto"/>
          </w:tcPr>
          <w:p w14:paraId="4C48582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0E6A19E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7713918" w14:textId="77777777" w:rsidR="005C310B" w:rsidRPr="00200F35" w:rsidRDefault="005C310B" w:rsidP="00B02A0B">
            <w:pPr>
              <w:pStyle w:val="TAL"/>
              <w:rPr>
                <w:sz w:val="16"/>
                <w:szCs w:val="16"/>
              </w:rPr>
            </w:pPr>
            <w:r w:rsidRPr="00200F35">
              <w:rPr>
                <w:sz w:val="16"/>
                <w:szCs w:val="16"/>
              </w:rPr>
              <w:t>Handling of MCData Emergency Alerts at the MCData controlling server</w:t>
            </w:r>
          </w:p>
        </w:tc>
        <w:tc>
          <w:tcPr>
            <w:tcW w:w="708" w:type="dxa"/>
            <w:shd w:val="solid" w:color="FFFFFF" w:fill="auto"/>
          </w:tcPr>
          <w:p w14:paraId="6DA816B2" w14:textId="77777777" w:rsidR="005C310B" w:rsidRPr="00200F35" w:rsidRDefault="005C310B" w:rsidP="00B02A0B">
            <w:pPr>
              <w:pStyle w:val="TAC"/>
              <w:rPr>
                <w:sz w:val="16"/>
                <w:szCs w:val="16"/>
              </w:rPr>
            </w:pPr>
            <w:r w:rsidRPr="00200F35">
              <w:rPr>
                <w:sz w:val="16"/>
                <w:szCs w:val="16"/>
              </w:rPr>
              <w:t>16.4.0</w:t>
            </w:r>
          </w:p>
        </w:tc>
      </w:tr>
      <w:tr w:rsidR="005C310B" w:rsidRPr="00B02A0B" w14:paraId="51983D1B" w14:textId="77777777" w:rsidTr="00B02A0B">
        <w:tc>
          <w:tcPr>
            <w:tcW w:w="800" w:type="dxa"/>
            <w:shd w:val="solid" w:color="FFFFFF" w:fill="auto"/>
          </w:tcPr>
          <w:p w14:paraId="76DE1DD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22B1BA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AD04350"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72B31AA4" w14:textId="77777777" w:rsidR="005C310B" w:rsidRPr="00200F35" w:rsidRDefault="005C310B" w:rsidP="00B02A0B">
            <w:pPr>
              <w:pStyle w:val="TAL"/>
              <w:rPr>
                <w:sz w:val="16"/>
                <w:szCs w:val="16"/>
              </w:rPr>
            </w:pPr>
            <w:r w:rsidRPr="00200F35">
              <w:rPr>
                <w:sz w:val="16"/>
                <w:szCs w:val="16"/>
              </w:rPr>
              <w:t>0130</w:t>
            </w:r>
          </w:p>
        </w:tc>
        <w:tc>
          <w:tcPr>
            <w:tcW w:w="425" w:type="dxa"/>
            <w:shd w:val="solid" w:color="FFFFFF" w:fill="auto"/>
          </w:tcPr>
          <w:p w14:paraId="5C1209D3" w14:textId="77777777" w:rsidR="005C310B" w:rsidRPr="00200F35" w:rsidRDefault="005C310B" w:rsidP="00B02A0B">
            <w:pPr>
              <w:pStyle w:val="TAR"/>
              <w:rPr>
                <w:sz w:val="16"/>
                <w:szCs w:val="16"/>
              </w:rPr>
            </w:pPr>
            <w:r w:rsidRPr="00200F35">
              <w:rPr>
                <w:sz w:val="16"/>
                <w:szCs w:val="16"/>
              </w:rPr>
              <w:t>2</w:t>
            </w:r>
          </w:p>
        </w:tc>
        <w:tc>
          <w:tcPr>
            <w:tcW w:w="425" w:type="dxa"/>
            <w:shd w:val="solid" w:color="FFFFFF" w:fill="auto"/>
          </w:tcPr>
          <w:p w14:paraId="3B0FD46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954F4DF" w14:textId="77777777" w:rsidR="005C310B" w:rsidRPr="00200F35" w:rsidRDefault="005C310B" w:rsidP="00B02A0B">
            <w:pPr>
              <w:pStyle w:val="TAL"/>
              <w:rPr>
                <w:sz w:val="16"/>
                <w:szCs w:val="16"/>
              </w:rPr>
            </w:pPr>
            <w:r w:rsidRPr="00200F35">
              <w:rPr>
                <w:sz w:val="16"/>
                <w:szCs w:val="16"/>
              </w:rPr>
              <w:t>Auxiliary procedures in support of Emergency Alerts for MCData</w:t>
            </w:r>
          </w:p>
        </w:tc>
        <w:tc>
          <w:tcPr>
            <w:tcW w:w="708" w:type="dxa"/>
            <w:shd w:val="solid" w:color="FFFFFF" w:fill="auto"/>
          </w:tcPr>
          <w:p w14:paraId="7B42ED58" w14:textId="77777777" w:rsidR="005C310B" w:rsidRPr="00200F35" w:rsidRDefault="005C310B" w:rsidP="00B02A0B">
            <w:pPr>
              <w:pStyle w:val="TAC"/>
              <w:rPr>
                <w:sz w:val="16"/>
                <w:szCs w:val="16"/>
              </w:rPr>
            </w:pPr>
            <w:r w:rsidRPr="00200F35">
              <w:rPr>
                <w:sz w:val="16"/>
                <w:szCs w:val="16"/>
              </w:rPr>
              <w:t>16.4.0</w:t>
            </w:r>
          </w:p>
        </w:tc>
      </w:tr>
      <w:tr w:rsidR="005C310B" w:rsidRPr="00B02A0B" w14:paraId="2EB4A533" w14:textId="77777777" w:rsidTr="00B02A0B">
        <w:tc>
          <w:tcPr>
            <w:tcW w:w="800" w:type="dxa"/>
            <w:shd w:val="solid" w:color="FFFFFF" w:fill="auto"/>
          </w:tcPr>
          <w:p w14:paraId="586D23A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DFCA3C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0236C99"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A09EDB1" w14:textId="77777777" w:rsidR="005C310B" w:rsidRPr="00200F35" w:rsidRDefault="005C310B" w:rsidP="00B02A0B">
            <w:pPr>
              <w:pStyle w:val="TAL"/>
              <w:rPr>
                <w:sz w:val="16"/>
                <w:szCs w:val="16"/>
              </w:rPr>
            </w:pPr>
            <w:r w:rsidRPr="00200F35">
              <w:rPr>
                <w:sz w:val="16"/>
                <w:szCs w:val="16"/>
              </w:rPr>
              <w:t>0131</w:t>
            </w:r>
          </w:p>
        </w:tc>
        <w:tc>
          <w:tcPr>
            <w:tcW w:w="425" w:type="dxa"/>
            <w:shd w:val="solid" w:color="FFFFFF" w:fill="auto"/>
          </w:tcPr>
          <w:p w14:paraId="29F07D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A080462"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709CD1E8" w14:textId="77777777" w:rsidR="005C310B" w:rsidRPr="00200F35" w:rsidRDefault="005C310B" w:rsidP="00B02A0B">
            <w:pPr>
              <w:pStyle w:val="TAL"/>
              <w:rPr>
                <w:sz w:val="16"/>
                <w:szCs w:val="16"/>
              </w:rPr>
            </w:pPr>
            <w:r w:rsidRPr="00200F35">
              <w:rPr>
                <w:sz w:val="16"/>
                <w:szCs w:val="16"/>
              </w:rPr>
              <w:t>Issue fixes in MCData pre-established session</w:t>
            </w:r>
          </w:p>
        </w:tc>
        <w:tc>
          <w:tcPr>
            <w:tcW w:w="708" w:type="dxa"/>
            <w:shd w:val="solid" w:color="FFFFFF" w:fill="auto"/>
          </w:tcPr>
          <w:p w14:paraId="4B2D94DC" w14:textId="77777777" w:rsidR="005C310B" w:rsidRPr="00200F35" w:rsidRDefault="005C310B" w:rsidP="00B02A0B">
            <w:pPr>
              <w:pStyle w:val="TAC"/>
              <w:rPr>
                <w:sz w:val="16"/>
                <w:szCs w:val="16"/>
              </w:rPr>
            </w:pPr>
            <w:r w:rsidRPr="00200F35">
              <w:rPr>
                <w:sz w:val="16"/>
                <w:szCs w:val="16"/>
              </w:rPr>
              <w:t>16.4.0</w:t>
            </w:r>
          </w:p>
        </w:tc>
      </w:tr>
      <w:tr w:rsidR="005C310B" w:rsidRPr="00B02A0B" w14:paraId="3CB6C6E7" w14:textId="77777777" w:rsidTr="00B02A0B">
        <w:tc>
          <w:tcPr>
            <w:tcW w:w="800" w:type="dxa"/>
            <w:shd w:val="solid" w:color="FFFFFF" w:fill="auto"/>
          </w:tcPr>
          <w:p w14:paraId="633250D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554F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FD60A2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5155EA" w14:textId="77777777" w:rsidR="005C310B" w:rsidRPr="00200F35" w:rsidRDefault="005C310B" w:rsidP="00B02A0B">
            <w:pPr>
              <w:pStyle w:val="TAL"/>
              <w:rPr>
                <w:sz w:val="16"/>
                <w:szCs w:val="16"/>
              </w:rPr>
            </w:pPr>
            <w:r w:rsidRPr="00200F35">
              <w:rPr>
                <w:sz w:val="16"/>
                <w:szCs w:val="16"/>
              </w:rPr>
              <w:t>0132</w:t>
            </w:r>
          </w:p>
        </w:tc>
        <w:tc>
          <w:tcPr>
            <w:tcW w:w="425" w:type="dxa"/>
            <w:shd w:val="solid" w:color="FFFFFF" w:fill="auto"/>
          </w:tcPr>
          <w:p w14:paraId="4859A54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225B81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C14C98F" w14:textId="77777777" w:rsidR="005C310B" w:rsidRPr="00200F35" w:rsidRDefault="005C310B" w:rsidP="00B02A0B">
            <w:pPr>
              <w:pStyle w:val="TAL"/>
              <w:rPr>
                <w:sz w:val="16"/>
                <w:szCs w:val="16"/>
              </w:rPr>
            </w:pPr>
            <w:r w:rsidRPr="00200F35">
              <w:rPr>
                <w:sz w:val="16"/>
                <w:szCs w:val="16"/>
              </w:rPr>
              <w:t>IPConnectivity extension to include IP Information</w:t>
            </w:r>
          </w:p>
        </w:tc>
        <w:tc>
          <w:tcPr>
            <w:tcW w:w="708" w:type="dxa"/>
            <w:shd w:val="solid" w:color="FFFFFF" w:fill="auto"/>
          </w:tcPr>
          <w:p w14:paraId="74856669" w14:textId="77777777" w:rsidR="005C310B" w:rsidRPr="00200F35" w:rsidRDefault="005C310B" w:rsidP="00B02A0B">
            <w:pPr>
              <w:pStyle w:val="TAC"/>
              <w:rPr>
                <w:sz w:val="16"/>
                <w:szCs w:val="16"/>
              </w:rPr>
            </w:pPr>
            <w:r w:rsidRPr="00200F35">
              <w:rPr>
                <w:sz w:val="16"/>
                <w:szCs w:val="16"/>
              </w:rPr>
              <w:t>16.4.0</w:t>
            </w:r>
          </w:p>
        </w:tc>
      </w:tr>
      <w:tr w:rsidR="005C310B" w:rsidRPr="00B02A0B" w14:paraId="47F52210" w14:textId="77777777" w:rsidTr="00B02A0B">
        <w:tc>
          <w:tcPr>
            <w:tcW w:w="800" w:type="dxa"/>
            <w:shd w:val="solid" w:color="FFFFFF" w:fill="auto"/>
          </w:tcPr>
          <w:p w14:paraId="4AF9500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7FFAA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DBFB7E7"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EFEED96" w14:textId="77777777" w:rsidR="005C310B" w:rsidRPr="00200F35" w:rsidRDefault="005C310B" w:rsidP="00B02A0B">
            <w:pPr>
              <w:pStyle w:val="TAL"/>
              <w:rPr>
                <w:sz w:val="16"/>
                <w:szCs w:val="16"/>
              </w:rPr>
            </w:pPr>
            <w:r w:rsidRPr="00200F35">
              <w:rPr>
                <w:sz w:val="16"/>
                <w:szCs w:val="16"/>
              </w:rPr>
              <w:t>0133</w:t>
            </w:r>
          </w:p>
        </w:tc>
        <w:tc>
          <w:tcPr>
            <w:tcW w:w="425" w:type="dxa"/>
            <w:shd w:val="solid" w:color="FFFFFF" w:fill="auto"/>
          </w:tcPr>
          <w:p w14:paraId="74ED7712" w14:textId="77777777" w:rsidR="005C310B" w:rsidRPr="00200F35" w:rsidRDefault="005C310B" w:rsidP="00B02A0B">
            <w:pPr>
              <w:pStyle w:val="TAR"/>
              <w:rPr>
                <w:sz w:val="16"/>
                <w:szCs w:val="16"/>
              </w:rPr>
            </w:pPr>
            <w:r w:rsidRPr="00200F35">
              <w:rPr>
                <w:sz w:val="16"/>
                <w:szCs w:val="16"/>
              </w:rPr>
              <w:t>3</w:t>
            </w:r>
          </w:p>
        </w:tc>
        <w:tc>
          <w:tcPr>
            <w:tcW w:w="425" w:type="dxa"/>
            <w:shd w:val="solid" w:color="FFFFFF" w:fill="auto"/>
          </w:tcPr>
          <w:p w14:paraId="54FDD6BD"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923EB66" w14:textId="77777777" w:rsidR="005C310B" w:rsidRPr="00200F35" w:rsidRDefault="005C310B" w:rsidP="00B02A0B">
            <w:pPr>
              <w:pStyle w:val="TAL"/>
              <w:rPr>
                <w:sz w:val="16"/>
                <w:szCs w:val="16"/>
              </w:rPr>
            </w:pPr>
            <w:r w:rsidRPr="00200F35">
              <w:rPr>
                <w:sz w:val="16"/>
                <w:szCs w:val="16"/>
              </w:rPr>
              <w:t>Corrections to file upload-download procedure as per stage 2 architecture changes</w:t>
            </w:r>
          </w:p>
        </w:tc>
        <w:tc>
          <w:tcPr>
            <w:tcW w:w="708" w:type="dxa"/>
            <w:shd w:val="solid" w:color="FFFFFF" w:fill="auto"/>
          </w:tcPr>
          <w:p w14:paraId="620A809E" w14:textId="77777777" w:rsidR="005C310B" w:rsidRPr="00200F35" w:rsidRDefault="005C310B" w:rsidP="00B02A0B">
            <w:pPr>
              <w:pStyle w:val="TAC"/>
              <w:rPr>
                <w:sz w:val="16"/>
                <w:szCs w:val="16"/>
              </w:rPr>
            </w:pPr>
            <w:r w:rsidRPr="00200F35">
              <w:rPr>
                <w:sz w:val="16"/>
                <w:szCs w:val="16"/>
              </w:rPr>
              <w:t>16.4.0</w:t>
            </w:r>
          </w:p>
        </w:tc>
      </w:tr>
      <w:tr w:rsidR="005C310B" w:rsidRPr="00B02A0B" w14:paraId="44CE07A8" w14:textId="77777777" w:rsidTr="00B02A0B">
        <w:tc>
          <w:tcPr>
            <w:tcW w:w="800" w:type="dxa"/>
            <w:shd w:val="solid" w:color="FFFFFF" w:fill="auto"/>
          </w:tcPr>
          <w:p w14:paraId="2228928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98A59A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B9D306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855F099" w14:textId="77777777" w:rsidR="005C310B" w:rsidRPr="00200F35" w:rsidRDefault="005C310B" w:rsidP="00B02A0B">
            <w:pPr>
              <w:pStyle w:val="TAL"/>
              <w:rPr>
                <w:sz w:val="16"/>
                <w:szCs w:val="16"/>
              </w:rPr>
            </w:pPr>
            <w:r w:rsidRPr="00200F35">
              <w:rPr>
                <w:sz w:val="16"/>
                <w:szCs w:val="16"/>
              </w:rPr>
              <w:t>0134</w:t>
            </w:r>
          </w:p>
        </w:tc>
        <w:tc>
          <w:tcPr>
            <w:tcW w:w="425" w:type="dxa"/>
            <w:shd w:val="solid" w:color="FFFFFF" w:fill="auto"/>
          </w:tcPr>
          <w:p w14:paraId="13FC04FC" w14:textId="77777777" w:rsidR="005C310B" w:rsidRPr="00200F35" w:rsidRDefault="005C310B" w:rsidP="00B02A0B">
            <w:pPr>
              <w:pStyle w:val="TAR"/>
              <w:rPr>
                <w:sz w:val="16"/>
                <w:szCs w:val="16"/>
              </w:rPr>
            </w:pPr>
          </w:p>
        </w:tc>
        <w:tc>
          <w:tcPr>
            <w:tcW w:w="425" w:type="dxa"/>
            <w:shd w:val="solid" w:color="FFFFFF" w:fill="auto"/>
          </w:tcPr>
          <w:p w14:paraId="4658048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9B16AE2" w14:textId="77777777" w:rsidR="005C310B" w:rsidRPr="00200F35" w:rsidRDefault="005C310B" w:rsidP="00B02A0B">
            <w:pPr>
              <w:pStyle w:val="TAL"/>
              <w:rPr>
                <w:sz w:val="16"/>
                <w:szCs w:val="16"/>
              </w:rPr>
            </w:pPr>
            <w:r w:rsidRPr="00200F35">
              <w:rPr>
                <w:sz w:val="16"/>
                <w:szCs w:val="16"/>
              </w:rPr>
              <w:t>Add functional alias status definitions</w:t>
            </w:r>
          </w:p>
        </w:tc>
        <w:tc>
          <w:tcPr>
            <w:tcW w:w="708" w:type="dxa"/>
            <w:shd w:val="solid" w:color="FFFFFF" w:fill="auto"/>
          </w:tcPr>
          <w:p w14:paraId="665E2569" w14:textId="77777777" w:rsidR="005C310B" w:rsidRPr="00200F35" w:rsidRDefault="005C310B" w:rsidP="00B02A0B">
            <w:pPr>
              <w:pStyle w:val="TAC"/>
              <w:rPr>
                <w:sz w:val="16"/>
                <w:szCs w:val="16"/>
              </w:rPr>
            </w:pPr>
            <w:r w:rsidRPr="00200F35">
              <w:rPr>
                <w:sz w:val="16"/>
                <w:szCs w:val="16"/>
              </w:rPr>
              <w:t>16.4.0</w:t>
            </w:r>
          </w:p>
        </w:tc>
      </w:tr>
      <w:tr w:rsidR="005C310B" w:rsidRPr="00B02A0B" w14:paraId="4BD790A6" w14:textId="77777777" w:rsidTr="00B02A0B">
        <w:tc>
          <w:tcPr>
            <w:tcW w:w="800" w:type="dxa"/>
            <w:shd w:val="solid" w:color="FFFFFF" w:fill="auto"/>
          </w:tcPr>
          <w:p w14:paraId="2F08A20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3DCDB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0B10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A7EF8D3" w14:textId="77777777" w:rsidR="005C310B" w:rsidRPr="00200F35" w:rsidRDefault="005C310B" w:rsidP="00B02A0B">
            <w:pPr>
              <w:pStyle w:val="TAL"/>
              <w:rPr>
                <w:sz w:val="16"/>
                <w:szCs w:val="16"/>
              </w:rPr>
            </w:pPr>
            <w:r w:rsidRPr="00200F35">
              <w:rPr>
                <w:sz w:val="16"/>
                <w:szCs w:val="16"/>
              </w:rPr>
              <w:t>0135</w:t>
            </w:r>
          </w:p>
        </w:tc>
        <w:tc>
          <w:tcPr>
            <w:tcW w:w="425" w:type="dxa"/>
            <w:shd w:val="solid" w:color="FFFFFF" w:fill="auto"/>
          </w:tcPr>
          <w:p w14:paraId="241CB655" w14:textId="77777777" w:rsidR="005C310B" w:rsidRPr="00200F35" w:rsidRDefault="005C310B" w:rsidP="00B02A0B">
            <w:pPr>
              <w:pStyle w:val="TAR"/>
              <w:rPr>
                <w:sz w:val="16"/>
                <w:szCs w:val="16"/>
              </w:rPr>
            </w:pPr>
          </w:p>
        </w:tc>
        <w:tc>
          <w:tcPr>
            <w:tcW w:w="425" w:type="dxa"/>
            <w:shd w:val="solid" w:color="FFFFFF" w:fill="auto"/>
          </w:tcPr>
          <w:p w14:paraId="7C8BA222"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3D7E897" w14:textId="77777777" w:rsidR="005C310B" w:rsidRPr="00200F35" w:rsidRDefault="005C310B" w:rsidP="00B02A0B">
            <w:pPr>
              <w:pStyle w:val="TAL"/>
              <w:rPr>
                <w:sz w:val="16"/>
                <w:szCs w:val="16"/>
              </w:rPr>
            </w:pPr>
            <w:r w:rsidRPr="00200F35">
              <w:rPr>
                <w:sz w:val="16"/>
                <w:szCs w:val="16"/>
              </w:rPr>
              <w:t>Add functional alias to clause 4.6</w:t>
            </w:r>
          </w:p>
        </w:tc>
        <w:tc>
          <w:tcPr>
            <w:tcW w:w="708" w:type="dxa"/>
            <w:shd w:val="solid" w:color="FFFFFF" w:fill="auto"/>
          </w:tcPr>
          <w:p w14:paraId="5D02B49B" w14:textId="77777777" w:rsidR="005C310B" w:rsidRPr="00200F35" w:rsidRDefault="005C310B" w:rsidP="00B02A0B">
            <w:pPr>
              <w:pStyle w:val="TAC"/>
              <w:rPr>
                <w:sz w:val="16"/>
                <w:szCs w:val="16"/>
              </w:rPr>
            </w:pPr>
            <w:r w:rsidRPr="00200F35">
              <w:rPr>
                <w:sz w:val="16"/>
                <w:szCs w:val="16"/>
              </w:rPr>
              <w:t>16.4.0</w:t>
            </w:r>
          </w:p>
        </w:tc>
      </w:tr>
      <w:tr w:rsidR="005C310B" w:rsidRPr="00B02A0B" w14:paraId="2F8EBEB1" w14:textId="77777777" w:rsidTr="00B02A0B">
        <w:tc>
          <w:tcPr>
            <w:tcW w:w="800" w:type="dxa"/>
            <w:shd w:val="solid" w:color="FFFFFF" w:fill="auto"/>
          </w:tcPr>
          <w:p w14:paraId="27D5113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40132F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D0CB6A6"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BC7C962" w14:textId="77777777" w:rsidR="005C310B" w:rsidRPr="00200F35" w:rsidRDefault="005C310B" w:rsidP="00B02A0B">
            <w:pPr>
              <w:pStyle w:val="TAL"/>
              <w:rPr>
                <w:sz w:val="16"/>
                <w:szCs w:val="16"/>
              </w:rPr>
            </w:pPr>
            <w:r w:rsidRPr="00200F35">
              <w:rPr>
                <w:sz w:val="16"/>
                <w:szCs w:val="16"/>
              </w:rPr>
              <w:t>0136</w:t>
            </w:r>
          </w:p>
        </w:tc>
        <w:tc>
          <w:tcPr>
            <w:tcW w:w="425" w:type="dxa"/>
            <w:shd w:val="solid" w:color="FFFFFF" w:fill="auto"/>
          </w:tcPr>
          <w:p w14:paraId="1A858E98" w14:textId="77777777" w:rsidR="005C310B" w:rsidRPr="00200F35" w:rsidRDefault="005C310B" w:rsidP="00B02A0B">
            <w:pPr>
              <w:pStyle w:val="TAR"/>
              <w:rPr>
                <w:sz w:val="16"/>
                <w:szCs w:val="16"/>
              </w:rPr>
            </w:pPr>
          </w:p>
        </w:tc>
        <w:tc>
          <w:tcPr>
            <w:tcW w:w="425" w:type="dxa"/>
            <w:shd w:val="solid" w:color="FFFFFF" w:fill="auto"/>
          </w:tcPr>
          <w:p w14:paraId="10BC1678"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1AB6A461" w14:textId="77777777" w:rsidR="005C310B" w:rsidRPr="00200F35" w:rsidRDefault="005C310B" w:rsidP="00B02A0B">
            <w:pPr>
              <w:pStyle w:val="TAL"/>
              <w:rPr>
                <w:sz w:val="16"/>
                <w:szCs w:val="16"/>
              </w:rPr>
            </w:pPr>
            <w:r w:rsidRPr="00200F35">
              <w:rPr>
                <w:sz w:val="16"/>
                <w:szCs w:val="16"/>
              </w:rPr>
              <w:t>Correct &lt;mcdata-calling-user-identity&gt;</w:t>
            </w:r>
          </w:p>
        </w:tc>
        <w:tc>
          <w:tcPr>
            <w:tcW w:w="708" w:type="dxa"/>
            <w:shd w:val="solid" w:color="FFFFFF" w:fill="auto"/>
          </w:tcPr>
          <w:p w14:paraId="6BCCEC36" w14:textId="77777777" w:rsidR="005C310B" w:rsidRPr="00200F35" w:rsidRDefault="005C310B" w:rsidP="00B02A0B">
            <w:pPr>
              <w:pStyle w:val="TAC"/>
              <w:rPr>
                <w:sz w:val="16"/>
                <w:szCs w:val="16"/>
              </w:rPr>
            </w:pPr>
            <w:r w:rsidRPr="00200F35">
              <w:rPr>
                <w:sz w:val="16"/>
                <w:szCs w:val="16"/>
              </w:rPr>
              <w:t>16.4.0</w:t>
            </w:r>
          </w:p>
        </w:tc>
      </w:tr>
      <w:tr w:rsidR="005C310B" w:rsidRPr="00B02A0B" w14:paraId="0666F9D2" w14:textId="77777777" w:rsidTr="00B02A0B">
        <w:tc>
          <w:tcPr>
            <w:tcW w:w="800" w:type="dxa"/>
            <w:shd w:val="solid" w:color="FFFFFF" w:fill="auto"/>
          </w:tcPr>
          <w:p w14:paraId="1236558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97B217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3BF7F6A"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3487CD4A" w14:textId="77777777" w:rsidR="005C310B" w:rsidRPr="00200F35" w:rsidRDefault="005C310B" w:rsidP="00B02A0B">
            <w:pPr>
              <w:pStyle w:val="TAL"/>
              <w:rPr>
                <w:sz w:val="16"/>
                <w:szCs w:val="16"/>
              </w:rPr>
            </w:pPr>
            <w:r w:rsidRPr="00200F35">
              <w:rPr>
                <w:sz w:val="16"/>
                <w:szCs w:val="16"/>
              </w:rPr>
              <w:t>0137</w:t>
            </w:r>
          </w:p>
        </w:tc>
        <w:tc>
          <w:tcPr>
            <w:tcW w:w="425" w:type="dxa"/>
            <w:shd w:val="solid" w:color="FFFFFF" w:fill="auto"/>
          </w:tcPr>
          <w:p w14:paraId="58DB6A2C" w14:textId="77777777" w:rsidR="005C310B" w:rsidRPr="00200F35" w:rsidRDefault="005C310B" w:rsidP="00B02A0B">
            <w:pPr>
              <w:pStyle w:val="TAR"/>
              <w:rPr>
                <w:sz w:val="16"/>
                <w:szCs w:val="16"/>
              </w:rPr>
            </w:pPr>
          </w:p>
        </w:tc>
        <w:tc>
          <w:tcPr>
            <w:tcW w:w="425" w:type="dxa"/>
            <w:shd w:val="solid" w:color="FFFFFF" w:fill="auto"/>
          </w:tcPr>
          <w:p w14:paraId="7484EF1A"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AD59F79" w14:textId="77777777" w:rsidR="005C310B" w:rsidRPr="00200F35" w:rsidRDefault="005C310B" w:rsidP="00B02A0B">
            <w:pPr>
              <w:pStyle w:val="TAL"/>
              <w:rPr>
                <w:sz w:val="16"/>
                <w:szCs w:val="16"/>
              </w:rPr>
            </w:pPr>
            <w:r w:rsidRPr="00200F35">
              <w:rPr>
                <w:sz w:val="16"/>
                <w:szCs w:val="16"/>
              </w:rPr>
              <w:t>Editorial correction – 6.3.6.1</w:t>
            </w:r>
            <w:r w:rsidRPr="00200F35">
              <w:rPr>
                <w:sz w:val="16"/>
                <w:szCs w:val="16"/>
              </w:rPr>
              <w:br/>
              <w:t>MCC note: removal of extraneous underlining</w:t>
            </w:r>
          </w:p>
        </w:tc>
        <w:tc>
          <w:tcPr>
            <w:tcW w:w="708" w:type="dxa"/>
            <w:shd w:val="solid" w:color="FFFFFF" w:fill="auto"/>
          </w:tcPr>
          <w:p w14:paraId="6053B581" w14:textId="77777777" w:rsidR="005C310B" w:rsidRPr="00200F35" w:rsidRDefault="005C310B" w:rsidP="00B02A0B">
            <w:pPr>
              <w:pStyle w:val="TAC"/>
              <w:rPr>
                <w:sz w:val="16"/>
                <w:szCs w:val="16"/>
              </w:rPr>
            </w:pPr>
            <w:r w:rsidRPr="00200F35">
              <w:rPr>
                <w:sz w:val="16"/>
                <w:szCs w:val="16"/>
              </w:rPr>
              <w:t>16.4.0</w:t>
            </w:r>
          </w:p>
        </w:tc>
      </w:tr>
      <w:tr w:rsidR="005C310B" w:rsidRPr="00B02A0B" w14:paraId="00A563F4" w14:textId="77777777" w:rsidTr="00B02A0B">
        <w:tc>
          <w:tcPr>
            <w:tcW w:w="800" w:type="dxa"/>
            <w:shd w:val="solid" w:color="FFFFFF" w:fill="auto"/>
          </w:tcPr>
          <w:p w14:paraId="378AAC9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E0C7C7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00ED57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7420FF76" w14:textId="77777777" w:rsidR="005C310B" w:rsidRPr="00200F35" w:rsidRDefault="005C310B" w:rsidP="00B02A0B">
            <w:pPr>
              <w:pStyle w:val="TAL"/>
              <w:rPr>
                <w:sz w:val="16"/>
                <w:szCs w:val="16"/>
              </w:rPr>
            </w:pPr>
            <w:r w:rsidRPr="00200F35">
              <w:rPr>
                <w:sz w:val="16"/>
                <w:szCs w:val="16"/>
              </w:rPr>
              <w:t>0138</w:t>
            </w:r>
          </w:p>
        </w:tc>
        <w:tc>
          <w:tcPr>
            <w:tcW w:w="425" w:type="dxa"/>
            <w:shd w:val="solid" w:color="FFFFFF" w:fill="auto"/>
          </w:tcPr>
          <w:p w14:paraId="30F55704" w14:textId="77777777" w:rsidR="005C310B" w:rsidRPr="00200F35" w:rsidRDefault="005C310B" w:rsidP="00B02A0B">
            <w:pPr>
              <w:pStyle w:val="TAR"/>
              <w:rPr>
                <w:sz w:val="16"/>
                <w:szCs w:val="16"/>
              </w:rPr>
            </w:pPr>
          </w:p>
        </w:tc>
        <w:tc>
          <w:tcPr>
            <w:tcW w:w="425" w:type="dxa"/>
            <w:shd w:val="solid" w:color="FFFFFF" w:fill="auto"/>
          </w:tcPr>
          <w:p w14:paraId="4F1805C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67A173A9" w14:textId="77777777" w:rsidR="005C310B" w:rsidRPr="00200F35" w:rsidRDefault="005C310B" w:rsidP="00B02A0B">
            <w:pPr>
              <w:pStyle w:val="TAL"/>
              <w:rPr>
                <w:sz w:val="16"/>
                <w:szCs w:val="16"/>
              </w:rPr>
            </w:pPr>
            <w:r w:rsidRPr="00200F35">
              <w:rPr>
                <w:sz w:val="16"/>
                <w:szCs w:val="16"/>
              </w:rPr>
              <w:t>Editorial correction – 10.2.5.4.4</w:t>
            </w:r>
            <w:r w:rsidRPr="00200F35">
              <w:rPr>
                <w:sz w:val="16"/>
                <w:szCs w:val="16"/>
              </w:rPr>
              <w:br/>
              <w:t>MCC note: adds "if" at start of point 9) g)</w:t>
            </w:r>
          </w:p>
        </w:tc>
        <w:tc>
          <w:tcPr>
            <w:tcW w:w="708" w:type="dxa"/>
            <w:shd w:val="solid" w:color="FFFFFF" w:fill="auto"/>
          </w:tcPr>
          <w:p w14:paraId="37DEFD3A" w14:textId="77777777" w:rsidR="005C310B" w:rsidRPr="00200F35" w:rsidRDefault="005C310B" w:rsidP="00B02A0B">
            <w:pPr>
              <w:pStyle w:val="TAC"/>
              <w:rPr>
                <w:sz w:val="16"/>
                <w:szCs w:val="16"/>
              </w:rPr>
            </w:pPr>
            <w:r w:rsidRPr="00200F35">
              <w:rPr>
                <w:sz w:val="16"/>
                <w:szCs w:val="16"/>
              </w:rPr>
              <w:t>16.4.0</w:t>
            </w:r>
          </w:p>
        </w:tc>
      </w:tr>
      <w:tr w:rsidR="005C310B" w:rsidRPr="00B02A0B" w14:paraId="5F3B7A11" w14:textId="77777777" w:rsidTr="00B02A0B">
        <w:tc>
          <w:tcPr>
            <w:tcW w:w="800" w:type="dxa"/>
            <w:shd w:val="solid" w:color="FFFFFF" w:fill="auto"/>
          </w:tcPr>
          <w:p w14:paraId="63F83ED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590791B"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82D76D"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008F498B" w14:textId="77777777" w:rsidR="005C310B" w:rsidRPr="00200F35" w:rsidRDefault="005C310B" w:rsidP="00B02A0B">
            <w:pPr>
              <w:pStyle w:val="TAL"/>
              <w:rPr>
                <w:sz w:val="16"/>
                <w:szCs w:val="16"/>
              </w:rPr>
            </w:pPr>
            <w:r w:rsidRPr="00200F35">
              <w:rPr>
                <w:sz w:val="16"/>
                <w:szCs w:val="16"/>
              </w:rPr>
              <w:t>0139</w:t>
            </w:r>
          </w:p>
        </w:tc>
        <w:tc>
          <w:tcPr>
            <w:tcW w:w="425" w:type="dxa"/>
            <w:shd w:val="solid" w:color="FFFFFF" w:fill="auto"/>
          </w:tcPr>
          <w:p w14:paraId="1404FDE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E8DB820"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3DDD78DB" w14:textId="77777777" w:rsidR="005C310B" w:rsidRPr="00200F35" w:rsidRDefault="005C310B" w:rsidP="00B02A0B">
            <w:pPr>
              <w:pStyle w:val="TAL"/>
              <w:rPr>
                <w:sz w:val="16"/>
                <w:szCs w:val="16"/>
              </w:rPr>
            </w:pPr>
            <w:r w:rsidRPr="00200F35">
              <w:rPr>
                <w:sz w:val="16"/>
                <w:szCs w:val="16"/>
              </w:rPr>
              <w:t>Error correction – 13.2.1.1</w:t>
            </w:r>
            <w:r w:rsidRPr="00200F35">
              <w:rPr>
                <w:sz w:val="16"/>
                <w:szCs w:val="16"/>
              </w:rPr>
              <w:br/>
              <w:t>MCC note: change of "client" to "server" is not editorial!</w:t>
            </w:r>
          </w:p>
        </w:tc>
        <w:tc>
          <w:tcPr>
            <w:tcW w:w="708" w:type="dxa"/>
            <w:shd w:val="solid" w:color="FFFFFF" w:fill="auto"/>
          </w:tcPr>
          <w:p w14:paraId="747247DA" w14:textId="77777777" w:rsidR="005C310B" w:rsidRPr="00200F35" w:rsidRDefault="005C310B" w:rsidP="00B02A0B">
            <w:pPr>
              <w:pStyle w:val="TAC"/>
              <w:rPr>
                <w:sz w:val="16"/>
                <w:szCs w:val="16"/>
              </w:rPr>
            </w:pPr>
            <w:r w:rsidRPr="00200F35">
              <w:rPr>
                <w:sz w:val="16"/>
                <w:szCs w:val="16"/>
              </w:rPr>
              <w:t>16.4.0</w:t>
            </w:r>
          </w:p>
        </w:tc>
      </w:tr>
      <w:tr w:rsidR="005C310B" w:rsidRPr="00B02A0B" w14:paraId="291484B9" w14:textId="77777777" w:rsidTr="00B02A0B">
        <w:tc>
          <w:tcPr>
            <w:tcW w:w="800" w:type="dxa"/>
            <w:shd w:val="solid" w:color="FFFFFF" w:fill="auto"/>
          </w:tcPr>
          <w:p w14:paraId="07C6D26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18215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683958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210C3B21" w14:textId="77777777" w:rsidR="005C310B" w:rsidRPr="00200F35" w:rsidRDefault="005C310B" w:rsidP="00B02A0B">
            <w:pPr>
              <w:pStyle w:val="TAL"/>
              <w:rPr>
                <w:sz w:val="16"/>
                <w:szCs w:val="16"/>
              </w:rPr>
            </w:pPr>
            <w:r w:rsidRPr="00200F35">
              <w:rPr>
                <w:sz w:val="16"/>
                <w:szCs w:val="16"/>
              </w:rPr>
              <w:t>0140</w:t>
            </w:r>
          </w:p>
        </w:tc>
        <w:tc>
          <w:tcPr>
            <w:tcW w:w="425" w:type="dxa"/>
            <w:shd w:val="solid" w:color="FFFFFF" w:fill="auto"/>
          </w:tcPr>
          <w:p w14:paraId="6D4527B8" w14:textId="77777777" w:rsidR="005C310B" w:rsidRPr="00200F35" w:rsidRDefault="005C310B" w:rsidP="00B02A0B">
            <w:pPr>
              <w:pStyle w:val="TAR"/>
              <w:rPr>
                <w:sz w:val="16"/>
                <w:szCs w:val="16"/>
              </w:rPr>
            </w:pPr>
          </w:p>
        </w:tc>
        <w:tc>
          <w:tcPr>
            <w:tcW w:w="425" w:type="dxa"/>
            <w:shd w:val="solid" w:color="FFFFFF" w:fill="auto"/>
          </w:tcPr>
          <w:p w14:paraId="1111A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DA6C748" w14:textId="77777777" w:rsidR="005C310B" w:rsidRPr="00200F35" w:rsidRDefault="005C310B" w:rsidP="00B02A0B">
            <w:pPr>
              <w:pStyle w:val="TAL"/>
              <w:rPr>
                <w:sz w:val="16"/>
                <w:szCs w:val="16"/>
              </w:rPr>
            </w:pPr>
            <w:r w:rsidRPr="00200F35">
              <w:rPr>
                <w:sz w:val="16"/>
                <w:szCs w:val="16"/>
              </w:rPr>
              <w:t>Functional alias – 5.2</w:t>
            </w:r>
          </w:p>
        </w:tc>
        <w:tc>
          <w:tcPr>
            <w:tcW w:w="708" w:type="dxa"/>
            <w:shd w:val="solid" w:color="FFFFFF" w:fill="auto"/>
          </w:tcPr>
          <w:p w14:paraId="3237FDE8" w14:textId="77777777" w:rsidR="005C310B" w:rsidRPr="00200F35" w:rsidRDefault="005C310B" w:rsidP="00B02A0B">
            <w:pPr>
              <w:pStyle w:val="TAC"/>
              <w:rPr>
                <w:sz w:val="16"/>
                <w:szCs w:val="16"/>
              </w:rPr>
            </w:pPr>
            <w:r w:rsidRPr="00200F35">
              <w:rPr>
                <w:sz w:val="16"/>
                <w:szCs w:val="16"/>
              </w:rPr>
              <w:t>16.4.0</w:t>
            </w:r>
          </w:p>
        </w:tc>
      </w:tr>
      <w:tr w:rsidR="005C310B" w:rsidRPr="00B02A0B" w14:paraId="0512C802" w14:textId="77777777" w:rsidTr="00B02A0B">
        <w:tc>
          <w:tcPr>
            <w:tcW w:w="800" w:type="dxa"/>
            <w:shd w:val="solid" w:color="FFFFFF" w:fill="auto"/>
          </w:tcPr>
          <w:p w14:paraId="1334861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084AB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62710B8"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3B92C32" w14:textId="77777777" w:rsidR="005C310B" w:rsidRPr="00200F35" w:rsidRDefault="005C310B" w:rsidP="00B02A0B">
            <w:pPr>
              <w:pStyle w:val="TAL"/>
              <w:rPr>
                <w:sz w:val="16"/>
                <w:szCs w:val="16"/>
              </w:rPr>
            </w:pPr>
            <w:r w:rsidRPr="00200F35">
              <w:rPr>
                <w:sz w:val="16"/>
                <w:szCs w:val="16"/>
              </w:rPr>
              <w:t>0141</w:t>
            </w:r>
          </w:p>
        </w:tc>
        <w:tc>
          <w:tcPr>
            <w:tcW w:w="425" w:type="dxa"/>
            <w:shd w:val="solid" w:color="FFFFFF" w:fill="auto"/>
          </w:tcPr>
          <w:p w14:paraId="21E173B3" w14:textId="77777777" w:rsidR="005C310B" w:rsidRPr="00200F35" w:rsidRDefault="005C310B" w:rsidP="00B02A0B">
            <w:pPr>
              <w:pStyle w:val="TAR"/>
              <w:rPr>
                <w:sz w:val="16"/>
                <w:szCs w:val="16"/>
              </w:rPr>
            </w:pPr>
          </w:p>
        </w:tc>
        <w:tc>
          <w:tcPr>
            <w:tcW w:w="425" w:type="dxa"/>
            <w:shd w:val="solid" w:color="FFFFFF" w:fill="auto"/>
          </w:tcPr>
          <w:p w14:paraId="6120657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2E1F627" w14:textId="77777777" w:rsidR="005C310B" w:rsidRPr="00200F35" w:rsidRDefault="005C310B" w:rsidP="00B02A0B">
            <w:pPr>
              <w:pStyle w:val="TAL"/>
              <w:rPr>
                <w:sz w:val="16"/>
                <w:szCs w:val="16"/>
              </w:rPr>
            </w:pPr>
            <w:r w:rsidRPr="00200F35">
              <w:rPr>
                <w:sz w:val="16"/>
                <w:szCs w:val="16"/>
              </w:rPr>
              <w:t>Functional alias – 5.3</w:t>
            </w:r>
          </w:p>
        </w:tc>
        <w:tc>
          <w:tcPr>
            <w:tcW w:w="708" w:type="dxa"/>
            <w:shd w:val="solid" w:color="FFFFFF" w:fill="auto"/>
          </w:tcPr>
          <w:p w14:paraId="21AD012C" w14:textId="77777777" w:rsidR="005C310B" w:rsidRPr="00200F35" w:rsidRDefault="005C310B" w:rsidP="00B02A0B">
            <w:pPr>
              <w:pStyle w:val="TAC"/>
              <w:rPr>
                <w:sz w:val="16"/>
                <w:szCs w:val="16"/>
              </w:rPr>
            </w:pPr>
            <w:r w:rsidRPr="00200F35">
              <w:rPr>
                <w:sz w:val="16"/>
                <w:szCs w:val="16"/>
              </w:rPr>
              <w:t>16.4.0</w:t>
            </w:r>
          </w:p>
        </w:tc>
      </w:tr>
      <w:tr w:rsidR="005C310B" w:rsidRPr="00B02A0B" w14:paraId="58B02D59" w14:textId="77777777" w:rsidTr="00B02A0B">
        <w:tc>
          <w:tcPr>
            <w:tcW w:w="800" w:type="dxa"/>
            <w:shd w:val="solid" w:color="FFFFFF" w:fill="auto"/>
          </w:tcPr>
          <w:p w14:paraId="3C8FB2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FB0137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E89B4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6997F76" w14:textId="77777777" w:rsidR="005C310B" w:rsidRPr="00200F35" w:rsidRDefault="005C310B" w:rsidP="00B02A0B">
            <w:pPr>
              <w:pStyle w:val="TAL"/>
              <w:rPr>
                <w:sz w:val="16"/>
                <w:szCs w:val="16"/>
              </w:rPr>
            </w:pPr>
            <w:r w:rsidRPr="00200F35">
              <w:rPr>
                <w:sz w:val="16"/>
                <w:szCs w:val="16"/>
              </w:rPr>
              <w:t>0142</w:t>
            </w:r>
          </w:p>
        </w:tc>
        <w:tc>
          <w:tcPr>
            <w:tcW w:w="425" w:type="dxa"/>
            <w:shd w:val="solid" w:color="FFFFFF" w:fill="auto"/>
          </w:tcPr>
          <w:p w14:paraId="49BB79BB" w14:textId="77777777" w:rsidR="005C310B" w:rsidRPr="00200F35" w:rsidRDefault="005C310B" w:rsidP="00B02A0B">
            <w:pPr>
              <w:pStyle w:val="TAR"/>
              <w:rPr>
                <w:sz w:val="16"/>
                <w:szCs w:val="16"/>
              </w:rPr>
            </w:pPr>
          </w:p>
        </w:tc>
        <w:tc>
          <w:tcPr>
            <w:tcW w:w="425" w:type="dxa"/>
            <w:shd w:val="solid" w:color="FFFFFF" w:fill="auto"/>
          </w:tcPr>
          <w:p w14:paraId="3839C6B0"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8819EB" w14:textId="77777777" w:rsidR="005C310B" w:rsidRPr="00200F35" w:rsidRDefault="005C310B" w:rsidP="00B02A0B">
            <w:pPr>
              <w:pStyle w:val="TAL"/>
              <w:rPr>
                <w:sz w:val="16"/>
                <w:szCs w:val="16"/>
              </w:rPr>
            </w:pPr>
            <w:r w:rsidRPr="00200F35">
              <w:rPr>
                <w:sz w:val="16"/>
                <w:szCs w:val="16"/>
              </w:rPr>
              <w:t>Functional alias – 9.2.1.2</w:t>
            </w:r>
          </w:p>
        </w:tc>
        <w:tc>
          <w:tcPr>
            <w:tcW w:w="708" w:type="dxa"/>
            <w:shd w:val="solid" w:color="FFFFFF" w:fill="auto"/>
          </w:tcPr>
          <w:p w14:paraId="4F5706E4" w14:textId="77777777" w:rsidR="005C310B" w:rsidRPr="00200F35" w:rsidRDefault="005C310B" w:rsidP="00B02A0B">
            <w:pPr>
              <w:pStyle w:val="TAC"/>
              <w:rPr>
                <w:sz w:val="16"/>
                <w:szCs w:val="16"/>
              </w:rPr>
            </w:pPr>
            <w:r w:rsidRPr="00200F35">
              <w:rPr>
                <w:sz w:val="16"/>
                <w:szCs w:val="16"/>
              </w:rPr>
              <w:t>16.4.0</w:t>
            </w:r>
          </w:p>
        </w:tc>
      </w:tr>
      <w:tr w:rsidR="005C310B" w:rsidRPr="00B02A0B" w14:paraId="60C6F0C1" w14:textId="77777777" w:rsidTr="00B02A0B">
        <w:tc>
          <w:tcPr>
            <w:tcW w:w="800" w:type="dxa"/>
            <w:shd w:val="solid" w:color="FFFFFF" w:fill="auto"/>
          </w:tcPr>
          <w:p w14:paraId="79C884F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CA235E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5FA92B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8DA7DD9" w14:textId="77777777" w:rsidR="005C310B" w:rsidRPr="00200F35" w:rsidRDefault="005C310B" w:rsidP="00B02A0B">
            <w:pPr>
              <w:pStyle w:val="TAL"/>
              <w:rPr>
                <w:sz w:val="16"/>
                <w:szCs w:val="16"/>
              </w:rPr>
            </w:pPr>
            <w:r w:rsidRPr="00200F35">
              <w:rPr>
                <w:sz w:val="16"/>
                <w:szCs w:val="16"/>
              </w:rPr>
              <w:t>0143</w:t>
            </w:r>
          </w:p>
        </w:tc>
        <w:tc>
          <w:tcPr>
            <w:tcW w:w="425" w:type="dxa"/>
            <w:shd w:val="solid" w:color="FFFFFF" w:fill="auto"/>
          </w:tcPr>
          <w:p w14:paraId="011AB6B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8E1406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46FD3A1" w14:textId="77777777" w:rsidR="005C310B" w:rsidRPr="00200F35" w:rsidRDefault="005C310B" w:rsidP="00B02A0B">
            <w:pPr>
              <w:pStyle w:val="TAL"/>
              <w:rPr>
                <w:sz w:val="16"/>
                <w:szCs w:val="16"/>
              </w:rPr>
            </w:pPr>
            <w:r w:rsidRPr="00200F35">
              <w:rPr>
                <w:sz w:val="16"/>
                <w:szCs w:val="16"/>
              </w:rPr>
              <w:t>Functional alias – 9.2.2.2.1</w:t>
            </w:r>
          </w:p>
        </w:tc>
        <w:tc>
          <w:tcPr>
            <w:tcW w:w="708" w:type="dxa"/>
            <w:shd w:val="solid" w:color="FFFFFF" w:fill="auto"/>
          </w:tcPr>
          <w:p w14:paraId="0116BFC1" w14:textId="77777777" w:rsidR="005C310B" w:rsidRPr="00200F35" w:rsidRDefault="005C310B" w:rsidP="00B02A0B">
            <w:pPr>
              <w:pStyle w:val="TAC"/>
              <w:rPr>
                <w:sz w:val="16"/>
                <w:szCs w:val="16"/>
              </w:rPr>
            </w:pPr>
            <w:r w:rsidRPr="00200F35">
              <w:rPr>
                <w:sz w:val="16"/>
                <w:szCs w:val="16"/>
              </w:rPr>
              <w:t>16.4.0</w:t>
            </w:r>
          </w:p>
        </w:tc>
      </w:tr>
      <w:tr w:rsidR="005C310B" w:rsidRPr="00B02A0B" w14:paraId="4B97807E" w14:textId="77777777" w:rsidTr="00B02A0B">
        <w:tc>
          <w:tcPr>
            <w:tcW w:w="800" w:type="dxa"/>
            <w:shd w:val="solid" w:color="FFFFFF" w:fill="auto"/>
          </w:tcPr>
          <w:p w14:paraId="4B0F0B4F"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B31A9E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B507C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9C53C6D" w14:textId="77777777" w:rsidR="005C310B" w:rsidRPr="00200F35" w:rsidRDefault="005C310B" w:rsidP="00B02A0B">
            <w:pPr>
              <w:pStyle w:val="TAL"/>
              <w:rPr>
                <w:sz w:val="16"/>
                <w:szCs w:val="16"/>
              </w:rPr>
            </w:pPr>
            <w:r w:rsidRPr="00200F35">
              <w:rPr>
                <w:sz w:val="16"/>
                <w:szCs w:val="16"/>
              </w:rPr>
              <w:t>0144</w:t>
            </w:r>
          </w:p>
        </w:tc>
        <w:tc>
          <w:tcPr>
            <w:tcW w:w="425" w:type="dxa"/>
            <w:shd w:val="solid" w:color="FFFFFF" w:fill="auto"/>
          </w:tcPr>
          <w:p w14:paraId="5EABFA16" w14:textId="77777777" w:rsidR="005C310B" w:rsidRPr="00200F35" w:rsidRDefault="005C310B" w:rsidP="00B02A0B">
            <w:pPr>
              <w:pStyle w:val="TAR"/>
              <w:rPr>
                <w:sz w:val="16"/>
                <w:szCs w:val="16"/>
              </w:rPr>
            </w:pPr>
          </w:p>
        </w:tc>
        <w:tc>
          <w:tcPr>
            <w:tcW w:w="425" w:type="dxa"/>
            <w:shd w:val="solid" w:color="FFFFFF" w:fill="auto"/>
          </w:tcPr>
          <w:p w14:paraId="06A60BB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1B35C8" w14:textId="77777777" w:rsidR="005C310B" w:rsidRPr="00200F35" w:rsidRDefault="005C310B" w:rsidP="00B02A0B">
            <w:pPr>
              <w:pStyle w:val="TAL"/>
              <w:rPr>
                <w:sz w:val="16"/>
                <w:szCs w:val="16"/>
              </w:rPr>
            </w:pPr>
            <w:r w:rsidRPr="00200F35">
              <w:rPr>
                <w:sz w:val="16"/>
                <w:szCs w:val="16"/>
              </w:rPr>
              <w:t>Functional alias – 9.2.2.3.1</w:t>
            </w:r>
          </w:p>
        </w:tc>
        <w:tc>
          <w:tcPr>
            <w:tcW w:w="708" w:type="dxa"/>
            <w:shd w:val="solid" w:color="FFFFFF" w:fill="auto"/>
          </w:tcPr>
          <w:p w14:paraId="4DEB0123" w14:textId="77777777" w:rsidR="005C310B" w:rsidRPr="00200F35" w:rsidRDefault="005C310B" w:rsidP="00B02A0B">
            <w:pPr>
              <w:pStyle w:val="TAC"/>
              <w:rPr>
                <w:sz w:val="16"/>
                <w:szCs w:val="16"/>
              </w:rPr>
            </w:pPr>
            <w:r w:rsidRPr="00200F35">
              <w:rPr>
                <w:sz w:val="16"/>
                <w:szCs w:val="16"/>
              </w:rPr>
              <w:t>16.4.0</w:t>
            </w:r>
          </w:p>
        </w:tc>
      </w:tr>
      <w:tr w:rsidR="005C310B" w:rsidRPr="00B02A0B" w14:paraId="4DD3A86C" w14:textId="77777777" w:rsidTr="00B02A0B">
        <w:tc>
          <w:tcPr>
            <w:tcW w:w="800" w:type="dxa"/>
            <w:shd w:val="solid" w:color="FFFFFF" w:fill="auto"/>
          </w:tcPr>
          <w:p w14:paraId="0E29476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0A4136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18934F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7C23D80" w14:textId="77777777" w:rsidR="005C310B" w:rsidRPr="00200F35" w:rsidRDefault="005C310B" w:rsidP="00B02A0B">
            <w:pPr>
              <w:pStyle w:val="TAL"/>
              <w:rPr>
                <w:sz w:val="16"/>
                <w:szCs w:val="16"/>
              </w:rPr>
            </w:pPr>
            <w:r w:rsidRPr="00200F35">
              <w:rPr>
                <w:sz w:val="16"/>
                <w:szCs w:val="16"/>
              </w:rPr>
              <w:t>0145</w:t>
            </w:r>
          </w:p>
        </w:tc>
        <w:tc>
          <w:tcPr>
            <w:tcW w:w="425" w:type="dxa"/>
            <w:shd w:val="solid" w:color="FFFFFF" w:fill="auto"/>
          </w:tcPr>
          <w:p w14:paraId="51BE39C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9BC79A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E9442D4" w14:textId="77777777" w:rsidR="005C310B" w:rsidRPr="00200F35" w:rsidRDefault="005C310B" w:rsidP="00B02A0B">
            <w:pPr>
              <w:pStyle w:val="TAL"/>
              <w:rPr>
                <w:sz w:val="16"/>
                <w:szCs w:val="16"/>
              </w:rPr>
            </w:pPr>
            <w:r w:rsidRPr="00200F35">
              <w:rPr>
                <w:sz w:val="16"/>
                <w:szCs w:val="16"/>
              </w:rPr>
              <w:t>Functional alias – 9.2.3.2.3</w:t>
            </w:r>
          </w:p>
        </w:tc>
        <w:tc>
          <w:tcPr>
            <w:tcW w:w="708" w:type="dxa"/>
            <w:shd w:val="solid" w:color="FFFFFF" w:fill="auto"/>
          </w:tcPr>
          <w:p w14:paraId="38D49136" w14:textId="77777777" w:rsidR="005C310B" w:rsidRPr="00200F35" w:rsidRDefault="005C310B" w:rsidP="00B02A0B">
            <w:pPr>
              <w:pStyle w:val="TAC"/>
              <w:rPr>
                <w:sz w:val="16"/>
                <w:szCs w:val="16"/>
              </w:rPr>
            </w:pPr>
            <w:r w:rsidRPr="00200F35">
              <w:rPr>
                <w:sz w:val="16"/>
                <w:szCs w:val="16"/>
              </w:rPr>
              <w:t>16.4.0</w:t>
            </w:r>
          </w:p>
        </w:tc>
      </w:tr>
      <w:tr w:rsidR="005C310B" w:rsidRPr="00B02A0B" w14:paraId="78878175" w14:textId="77777777" w:rsidTr="00B02A0B">
        <w:tc>
          <w:tcPr>
            <w:tcW w:w="800" w:type="dxa"/>
            <w:shd w:val="solid" w:color="FFFFFF" w:fill="auto"/>
          </w:tcPr>
          <w:p w14:paraId="4BF10EFA"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79D85B3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C2F66DA"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189A35E" w14:textId="77777777" w:rsidR="005C310B" w:rsidRPr="00200F35" w:rsidRDefault="005C310B" w:rsidP="00B02A0B">
            <w:pPr>
              <w:pStyle w:val="TAL"/>
              <w:rPr>
                <w:sz w:val="16"/>
                <w:szCs w:val="16"/>
              </w:rPr>
            </w:pPr>
            <w:r w:rsidRPr="00200F35">
              <w:rPr>
                <w:sz w:val="16"/>
                <w:szCs w:val="16"/>
              </w:rPr>
              <w:t>0146</w:t>
            </w:r>
          </w:p>
        </w:tc>
        <w:tc>
          <w:tcPr>
            <w:tcW w:w="425" w:type="dxa"/>
            <w:shd w:val="solid" w:color="FFFFFF" w:fill="auto"/>
          </w:tcPr>
          <w:p w14:paraId="584D35D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516AFF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269D8DE" w14:textId="77777777" w:rsidR="005C310B" w:rsidRPr="00200F35" w:rsidRDefault="005C310B" w:rsidP="00B02A0B">
            <w:pPr>
              <w:pStyle w:val="TAL"/>
              <w:rPr>
                <w:sz w:val="16"/>
                <w:szCs w:val="16"/>
              </w:rPr>
            </w:pPr>
            <w:r w:rsidRPr="00200F35">
              <w:rPr>
                <w:sz w:val="16"/>
                <w:szCs w:val="16"/>
              </w:rPr>
              <w:t>Functional alias – 9.2.3.3.3</w:t>
            </w:r>
          </w:p>
        </w:tc>
        <w:tc>
          <w:tcPr>
            <w:tcW w:w="708" w:type="dxa"/>
            <w:shd w:val="solid" w:color="FFFFFF" w:fill="auto"/>
          </w:tcPr>
          <w:p w14:paraId="61B1AEB0" w14:textId="77777777" w:rsidR="005C310B" w:rsidRPr="00200F35" w:rsidRDefault="005C310B" w:rsidP="00B02A0B">
            <w:pPr>
              <w:pStyle w:val="TAC"/>
              <w:rPr>
                <w:sz w:val="16"/>
                <w:szCs w:val="16"/>
              </w:rPr>
            </w:pPr>
            <w:r w:rsidRPr="00200F35">
              <w:rPr>
                <w:sz w:val="16"/>
                <w:szCs w:val="16"/>
              </w:rPr>
              <w:t>16.4.0</w:t>
            </w:r>
          </w:p>
        </w:tc>
      </w:tr>
      <w:tr w:rsidR="005C310B" w:rsidRPr="00B02A0B" w14:paraId="19FB92BF" w14:textId="77777777" w:rsidTr="00B02A0B">
        <w:tc>
          <w:tcPr>
            <w:tcW w:w="800" w:type="dxa"/>
            <w:shd w:val="solid" w:color="FFFFFF" w:fill="auto"/>
          </w:tcPr>
          <w:p w14:paraId="017E587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13D977"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F8A921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2130B7F" w14:textId="77777777" w:rsidR="005C310B" w:rsidRPr="00200F35" w:rsidRDefault="005C310B" w:rsidP="00B02A0B">
            <w:pPr>
              <w:pStyle w:val="TAL"/>
              <w:rPr>
                <w:sz w:val="16"/>
                <w:szCs w:val="16"/>
              </w:rPr>
            </w:pPr>
            <w:r w:rsidRPr="00200F35">
              <w:rPr>
                <w:sz w:val="16"/>
                <w:szCs w:val="16"/>
              </w:rPr>
              <w:t>0147</w:t>
            </w:r>
          </w:p>
        </w:tc>
        <w:tc>
          <w:tcPr>
            <w:tcW w:w="425" w:type="dxa"/>
            <w:shd w:val="solid" w:color="FFFFFF" w:fill="auto"/>
          </w:tcPr>
          <w:p w14:paraId="2FACAEED"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EBF7EE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3738B33" w14:textId="77777777" w:rsidR="005C310B" w:rsidRPr="00200F35" w:rsidRDefault="005C310B" w:rsidP="00B02A0B">
            <w:pPr>
              <w:pStyle w:val="TAL"/>
              <w:rPr>
                <w:sz w:val="16"/>
                <w:szCs w:val="16"/>
              </w:rPr>
            </w:pPr>
            <w:r w:rsidRPr="00200F35">
              <w:rPr>
                <w:sz w:val="16"/>
                <w:szCs w:val="16"/>
              </w:rPr>
              <w:t>Functional alias – 9.2.4.2.3</w:t>
            </w:r>
          </w:p>
        </w:tc>
        <w:tc>
          <w:tcPr>
            <w:tcW w:w="708" w:type="dxa"/>
            <w:shd w:val="solid" w:color="FFFFFF" w:fill="auto"/>
          </w:tcPr>
          <w:p w14:paraId="62B02155" w14:textId="77777777" w:rsidR="005C310B" w:rsidRPr="00200F35" w:rsidRDefault="005C310B" w:rsidP="00B02A0B">
            <w:pPr>
              <w:pStyle w:val="TAC"/>
              <w:rPr>
                <w:sz w:val="16"/>
                <w:szCs w:val="16"/>
              </w:rPr>
            </w:pPr>
            <w:r w:rsidRPr="00200F35">
              <w:rPr>
                <w:sz w:val="16"/>
                <w:szCs w:val="16"/>
              </w:rPr>
              <w:t>16.4.0</w:t>
            </w:r>
          </w:p>
        </w:tc>
      </w:tr>
      <w:tr w:rsidR="005C310B" w:rsidRPr="00B02A0B" w14:paraId="06695358" w14:textId="77777777" w:rsidTr="00B02A0B">
        <w:tc>
          <w:tcPr>
            <w:tcW w:w="800" w:type="dxa"/>
            <w:shd w:val="solid" w:color="FFFFFF" w:fill="auto"/>
          </w:tcPr>
          <w:p w14:paraId="63396D3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D1EFFC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1946CB9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BFC001F" w14:textId="77777777" w:rsidR="005C310B" w:rsidRPr="00200F35" w:rsidRDefault="005C310B" w:rsidP="00B02A0B">
            <w:pPr>
              <w:pStyle w:val="TAL"/>
              <w:rPr>
                <w:sz w:val="16"/>
                <w:szCs w:val="16"/>
              </w:rPr>
            </w:pPr>
            <w:r w:rsidRPr="00200F35">
              <w:rPr>
                <w:sz w:val="16"/>
                <w:szCs w:val="16"/>
              </w:rPr>
              <w:t>0148</w:t>
            </w:r>
          </w:p>
        </w:tc>
        <w:tc>
          <w:tcPr>
            <w:tcW w:w="425" w:type="dxa"/>
            <w:shd w:val="solid" w:color="FFFFFF" w:fill="auto"/>
          </w:tcPr>
          <w:p w14:paraId="1D9D7091" w14:textId="77777777" w:rsidR="005C310B" w:rsidRPr="00200F35" w:rsidRDefault="005C310B" w:rsidP="00B02A0B">
            <w:pPr>
              <w:pStyle w:val="TAR"/>
              <w:rPr>
                <w:sz w:val="16"/>
                <w:szCs w:val="16"/>
              </w:rPr>
            </w:pPr>
          </w:p>
        </w:tc>
        <w:tc>
          <w:tcPr>
            <w:tcW w:w="425" w:type="dxa"/>
            <w:shd w:val="solid" w:color="FFFFFF" w:fill="auto"/>
          </w:tcPr>
          <w:p w14:paraId="3BF4333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25D4B80" w14:textId="77777777" w:rsidR="005C310B" w:rsidRPr="00200F35" w:rsidRDefault="005C310B" w:rsidP="00B02A0B">
            <w:pPr>
              <w:pStyle w:val="TAL"/>
              <w:rPr>
                <w:sz w:val="16"/>
                <w:szCs w:val="16"/>
              </w:rPr>
            </w:pPr>
            <w:r w:rsidRPr="00200F35">
              <w:rPr>
                <w:sz w:val="16"/>
                <w:szCs w:val="16"/>
              </w:rPr>
              <w:t>Functional alias – 9.2.4.3.3</w:t>
            </w:r>
          </w:p>
        </w:tc>
        <w:tc>
          <w:tcPr>
            <w:tcW w:w="708" w:type="dxa"/>
            <w:shd w:val="solid" w:color="FFFFFF" w:fill="auto"/>
          </w:tcPr>
          <w:p w14:paraId="70263FC5" w14:textId="77777777" w:rsidR="005C310B" w:rsidRPr="00200F35" w:rsidRDefault="005C310B" w:rsidP="00B02A0B">
            <w:pPr>
              <w:pStyle w:val="TAC"/>
              <w:rPr>
                <w:sz w:val="16"/>
                <w:szCs w:val="16"/>
              </w:rPr>
            </w:pPr>
            <w:r w:rsidRPr="00200F35">
              <w:rPr>
                <w:sz w:val="16"/>
                <w:szCs w:val="16"/>
              </w:rPr>
              <w:t>16.4.0</w:t>
            </w:r>
          </w:p>
        </w:tc>
      </w:tr>
      <w:tr w:rsidR="005C310B" w:rsidRPr="00B02A0B" w14:paraId="52B330FA" w14:textId="77777777" w:rsidTr="00B02A0B">
        <w:tc>
          <w:tcPr>
            <w:tcW w:w="800" w:type="dxa"/>
            <w:shd w:val="solid" w:color="FFFFFF" w:fill="auto"/>
          </w:tcPr>
          <w:p w14:paraId="11AF044E"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44D3B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579FF59"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45CF34" w14:textId="77777777" w:rsidR="005C310B" w:rsidRPr="00200F35" w:rsidRDefault="005C310B" w:rsidP="00B02A0B">
            <w:pPr>
              <w:pStyle w:val="TAL"/>
              <w:rPr>
                <w:sz w:val="16"/>
                <w:szCs w:val="16"/>
              </w:rPr>
            </w:pPr>
            <w:r w:rsidRPr="00200F35">
              <w:rPr>
                <w:sz w:val="16"/>
                <w:szCs w:val="16"/>
              </w:rPr>
              <w:t>0149</w:t>
            </w:r>
          </w:p>
        </w:tc>
        <w:tc>
          <w:tcPr>
            <w:tcW w:w="425" w:type="dxa"/>
            <w:shd w:val="solid" w:color="FFFFFF" w:fill="auto"/>
          </w:tcPr>
          <w:p w14:paraId="152ACE84"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41628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56D1D26" w14:textId="77777777" w:rsidR="005C310B" w:rsidRPr="00200F35" w:rsidRDefault="005C310B" w:rsidP="00B02A0B">
            <w:pPr>
              <w:pStyle w:val="TAL"/>
              <w:rPr>
                <w:sz w:val="16"/>
                <w:szCs w:val="16"/>
              </w:rPr>
            </w:pPr>
            <w:r w:rsidRPr="00200F35">
              <w:rPr>
                <w:sz w:val="16"/>
                <w:szCs w:val="16"/>
              </w:rPr>
              <w:t>Functional alias – 9.2.5.1.1</w:t>
            </w:r>
          </w:p>
        </w:tc>
        <w:tc>
          <w:tcPr>
            <w:tcW w:w="708" w:type="dxa"/>
            <w:shd w:val="solid" w:color="FFFFFF" w:fill="auto"/>
          </w:tcPr>
          <w:p w14:paraId="36040150" w14:textId="77777777" w:rsidR="005C310B" w:rsidRPr="00200F35" w:rsidRDefault="005C310B" w:rsidP="00B02A0B">
            <w:pPr>
              <w:pStyle w:val="TAC"/>
              <w:rPr>
                <w:sz w:val="16"/>
                <w:szCs w:val="16"/>
              </w:rPr>
            </w:pPr>
            <w:r w:rsidRPr="00200F35">
              <w:rPr>
                <w:sz w:val="16"/>
                <w:szCs w:val="16"/>
              </w:rPr>
              <w:t>16.4.0</w:t>
            </w:r>
          </w:p>
        </w:tc>
      </w:tr>
      <w:tr w:rsidR="005C310B" w:rsidRPr="00B02A0B" w14:paraId="2EC4CCF4" w14:textId="77777777" w:rsidTr="00B02A0B">
        <w:tc>
          <w:tcPr>
            <w:tcW w:w="800" w:type="dxa"/>
            <w:shd w:val="solid" w:color="FFFFFF" w:fill="auto"/>
          </w:tcPr>
          <w:p w14:paraId="3F6ADBA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178B683"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EFE7F3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462CFE6" w14:textId="77777777" w:rsidR="005C310B" w:rsidRPr="00200F35" w:rsidRDefault="005C310B" w:rsidP="00B02A0B">
            <w:pPr>
              <w:pStyle w:val="TAL"/>
              <w:rPr>
                <w:sz w:val="16"/>
                <w:szCs w:val="16"/>
              </w:rPr>
            </w:pPr>
            <w:r w:rsidRPr="00200F35">
              <w:rPr>
                <w:sz w:val="16"/>
                <w:szCs w:val="16"/>
              </w:rPr>
              <w:t>0150</w:t>
            </w:r>
          </w:p>
        </w:tc>
        <w:tc>
          <w:tcPr>
            <w:tcW w:w="425" w:type="dxa"/>
            <w:shd w:val="solid" w:color="FFFFFF" w:fill="auto"/>
          </w:tcPr>
          <w:p w14:paraId="6DCE8002"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2611BFF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FE4EA9" w14:textId="77777777" w:rsidR="005C310B" w:rsidRPr="00200F35" w:rsidRDefault="005C310B" w:rsidP="00B02A0B">
            <w:pPr>
              <w:pStyle w:val="TAL"/>
              <w:rPr>
                <w:sz w:val="16"/>
                <w:szCs w:val="16"/>
              </w:rPr>
            </w:pPr>
            <w:r w:rsidRPr="00200F35">
              <w:rPr>
                <w:sz w:val="16"/>
                <w:szCs w:val="16"/>
              </w:rPr>
              <w:t>Functional alias – 9.2.5.2.1.1</w:t>
            </w:r>
          </w:p>
        </w:tc>
        <w:tc>
          <w:tcPr>
            <w:tcW w:w="708" w:type="dxa"/>
            <w:shd w:val="solid" w:color="FFFFFF" w:fill="auto"/>
          </w:tcPr>
          <w:p w14:paraId="641C5A65" w14:textId="77777777" w:rsidR="005C310B" w:rsidRPr="00200F35" w:rsidRDefault="005C310B" w:rsidP="00B02A0B">
            <w:pPr>
              <w:pStyle w:val="TAC"/>
              <w:rPr>
                <w:sz w:val="16"/>
                <w:szCs w:val="16"/>
              </w:rPr>
            </w:pPr>
            <w:r w:rsidRPr="00200F35">
              <w:rPr>
                <w:sz w:val="16"/>
                <w:szCs w:val="16"/>
              </w:rPr>
              <w:t>16.4.0</w:t>
            </w:r>
          </w:p>
        </w:tc>
      </w:tr>
      <w:tr w:rsidR="005C310B" w:rsidRPr="00B02A0B" w14:paraId="5836962C" w14:textId="77777777" w:rsidTr="00B02A0B">
        <w:tc>
          <w:tcPr>
            <w:tcW w:w="800" w:type="dxa"/>
            <w:shd w:val="solid" w:color="FFFFFF" w:fill="auto"/>
          </w:tcPr>
          <w:p w14:paraId="4EF774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FED4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D7E1694"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935138B" w14:textId="77777777" w:rsidR="005C310B" w:rsidRPr="00200F35" w:rsidRDefault="005C310B" w:rsidP="00B02A0B">
            <w:pPr>
              <w:pStyle w:val="TAL"/>
              <w:rPr>
                <w:sz w:val="16"/>
                <w:szCs w:val="16"/>
              </w:rPr>
            </w:pPr>
            <w:r w:rsidRPr="00200F35">
              <w:rPr>
                <w:sz w:val="16"/>
                <w:szCs w:val="16"/>
              </w:rPr>
              <w:t>0151</w:t>
            </w:r>
          </w:p>
        </w:tc>
        <w:tc>
          <w:tcPr>
            <w:tcW w:w="425" w:type="dxa"/>
            <w:shd w:val="solid" w:color="FFFFFF" w:fill="auto"/>
          </w:tcPr>
          <w:p w14:paraId="143B84EE"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A67523C"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8CAB557" w14:textId="77777777" w:rsidR="005C310B" w:rsidRPr="00200F35" w:rsidRDefault="005C310B" w:rsidP="00B02A0B">
            <w:pPr>
              <w:pStyle w:val="TAL"/>
              <w:rPr>
                <w:sz w:val="16"/>
                <w:szCs w:val="16"/>
              </w:rPr>
            </w:pPr>
            <w:r w:rsidRPr="00200F35">
              <w:rPr>
                <w:sz w:val="16"/>
                <w:szCs w:val="16"/>
              </w:rPr>
              <w:t>Functional alias – 9.2.5.3.1.1</w:t>
            </w:r>
          </w:p>
        </w:tc>
        <w:tc>
          <w:tcPr>
            <w:tcW w:w="708" w:type="dxa"/>
            <w:shd w:val="solid" w:color="FFFFFF" w:fill="auto"/>
          </w:tcPr>
          <w:p w14:paraId="139BB9E1" w14:textId="77777777" w:rsidR="005C310B" w:rsidRPr="00200F35" w:rsidRDefault="005C310B" w:rsidP="00B02A0B">
            <w:pPr>
              <w:pStyle w:val="TAC"/>
              <w:rPr>
                <w:sz w:val="16"/>
                <w:szCs w:val="16"/>
              </w:rPr>
            </w:pPr>
            <w:r w:rsidRPr="00200F35">
              <w:rPr>
                <w:sz w:val="16"/>
                <w:szCs w:val="16"/>
              </w:rPr>
              <w:t>16.4.0</w:t>
            </w:r>
          </w:p>
        </w:tc>
      </w:tr>
      <w:tr w:rsidR="005C310B" w:rsidRPr="00B02A0B" w14:paraId="357B2FD4" w14:textId="77777777" w:rsidTr="00B02A0B">
        <w:tc>
          <w:tcPr>
            <w:tcW w:w="800" w:type="dxa"/>
            <w:shd w:val="solid" w:color="FFFFFF" w:fill="auto"/>
          </w:tcPr>
          <w:p w14:paraId="412C00FB"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02E85B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CC598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71928127" w14:textId="77777777" w:rsidR="005C310B" w:rsidRPr="00200F35" w:rsidRDefault="005C310B" w:rsidP="00B02A0B">
            <w:pPr>
              <w:pStyle w:val="TAL"/>
              <w:rPr>
                <w:sz w:val="16"/>
                <w:szCs w:val="16"/>
              </w:rPr>
            </w:pPr>
            <w:r w:rsidRPr="00200F35">
              <w:rPr>
                <w:sz w:val="16"/>
                <w:szCs w:val="16"/>
              </w:rPr>
              <w:t>0152</w:t>
            </w:r>
          </w:p>
        </w:tc>
        <w:tc>
          <w:tcPr>
            <w:tcW w:w="425" w:type="dxa"/>
            <w:shd w:val="solid" w:color="FFFFFF" w:fill="auto"/>
          </w:tcPr>
          <w:p w14:paraId="1C71A67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0BC8E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227C73A" w14:textId="77777777" w:rsidR="005C310B" w:rsidRPr="00200F35" w:rsidRDefault="005C310B" w:rsidP="00B02A0B">
            <w:pPr>
              <w:pStyle w:val="TAL"/>
              <w:rPr>
                <w:sz w:val="16"/>
                <w:szCs w:val="16"/>
              </w:rPr>
            </w:pPr>
            <w:r w:rsidRPr="00200F35">
              <w:rPr>
                <w:sz w:val="16"/>
                <w:szCs w:val="16"/>
              </w:rPr>
              <w:t>Functional alias – 10.2.4.2.1</w:t>
            </w:r>
          </w:p>
        </w:tc>
        <w:tc>
          <w:tcPr>
            <w:tcW w:w="708" w:type="dxa"/>
            <w:shd w:val="solid" w:color="FFFFFF" w:fill="auto"/>
          </w:tcPr>
          <w:p w14:paraId="1B12A61C" w14:textId="77777777" w:rsidR="005C310B" w:rsidRPr="00200F35" w:rsidRDefault="005C310B" w:rsidP="00B02A0B">
            <w:pPr>
              <w:pStyle w:val="TAC"/>
              <w:rPr>
                <w:sz w:val="16"/>
                <w:szCs w:val="16"/>
              </w:rPr>
            </w:pPr>
            <w:r w:rsidRPr="00200F35">
              <w:rPr>
                <w:sz w:val="16"/>
                <w:szCs w:val="16"/>
              </w:rPr>
              <w:t>16.4.0</w:t>
            </w:r>
          </w:p>
        </w:tc>
      </w:tr>
      <w:tr w:rsidR="005C310B" w:rsidRPr="00B02A0B" w14:paraId="37C9607C" w14:textId="77777777" w:rsidTr="00B02A0B">
        <w:tc>
          <w:tcPr>
            <w:tcW w:w="800" w:type="dxa"/>
            <w:shd w:val="solid" w:color="FFFFFF" w:fill="auto"/>
          </w:tcPr>
          <w:p w14:paraId="51E69F9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7848FC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38CF380"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1665B67" w14:textId="77777777" w:rsidR="005C310B" w:rsidRPr="00200F35" w:rsidRDefault="005C310B" w:rsidP="00B02A0B">
            <w:pPr>
              <w:pStyle w:val="TAL"/>
              <w:rPr>
                <w:sz w:val="16"/>
                <w:szCs w:val="16"/>
              </w:rPr>
            </w:pPr>
            <w:r w:rsidRPr="00200F35">
              <w:rPr>
                <w:sz w:val="16"/>
                <w:szCs w:val="16"/>
              </w:rPr>
              <w:t>0153</w:t>
            </w:r>
          </w:p>
        </w:tc>
        <w:tc>
          <w:tcPr>
            <w:tcW w:w="425" w:type="dxa"/>
            <w:shd w:val="solid" w:color="FFFFFF" w:fill="auto"/>
          </w:tcPr>
          <w:p w14:paraId="2ECD597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16EDAB95"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6DC30F2" w14:textId="77777777" w:rsidR="005C310B" w:rsidRPr="00200F35" w:rsidRDefault="005C310B" w:rsidP="00B02A0B">
            <w:pPr>
              <w:pStyle w:val="TAL"/>
              <w:rPr>
                <w:sz w:val="16"/>
                <w:szCs w:val="16"/>
              </w:rPr>
            </w:pPr>
            <w:r w:rsidRPr="00200F35">
              <w:rPr>
                <w:sz w:val="16"/>
                <w:szCs w:val="16"/>
              </w:rPr>
              <w:t>Functional alias – 10.2.4.3.1</w:t>
            </w:r>
          </w:p>
        </w:tc>
        <w:tc>
          <w:tcPr>
            <w:tcW w:w="708" w:type="dxa"/>
            <w:shd w:val="solid" w:color="FFFFFF" w:fill="auto"/>
          </w:tcPr>
          <w:p w14:paraId="384E8822" w14:textId="77777777" w:rsidR="005C310B" w:rsidRPr="00200F35" w:rsidRDefault="005C310B" w:rsidP="00B02A0B">
            <w:pPr>
              <w:pStyle w:val="TAC"/>
              <w:rPr>
                <w:sz w:val="16"/>
                <w:szCs w:val="16"/>
              </w:rPr>
            </w:pPr>
            <w:r w:rsidRPr="00200F35">
              <w:rPr>
                <w:sz w:val="16"/>
                <w:szCs w:val="16"/>
              </w:rPr>
              <w:t>16.4.0</w:t>
            </w:r>
          </w:p>
        </w:tc>
      </w:tr>
      <w:tr w:rsidR="005C310B" w:rsidRPr="00B02A0B" w14:paraId="31977CE9" w14:textId="77777777" w:rsidTr="00B02A0B">
        <w:tc>
          <w:tcPr>
            <w:tcW w:w="800" w:type="dxa"/>
            <w:shd w:val="solid" w:color="FFFFFF" w:fill="auto"/>
          </w:tcPr>
          <w:p w14:paraId="4387509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92C492A"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72FF9796"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26752B2" w14:textId="77777777" w:rsidR="005C310B" w:rsidRPr="00200F35" w:rsidRDefault="005C310B" w:rsidP="00B02A0B">
            <w:pPr>
              <w:pStyle w:val="TAL"/>
              <w:rPr>
                <w:sz w:val="16"/>
                <w:szCs w:val="16"/>
              </w:rPr>
            </w:pPr>
            <w:r w:rsidRPr="00200F35">
              <w:rPr>
                <w:sz w:val="16"/>
                <w:szCs w:val="16"/>
              </w:rPr>
              <w:t>0154</w:t>
            </w:r>
          </w:p>
        </w:tc>
        <w:tc>
          <w:tcPr>
            <w:tcW w:w="425" w:type="dxa"/>
            <w:shd w:val="solid" w:color="FFFFFF" w:fill="auto"/>
          </w:tcPr>
          <w:p w14:paraId="60DC649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20B93E1"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34D9DC" w14:textId="77777777" w:rsidR="005C310B" w:rsidRPr="00200F35" w:rsidRDefault="005C310B" w:rsidP="00B02A0B">
            <w:pPr>
              <w:pStyle w:val="TAL"/>
              <w:rPr>
                <w:sz w:val="16"/>
                <w:szCs w:val="16"/>
              </w:rPr>
            </w:pPr>
            <w:r w:rsidRPr="00200F35">
              <w:rPr>
                <w:sz w:val="16"/>
                <w:szCs w:val="16"/>
              </w:rPr>
              <w:t>Functional alias – 10.2.5.2.3</w:t>
            </w:r>
          </w:p>
        </w:tc>
        <w:tc>
          <w:tcPr>
            <w:tcW w:w="708" w:type="dxa"/>
            <w:shd w:val="solid" w:color="FFFFFF" w:fill="auto"/>
          </w:tcPr>
          <w:p w14:paraId="33968C77" w14:textId="77777777" w:rsidR="005C310B" w:rsidRPr="00200F35" w:rsidRDefault="005C310B" w:rsidP="00B02A0B">
            <w:pPr>
              <w:pStyle w:val="TAC"/>
              <w:rPr>
                <w:sz w:val="16"/>
                <w:szCs w:val="16"/>
              </w:rPr>
            </w:pPr>
            <w:r w:rsidRPr="00200F35">
              <w:rPr>
                <w:sz w:val="16"/>
                <w:szCs w:val="16"/>
              </w:rPr>
              <w:t>16.4.0</w:t>
            </w:r>
          </w:p>
        </w:tc>
      </w:tr>
      <w:tr w:rsidR="005C310B" w:rsidRPr="00B02A0B" w14:paraId="2FAFF69D" w14:textId="77777777" w:rsidTr="00B02A0B">
        <w:tc>
          <w:tcPr>
            <w:tcW w:w="800" w:type="dxa"/>
            <w:shd w:val="solid" w:color="FFFFFF" w:fill="auto"/>
          </w:tcPr>
          <w:p w14:paraId="1B9FBBA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9EEDAA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47CCA1"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4C8215A7" w14:textId="77777777" w:rsidR="005C310B" w:rsidRPr="00200F35" w:rsidRDefault="005C310B" w:rsidP="00B02A0B">
            <w:pPr>
              <w:pStyle w:val="TAL"/>
              <w:rPr>
                <w:sz w:val="16"/>
                <w:szCs w:val="16"/>
              </w:rPr>
            </w:pPr>
            <w:r w:rsidRPr="00200F35">
              <w:rPr>
                <w:sz w:val="16"/>
                <w:szCs w:val="16"/>
              </w:rPr>
              <w:t>0155</w:t>
            </w:r>
          </w:p>
        </w:tc>
        <w:tc>
          <w:tcPr>
            <w:tcW w:w="425" w:type="dxa"/>
            <w:shd w:val="solid" w:color="FFFFFF" w:fill="auto"/>
          </w:tcPr>
          <w:p w14:paraId="3585875A" w14:textId="77777777" w:rsidR="005C310B" w:rsidRPr="00200F35" w:rsidRDefault="005C310B" w:rsidP="00B02A0B">
            <w:pPr>
              <w:pStyle w:val="TAR"/>
              <w:rPr>
                <w:sz w:val="16"/>
                <w:szCs w:val="16"/>
              </w:rPr>
            </w:pPr>
          </w:p>
        </w:tc>
        <w:tc>
          <w:tcPr>
            <w:tcW w:w="425" w:type="dxa"/>
            <w:shd w:val="solid" w:color="FFFFFF" w:fill="auto"/>
          </w:tcPr>
          <w:p w14:paraId="5EA65FC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FB6796B" w14:textId="77777777" w:rsidR="005C310B" w:rsidRPr="00200F35" w:rsidRDefault="005C310B" w:rsidP="00B02A0B">
            <w:pPr>
              <w:pStyle w:val="TAL"/>
              <w:rPr>
                <w:sz w:val="16"/>
                <w:szCs w:val="16"/>
              </w:rPr>
            </w:pPr>
            <w:r w:rsidRPr="00200F35">
              <w:rPr>
                <w:sz w:val="16"/>
                <w:szCs w:val="16"/>
              </w:rPr>
              <w:t>Functional alias – 10.2.5.2.4</w:t>
            </w:r>
          </w:p>
        </w:tc>
        <w:tc>
          <w:tcPr>
            <w:tcW w:w="708" w:type="dxa"/>
            <w:shd w:val="solid" w:color="FFFFFF" w:fill="auto"/>
          </w:tcPr>
          <w:p w14:paraId="065CC2F5" w14:textId="77777777" w:rsidR="005C310B" w:rsidRPr="00200F35" w:rsidRDefault="005C310B" w:rsidP="00B02A0B">
            <w:pPr>
              <w:pStyle w:val="TAC"/>
              <w:rPr>
                <w:sz w:val="16"/>
                <w:szCs w:val="16"/>
              </w:rPr>
            </w:pPr>
            <w:r w:rsidRPr="00200F35">
              <w:rPr>
                <w:sz w:val="16"/>
                <w:szCs w:val="16"/>
              </w:rPr>
              <w:t>16.4.0</w:t>
            </w:r>
          </w:p>
        </w:tc>
      </w:tr>
      <w:tr w:rsidR="005C310B" w:rsidRPr="00B02A0B" w14:paraId="5CFA37DB" w14:textId="77777777" w:rsidTr="00B02A0B">
        <w:tc>
          <w:tcPr>
            <w:tcW w:w="800" w:type="dxa"/>
            <w:shd w:val="solid" w:color="FFFFFF" w:fill="auto"/>
          </w:tcPr>
          <w:p w14:paraId="0C94B510"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FF2D9F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2A19B12"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6EB69" w14:textId="77777777" w:rsidR="005C310B" w:rsidRPr="00200F35" w:rsidRDefault="005C310B" w:rsidP="00B02A0B">
            <w:pPr>
              <w:pStyle w:val="TAL"/>
              <w:rPr>
                <w:sz w:val="16"/>
                <w:szCs w:val="16"/>
              </w:rPr>
            </w:pPr>
            <w:r w:rsidRPr="00200F35">
              <w:rPr>
                <w:sz w:val="16"/>
                <w:szCs w:val="16"/>
              </w:rPr>
              <w:t>0156</w:t>
            </w:r>
          </w:p>
        </w:tc>
        <w:tc>
          <w:tcPr>
            <w:tcW w:w="425" w:type="dxa"/>
            <w:shd w:val="solid" w:color="FFFFFF" w:fill="auto"/>
          </w:tcPr>
          <w:p w14:paraId="26420E3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F28EDA3"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03157E2" w14:textId="77777777" w:rsidR="005C310B" w:rsidRPr="00200F35" w:rsidRDefault="005C310B" w:rsidP="00B02A0B">
            <w:pPr>
              <w:pStyle w:val="TAL"/>
              <w:rPr>
                <w:sz w:val="16"/>
                <w:szCs w:val="16"/>
              </w:rPr>
            </w:pPr>
            <w:r w:rsidRPr="00200F35">
              <w:rPr>
                <w:sz w:val="16"/>
                <w:szCs w:val="16"/>
              </w:rPr>
              <w:t>Functional alias – 10.2.5.3.3</w:t>
            </w:r>
          </w:p>
        </w:tc>
        <w:tc>
          <w:tcPr>
            <w:tcW w:w="708" w:type="dxa"/>
            <w:shd w:val="solid" w:color="FFFFFF" w:fill="auto"/>
          </w:tcPr>
          <w:p w14:paraId="300578DB" w14:textId="77777777" w:rsidR="005C310B" w:rsidRPr="00200F35" w:rsidRDefault="005C310B" w:rsidP="00B02A0B">
            <w:pPr>
              <w:pStyle w:val="TAC"/>
              <w:rPr>
                <w:sz w:val="16"/>
                <w:szCs w:val="16"/>
              </w:rPr>
            </w:pPr>
            <w:r w:rsidRPr="00200F35">
              <w:rPr>
                <w:sz w:val="16"/>
                <w:szCs w:val="16"/>
              </w:rPr>
              <w:t>16.4.0</w:t>
            </w:r>
          </w:p>
        </w:tc>
      </w:tr>
      <w:tr w:rsidR="005C310B" w:rsidRPr="00B02A0B" w14:paraId="41FECC44" w14:textId="77777777" w:rsidTr="00B02A0B">
        <w:tc>
          <w:tcPr>
            <w:tcW w:w="800" w:type="dxa"/>
            <w:shd w:val="solid" w:color="FFFFFF" w:fill="auto"/>
          </w:tcPr>
          <w:p w14:paraId="063DC5A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AD412C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E1FD5F"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6CC1D025" w14:textId="77777777" w:rsidR="005C310B" w:rsidRPr="00200F35" w:rsidRDefault="005C310B" w:rsidP="00B02A0B">
            <w:pPr>
              <w:pStyle w:val="TAL"/>
              <w:rPr>
                <w:sz w:val="16"/>
                <w:szCs w:val="16"/>
              </w:rPr>
            </w:pPr>
            <w:r w:rsidRPr="00200F35">
              <w:rPr>
                <w:sz w:val="16"/>
                <w:szCs w:val="16"/>
              </w:rPr>
              <w:t>0157</w:t>
            </w:r>
          </w:p>
        </w:tc>
        <w:tc>
          <w:tcPr>
            <w:tcW w:w="425" w:type="dxa"/>
            <w:shd w:val="solid" w:color="FFFFFF" w:fill="auto"/>
          </w:tcPr>
          <w:p w14:paraId="625B02D7"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88E56B"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D6289E" w14:textId="77777777" w:rsidR="005C310B" w:rsidRPr="00200F35" w:rsidRDefault="005C310B" w:rsidP="00B02A0B">
            <w:pPr>
              <w:pStyle w:val="TAL"/>
              <w:rPr>
                <w:sz w:val="16"/>
                <w:szCs w:val="16"/>
              </w:rPr>
            </w:pPr>
            <w:r w:rsidRPr="00200F35">
              <w:rPr>
                <w:sz w:val="16"/>
                <w:szCs w:val="16"/>
              </w:rPr>
              <w:t>Functional alias – 16.2.1.1</w:t>
            </w:r>
          </w:p>
        </w:tc>
        <w:tc>
          <w:tcPr>
            <w:tcW w:w="708" w:type="dxa"/>
            <w:shd w:val="solid" w:color="FFFFFF" w:fill="auto"/>
          </w:tcPr>
          <w:p w14:paraId="30E0FAB5" w14:textId="77777777" w:rsidR="005C310B" w:rsidRPr="00200F35" w:rsidRDefault="005C310B" w:rsidP="00B02A0B">
            <w:pPr>
              <w:pStyle w:val="TAC"/>
              <w:rPr>
                <w:sz w:val="16"/>
                <w:szCs w:val="16"/>
              </w:rPr>
            </w:pPr>
            <w:r w:rsidRPr="00200F35">
              <w:rPr>
                <w:sz w:val="16"/>
                <w:szCs w:val="16"/>
              </w:rPr>
              <w:t>16.4.0</w:t>
            </w:r>
          </w:p>
        </w:tc>
      </w:tr>
      <w:tr w:rsidR="005C310B" w:rsidRPr="00B02A0B" w14:paraId="2F8E7475" w14:textId="77777777" w:rsidTr="00B02A0B">
        <w:tc>
          <w:tcPr>
            <w:tcW w:w="800" w:type="dxa"/>
            <w:shd w:val="solid" w:color="FFFFFF" w:fill="auto"/>
          </w:tcPr>
          <w:p w14:paraId="66EF36B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213583D"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B2CC765"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3FEA401D" w14:textId="77777777" w:rsidR="005C310B" w:rsidRPr="00200F35" w:rsidRDefault="005C310B" w:rsidP="00B02A0B">
            <w:pPr>
              <w:pStyle w:val="TAL"/>
              <w:rPr>
                <w:sz w:val="16"/>
                <w:szCs w:val="16"/>
              </w:rPr>
            </w:pPr>
            <w:r w:rsidRPr="00200F35">
              <w:rPr>
                <w:sz w:val="16"/>
                <w:szCs w:val="16"/>
              </w:rPr>
              <w:t>0158</w:t>
            </w:r>
          </w:p>
        </w:tc>
        <w:tc>
          <w:tcPr>
            <w:tcW w:w="425" w:type="dxa"/>
            <w:shd w:val="solid" w:color="FFFFFF" w:fill="auto"/>
          </w:tcPr>
          <w:p w14:paraId="18AA81E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045A3C6"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6AA8D99D" w14:textId="77777777" w:rsidR="005C310B" w:rsidRPr="00200F35" w:rsidRDefault="005C310B" w:rsidP="00B02A0B">
            <w:pPr>
              <w:pStyle w:val="TAL"/>
              <w:rPr>
                <w:sz w:val="16"/>
                <w:szCs w:val="16"/>
              </w:rPr>
            </w:pPr>
            <w:r w:rsidRPr="00200F35">
              <w:rPr>
                <w:sz w:val="16"/>
                <w:szCs w:val="16"/>
              </w:rPr>
              <w:t>Functional alias – 16.2.1.2</w:t>
            </w:r>
          </w:p>
        </w:tc>
        <w:tc>
          <w:tcPr>
            <w:tcW w:w="708" w:type="dxa"/>
            <w:shd w:val="solid" w:color="FFFFFF" w:fill="auto"/>
          </w:tcPr>
          <w:p w14:paraId="6AB15172" w14:textId="77777777" w:rsidR="005C310B" w:rsidRPr="00200F35" w:rsidRDefault="005C310B" w:rsidP="00B02A0B">
            <w:pPr>
              <w:pStyle w:val="TAC"/>
              <w:rPr>
                <w:sz w:val="16"/>
                <w:szCs w:val="16"/>
              </w:rPr>
            </w:pPr>
            <w:r w:rsidRPr="00200F35">
              <w:rPr>
                <w:sz w:val="16"/>
                <w:szCs w:val="16"/>
              </w:rPr>
              <w:t>16.4.0</w:t>
            </w:r>
          </w:p>
        </w:tc>
      </w:tr>
      <w:tr w:rsidR="005C310B" w:rsidRPr="00B02A0B" w14:paraId="2D6EA625" w14:textId="77777777" w:rsidTr="00B02A0B">
        <w:tc>
          <w:tcPr>
            <w:tcW w:w="800" w:type="dxa"/>
            <w:shd w:val="solid" w:color="FFFFFF" w:fill="auto"/>
          </w:tcPr>
          <w:p w14:paraId="0716718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30D939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AE4025D"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583B82F3" w14:textId="77777777" w:rsidR="005C310B" w:rsidRPr="00200F35" w:rsidRDefault="005C310B" w:rsidP="00B02A0B">
            <w:pPr>
              <w:pStyle w:val="TAL"/>
              <w:rPr>
                <w:sz w:val="16"/>
                <w:szCs w:val="16"/>
              </w:rPr>
            </w:pPr>
            <w:r w:rsidRPr="00200F35">
              <w:rPr>
                <w:sz w:val="16"/>
                <w:szCs w:val="16"/>
              </w:rPr>
              <w:t>0159</w:t>
            </w:r>
          </w:p>
        </w:tc>
        <w:tc>
          <w:tcPr>
            <w:tcW w:w="425" w:type="dxa"/>
            <w:shd w:val="solid" w:color="FFFFFF" w:fill="auto"/>
          </w:tcPr>
          <w:p w14:paraId="7E1B9AF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414C4C9"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BCDF869" w14:textId="77777777" w:rsidR="005C310B" w:rsidRPr="00200F35" w:rsidRDefault="005C310B" w:rsidP="00B02A0B">
            <w:pPr>
              <w:pStyle w:val="TAL"/>
              <w:rPr>
                <w:sz w:val="16"/>
                <w:szCs w:val="16"/>
              </w:rPr>
            </w:pPr>
            <w:r w:rsidRPr="00200F35">
              <w:rPr>
                <w:sz w:val="16"/>
                <w:szCs w:val="16"/>
              </w:rPr>
              <w:t>Functional alias – 20.2.1</w:t>
            </w:r>
          </w:p>
        </w:tc>
        <w:tc>
          <w:tcPr>
            <w:tcW w:w="708" w:type="dxa"/>
            <w:shd w:val="solid" w:color="FFFFFF" w:fill="auto"/>
          </w:tcPr>
          <w:p w14:paraId="17BFA020" w14:textId="77777777" w:rsidR="005C310B" w:rsidRPr="00200F35" w:rsidRDefault="005C310B" w:rsidP="00B02A0B">
            <w:pPr>
              <w:pStyle w:val="TAC"/>
              <w:rPr>
                <w:sz w:val="16"/>
                <w:szCs w:val="16"/>
              </w:rPr>
            </w:pPr>
            <w:r w:rsidRPr="00200F35">
              <w:rPr>
                <w:sz w:val="16"/>
                <w:szCs w:val="16"/>
              </w:rPr>
              <w:t>16.4.0</w:t>
            </w:r>
          </w:p>
        </w:tc>
      </w:tr>
      <w:tr w:rsidR="005C310B" w:rsidRPr="00B02A0B" w14:paraId="1832F31A" w14:textId="77777777" w:rsidTr="00B02A0B">
        <w:tc>
          <w:tcPr>
            <w:tcW w:w="800" w:type="dxa"/>
            <w:shd w:val="solid" w:color="FFFFFF" w:fill="auto"/>
          </w:tcPr>
          <w:p w14:paraId="08E8ADF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1668C0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6161A2B" w14:textId="77777777" w:rsidR="005C310B" w:rsidRPr="00200F35" w:rsidRDefault="005C310B" w:rsidP="00B02A0B">
            <w:pPr>
              <w:pStyle w:val="TAC"/>
              <w:rPr>
                <w:sz w:val="16"/>
                <w:szCs w:val="16"/>
              </w:rPr>
            </w:pPr>
            <w:r w:rsidRPr="00200F35">
              <w:rPr>
                <w:sz w:val="16"/>
                <w:szCs w:val="16"/>
              </w:rPr>
              <w:t>CP-201123</w:t>
            </w:r>
          </w:p>
        </w:tc>
        <w:tc>
          <w:tcPr>
            <w:tcW w:w="525" w:type="dxa"/>
            <w:shd w:val="solid" w:color="FFFFFF" w:fill="auto"/>
          </w:tcPr>
          <w:p w14:paraId="08F6BD9D" w14:textId="77777777" w:rsidR="005C310B" w:rsidRPr="00200F35" w:rsidRDefault="005C310B" w:rsidP="00B02A0B">
            <w:pPr>
              <w:pStyle w:val="TAL"/>
              <w:rPr>
                <w:sz w:val="16"/>
                <w:szCs w:val="16"/>
              </w:rPr>
            </w:pPr>
            <w:r w:rsidRPr="00200F35">
              <w:rPr>
                <w:sz w:val="16"/>
                <w:szCs w:val="16"/>
              </w:rPr>
              <w:t>0160</w:t>
            </w:r>
          </w:p>
        </w:tc>
        <w:tc>
          <w:tcPr>
            <w:tcW w:w="425" w:type="dxa"/>
            <w:shd w:val="solid" w:color="FFFFFF" w:fill="auto"/>
          </w:tcPr>
          <w:p w14:paraId="7CD4E947" w14:textId="77777777" w:rsidR="005C310B" w:rsidRPr="00200F35" w:rsidRDefault="005C310B" w:rsidP="00B02A0B">
            <w:pPr>
              <w:pStyle w:val="TAR"/>
              <w:rPr>
                <w:sz w:val="16"/>
                <w:szCs w:val="16"/>
              </w:rPr>
            </w:pPr>
          </w:p>
        </w:tc>
        <w:tc>
          <w:tcPr>
            <w:tcW w:w="425" w:type="dxa"/>
            <w:shd w:val="solid" w:color="FFFFFF" w:fill="auto"/>
          </w:tcPr>
          <w:p w14:paraId="0F06404F"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DDDBF62" w14:textId="77777777" w:rsidR="005C310B" w:rsidRPr="00200F35" w:rsidRDefault="005C310B" w:rsidP="00B02A0B">
            <w:pPr>
              <w:pStyle w:val="TAL"/>
              <w:rPr>
                <w:sz w:val="16"/>
                <w:szCs w:val="16"/>
              </w:rPr>
            </w:pPr>
            <w:r w:rsidRPr="00200F35">
              <w:rPr>
                <w:sz w:val="16"/>
                <w:szCs w:val="16"/>
              </w:rPr>
              <w:t>Functional alias – 20.2.2</w:t>
            </w:r>
          </w:p>
        </w:tc>
        <w:tc>
          <w:tcPr>
            <w:tcW w:w="708" w:type="dxa"/>
            <w:shd w:val="solid" w:color="FFFFFF" w:fill="auto"/>
          </w:tcPr>
          <w:p w14:paraId="3F0404A5" w14:textId="77777777" w:rsidR="005C310B" w:rsidRPr="00200F35" w:rsidRDefault="005C310B" w:rsidP="00B02A0B">
            <w:pPr>
              <w:pStyle w:val="TAC"/>
              <w:rPr>
                <w:sz w:val="16"/>
                <w:szCs w:val="16"/>
              </w:rPr>
            </w:pPr>
            <w:r w:rsidRPr="00200F35">
              <w:rPr>
                <w:sz w:val="16"/>
                <w:szCs w:val="16"/>
              </w:rPr>
              <w:t>16.4.0</w:t>
            </w:r>
          </w:p>
        </w:tc>
      </w:tr>
      <w:tr w:rsidR="005C310B" w:rsidRPr="00B02A0B" w14:paraId="515C2E46" w14:textId="77777777" w:rsidTr="00B02A0B">
        <w:tc>
          <w:tcPr>
            <w:tcW w:w="800" w:type="dxa"/>
            <w:shd w:val="solid" w:color="FFFFFF" w:fill="auto"/>
          </w:tcPr>
          <w:p w14:paraId="75A4F905"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4F2271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D22A9E"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61B9CF01" w14:textId="77777777" w:rsidR="005C310B" w:rsidRPr="00200F35" w:rsidRDefault="005C310B" w:rsidP="00B02A0B">
            <w:pPr>
              <w:pStyle w:val="TAL"/>
              <w:rPr>
                <w:sz w:val="16"/>
                <w:szCs w:val="16"/>
              </w:rPr>
            </w:pPr>
            <w:r w:rsidRPr="00200F35">
              <w:rPr>
                <w:sz w:val="16"/>
                <w:szCs w:val="16"/>
              </w:rPr>
              <w:t>0161</w:t>
            </w:r>
          </w:p>
        </w:tc>
        <w:tc>
          <w:tcPr>
            <w:tcW w:w="425" w:type="dxa"/>
            <w:shd w:val="solid" w:color="FFFFFF" w:fill="auto"/>
          </w:tcPr>
          <w:p w14:paraId="304750E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3AF6705A"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B40F168" w14:textId="77777777" w:rsidR="005C310B" w:rsidRPr="00200F35" w:rsidRDefault="005C310B" w:rsidP="00B02A0B">
            <w:pPr>
              <w:pStyle w:val="TAL"/>
              <w:rPr>
                <w:sz w:val="16"/>
                <w:szCs w:val="16"/>
              </w:rPr>
            </w:pPr>
            <w:r w:rsidRPr="00200F35">
              <w:rPr>
                <w:sz w:val="16"/>
                <w:szCs w:val="16"/>
              </w:rPr>
              <w:t>Functional alias – affiliation procedures in 8.2</w:t>
            </w:r>
          </w:p>
        </w:tc>
        <w:tc>
          <w:tcPr>
            <w:tcW w:w="708" w:type="dxa"/>
            <w:shd w:val="solid" w:color="FFFFFF" w:fill="auto"/>
          </w:tcPr>
          <w:p w14:paraId="2579EBEA" w14:textId="77777777" w:rsidR="005C310B" w:rsidRPr="00200F35" w:rsidRDefault="005C310B" w:rsidP="00B02A0B">
            <w:pPr>
              <w:pStyle w:val="TAC"/>
              <w:rPr>
                <w:sz w:val="16"/>
                <w:szCs w:val="16"/>
              </w:rPr>
            </w:pPr>
            <w:r w:rsidRPr="00200F35">
              <w:rPr>
                <w:sz w:val="16"/>
                <w:szCs w:val="16"/>
              </w:rPr>
              <w:t>16.4.0</w:t>
            </w:r>
          </w:p>
        </w:tc>
      </w:tr>
      <w:tr w:rsidR="005C310B" w:rsidRPr="00B02A0B" w14:paraId="08244CAF" w14:textId="77777777" w:rsidTr="00B02A0B">
        <w:tc>
          <w:tcPr>
            <w:tcW w:w="800" w:type="dxa"/>
            <w:shd w:val="solid" w:color="FFFFFF" w:fill="auto"/>
          </w:tcPr>
          <w:p w14:paraId="58680B18"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A7E857E"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2D3EA38"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26CD5012" w14:textId="77777777" w:rsidR="005C310B" w:rsidRPr="00200F35" w:rsidRDefault="005C310B" w:rsidP="00B02A0B">
            <w:pPr>
              <w:pStyle w:val="TAL"/>
              <w:rPr>
                <w:sz w:val="16"/>
                <w:szCs w:val="16"/>
              </w:rPr>
            </w:pPr>
            <w:r w:rsidRPr="00200F35">
              <w:rPr>
                <w:sz w:val="16"/>
                <w:szCs w:val="16"/>
              </w:rPr>
              <w:t>0163</w:t>
            </w:r>
          </w:p>
        </w:tc>
        <w:tc>
          <w:tcPr>
            <w:tcW w:w="425" w:type="dxa"/>
            <w:shd w:val="solid" w:color="FFFFFF" w:fill="auto"/>
          </w:tcPr>
          <w:p w14:paraId="2D858155"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75BF559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48439F81" w14:textId="77777777" w:rsidR="005C310B" w:rsidRPr="00200F35" w:rsidRDefault="005C310B" w:rsidP="00B02A0B">
            <w:pPr>
              <w:pStyle w:val="TAL"/>
              <w:rPr>
                <w:sz w:val="16"/>
                <w:szCs w:val="16"/>
              </w:rPr>
            </w:pPr>
            <w:r w:rsidRPr="00200F35">
              <w:rPr>
                <w:sz w:val="16"/>
                <w:szCs w:val="16"/>
              </w:rPr>
              <w:t>Functional alias – MCData Client procedures</w:t>
            </w:r>
          </w:p>
        </w:tc>
        <w:tc>
          <w:tcPr>
            <w:tcW w:w="708" w:type="dxa"/>
            <w:shd w:val="solid" w:color="FFFFFF" w:fill="auto"/>
          </w:tcPr>
          <w:p w14:paraId="654AF84B" w14:textId="77777777" w:rsidR="005C310B" w:rsidRPr="00200F35" w:rsidRDefault="005C310B" w:rsidP="00B02A0B">
            <w:pPr>
              <w:pStyle w:val="TAC"/>
              <w:rPr>
                <w:sz w:val="16"/>
                <w:szCs w:val="16"/>
              </w:rPr>
            </w:pPr>
            <w:r w:rsidRPr="00200F35">
              <w:rPr>
                <w:sz w:val="16"/>
                <w:szCs w:val="16"/>
              </w:rPr>
              <w:t>16.4.0</w:t>
            </w:r>
          </w:p>
        </w:tc>
      </w:tr>
      <w:tr w:rsidR="005C310B" w:rsidRPr="00B02A0B" w14:paraId="3454E235" w14:textId="77777777" w:rsidTr="00B02A0B">
        <w:tc>
          <w:tcPr>
            <w:tcW w:w="800" w:type="dxa"/>
            <w:shd w:val="solid" w:color="FFFFFF" w:fill="auto"/>
          </w:tcPr>
          <w:p w14:paraId="739E9D94"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1025F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18D172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CBCE86A" w14:textId="77777777" w:rsidR="005C310B" w:rsidRPr="00200F35" w:rsidRDefault="005C310B" w:rsidP="00B02A0B">
            <w:pPr>
              <w:pStyle w:val="TAL"/>
              <w:rPr>
                <w:sz w:val="16"/>
                <w:szCs w:val="16"/>
              </w:rPr>
            </w:pPr>
            <w:r w:rsidRPr="00200F35">
              <w:rPr>
                <w:sz w:val="16"/>
                <w:szCs w:val="16"/>
              </w:rPr>
              <w:t>0164</w:t>
            </w:r>
          </w:p>
        </w:tc>
        <w:tc>
          <w:tcPr>
            <w:tcW w:w="425" w:type="dxa"/>
            <w:shd w:val="solid" w:color="FFFFFF" w:fill="auto"/>
          </w:tcPr>
          <w:p w14:paraId="462CF06A"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50FFE6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19FA4D7" w14:textId="77777777" w:rsidR="005C310B" w:rsidRPr="00200F35" w:rsidRDefault="005C310B" w:rsidP="00B02A0B">
            <w:pPr>
              <w:pStyle w:val="TAL"/>
              <w:rPr>
                <w:sz w:val="16"/>
                <w:szCs w:val="16"/>
              </w:rPr>
            </w:pPr>
            <w:r w:rsidRPr="00200F35">
              <w:rPr>
                <w:sz w:val="16"/>
                <w:szCs w:val="16"/>
              </w:rPr>
              <w:t>Functional Alias – MCData Server procedures</w:t>
            </w:r>
          </w:p>
        </w:tc>
        <w:tc>
          <w:tcPr>
            <w:tcW w:w="708" w:type="dxa"/>
            <w:shd w:val="solid" w:color="FFFFFF" w:fill="auto"/>
          </w:tcPr>
          <w:p w14:paraId="34838367" w14:textId="77777777" w:rsidR="005C310B" w:rsidRPr="00200F35" w:rsidRDefault="005C310B" w:rsidP="00B02A0B">
            <w:pPr>
              <w:pStyle w:val="TAC"/>
              <w:rPr>
                <w:sz w:val="16"/>
                <w:szCs w:val="16"/>
              </w:rPr>
            </w:pPr>
            <w:r w:rsidRPr="00200F35">
              <w:rPr>
                <w:sz w:val="16"/>
                <w:szCs w:val="16"/>
              </w:rPr>
              <w:t>16.4.0</w:t>
            </w:r>
          </w:p>
        </w:tc>
      </w:tr>
      <w:tr w:rsidR="005C310B" w:rsidRPr="00B02A0B" w14:paraId="5200A0A2" w14:textId="77777777" w:rsidTr="00B02A0B">
        <w:tc>
          <w:tcPr>
            <w:tcW w:w="800" w:type="dxa"/>
            <w:shd w:val="solid" w:color="FFFFFF" w:fill="auto"/>
          </w:tcPr>
          <w:p w14:paraId="3776D249"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46E1BD9"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F2F5229"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056FD22E" w14:textId="77777777" w:rsidR="005C310B" w:rsidRPr="00200F35" w:rsidRDefault="005C310B" w:rsidP="00B02A0B">
            <w:pPr>
              <w:pStyle w:val="TAL"/>
              <w:rPr>
                <w:sz w:val="16"/>
                <w:szCs w:val="16"/>
              </w:rPr>
            </w:pPr>
            <w:r w:rsidRPr="00200F35">
              <w:rPr>
                <w:sz w:val="16"/>
                <w:szCs w:val="16"/>
              </w:rPr>
              <w:t>0162</w:t>
            </w:r>
          </w:p>
        </w:tc>
        <w:tc>
          <w:tcPr>
            <w:tcW w:w="425" w:type="dxa"/>
            <w:shd w:val="solid" w:color="FFFFFF" w:fill="auto"/>
          </w:tcPr>
          <w:p w14:paraId="2DDED5C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58BAF294"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6F8EAB7" w14:textId="77777777" w:rsidR="005C310B" w:rsidRPr="00200F35" w:rsidRDefault="005C310B" w:rsidP="00B02A0B">
            <w:pPr>
              <w:pStyle w:val="TAL"/>
              <w:rPr>
                <w:sz w:val="16"/>
                <w:szCs w:val="16"/>
              </w:rPr>
            </w:pPr>
            <w:r w:rsidRPr="00200F35">
              <w:rPr>
                <w:sz w:val="16"/>
                <w:szCs w:val="16"/>
              </w:rPr>
              <w:t>Functional alias – Coding</w:t>
            </w:r>
          </w:p>
        </w:tc>
        <w:tc>
          <w:tcPr>
            <w:tcW w:w="708" w:type="dxa"/>
            <w:shd w:val="solid" w:color="FFFFFF" w:fill="auto"/>
          </w:tcPr>
          <w:p w14:paraId="665124E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6BF65F7" w14:textId="77777777" w:rsidTr="00B02A0B">
        <w:tc>
          <w:tcPr>
            <w:tcW w:w="800" w:type="dxa"/>
            <w:shd w:val="solid" w:color="FFFFFF" w:fill="auto"/>
          </w:tcPr>
          <w:p w14:paraId="7D1F38F8" w14:textId="77777777" w:rsidR="005C310B" w:rsidRPr="00200F35" w:rsidDel="00651C30" w:rsidRDefault="005C310B" w:rsidP="00B02A0B">
            <w:pPr>
              <w:pStyle w:val="TAC"/>
              <w:rPr>
                <w:sz w:val="16"/>
                <w:szCs w:val="16"/>
              </w:rPr>
            </w:pPr>
            <w:r w:rsidRPr="00200F35">
              <w:rPr>
                <w:sz w:val="16"/>
                <w:szCs w:val="16"/>
              </w:rPr>
              <w:t>2020-06</w:t>
            </w:r>
          </w:p>
        </w:tc>
        <w:tc>
          <w:tcPr>
            <w:tcW w:w="800" w:type="dxa"/>
            <w:shd w:val="solid" w:color="FFFFFF" w:fill="auto"/>
          </w:tcPr>
          <w:p w14:paraId="31D9854B" w14:textId="77777777" w:rsidR="005C310B" w:rsidRPr="00200F35" w:rsidDel="00651C30" w:rsidRDefault="005C310B" w:rsidP="00B02A0B">
            <w:pPr>
              <w:pStyle w:val="TAC"/>
              <w:rPr>
                <w:sz w:val="16"/>
                <w:szCs w:val="16"/>
              </w:rPr>
            </w:pPr>
            <w:r w:rsidRPr="00200F35">
              <w:rPr>
                <w:sz w:val="16"/>
                <w:szCs w:val="16"/>
              </w:rPr>
              <w:t>CT#88-e</w:t>
            </w:r>
          </w:p>
        </w:tc>
        <w:tc>
          <w:tcPr>
            <w:tcW w:w="1094" w:type="dxa"/>
            <w:shd w:val="solid" w:color="FFFFFF" w:fill="auto"/>
          </w:tcPr>
          <w:p w14:paraId="00DB6A30" w14:textId="77777777" w:rsidR="005C310B" w:rsidRPr="00200F35" w:rsidDel="00651C30" w:rsidRDefault="005C310B" w:rsidP="00B02A0B">
            <w:pPr>
              <w:pStyle w:val="TAC"/>
              <w:rPr>
                <w:sz w:val="16"/>
                <w:szCs w:val="16"/>
              </w:rPr>
            </w:pPr>
            <w:r w:rsidRPr="00200F35">
              <w:rPr>
                <w:sz w:val="16"/>
                <w:szCs w:val="16"/>
              </w:rPr>
              <w:t>CP-201121</w:t>
            </w:r>
          </w:p>
        </w:tc>
        <w:tc>
          <w:tcPr>
            <w:tcW w:w="525" w:type="dxa"/>
            <w:shd w:val="solid" w:color="FFFFFF" w:fill="auto"/>
          </w:tcPr>
          <w:p w14:paraId="7C85620A" w14:textId="77777777" w:rsidR="005C310B" w:rsidRPr="00200F35" w:rsidDel="00651C30" w:rsidRDefault="005C310B" w:rsidP="00B02A0B">
            <w:pPr>
              <w:pStyle w:val="TAL"/>
              <w:rPr>
                <w:sz w:val="16"/>
                <w:szCs w:val="16"/>
              </w:rPr>
            </w:pPr>
            <w:r w:rsidRPr="00200F35">
              <w:rPr>
                <w:sz w:val="16"/>
                <w:szCs w:val="16"/>
              </w:rPr>
              <w:t>0165</w:t>
            </w:r>
          </w:p>
        </w:tc>
        <w:tc>
          <w:tcPr>
            <w:tcW w:w="425" w:type="dxa"/>
            <w:shd w:val="solid" w:color="FFFFFF" w:fill="auto"/>
          </w:tcPr>
          <w:p w14:paraId="240F1917" w14:textId="77777777" w:rsidR="005C310B" w:rsidRPr="00200F35" w:rsidDel="00651C30" w:rsidRDefault="005C310B" w:rsidP="00B02A0B">
            <w:pPr>
              <w:pStyle w:val="TAR"/>
              <w:rPr>
                <w:sz w:val="16"/>
                <w:szCs w:val="16"/>
              </w:rPr>
            </w:pPr>
          </w:p>
        </w:tc>
        <w:tc>
          <w:tcPr>
            <w:tcW w:w="425" w:type="dxa"/>
            <w:shd w:val="solid" w:color="FFFFFF" w:fill="auto"/>
          </w:tcPr>
          <w:p w14:paraId="72424552" w14:textId="77777777" w:rsidR="005C310B" w:rsidRPr="00200F35" w:rsidDel="00651C30" w:rsidRDefault="005C310B" w:rsidP="00B02A0B">
            <w:pPr>
              <w:pStyle w:val="TAC"/>
              <w:rPr>
                <w:sz w:val="16"/>
                <w:szCs w:val="16"/>
              </w:rPr>
            </w:pPr>
            <w:r w:rsidRPr="00200F35">
              <w:rPr>
                <w:sz w:val="16"/>
                <w:szCs w:val="16"/>
              </w:rPr>
              <w:t>F</w:t>
            </w:r>
          </w:p>
        </w:tc>
        <w:tc>
          <w:tcPr>
            <w:tcW w:w="4962" w:type="dxa"/>
            <w:shd w:val="solid" w:color="FFFFFF" w:fill="auto"/>
          </w:tcPr>
          <w:p w14:paraId="736A3CF1" w14:textId="77777777" w:rsidR="005C310B" w:rsidRPr="00200F35" w:rsidDel="00651C30" w:rsidRDefault="005C310B" w:rsidP="00B02A0B">
            <w:pPr>
              <w:pStyle w:val="TAL"/>
              <w:rPr>
                <w:sz w:val="16"/>
                <w:szCs w:val="16"/>
              </w:rPr>
            </w:pPr>
            <w:r w:rsidRPr="00200F35">
              <w:rPr>
                <w:sz w:val="16"/>
                <w:szCs w:val="16"/>
              </w:rPr>
              <w:t>Remove duplicate RFC 3856 reference</w:t>
            </w:r>
          </w:p>
        </w:tc>
        <w:tc>
          <w:tcPr>
            <w:tcW w:w="708" w:type="dxa"/>
            <w:shd w:val="solid" w:color="FFFFFF" w:fill="auto"/>
          </w:tcPr>
          <w:p w14:paraId="4DB0E7F4" w14:textId="77777777" w:rsidR="005C310B" w:rsidRPr="00200F35" w:rsidDel="00651C30" w:rsidRDefault="005C310B" w:rsidP="00B02A0B">
            <w:pPr>
              <w:pStyle w:val="TAC"/>
              <w:rPr>
                <w:sz w:val="16"/>
                <w:szCs w:val="16"/>
              </w:rPr>
            </w:pPr>
            <w:r w:rsidRPr="00200F35">
              <w:rPr>
                <w:sz w:val="16"/>
                <w:szCs w:val="16"/>
              </w:rPr>
              <w:t>16.4.0</w:t>
            </w:r>
          </w:p>
        </w:tc>
      </w:tr>
      <w:tr w:rsidR="005C310B" w:rsidRPr="00B02A0B" w:rsidDel="00651C30" w14:paraId="4EFF3C37" w14:textId="77777777" w:rsidTr="00B02A0B">
        <w:tc>
          <w:tcPr>
            <w:tcW w:w="800" w:type="dxa"/>
            <w:shd w:val="solid" w:color="FFFFFF" w:fill="auto"/>
          </w:tcPr>
          <w:p w14:paraId="47B784E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6727964"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0A7EB9C"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506AA4B" w14:textId="77777777" w:rsidR="005C310B" w:rsidRPr="00200F35" w:rsidRDefault="005C310B" w:rsidP="00B02A0B">
            <w:pPr>
              <w:pStyle w:val="TAL"/>
              <w:rPr>
                <w:sz w:val="16"/>
                <w:szCs w:val="16"/>
              </w:rPr>
            </w:pPr>
            <w:r w:rsidRPr="00200F35">
              <w:rPr>
                <w:sz w:val="16"/>
                <w:szCs w:val="16"/>
              </w:rPr>
              <w:t>0166</w:t>
            </w:r>
          </w:p>
        </w:tc>
        <w:tc>
          <w:tcPr>
            <w:tcW w:w="425" w:type="dxa"/>
            <w:shd w:val="solid" w:color="FFFFFF" w:fill="auto"/>
          </w:tcPr>
          <w:p w14:paraId="7BBFEB4A" w14:textId="77777777" w:rsidR="005C310B" w:rsidRPr="00200F35" w:rsidDel="00651C30" w:rsidRDefault="005C310B" w:rsidP="00B02A0B">
            <w:pPr>
              <w:pStyle w:val="TAR"/>
              <w:rPr>
                <w:sz w:val="16"/>
                <w:szCs w:val="16"/>
              </w:rPr>
            </w:pPr>
          </w:p>
        </w:tc>
        <w:tc>
          <w:tcPr>
            <w:tcW w:w="425" w:type="dxa"/>
            <w:shd w:val="solid" w:color="FFFFFF" w:fill="auto"/>
          </w:tcPr>
          <w:p w14:paraId="0CB2733E"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4FBC0A8" w14:textId="77777777" w:rsidR="005C310B" w:rsidRPr="00200F35" w:rsidRDefault="005C310B" w:rsidP="00B02A0B">
            <w:pPr>
              <w:pStyle w:val="TAL"/>
              <w:rPr>
                <w:sz w:val="16"/>
                <w:szCs w:val="16"/>
              </w:rPr>
            </w:pPr>
            <w:r w:rsidRPr="00200F35">
              <w:rPr>
                <w:sz w:val="16"/>
                <w:szCs w:val="16"/>
              </w:rPr>
              <w:t>Update MCData Overview clause 4.1</w:t>
            </w:r>
          </w:p>
        </w:tc>
        <w:tc>
          <w:tcPr>
            <w:tcW w:w="708" w:type="dxa"/>
            <w:shd w:val="solid" w:color="FFFFFF" w:fill="auto"/>
          </w:tcPr>
          <w:p w14:paraId="391AAA2C"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0AFA5FF4" w14:textId="77777777" w:rsidTr="00B02A0B">
        <w:tc>
          <w:tcPr>
            <w:tcW w:w="800" w:type="dxa"/>
            <w:shd w:val="solid" w:color="FFFFFF" w:fill="auto"/>
          </w:tcPr>
          <w:p w14:paraId="30B5E8D7"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4DB2584C"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4DF22D6E" w14:textId="77777777" w:rsidR="005C310B" w:rsidRPr="00200F35" w:rsidRDefault="005C310B" w:rsidP="00B02A0B">
            <w:pPr>
              <w:pStyle w:val="TAC"/>
              <w:rPr>
                <w:sz w:val="16"/>
                <w:szCs w:val="16"/>
              </w:rPr>
            </w:pPr>
            <w:r w:rsidRPr="00200F35">
              <w:rPr>
                <w:sz w:val="16"/>
                <w:szCs w:val="16"/>
              </w:rPr>
              <w:t>CP-201121</w:t>
            </w:r>
          </w:p>
        </w:tc>
        <w:tc>
          <w:tcPr>
            <w:tcW w:w="525" w:type="dxa"/>
            <w:shd w:val="solid" w:color="FFFFFF" w:fill="auto"/>
          </w:tcPr>
          <w:p w14:paraId="5EC5BC49" w14:textId="77777777" w:rsidR="005C310B" w:rsidRPr="00200F35" w:rsidRDefault="005C310B" w:rsidP="00B02A0B">
            <w:pPr>
              <w:pStyle w:val="TAL"/>
              <w:rPr>
                <w:sz w:val="16"/>
                <w:szCs w:val="16"/>
              </w:rPr>
            </w:pPr>
            <w:r w:rsidRPr="00200F35">
              <w:rPr>
                <w:sz w:val="16"/>
                <w:szCs w:val="16"/>
              </w:rPr>
              <w:t>0167</w:t>
            </w:r>
          </w:p>
        </w:tc>
        <w:tc>
          <w:tcPr>
            <w:tcW w:w="425" w:type="dxa"/>
            <w:shd w:val="solid" w:color="FFFFFF" w:fill="auto"/>
          </w:tcPr>
          <w:p w14:paraId="62D528DD" w14:textId="77777777" w:rsidR="005C310B" w:rsidRPr="00200F35" w:rsidDel="00651C30" w:rsidRDefault="005C310B" w:rsidP="00B02A0B">
            <w:pPr>
              <w:pStyle w:val="TAR"/>
              <w:rPr>
                <w:sz w:val="16"/>
                <w:szCs w:val="16"/>
              </w:rPr>
            </w:pPr>
            <w:r w:rsidRPr="00200F35">
              <w:rPr>
                <w:sz w:val="16"/>
                <w:szCs w:val="16"/>
              </w:rPr>
              <w:t>1</w:t>
            </w:r>
          </w:p>
        </w:tc>
        <w:tc>
          <w:tcPr>
            <w:tcW w:w="425" w:type="dxa"/>
            <w:shd w:val="solid" w:color="FFFFFF" w:fill="auto"/>
          </w:tcPr>
          <w:p w14:paraId="268D9927" w14:textId="77777777" w:rsidR="005C310B" w:rsidRPr="00200F35" w:rsidRDefault="005C310B" w:rsidP="00B02A0B">
            <w:pPr>
              <w:pStyle w:val="TAC"/>
              <w:rPr>
                <w:sz w:val="16"/>
                <w:szCs w:val="16"/>
              </w:rPr>
            </w:pPr>
            <w:r w:rsidRPr="00200F35">
              <w:rPr>
                <w:sz w:val="16"/>
                <w:szCs w:val="16"/>
              </w:rPr>
              <w:t>D</w:t>
            </w:r>
          </w:p>
        </w:tc>
        <w:tc>
          <w:tcPr>
            <w:tcW w:w="4962" w:type="dxa"/>
            <w:shd w:val="solid" w:color="FFFFFF" w:fill="auto"/>
          </w:tcPr>
          <w:p w14:paraId="2139321B" w14:textId="77777777" w:rsidR="005C310B" w:rsidRPr="00200F35" w:rsidRDefault="005C310B" w:rsidP="00B02A0B">
            <w:pPr>
              <w:pStyle w:val="TAL"/>
              <w:rPr>
                <w:sz w:val="16"/>
                <w:szCs w:val="16"/>
              </w:rPr>
            </w:pPr>
            <w:r w:rsidRPr="00200F35">
              <w:rPr>
                <w:sz w:val="16"/>
                <w:szCs w:val="16"/>
              </w:rPr>
              <w:t>Implement missing reference number</w:t>
            </w:r>
          </w:p>
        </w:tc>
        <w:tc>
          <w:tcPr>
            <w:tcW w:w="708" w:type="dxa"/>
            <w:shd w:val="solid" w:color="FFFFFF" w:fill="auto"/>
          </w:tcPr>
          <w:p w14:paraId="2A43ED7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E81BD1F" w14:textId="77777777" w:rsidTr="00B02A0B">
        <w:tc>
          <w:tcPr>
            <w:tcW w:w="800" w:type="dxa"/>
            <w:shd w:val="solid" w:color="FFFFFF" w:fill="auto"/>
          </w:tcPr>
          <w:p w14:paraId="423FC611"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39E5D62"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D713EF6"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4C892C59" w14:textId="77777777" w:rsidR="005C310B" w:rsidRPr="00200F35" w:rsidRDefault="005C310B" w:rsidP="00B02A0B">
            <w:pPr>
              <w:pStyle w:val="TAL"/>
              <w:rPr>
                <w:sz w:val="16"/>
                <w:szCs w:val="16"/>
              </w:rPr>
            </w:pPr>
            <w:r w:rsidRPr="00200F35">
              <w:rPr>
                <w:sz w:val="16"/>
                <w:szCs w:val="16"/>
              </w:rPr>
              <w:t>0168</w:t>
            </w:r>
          </w:p>
        </w:tc>
        <w:tc>
          <w:tcPr>
            <w:tcW w:w="425" w:type="dxa"/>
            <w:shd w:val="solid" w:color="FFFFFF" w:fill="auto"/>
          </w:tcPr>
          <w:p w14:paraId="45772906"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76DAB17"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15495804" w14:textId="77777777" w:rsidR="005C310B" w:rsidRPr="00200F35" w:rsidRDefault="005C310B" w:rsidP="00B02A0B">
            <w:pPr>
              <w:pStyle w:val="TAL"/>
              <w:rPr>
                <w:sz w:val="16"/>
                <w:szCs w:val="16"/>
              </w:rPr>
            </w:pPr>
            <w:r w:rsidRPr="00200F35">
              <w:rPr>
                <w:sz w:val="16"/>
                <w:szCs w:val="16"/>
              </w:rPr>
              <w:t xml:space="preserve">Resolving EN for identifying user between </w:t>
            </w:r>
            <w:r w:rsidRPr="00200F35">
              <w:rPr>
                <w:sz w:val="16"/>
                <w:szCs w:val="16"/>
                <w:lang w:val="en-IN" w:eastAsia="ko-KR"/>
              </w:rPr>
              <w:t>MCData Server and MCData message store</w:t>
            </w:r>
          </w:p>
        </w:tc>
        <w:tc>
          <w:tcPr>
            <w:tcW w:w="708" w:type="dxa"/>
            <w:shd w:val="solid" w:color="FFFFFF" w:fill="auto"/>
          </w:tcPr>
          <w:p w14:paraId="39C24FF2"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930B281" w14:textId="77777777" w:rsidTr="00B02A0B">
        <w:tc>
          <w:tcPr>
            <w:tcW w:w="800" w:type="dxa"/>
            <w:shd w:val="solid" w:color="FFFFFF" w:fill="auto"/>
          </w:tcPr>
          <w:p w14:paraId="02412FA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19CE920F"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4C60240"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5B510F97" w14:textId="77777777" w:rsidR="005C310B" w:rsidRPr="00200F35" w:rsidRDefault="005C310B" w:rsidP="00B02A0B">
            <w:pPr>
              <w:pStyle w:val="TAL"/>
              <w:rPr>
                <w:sz w:val="16"/>
                <w:szCs w:val="16"/>
              </w:rPr>
            </w:pPr>
            <w:r w:rsidRPr="00200F35">
              <w:rPr>
                <w:sz w:val="16"/>
                <w:szCs w:val="16"/>
              </w:rPr>
              <w:t>0169</w:t>
            </w:r>
          </w:p>
        </w:tc>
        <w:tc>
          <w:tcPr>
            <w:tcW w:w="425" w:type="dxa"/>
            <w:shd w:val="solid" w:color="FFFFFF" w:fill="auto"/>
          </w:tcPr>
          <w:p w14:paraId="4FCFF27D" w14:textId="77777777" w:rsidR="005C310B" w:rsidRPr="00200F35" w:rsidRDefault="005C310B" w:rsidP="00B02A0B">
            <w:pPr>
              <w:pStyle w:val="TAR"/>
              <w:rPr>
                <w:sz w:val="16"/>
                <w:szCs w:val="16"/>
              </w:rPr>
            </w:pPr>
          </w:p>
        </w:tc>
        <w:tc>
          <w:tcPr>
            <w:tcW w:w="425" w:type="dxa"/>
            <w:shd w:val="solid" w:color="FFFFFF" w:fill="auto"/>
          </w:tcPr>
          <w:p w14:paraId="77968F0E"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65FB10A2"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Corrections in IP Connectivity SDP offer/answer generation</w:t>
            </w:r>
            <w:r w:rsidRPr="00200F35">
              <w:rPr>
                <w:sz w:val="16"/>
                <w:szCs w:val="16"/>
              </w:rPr>
              <w:fldChar w:fldCharType="end"/>
            </w:r>
          </w:p>
        </w:tc>
        <w:tc>
          <w:tcPr>
            <w:tcW w:w="708" w:type="dxa"/>
            <w:shd w:val="solid" w:color="FFFFFF" w:fill="auto"/>
          </w:tcPr>
          <w:p w14:paraId="6BB9FD2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C59D66" w14:textId="77777777" w:rsidTr="00B02A0B">
        <w:tc>
          <w:tcPr>
            <w:tcW w:w="800" w:type="dxa"/>
            <w:shd w:val="solid" w:color="FFFFFF" w:fill="auto"/>
          </w:tcPr>
          <w:p w14:paraId="3C3CDEB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063838B8"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35E4AD75"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20DF2757" w14:textId="77777777" w:rsidR="005C310B" w:rsidRPr="00200F35" w:rsidRDefault="005C310B" w:rsidP="00B02A0B">
            <w:pPr>
              <w:pStyle w:val="TAL"/>
              <w:rPr>
                <w:sz w:val="16"/>
                <w:szCs w:val="16"/>
              </w:rPr>
            </w:pPr>
            <w:r w:rsidRPr="00200F35">
              <w:rPr>
                <w:sz w:val="16"/>
                <w:szCs w:val="16"/>
              </w:rPr>
              <w:t>0170</w:t>
            </w:r>
          </w:p>
        </w:tc>
        <w:tc>
          <w:tcPr>
            <w:tcW w:w="425" w:type="dxa"/>
            <w:shd w:val="solid" w:color="FFFFFF" w:fill="auto"/>
          </w:tcPr>
          <w:p w14:paraId="2BF4F32C"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F21AC2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79D67E2D" w14:textId="77777777" w:rsidR="005C310B" w:rsidRPr="00200F35" w:rsidRDefault="005C310B" w:rsidP="00B02A0B">
            <w:pPr>
              <w:pStyle w:val="TAL"/>
              <w:rPr>
                <w:sz w:val="16"/>
                <w:szCs w:val="16"/>
              </w:rPr>
            </w:pPr>
            <w:r w:rsidRPr="00200F35">
              <w:rPr>
                <w:sz w:val="16"/>
                <w:szCs w:val="16"/>
              </w:rPr>
              <w:t>Signalling plane support in MCData for user plane SDS using MBMS</w:t>
            </w:r>
          </w:p>
        </w:tc>
        <w:tc>
          <w:tcPr>
            <w:tcW w:w="708" w:type="dxa"/>
            <w:shd w:val="solid" w:color="FFFFFF" w:fill="auto"/>
          </w:tcPr>
          <w:p w14:paraId="34B38A1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58820699" w14:textId="77777777" w:rsidTr="00B02A0B">
        <w:tc>
          <w:tcPr>
            <w:tcW w:w="800" w:type="dxa"/>
            <w:shd w:val="solid" w:color="FFFFFF" w:fill="auto"/>
          </w:tcPr>
          <w:p w14:paraId="4634345C"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5BC99340"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5F22D251"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55EB65FC" w14:textId="77777777" w:rsidR="005C310B" w:rsidRPr="00200F35" w:rsidRDefault="005C310B" w:rsidP="00B02A0B">
            <w:pPr>
              <w:pStyle w:val="TAL"/>
              <w:rPr>
                <w:sz w:val="16"/>
                <w:szCs w:val="16"/>
              </w:rPr>
            </w:pPr>
            <w:r w:rsidRPr="00200F35">
              <w:rPr>
                <w:sz w:val="16"/>
                <w:szCs w:val="16"/>
              </w:rPr>
              <w:t>0173</w:t>
            </w:r>
          </w:p>
        </w:tc>
        <w:tc>
          <w:tcPr>
            <w:tcW w:w="425" w:type="dxa"/>
            <w:shd w:val="solid" w:color="FFFFFF" w:fill="auto"/>
          </w:tcPr>
          <w:p w14:paraId="42B4585A" w14:textId="77777777" w:rsidR="005C310B" w:rsidRPr="00200F35" w:rsidRDefault="005C310B" w:rsidP="00B02A0B">
            <w:pPr>
              <w:pStyle w:val="TAR"/>
              <w:rPr>
                <w:sz w:val="16"/>
                <w:szCs w:val="16"/>
              </w:rPr>
            </w:pPr>
          </w:p>
        </w:tc>
        <w:tc>
          <w:tcPr>
            <w:tcW w:w="425" w:type="dxa"/>
            <w:shd w:val="solid" w:color="FFFFFF" w:fill="auto"/>
          </w:tcPr>
          <w:p w14:paraId="1BAE4C70"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08B73311" w14:textId="77777777" w:rsidR="005C310B" w:rsidRPr="00200F35" w:rsidRDefault="005C310B" w:rsidP="00B02A0B">
            <w:pPr>
              <w:pStyle w:val="TAL"/>
              <w:rPr>
                <w:sz w:val="16"/>
                <w:szCs w:val="16"/>
              </w:rPr>
            </w:pPr>
            <w:r w:rsidRPr="00200F35">
              <w:rPr>
                <w:sz w:val="16"/>
                <w:szCs w:val="16"/>
              </w:rPr>
              <w:t>Off-network MCData support</w:t>
            </w:r>
          </w:p>
        </w:tc>
        <w:tc>
          <w:tcPr>
            <w:tcW w:w="708" w:type="dxa"/>
            <w:shd w:val="solid" w:color="FFFFFF" w:fill="auto"/>
          </w:tcPr>
          <w:p w14:paraId="772EC680"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1FA8C6A6" w14:textId="77777777" w:rsidTr="00B02A0B">
        <w:tc>
          <w:tcPr>
            <w:tcW w:w="800" w:type="dxa"/>
            <w:shd w:val="solid" w:color="FFFFFF" w:fill="auto"/>
          </w:tcPr>
          <w:p w14:paraId="0F43FD38" w14:textId="77777777" w:rsidR="005C310B" w:rsidRPr="00200F35" w:rsidRDefault="005C310B" w:rsidP="00B02A0B">
            <w:pPr>
              <w:pStyle w:val="TAC"/>
              <w:rPr>
                <w:sz w:val="16"/>
                <w:szCs w:val="16"/>
              </w:rPr>
            </w:pPr>
            <w:r w:rsidRPr="00200F35">
              <w:rPr>
                <w:sz w:val="16"/>
                <w:szCs w:val="16"/>
              </w:rPr>
              <w:lastRenderedPageBreak/>
              <w:t>2020-06</w:t>
            </w:r>
          </w:p>
        </w:tc>
        <w:tc>
          <w:tcPr>
            <w:tcW w:w="800" w:type="dxa"/>
            <w:shd w:val="solid" w:color="FFFFFF" w:fill="auto"/>
          </w:tcPr>
          <w:p w14:paraId="3E55F475"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28FFF4E" w14:textId="77777777" w:rsidR="005C310B" w:rsidRPr="00200F35" w:rsidRDefault="005C310B" w:rsidP="00B02A0B">
            <w:pPr>
              <w:pStyle w:val="TAC"/>
              <w:rPr>
                <w:sz w:val="16"/>
                <w:szCs w:val="16"/>
              </w:rPr>
            </w:pPr>
            <w:r w:rsidRPr="00200F35">
              <w:rPr>
                <w:sz w:val="16"/>
                <w:szCs w:val="16"/>
              </w:rPr>
              <w:t>CP-201088</w:t>
            </w:r>
          </w:p>
        </w:tc>
        <w:tc>
          <w:tcPr>
            <w:tcW w:w="525" w:type="dxa"/>
            <w:shd w:val="solid" w:color="FFFFFF" w:fill="auto"/>
          </w:tcPr>
          <w:p w14:paraId="6941FBCC" w14:textId="77777777" w:rsidR="005C310B" w:rsidRPr="00200F35" w:rsidRDefault="005C310B" w:rsidP="00B02A0B">
            <w:pPr>
              <w:pStyle w:val="TAL"/>
              <w:rPr>
                <w:sz w:val="16"/>
                <w:szCs w:val="16"/>
              </w:rPr>
            </w:pPr>
            <w:r w:rsidRPr="00200F35">
              <w:rPr>
                <w:sz w:val="16"/>
                <w:szCs w:val="16"/>
              </w:rPr>
              <w:t>0174</w:t>
            </w:r>
          </w:p>
        </w:tc>
        <w:tc>
          <w:tcPr>
            <w:tcW w:w="425" w:type="dxa"/>
            <w:shd w:val="solid" w:color="FFFFFF" w:fill="auto"/>
          </w:tcPr>
          <w:p w14:paraId="23659E4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0C74BF44" w14:textId="77777777" w:rsidR="005C310B" w:rsidRPr="00200F35" w:rsidRDefault="005C310B" w:rsidP="00B02A0B">
            <w:pPr>
              <w:pStyle w:val="TAC"/>
              <w:rPr>
                <w:sz w:val="16"/>
                <w:szCs w:val="16"/>
              </w:rPr>
            </w:pPr>
            <w:r w:rsidRPr="00200F35">
              <w:rPr>
                <w:sz w:val="16"/>
                <w:szCs w:val="16"/>
              </w:rPr>
              <w:t>A</w:t>
            </w:r>
          </w:p>
        </w:tc>
        <w:tc>
          <w:tcPr>
            <w:tcW w:w="4962" w:type="dxa"/>
            <w:shd w:val="solid" w:color="FFFFFF" w:fill="auto"/>
          </w:tcPr>
          <w:p w14:paraId="75DA4826" w14:textId="77777777" w:rsidR="005C310B" w:rsidRPr="00200F35" w:rsidRDefault="005C310B" w:rsidP="00B02A0B">
            <w:pPr>
              <w:pStyle w:val="TAL"/>
              <w:rPr>
                <w:sz w:val="16"/>
                <w:szCs w:val="16"/>
              </w:rPr>
            </w:pPr>
            <w:r w:rsidRPr="00200F35">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38D3DEE5" w14:textId="77777777" w:rsidTr="00B02A0B">
        <w:tc>
          <w:tcPr>
            <w:tcW w:w="800" w:type="dxa"/>
            <w:shd w:val="solid" w:color="FFFFFF" w:fill="auto"/>
          </w:tcPr>
          <w:p w14:paraId="28D98202"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3B5D46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04775895"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718DF51D" w14:textId="77777777" w:rsidR="005C310B" w:rsidRPr="00200F35" w:rsidRDefault="005C310B" w:rsidP="00B02A0B">
            <w:pPr>
              <w:pStyle w:val="TAL"/>
              <w:rPr>
                <w:sz w:val="16"/>
                <w:szCs w:val="16"/>
              </w:rPr>
            </w:pPr>
            <w:r w:rsidRPr="00200F35">
              <w:rPr>
                <w:sz w:val="16"/>
                <w:szCs w:val="16"/>
              </w:rPr>
              <w:t>0177</w:t>
            </w:r>
          </w:p>
        </w:tc>
        <w:tc>
          <w:tcPr>
            <w:tcW w:w="425" w:type="dxa"/>
            <w:shd w:val="solid" w:color="FFFFFF" w:fill="auto"/>
          </w:tcPr>
          <w:p w14:paraId="6E014115" w14:textId="77777777" w:rsidR="005C310B" w:rsidRPr="00200F35" w:rsidRDefault="005C310B" w:rsidP="00B02A0B">
            <w:pPr>
              <w:pStyle w:val="TAR"/>
              <w:rPr>
                <w:sz w:val="16"/>
                <w:szCs w:val="16"/>
              </w:rPr>
            </w:pPr>
          </w:p>
        </w:tc>
        <w:tc>
          <w:tcPr>
            <w:tcW w:w="425" w:type="dxa"/>
            <w:shd w:val="solid" w:color="FFFFFF" w:fill="auto"/>
          </w:tcPr>
          <w:p w14:paraId="412AC408"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20AF350F" w14:textId="77777777" w:rsidR="005C310B" w:rsidRPr="00200F35" w:rsidRDefault="005C310B" w:rsidP="00B02A0B">
            <w:pPr>
              <w:pStyle w:val="TAL"/>
              <w:rPr>
                <w:sz w:val="16"/>
                <w:szCs w:val="16"/>
                <w:lang w:eastAsia="ko-KR"/>
              </w:rPr>
            </w:pPr>
            <w:r w:rsidRPr="00200F35">
              <w:rPr>
                <w:noProof/>
                <w:sz w:val="16"/>
                <w:szCs w:val="16"/>
              </w:rPr>
              <w:t xml:space="preserve">Update </w:t>
            </w:r>
            <w:r w:rsidRPr="00200F35">
              <w:rPr>
                <w:sz w:val="16"/>
                <w:szCs w:val="16"/>
              </w:rPr>
              <w:t xml:space="preserve">service authorization procedures to support limiting the number of </w:t>
            </w:r>
            <w:r w:rsidRPr="00200F35">
              <w:rPr>
                <w:noProof/>
                <w:sz w:val="16"/>
                <w:szCs w:val="16"/>
              </w:rPr>
              <w:t>authorized clients per MCData user</w:t>
            </w:r>
          </w:p>
        </w:tc>
        <w:tc>
          <w:tcPr>
            <w:tcW w:w="708" w:type="dxa"/>
            <w:shd w:val="solid" w:color="FFFFFF" w:fill="auto"/>
          </w:tcPr>
          <w:p w14:paraId="7C93453B"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66BAA421" w14:textId="77777777" w:rsidTr="00B02A0B">
        <w:tc>
          <w:tcPr>
            <w:tcW w:w="800" w:type="dxa"/>
            <w:shd w:val="solid" w:color="FFFFFF" w:fill="auto"/>
          </w:tcPr>
          <w:p w14:paraId="331AD7C6"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27D4A5F1"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23EECE51" w14:textId="77777777" w:rsidR="005C310B" w:rsidRPr="00200F35" w:rsidRDefault="005C310B" w:rsidP="00B02A0B">
            <w:pPr>
              <w:pStyle w:val="TAC"/>
              <w:rPr>
                <w:sz w:val="16"/>
                <w:szCs w:val="16"/>
              </w:rPr>
            </w:pPr>
            <w:r w:rsidRPr="00200F35">
              <w:rPr>
                <w:sz w:val="16"/>
                <w:szCs w:val="16"/>
              </w:rPr>
              <w:t>CP-201124</w:t>
            </w:r>
          </w:p>
        </w:tc>
        <w:tc>
          <w:tcPr>
            <w:tcW w:w="525" w:type="dxa"/>
            <w:shd w:val="solid" w:color="FFFFFF" w:fill="auto"/>
          </w:tcPr>
          <w:p w14:paraId="1B6DC302" w14:textId="77777777" w:rsidR="005C310B" w:rsidRPr="00200F35" w:rsidRDefault="005C310B" w:rsidP="00B02A0B">
            <w:pPr>
              <w:pStyle w:val="TAL"/>
              <w:rPr>
                <w:sz w:val="16"/>
                <w:szCs w:val="16"/>
              </w:rPr>
            </w:pPr>
            <w:r w:rsidRPr="00200F35">
              <w:rPr>
                <w:sz w:val="16"/>
                <w:szCs w:val="16"/>
              </w:rPr>
              <w:t>0178</w:t>
            </w:r>
          </w:p>
        </w:tc>
        <w:tc>
          <w:tcPr>
            <w:tcW w:w="425" w:type="dxa"/>
            <w:shd w:val="solid" w:color="FFFFFF" w:fill="auto"/>
          </w:tcPr>
          <w:p w14:paraId="5CDEE570"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6E14DEFD" w14:textId="77777777" w:rsidR="005C310B" w:rsidRPr="00200F35" w:rsidRDefault="005C310B" w:rsidP="00B02A0B">
            <w:pPr>
              <w:pStyle w:val="TAC"/>
              <w:rPr>
                <w:sz w:val="16"/>
                <w:szCs w:val="16"/>
              </w:rPr>
            </w:pPr>
            <w:r w:rsidRPr="00200F35">
              <w:rPr>
                <w:sz w:val="16"/>
                <w:szCs w:val="16"/>
              </w:rPr>
              <w:t>B</w:t>
            </w:r>
          </w:p>
        </w:tc>
        <w:tc>
          <w:tcPr>
            <w:tcW w:w="4962" w:type="dxa"/>
            <w:shd w:val="solid" w:color="FFFFFF" w:fill="auto"/>
          </w:tcPr>
          <w:p w14:paraId="31BB7FEE" w14:textId="77777777" w:rsidR="005C310B" w:rsidRPr="00200F35" w:rsidRDefault="005C310B" w:rsidP="00B02A0B">
            <w:pPr>
              <w:pStyle w:val="TAL"/>
              <w:rPr>
                <w:noProof/>
                <w:sz w:val="16"/>
                <w:szCs w:val="16"/>
              </w:rPr>
            </w:pPr>
            <w:r w:rsidRPr="00200F35">
              <w:rPr>
                <w:sz w:val="16"/>
                <w:szCs w:val="16"/>
              </w:rPr>
              <w:t>Restricting incoming/outgoing MCData communications-control</w:t>
            </w:r>
          </w:p>
        </w:tc>
        <w:tc>
          <w:tcPr>
            <w:tcW w:w="708" w:type="dxa"/>
            <w:shd w:val="solid" w:color="FFFFFF" w:fill="auto"/>
          </w:tcPr>
          <w:p w14:paraId="01279638"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D101441" w14:textId="77777777" w:rsidTr="00B02A0B">
        <w:tc>
          <w:tcPr>
            <w:tcW w:w="800" w:type="dxa"/>
            <w:shd w:val="solid" w:color="FFFFFF" w:fill="auto"/>
          </w:tcPr>
          <w:p w14:paraId="21377243" w14:textId="77777777" w:rsidR="005C310B" w:rsidRPr="00200F35" w:rsidRDefault="005C310B" w:rsidP="00B02A0B">
            <w:pPr>
              <w:pStyle w:val="TAC"/>
              <w:rPr>
                <w:sz w:val="16"/>
                <w:szCs w:val="16"/>
              </w:rPr>
            </w:pPr>
            <w:r w:rsidRPr="00200F35">
              <w:rPr>
                <w:sz w:val="16"/>
                <w:szCs w:val="16"/>
              </w:rPr>
              <w:t>2020-06</w:t>
            </w:r>
          </w:p>
        </w:tc>
        <w:tc>
          <w:tcPr>
            <w:tcW w:w="800" w:type="dxa"/>
            <w:shd w:val="solid" w:color="FFFFFF" w:fill="auto"/>
          </w:tcPr>
          <w:p w14:paraId="67274556" w14:textId="77777777" w:rsidR="005C310B" w:rsidRPr="00200F35" w:rsidRDefault="005C310B" w:rsidP="00B02A0B">
            <w:pPr>
              <w:pStyle w:val="TAC"/>
              <w:rPr>
                <w:sz w:val="16"/>
                <w:szCs w:val="16"/>
              </w:rPr>
            </w:pPr>
            <w:r w:rsidRPr="00200F35">
              <w:rPr>
                <w:sz w:val="16"/>
                <w:szCs w:val="16"/>
              </w:rPr>
              <w:t>CT#88-e</w:t>
            </w:r>
          </w:p>
        </w:tc>
        <w:tc>
          <w:tcPr>
            <w:tcW w:w="1094" w:type="dxa"/>
            <w:shd w:val="solid" w:color="FFFFFF" w:fill="auto"/>
          </w:tcPr>
          <w:p w14:paraId="689BDBA4" w14:textId="77777777" w:rsidR="005C310B" w:rsidRPr="00200F35" w:rsidRDefault="005C310B" w:rsidP="00B02A0B">
            <w:pPr>
              <w:pStyle w:val="TAC"/>
              <w:rPr>
                <w:sz w:val="16"/>
                <w:szCs w:val="16"/>
              </w:rPr>
            </w:pPr>
            <w:r w:rsidRPr="00200F35">
              <w:rPr>
                <w:sz w:val="16"/>
                <w:szCs w:val="16"/>
              </w:rPr>
              <w:t>CP-201112</w:t>
            </w:r>
          </w:p>
        </w:tc>
        <w:tc>
          <w:tcPr>
            <w:tcW w:w="525" w:type="dxa"/>
            <w:shd w:val="solid" w:color="FFFFFF" w:fill="auto"/>
          </w:tcPr>
          <w:p w14:paraId="3E4615E5" w14:textId="77777777" w:rsidR="005C310B" w:rsidRPr="00200F35" w:rsidRDefault="005C310B" w:rsidP="00B02A0B">
            <w:pPr>
              <w:pStyle w:val="TAL"/>
              <w:rPr>
                <w:sz w:val="16"/>
                <w:szCs w:val="16"/>
              </w:rPr>
            </w:pPr>
            <w:r w:rsidRPr="00200F35">
              <w:rPr>
                <w:sz w:val="16"/>
                <w:szCs w:val="16"/>
              </w:rPr>
              <w:t>0179</w:t>
            </w:r>
          </w:p>
        </w:tc>
        <w:tc>
          <w:tcPr>
            <w:tcW w:w="425" w:type="dxa"/>
            <w:shd w:val="solid" w:color="FFFFFF" w:fill="auto"/>
          </w:tcPr>
          <w:p w14:paraId="21C2BA93" w14:textId="77777777" w:rsidR="005C310B" w:rsidRPr="00200F35" w:rsidRDefault="005C310B" w:rsidP="00B02A0B">
            <w:pPr>
              <w:pStyle w:val="TAR"/>
              <w:rPr>
                <w:sz w:val="16"/>
                <w:szCs w:val="16"/>
              </w:rPr>
            </w:pPr>
            <w:r w:rsidRPr="00200F35">
              <w:rPr>
                <w:sz w:val="16"/>
                <w:szCs w:val="16"/>
              </w:rPr>
              <w:t>1</w:t>
            </w:r>
          </w:p>
        </w:tc>
        <w:tc>
          <w:tcPr>
            <w:tcW w:w="425" w:type="dxa"/>
            <w:shd w:val="solid" w:color="FFFFFF" w:fill="auto"/>
          </w:tcPr>
          <w:p w14:paraId="467C5EB6" w14:textId="77777777" w:rsidR="005C310B" w:rsidRPr="00200F35" w:rsidRDefault="005C310B" w:rsidP="00B02A0B">
            <w:pPr>
              <w:pStyle w:val="TAC"/>
              <w:rPr>
                <w:sz w:val="16"/>
                <w:szCs w:val="16"/>
              </w:rPr>
            </w:pPr>
            <w:r w:rsidRPr="00200F35">
              <w:rPr>
                <w:sz w:val="16"/>
                <w:szCs w:val="16"/>
              </w:rPr>
              <w:t>F</w:t>
            </w:r>
          </w:p>
        </w:tc>
        <w:tc>
          <w:tcPr>
            <w:tcW w:w="4962" w:type="dxa"/>
            <w:shd w:val="solid" w:color="FFFFFF" w:fill="auto"/>
          </w:tcPr>
          <w:p w14:paraId="2C4A46A2" w14:textId="77777777" w:rsidR="005C310B" w:rsidRPr="00200F35" w:rsidRDefault="005C310B" w:rsidP="00B02A0B">
            <w:pPr>
              <w:pStyle w:val="TAL"/>
              <w:rPr>
                <w:sz w:val="16"/>
                <w:szCs w:val="16"/>
              </w:rPr>
            </w:pPr>
            <w:r w:rsidRPr="00200F35">
              <w:rPr>
                <w:sz w:val="16"/>
                <w:szCs w:val="16"/>
              </w:rPr>
              <w:t>Client SIP INVITE request descriptions</w:t>
            </w:r>
          </w:p>
        </w:tc>
        <w:tc>
          <w:tcPr>
            <w:tcW w:w="708" w:type="dxa"/>
            <w:shd w:val="solid" w:color="FFFFFF" w:fill="auto"/>
          </w:tcPr>
          <w:p w14:paraId="38847883" w14:textId="77777777" w:rsidR="005C310B" w:rsidRPr="00200F35" w:rsidRDefault="005C310B" w:rsidP="00B02A0B">
            <w:pPr>
              <w:pStyle w:val="TAC"/>
              <w:rPr>
                <w:sz w:val="16"/>
                <w:szCs w:val="16"/>
              </w:rPr>
            </w:pPr>
            <w:r w:rsidRPr="00200F35">
              <w:rPr>
                <w:sz w:val="16"/>
                <w:szCs w:val="16"/>
              </w:rPr>
              <w:t>16.4.0</w:t>
            </w:r>
          </w:p>
        </w:tc>
      </w:tr>
      <w:tr w:rsidR="005C310B" w:rsidRPr="00B02A0B" w:rsidDel="00651C30" w14:paraId="4B2CEA9E" w14:textId="77777777" w:rsidTr="00B02A0B">
        <w:tc>
          <w:tcPr>
            <w:tcW w:w="800" w:type="dxa"/>
            <w:shd w:val="solid" w:color="FFFFFF" w:fill="auto"/>
          </w:tcPr>
          <w:p w14:paraId="7CE5D335" w14:textId="77777777" w:rsidR="005C310B" w:rsidRPr="00200F35" w:rsidRDefault="005C310B" w:rsidP="00B02A0B">
            <w:pPr>
              <w:pStyle w:val="TAC"/>
              <w:rPr>
                <w:sz w:val="16"/>
                <w:szCs w:val="16"/>
              </w:rPr>
            </w:pPr>
            <w:r w:rsidRPr="00200F35">
              <w:rPr>
                <w:sz w:val="16"/>
                <w:szCs w:val="16"/>
              </w:rPr>
              <w:t>2020-07</w:t>
            </w:r>
          </w:p>
        </w:tc>
        <w:tc>
          <w:tcPr>
            <w:tcW w:w="800" w:type="dxa"/>
            <w:shd w:val="solid" w:color="FFFFFF" w:fill="auto"/>
          </w:tcPr>
          <w:p w14:paraId="17E4910B" w14:textId="77777777" w:rsidR="005C310B" w:rsidRPr="00200F35" w:rsidRDefault="005C310B" w:rsidP="00B02A0B">
            <w:pPr>
              <w:pStyle w:val="TAC"/>
              <w:rPr>
                <w:sz w:val="16"/>
                <w:szCs w:val="16"/>
              </w:rPr>
            </w:pPr>
          </w:p>
        </w:tc>
        <w:tc>
          <w:tcPr>
            <w:tcW w:w="1094" w:type="dxa"/>
            <w:shd w:val="solid" w:color="FFFFFF" w:fill="auto"/>
          </w:tcPr>
          <w:p w14:paraId="369CFEFB" w14:textId="77777777" w:rsidR="005C310B" w:rsidRPr="00200F35" w:rsidRDefault="005C310B" w:rsidP="00B02A0B">
            <w:pPr>
              <w:pStyle w:val="TAC"/>
              <w:rPr>
                <w:sz w:val="16"/>
                <w:szCs w:val="16"/>
              </w:rPr>
            </w:pPr>
          </w:p>
        </w:tc>
        <w:tc>
          <w:tcPr>
            <w:tcW w:w="525" w:type="dxa"/>
            <w:shd w:val="solid" w:color="FFFFFF" w:fill="auto"/>
          </w:tcPr>
          <w:p w14:paraId="3FEEAE90" w14:textId="77777777" w:rsidR="005C310B" w:rsidRPr="00200F35" w:rsidRDefault="005C310B" w:rsidP="00B02A0B">
            <w:pPr>
              <w:pStyle w:val="TAL"/>
              <w:rPr>
                <w:sz w:val="16"/>
                <w:szCs w:val="16"/>
              </w:rPr>
            </w:pPr>
          </w:p>
        </w:tc>
        <w:tc>
          <w:tcPr>
            <w:tcW w:w="425" w:type="dxa"/>
            <w:shd w:val="solid" w:color="FFFFFF" w:fill="auto"/>
          </w:tcPr>
          <w:p w14:paraId="42AB99D0" w14:textId="77777777" w:rsidR="005C310B" w:rsidRPr="00200F35" w:rsidRDefault="005C310B" w:rsidP="00B02A0B">
            <w:pPr>
              <w:pStyle w:val="TAR"/>
              <w:rPr>
                <w:sz w:val="16"/>
                <w:szCs w:val="16"/>
              </w:rPr>
            </w:pPr>
          </w:p>
        </w:tc>
        <w:tc>
          <w:tcPr>
            <w:tcW w:w="425" w:type="dxa"/>
            <w:shd w:val="solid" w:color="FFFFFF" w:fill="auto"/>
          </w:tcPr>
          <w:p w14:paraId="4C388FB0" w14:textId="77777777" w:rsidR="005C310B" w:rsidRPr="00200F35" w:rsidRDefault="005C310B" w:rsidP="00B02A0B">
            <w:pPr>
              <w:pStyle w:val="TAC"/>
              <w:rPr>
                <w:sz w:val="16"/>
                <w:szCs w:val="16"/>
              </w:rPr>
            </w:pPr>
          </w:p>
        </w:tc>
        <w:tc>
          <w:tcPr>
            <w:tcW w:w="4962" w:type="dxa"/>
            <w:shd w:val="solid" w:color="FFFFFF" w:fill="auto"/>
          </w:tcPr>
          <w:p w14:paraId="30ED2596" w14:textId="77777777" w:rsidR="005C310B" w:rsidRPr="00200F35" w:rsidRDefault="005C310B" w:rsidP="00B02A0B">
            <w:pPr>
              <w:pStyle w:val="TAL"/>
              <w:rPr>
                <w:sz w:val="16"/>
                <w:szCs w:val="16"/>
              </w:rPr>
            </w:pPr>
            <w:r w:rsidRPr="00200F35">
              <w:rPr>
                <w:sz w:val="16"/>
                <w:szCs w:val="16"/>
              </w:rPr>
              <w:t>Editorial corrections</w:t>
            </w:r>
          </w:p>
        </w:tc>
        <w:tc>
          <w:tcPr>
            <w:tcW w:w="708" w:type="dxa"/>
            <w:shd w:val="solid" w:color="FFFFFF" w:fill="auto"/>
          </w:tcPr>
          <w:p w14:paraId="14C7AC62" w14:textId="77777777" w:rsidR="005C310B" w:rsidRPr="00200F35" w:rsidRDefault="005C310B" w:rsidP="00B02A0B">
            <w:pPr>
              <w:pStyle w:val="TAC"/>
              <w:rPr>
                <w:sz w:val="16"/>
                <w:szCs w:val="16"/>
              </w:rPr>
            </w:pPr>
            <w:r w:rsidRPr="00200F35">
              <w:rPr>
                <w:sz w:val="16"/>
                <w:szCs w:val="16"/>
              </w:rPr>
              <w:t>16.4.1</w:t>
            </w:r>
          </w:p>
        </w:tc>
      </w:tr>
      <w:tr w:rsidR="005C310B" w:rsidRPr="00B02A0B" w14:paraId="729022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200F35" w:rsidRDefault="005C310B" w:rsidP="00B02A0B">
            <w:pPr>
              <w:pStyle w:val="TAL"/>
              <w:rPr>
                <w:sz w:val="16"/>
                <w:szCs w:val="16"/>
              </w:rPr>
            </w:pPr>
            <w:r w:rsidRPr="00200F35">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200F35" w:rsidRDefault="00205A78" w:rsidP="00B02A0B">
            <w:pPr>
              <w:pStyle w:val="TAL"/>
              <w:rPr>
                <w:sz w:val="16"/>
                <w:szCs w:val="16"/>
              </w:rPr>
            </w:pPr>
            <w:r w:rsidRPr="00200F35">
              <w:rPr>
                <w:sz w:val="16"/>
                <w:szCs w:val="16"/>
              </w:rPr>
              <w:fldChar w:fldCharType="begin"/>
            </w:r>
            <w:r w:rsidRPr="00200F35">
              <w:rPr>
                <w:sz w:val="16"/>
                <w:szCs w:val="16"/>
              </w:rPr>
              <w:instrText xml:space="preserve"> DOCPROPERTY  CrTitle  \* MERGEFORMAT </w:instrText>
            </w:r>
            <w:r w:rsidRPr="00200F35">
              <w:rPr>
                <w:sz w:val="16"/>
                <w:szCs w:val="16"/>
              </w:rPr>
              <w:fldChar w:fldCharType="separate"/>
            </w:r>
            <w:r w:rsidR="005C310B" w:rsidRPr="00200F35">
              <w:rPr>
                <w:sz w:val="16"/>
                <w:szCs w:val="16"/>
              </w:rPr>
              <w:t>Editors Notes in IP Connectivity</w:t>
            </w:r>
            <w:r w:rsidRPr="00200F35">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200F35" w:rsidRDefault="005C310B" w:rsidP="00B02A0B">
            <w:pPr>
              <w:pStyle w:val="TAC"/>
              <w:rPr>
                <w:sz w:val="16"/>
                <w:szCs w:val="16"/>
              </w:rPr>
            </w:pPr>
            <w:r w:rsidRPr="00200F35">
              <w:rPr>
                <w:sz w:val="16"/>
                <w:szCs w:val="16"/>
              </w:rPr>
              <w:t>16.5.0</w:t>
            </w:r>
          </w:p>
        </w:tc>
      </w:tr>
      <w:tr w:rsidR="005C310B" w:rsidRPr="00B02A0B" w14:paraId="13FA387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200F35" w:rsidRDefault="005C310B" w:rsidP="00B02A0B">
            <w:pPr>
              <w:pStyle w:val="TAL"/>
              <w:rPr>
                <w:sz w:val="16"/>
                <w:szCs w:val="16"/>
              </w:rPr>
            </w:pPr>
            <w:r w:rsidRPr="00200F35">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200F35" w:rsidRDefault="005C310B" w:rsidP="00B02A0B">
            <w:pPr>
              <w:pStyle w:val="TAL"/>
              <w:rPr>
                <w:sz w:val="16"/>
                <w:szCs w:val="16"/>
              </w:rPr>
            </w:pPr>
            <w:r w:rsidRPr="00200F35">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200F35" w:rsidRDefault="005C310B" w:rsidP="00B02A0B">
            <w:pPr>
              <w:pStyle w:val="TAC"/>
              <w:rPr>
                <w:sz w:val="16"/>
                <w:szCs w:val="16"/>
              </w:rPr>
            </w:pPr>
            <w:r w:rsidRPr="00200F35">
              <w:rPr>
                <w:sz w:val="16"/>
                <w:szCs w:val="16"/>
              </w:rPr>
              <w:t>16.5.0</w:t>
            </w:r>
          </w:p>
        </w:tc>
      </w:tr>
      <w:tr w:rsidR="005C310B" w:rsidRPr="00B02A0B" w14:paraId="0340E1E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200F35" w:rsidRDefault="005C310B" w:rsidP="00B02A0B">
            <w:pPr>
              <w:pStyle w:val="TAC"/>
              <w:rPr>
                <w:sz w:val="16"/>
                <w:szCs w:val="16"/>
              </w:rPr>
            </w:pPr>
            <w:r w:rsidRPr="00200F35">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200F35" w:rsidRDefault="005C310B" w:rsidP="00B02A0B">
            <w:pPr>
              <w:pStyle w:val="TAL"/>
              <w:rPr>
                <w:sz w:val="16"/>
                <w:szCs w:val="16"/>
              </w:rPr>
            </w:pPr>
            <w:r w:rsidRPr="00200F35">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200F35" w:rsidRDefault="005C310B" w:rsidP="00B02A0B">
            <w:pPr>
              <w:pStyle w:val="TAL"/>
              <w:rPr>
                <w:sz w:val="16"/>
                <w:szCs w:val="16"/>
              </w:rPr>
            </w:pPr>
            <w:r w:rsidRPr="00200F35">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200F35" w:rsidRDefault="005C310B" w:rsidP="00B02A0B">
            <w:pPr>
              <w:pStyle w:val="TAC"/>
              <w:rPr>
                <w:sz w:val="16"/>
                <w:szCs w:val="16"/>
              </w:rPr>
            </w:pPr>
            <w:r w:rsidRPr="00200F35">
              <w:rPr>
                <w:sz w:val="16"/>
                <w:szCs w:val="16"/>
              </w:rPr>
              <w:t>16.5.0</w:t>
            </w:r>
          </w:p>
        </w:tc>
      </w:tr>
      <w:tr w:rsidR="005C310B" w:rsidRPr="00B02A0B" w14:paraId="35BD6A3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200F35" w:rsidRDefault="005C310B" w:rsidP="00B02A0B">
            <w:pPr>
              <w:pStyle w:val="TAC"/>
              <w:rPr>
                <w:sz w:val="16"/>
                <w:szCs w:val="16"/>
              </w:rPr>
            </w:pPr>
            <w:r w:rsidRPr="00200F35">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200F35" w:rsidRDefault="005C310B" w:rsidP="00B02A0B">
            <w:pPr>
              <w:pStyle w:val="TAL"/>
              <w:rPr>
                <w:sz w:val="16"/>
                <w:szCs w:val="16"/>
              </w:rPr>
            </w:pPr>
            <w:r w:rsidRPr="00200F35">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200F35" w:rsidRDefault="005C310B" w:rsidP="00B02A0B">
            <w:pPr>
              <w:pStyle w:val="TAL"/>
              <w:rPr>
                <w:sz w:val="16"/>
                <w:szCs w:val="16"/>
              </w:rPr>
            </w:pPr>
            <w:r w:rsidRPr="00200F35">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200F35" w:rsidRDefault="005C310B" w:rsidP="00B02A0B">
            <w:pPr>
              <w:pStyle w:val="TAC"/>
              <w:rPr>
                <w:sz w:val="16"/>
                <w:szCs w:val="16"/>
              </w:rPr>
            </w:pPr>
            <w:r w:rsidRPr="00200F35">
              <w:rPr>
                <w:sz w:val="16"/>
                <w:szCs w:val="16"/>
              </w:rPr>
              <w:t>16.5.0</w:t>
            </w:r>
          </w:p>
        </w:tc>
      </w:tr>
      <w:tr w:rsidR="005C310B" w:rsidRPr="00B02A0B" w14:paraId="197B54E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200F35" w:rsidRDefault="005C310B" w:rsidP="00B02A0B">
            <w:pPr>
              <w:pStyle w:val="TAC"/>
              <w:rPr>
                <w:sz w:val="16"/>
                <w:szCs w:val="16"/>
              </w:rPr>
            </w:pPr>
            <w:r w:rsidRPr="00200F35">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200F35" w:rsidRDefault="005C310B" w:rsidP="00B02A0B">
            <w:pPr>
              <w:pStyle w:val="TAL"/>
              <w:rPr>
                <w:sz w:val="16"/>
                <w:szCs w:val="16"/>
              </w:rPr>
            </w:pPr>
            <w:r w:rsidRPr="00200F35">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200F35" w:rsidRDefault="005C310B" w:rsidP="00B02A0B">
            <w:pPr>
              <w:pStyle w:val="TAL"/>
              <w:rPr>
                <w:sz w:val="16"/>
                <w:szCs w:val="16"/>
              </w:rPr>
            </w:pPr>
            <w:r w:rsidRPr="00200F35">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200F35" w:rsidRDefault="005C310B" w:rsidP="00B02A0B">
            <w:pPr>
              <w:pStyle w:val="TAC"/>
              <w:rPr>
                <w:sz w:val="16"/>
                <w:szCs w:val="16"/>
              </w:rPr>
            </w:pPr>
            <w:r w:rsidRPr="00200F35">
              <w:rPr>
                <w:sz w:val="16"/>
                <w:szCs w:val="16"/>
              </w:rPr>
              <w:t>17.0.0</w:t>
            </w:r>
          </w:p>
        </w:tc>
      </w:tr>
      <w:tr w:rsidR="005C310B" w:rsidRPr="00B02A0B" w14:paraId="345D694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200F35" w:rsidRDefault="005C310B" w:rsidP="00B02A0B">
            <w:pPr>
              <w:pStyle w:val="TAC"/>
              <w:rPr>
                <w:sz w:val="16"/>
                <w:szCs w:val="16"/>
              </w:rPr>
            </w:pPr>
            <w:r w:rsidRPr="00200F35">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200F35" w:rsidRDefault="005C310B" w:rsidP="00B02A0B">
            <w:pPr>
              <w:pStyle w:val="TAC"/>
              <w:rPr>
                <w:sz w:val="16"/>
                <w:szCs w:val="16"/>
              </w:rPr>
            </w:pPr>
            <w:r w:rsidRPr="00200F35">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200F35" w:rsidRDefault="005C310B" w:rsidP="00B02A0B">
            <w:pPr>
              <w:pStyle w:val="TAC"/>
              <w:rPr>
                <w:sz w:val="16"/>
                <w:szCs w:val="16"/>
              </w:rPr>
            </w:pPr>
            <w:r w:rsidRPr="00200F35">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200F35" w:rsidRDefault="005C310B" w:rsidP="00B02A0B">
            <w:pPr>
              <w:pStyle w:val="TAL"/>
              <w:rPr>
                <w:sz w:val="16"/>
                <w:szCs w:val="16"/>
              </w:rPr>
            </w:pPr>
            <w:r w:rsidRPr="00200F35">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200F35" w:rsidRDefault="005C310B" w:rsidP="00B02A0B">
            <w:pPr>
              <w:pStyle w:val="TAL"/>
              <w:rPr>
                <w:sz w:val="16"/>
                <w:szCs w:val="16"/>
              </w:rPr>
            </w:pPr>
            <w:r w:rsidRPr="00200F35">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200F35" w:rsidRDefault="005C310B" w:rsidP="00B02A0B">
            <w:pPr>
              <w:pStyle w:val="TAC"/>
              <w:rPr>
                <w:sz w:val="16"/>
                <w:szCs w:val="16"/>
              </w:rPr>
            </w:pPr>
            <w:r w:rsidRPr="00200F35">
              <w:rPr>
                <w:sz w:val="16"/>
                <w:szCs w:val="16"/>
              </w:rPr>
              <w:t>17.0.0</w:t>
            </w:r>
          </w:p>
        </w:tc>
      </w:tr>
      <w:tr w:rsidR="005C310B" w:rsidRPr="00B02A0B" w14:paraId="39782A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200F35" w:rsidRDefault="005C310B" w:rsidP="00B02A0B">
            <w:pPr>
              <w:pStyle w:val="TAC"/>
              <w:rPr>
                <w:sz w:val="16"/>
                <w:szCs w:val="16"/>
              </w:rPr>
            </w:pPr>
            <w:r w:rsidRPr="00200F35">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200F35" w:rsidRDefault="005C310B" w:rsidP="00B02A0B">
            <w:pPr>
              <w:pStyle w:val="TAL"/>
              <w:rPr>
                <w:sz w:val="16"/>
                <w:szCs w:val="16"/>
              </w:rPr>
            </w:pPr>
            <w:r w:rsidRPr="00200F35">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200F35" w:rsidRDefault="005C310B" w:rsidP="00B02A0B">
            <w:pPr>
              <w:pStyle w:val="TAL"/>
              <w:rPr>
                <w:sz w:val="16"/>
                <w:szCs w:val="16"/>
              </w:rPr>
            </w:pPr>
            <w:r w:rsidRPr="00200F35">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200F35" w:rsidRDefault="005C310B" w:rsidP="00B02A0B">
            <w:pPr>
              <w:pStyle w:val="TAC"/>
              <w:rPr>
                <w:sz w:val="16"/>
                <w:szCs w:val="16"/>
              </w:rPr>
            </w:pPr>
            <w:r w:rsidRPr="00200F35">
              <w:rPr>
                <w:sz w:val="16"/>
                <w:szCs w:val="16"/>
              </w:rPr>
              <w:t>17.1.0</w:t>
            </w:r>
          </w:p>
        </w:tc>
      </w:tr>
      <w:tr w:rsidR="005C310B" w:rsidRPr="00B02A0B" w14:paraId="1D033C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200F35" w:rsidRDefault="005C310B" w:rsidP="00B02A0B">
            <w:pPr>
              <w:pStyle w:val="TAC"/>
              <w:rPr>
                <w:sz w:val="16"/>
                <w:szCs w:val="16"/>
              </w:rPr>
            </w:pPr>
            <w:r w:rsidRPr="00200F35">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200F35" w:rsidRDefault="005C310B" w:rsidP="00B02A0B">
            <w:pPr>
              <w:pStyle w:val="TAL"/>
              <w:rPr>
                <w:sz w:val="16"/>
                <w:szCs w:val="16"/>
              </w:rPr>
            </w:pPr>
            <w:r w:rsidRPr="00200F35">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200F35" w:rsidRDefault="005C310B" w:rsidP="00B02A0B">
            <w:pPr>
              <w:pStyle w:val="TAL"/>
              <w:rPr>
                <w:sz w:val="16"/>
                <w:szCs w:val="16"/>
              </w:rPr>
            </w:pPr>
            <w:r w:rsidRPr="00200F35">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200F35" w:rsidRDefault="005C310B" w:rsidP="00B02A0B">
            <w:pPr>
              <w:pStyle w:val="TAC"/>
              <w:rPr>
                <w:sz w:val="16"/>
                <w:szCs w:val="16"/>
              </w:rPr>
            </w:pPr>
            <w:r w:rsidRPr="00200F35">
              <w:rPr>
                <w:sz w:val="16"/>
                <w:szCs w:val="16"/>
              </w:rPr>
              <w:t>17.1.0</w:t>
            </w:r>
          </w:p>
        </w:tc>
      </w:tr>
      <w:tr w:rsidR="005C310B" w:rsidRPr="00B02A0B" w14:paraId="068DB5B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200F35" w:rsidRDefault="005C310B" w:rsidP="00B02A0B">
            <w:pPr>
              <w:pStyle w:val="TAL"/>
              <w:rPr>
                <w:sz w:val="16"/>
                <w:szCs w:val="16"/>
              </w:rPr>
            </w:pPr>
            <w:r w:rsidRPr="00200F35">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200F35" w:rsidRDefault="005C310B" w:rsidP="00B02A0B">
            <w:pPr>
              <w:pStyle w:val="TAL"/>
              <w:rPr>
                <w:sz w:val="16"/>
                <w:szCs w:val="16"/>
              </w:rPr>
            </w:pPr>
            <w:r w:rsidRPr="00200F35">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200F35" w:rsidRDefault="005C310B" w:rsidP="00B02A0B">
            <w:pPr>
              <w:pStyle w:val="TAC"/>
              <w:rPr>
                <w:sz w:val="16"/>
                <w:szCs w:val="16"/>
              </w:rPr>
            </w:pPr>
            <w:r w:rsidRPr="00200F35">
              <w:rPr>
                <w:sz w:val="16"/>
                <w:szCs w:val="16"/>
              </w:rPr>
              <w:t>17.1.0</w:t>
            </w:r>
          </w:p>
        </w:tc>
      </w:tr>
      <w:tr w:rsidR="005C310B" w:rsidRPr="00B02A0B" w14:paraId="086694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200F35" w:rsidRDefault="005C310B" w:rsidP="00B02A0B">
            <w:pPr>
              <w:pStyle w:val="TAL"/>
              <w:rPr>
                <w:sz w:val="16"/>
                <w:szCs w:val="16"/>
              </w:rPr>
            </w:pPr>
            <w:r w:rsidRPr="00200F35">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200F35" w:rsidRDefault="005C310B" w:rsidP="00B02A0B">
            <w:pPr>
              <w:pStyle w:val="TAL"/>
              <w:rPr>
                <w:sz w:val="16"/>
                <w:szCs w:val="16"/>
              </w:rPr>
            </w:pPr>
            <w:r w:rsidRPr="00200F35">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200F35" w:rsidRDefault="005C310B" w:rsidP="00B02A0B">
            <w:pPr>
              <w:pStyle w:val="TAC"/>
              <w:rPr>
                <w:sz w:val="16"/>
                <w:szCs w:val="16"/>
              </w:rPr>
            </w:pPr>
            <w:r w:rsidRPr="00200F35">
              <w:rPr>
                <w:sz w:val="16"/>
                <w:szCs w:val="16"/>
              </w:rPr>
              <w:t>17.1.0</w:t>
            </w:r>
          </w:p>
        </w:tc>
      </w:tr>
      <w:tr w:rsidR="005C310B" w:rsidRPr="00B02A0B" w14:paraId="1CD7416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200F35" w:rsidRDefault="005C310B" w:rsidP="00B02A0B">
            <w:pPr>
              <w:pStyle w:val="TAL"/>
              <w:rPr>
                <w:sz w:val="16"/>
                <w:szCs w:val="16"/>
              </w:rPr>
            </w:pPr>
            <w:r w:rsidRPr="00200F35">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200F35" w:rsidRDefault="005C310B" w:rsidP="00B02A0B">
            <w:pPr>
              <w:pStyle w:val="TAL"/>
              <w:rPr>
                <w:sz w:val="16"/>
                <w:szCs w:val="16"/>
              </w:rPr>
            </w:pPr>
            <w:r w:rsidRPr="00200F35">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200F35" w:rsidRDefault="005C310B" w:rsidP="00B02A0B">
            <w:pPr>
              <w:pStyle w:val="TAC"/>
              <w:rPr>
                <w:sz w:val="16"/>
                <w:szCs w:val="16"/>
              </w:rPr>
            </w:pPr>
            <w:r w:rsidRPr="00200F35">
              <w:rPr>
                <w:sz w:val="16"/>
                <w:szCs w:val="16"/>
              </w:rPr>
              <w:t>17.1.0</w:t>
            </w:r>
          </w:p>
        </w:tc>
      </w:tr>
      <w:tr w:rsidR="005C310B" w:rsidRPr="00B02A0B" w14:paraId="60A77ED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200F35" w:rsidRDefault="005C310B" w:rsidP="00B02A0B">
            <w:pPr>
              <w:pStyle w:val="TAL"/>
              <w:rPr>
                <w:sz w:val="16"/>
                <w:szCs w:val="16"/>
              </w:rPr>
            </w:pPr>
            <w:r w:rsidRPr="00200F35">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200F35" w:rsidRDefault="005C310B" w:rsidP="00B02A0B">
            <w:pPr>
              <w:pStyle w:val="TAL"/>
              <w:rPr>
                <w:sz w:val="16"/>
                <w:szCs w:val="16"/>
              </w:rPr>
            </w:pPr>
            <w:r w:rsidRPr="00200F35">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200F35" w:rsidRDefault="005C310B" w:rsidP="00B02A0B">
            <w:pPr>
              <w:pStyle w:val="TAC"/>
              <w:rPr>
                <w:sz w:val="16"/>
                <w:szCs w:val="16"/>
              </w:rPr>
            </w:pPr>
            <w:r w:rsidRPr="00200F35">
              <w:rPr>
                <w:sz w:val="16"/>
                <w:szCs w:val="16"/>
              </w:rPr>
              <w:t>17.1.0</w:t>
            </w:r>
          </w:p>
        </w:tc>
      </w:tr>
      <w:tr w:rsidR="005C310B" w:rsidRPr="00B02A0B" w14:paraId="75462B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200F35" w:rsidRDefault="005C310B" w:rsidP="00B02A0B">
            <w:pPr>
              <w:pStyle w:val="TAL"/>
              <w:rPr>
                <w:sz w:val="16"/>
                <w:szCs w:val="16"/>
              </w:rPr>
            </w:pPr>
            <w:r w:rsidRPr="00200F35">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200F35" w:rsidRDefault="005C310B" w:rsidP="00B02A0B">
            <w:pPr>
              <w:pStyle w:val="TAL"/>
              <w:rPr>
                <w:sz w:val="16"/>
                <w:szCs w:val="16"/>
              </w:rPr>
            </w:pPr>
            <w:r w:rsidRPr="00200F35">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200F35" w:rsidRDefault="005C310B" w:rsidP="00B02A0B">
            <w:pPr>
              <w:pStyle w:val="TAC"/>
              <w:rPr>
                <w:sz w:val="16"/>
                <w:szCs w:val="16"/>
              </w:rPr>
            </w:pPr>
            <w:r w:rsidRPr="00200F35">
              <w:rPr>
                <w:sz w:val="16"/>
                <w:szCs w:val="16"/>
              </w:rPr>
              <w:t>17.1.0</w:t>
            </w:r>
          </w:p>
        </w:tc>
      </w:tr>
      <w:tr w:rsidR="005C310B" w:rsidRPr="00B02A0B" w14:paraId="554E248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200F35" w:rsidRDefault="005C310B" w:rsidP="00B02A0B">
            <w:pPr>
              <w:pStyle w:val="TAC"/>
              <w:rPr>
                <w:sz w:val="16"/>
                <w:szCs w:val="16"/>
              </w:rPr>
            </w:pPr>
            <w:r w:rsidRPr="00200F35">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200F35" w:rsidRDefault="005C310B" w:rsidP="00B02A0B">
            <w:pPr>
              <w:pStyle w:val="TAL"/>
              <w:rPr>
                <w:sz w:val="16"/>
                <w:szCs w:val="16"/>
              </w:rPr>
            </w:pPr>
            <w:r w:rsidRPr="00200F35">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200F35" w:rsidRDefault="005C310B" w:rsidP="00B02A0B">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200F35" w:rsidRDefault="005C310B" w:rsidP="00B02A0B">
            <w:pPr>
              <w:pStyle w:val="TAL"/>
              <w:rPr>
                <w:sz w:val="16"/>
                <w:szCs w:val="16"/>
              </w:rPr>
            </w:pPr>
            <w:r w:rsidRPr="00200F35">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200F35" w:rsidRDefault="005C310B" w:rsidP="00B02A0B">
            <w:pPr>
              <w:pStyle w:val="TAC"/>
              <w:rPr>
                <w:sz w:val="16"/>
                <w:szCs w:val="16"/>
              </w:rPr>
            </w:pPr>
            <w:r w:rsidRPr="00200F35">
              <w:rPr>
                <w:sz w:val="16"/>
                <w:szCs w:val="16"/>
              </w:rPr>
              <w:t>17.1.0</w:t>
            </w:r>
          </w:p>
        </w:tc>
      </w:tr>
      <w:tr w:rsidR="005C310B" w:rsidRPr="00B02A0B" w14:paraId="2657857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200F35" w:rsidRDefault="005C310B" w:rsidP="00B02A0B">
            <w:pPr>
              <w:pStyle w:val="TAL"/>
              <w:rPr>
                <w:sz w:val="16"/>
                <w:szCs w:val="16"/>
              </w:rPr>
            </w:pPr>
            <w:r w:rsidRPr="00200F35">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200F35"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200F35" w:rsidRDefault="005C310B" w:rsidP="00B02A0B">
            <w:pPr>
              <w:pStyle w:val="TAL"/>
              <w:rPr>
                <w:sz w:val="16"/>
                <w:szCs w:val="16"/>
              </w:rPr>
            </w:pPr>
            <w:r w:rsidRPr="00200F35">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200F35" w:rsidRDefault="005C310B" w:rsidP="00B02A0B">
            <w:pPr>
              <w:pStyle w:val="TAC"/>
              <w:rPr>
                <w:sz w:val="16"/>
                <w:szCs w:val="16"/>
              </w:rPr>
            </w:pPr>
            <w:r w:rsidRPr="00200F35">
              <w:rPr>
                <w:sz w:val="16"/>
                <w:szCs w:val="16"/>
              </w:rPr>
              <w:t>17.1.0</w:t>
            </w:r>
          </w:p>
        </w:tc>
      </w:tr>
      <w:tr w:rsidR="005C310B" w:rsidRPr="00B02A0B" w14:paraId="2F0802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200F35" w:rsidRDefault="005C310B" w:rsidP="00B02A0B">
            <w:pPr>
              <w:pStyle w:val="TAC"/>
              <w:rPr>
                <w:sz w:val="16"/>
                <w:szCs w:val="16"/>
              </w:rPr>
            </w:pPr>
            <w:r w:rsidRPr="00200F35">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200F35" w:rsidRDefault="005C310B" w:rsidP="00B02A0B">
            <w:pPr>
              <w:pStyle w:val="TAC"/>
              <w:rPr>
                <w:sz w:val="16"/>
                <w:szCs w:val="16"/>
              </w:rPr>
            </w:pPr>
            <w:r w:rsidRPr="00200F35">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200F35" w:rsidRDefault="005C310B" w:rsidP="00B02A0B">
            <w:pPr>
              <w:pStyle w:val="TAC"/>
              <w:rPr>
                <w:sz w:val="16"/>
                <w:szCs w:val="16"/>
              </w:rPr>
            </w:pPr>
            <w:r w:rsidRPr="00200F35">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200F35" w:rsidRDefault="005C310B" w:rsidP="00B02A0B">
            <w:pPr>
              <w:pStyle w:val="TAL"/>
              <w:rPr>
                <w:sz w:val="16"/>
                <w:szCs w:val="16"/>
              </w:rPr>
            </w:pPr>
            <w:r w:rsidRPr="00200F35">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200F35" w:rsidRDefault="005C310B" w:rsidP="00B02A0B">
            <w:pPr>
              <w:pStyle w:val="TAL"/>
              <w:rPr>
                <w:sz w:val="16"/>
                <w:szCs w:val="16"/>
              </w:rPr>
            </w:pPr>
            <w:r w:rsidRPr="00200F35">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200F35" w:rsidRDefault="005C310B" w:rsidP="00B02A0B">
            <w:pPr>
              <w:pStyle w:val="TAC"/>
              <w:rPr>
                <w:sz w:val="16"/>
                <w:szCs w:val="16"/>
              </w:rPr>
            </w:pPr>
            <w:r w:rsidRPr="00200F35">
              <w:rPr>
                <w:sz w:val="16"/>
                <w:szCs w:val="16"/>
              </w:rPr>
              <w:t>17.1.0</w:t>
            </w:r>
          </w:p>
        </w:tc>
      </w:tr>
      <w:tr w:rsidR="005C310B" w:rsidRPr="00B02A0B" w14:paraId="23767C3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200F35" w:rsidRDefault="005C310B" w:rsidP="00B02A0B">
            <w:pPr>
              <w:pStyle w:val="TAC"/>
              <w:rPr>
                <w:sz w:val="16"/>
                <w:szCs w:val="16"/>
              </w:rPr>
            </w:pPr>
            <w:r w:rsidRPr="00200F35">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200F35" w:rsidRDefault="005C310B" w:rsidP="00B02A0B">
            <w:pPr>
              <w:pStyle w:val="TAL"/>
              <w:rPr>
                <w:sz w:val="16"/>
                <w:szCs w:val="16"/>
              </w:rPr>
            </w:pPr>
            <w:r w:rsidRPr="00200F35">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200F35" w:rsidRDefault="005C310B" w:rsidP="00B02A0B">
            <w:pPr>
              <w:pStyle w:val="TAL"/>
              <w:rPr>
                <w:sz w:val="16"/>
                <w:szCs w:val="16"/>
              </w:rPr>
            </w:pPr>
            <w:r w:rsidRPr="00200F35">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200F35" w:rsidRDefault="005C310B" w:rsidP="00B02A0B">
            <w:pPr>
              <w:pStyle w:val="TAC"/>
              <w:rPr>
                <w:sz w:val="16"/>
                <w:szCs w:val="16"/>
              </w:rPr>
            </w:pPr>
            <w:r w:rsidRPr="00200F35">
              <w:rPr>
                <w:sz w:val="16"/>
                <w:szCs w:val="16"/>
              </w:rPr>
              <w:t>17.2.0</w:t>
            </w:r>
          </w:p>
        </w:tc>
      </w:tr>
      <w:tr w:rsidR="005C310B" w:rsidRPr="00B02A0B" w14:paraId="46EC10D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200F35" w:rsidRDefault="005C310B" w:rsidP="00B02A0B">
            <w:pPr>
              <w:pStyle w:val="TAL"/>
              <w:rPr>
                <w:sz w:val="16"/>
                <w:szCs w:val="16"/>
              </w:rPr>
            </w:pPr>
            <w:r w:rsidRPr="00200F35">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200F35" w:rsidRDefault="005C310B" w:rsidP="00B02A0B">
            <w:pPr>
              <w:pStyle w:val="TAL"/>
              <w:rPr>
                <w:sz w:val="16"/>
                <w:szCs w:val="16"/>
              </w:rPr>
            </w:pPr>
            <w:r w:rsidRPr="00200F35">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200F35" w:rsidRDefault="005C310B" w:rsidP="00B02A0B">
            <w:pPr>
              <w:pStyle w:val="TAC"/>
              <w:rPr>
                <w:sz w:val="16"/>
                <w:szCs w:val="16"/>
              </w:rPr>
            </w:pPr>
            <w:r w:rsidRPr="00200F35">
              <w:rPr>
                <w:sz w:val="16"/>
                <w:szCs w:val="16"/>
              </w:rPr>
              <w:t>17.2.0</w:t>
            </w:r>
          </w:p>
        </w:tc>
      </w:tr>
      <w:tr w:rsidR="005C310B" w:rsidRPr="00B02A0B" w14:paraId="12C64E4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200F35" w:rsidRDefault="005C310B" w:rsidP="00B02A0B">
            <w:pPr>
              <w:pStyle w:val="TAL"/>
              <w:rPr>
                <w:sz w:val="16"/>
                <w:szCs w:val="16"/>
              </w:rPr>
            </w:pPr>
            <w:r w:rsidRPr="00200F35">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200F35" w:rsidRDefault="005C310B" w:rsidP="00B02A0B">
            <w:pPr>
              <w:pStyle w:val="TAL"/>
              <w:rPr>
                <w:sz w:val="16"/>
                <w:szCs w:val="16"/>
              </w:rPr>
            </w:pPr>
            <w:r w:rsidRPr="00200F35">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200F35" w:rsidRDefault="005C310B" w:rsidP="00B02A0B">
            <w:pPr>
              <w:pStyle w:val="TAC"/>
              <w:rPr>
                <w:sz w:val="16"/>
                <w:szCs w:val="16"/>
              </w:rPr>
            </w:pPr>
            <w:r w:rsidRPr="00200F35">
              <w:rPr>
                <w:sz w:val="16"/>
                <w:szCs w:val="16"/>
              </w:rPr>
              <w:t>17.2.0</w:t>
            </w:r>
          </w:p>
        </w:tc>
      </w:tr>
      <w:tr w:rsidR="005C310B" w:rsidRPr="00B02A0B" w14:paraId="399E41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200F35" w:rsidRDefault="005C310B" w:rsidP="00B02A0B">
            <w:pPr>
              <w:pStyle w:val="TAC"/>
              <w:rPr>
                <w:sz w:val="16"/>
                <w:szCs w:val="16"/>
              </w:rPr>
            </w:pPr>
            <w:r w:rsidRPr="00200F35">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200F35" w:rsidRDefault="005C310B" w:rsidP="00B02A0B">
            <w:pPr>
              <w:pStyle w:val="TAL"/>
              <w:rPr>
                <w:sz w:val="16"/>
                <w:szCs w:val="16"/>
              </w:rPr>
            </w:pPr>
            <w:r w:rsidRPr="00200F35">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200F35" w:rsidRDefault="005C310B" w:rsidP="00B02A0B">
            <w:pPr>
              <w:pStyle w:val="TAL"/>
              <w:rPr>
                <w:sz w:val="16"/>
                <w:szCs w:val="16"/>
              </w:rPr>
            </w:pPr>
            <w:r w:rsidRPr="00200F35">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200F35" w:rsidRDefault="005C310B" w:rsidP="00B02A0B">
            <w:pPr>
              <w:pStyle w:val="TAC"/>
              <w:rPr>
                <w:sz w:val="16"/>
                <w:szCs w:val="16"/>
              </w:rPr>
            </w:pPr>
            <w:r w:rsidRPr="00200F35">
              <w:rPr>
                <w:sz w:val="16"/>
                <w:szCs w:val="16"/>
              </w:rPr>
              <w:t>17.2.0</w:t>
            </w:r>
          </w:p>
        </w:tc>
      </w:tr>
      <w:tr w:rsidR="005C310B" w:rsidRPr="00B02A0B" w14:paraId="4CE60D4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200F35" w:rsidRDefault="005C310B" w:rsidP="00B02A0B">
            <w:pPr>
              <w:pStyle w:val="TAL"/>
              <w:rPr>
                <w:sz w:val="16"/>
                <w:szCs w:val="16"/>
              </w:rPr>
            </w:pPr>
            <w:r w:rsidRPr="00200F35">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200F35" w:rsidRDefault="005C310B" w:rsidP="00B02A0B">
            <w:pPr>
              <w:pStyle w:val="TAL"/>
              <w:rPr>
                <w:sz w:val="16"/>
                <w:szCs w:val="16"/>
              </w:rPr>
            </w:pPr>
            <w:r w:rsidRPr="00200F35">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200F35" w:rsidRDefault="005C310B" w:rsidP="00B02A0B">
            <w:pPr>
              <w:pStyle w:val="TAC"/>
              <w:rPr>
                <w:sz w:val="16"/>
                <w:szCs w:val="16"/>
              </w:rPr>
            </w:pPr>
            <w:r w:rsidRPr="00200F35">
              <w:rPr>
                <w:sz w:val="16"/>
                <w:szCs w:val="16"/>
              </w:rPr>
              <w:t>17.2.0</w:t>
            </w:r>
          </w:p>
        </w:tc>
      </w:tr>
      <w:tr w:rsidR="005C310B" w:rsidRPr="00B02A0B" w14:paraId="2F05699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200F35" w:rsidRDefault="005C310B" w:rsidP="00B02A0B">
            <w:pPr>
              <w:pStyle w:val="TAL"/>
              <w:rPr>
                <w:sz w:val="16"/>
                <w:szCs w:val="16"/>
              </w:rPr>
            </w:pPr>
            <w:r w:rsidRPr="00200F35">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200F35" w:rsidRDefault="005C310B" w:rsidP="00B02A0B">
            <w:pPr>
              <w:pStyle w:val="TAL"/>
              <w:rPr>
                <w:sz w:val="16"/>
                <w:szCs w:val="16"/>
              </w:rPr>
            </w:pPr>
            <w:r w:rsidRPr="00200F35">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200F35" w:rsidRDefault="005C310B" w:rsidP="00B02A0B">
            <w:pPr>
              <w:pStyle w:val="TAC"/>
              <w:rPr>
                <w:sz w:val="16"/>
                <w:szCs w:val="16"/>
              </w:rPr>
            </w:pPr>
            <w:r w:rsidRPr="00200F35">
              <w:rPr>
                <w:sz w:val="16"/>
                <w:szCs w:val="16"/>
              </w:rPr>
              <w:t>17.2.0</w:t>
            </w:r>
          </w:p>
        </w:tc>
      </w:tr>
      <w:tr w:rsidR="005C310B" w:rsidRPr="00B02A0B" w14:paraId="60FB29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200F35" w:rsidRDefault="005C310B" w:rsidP="00B02A0B">
            <w:pPr>
              <w:pStyle w:val="TAL"/>
              <w:rPr>
                <w:sz w:val="16"/>
                <w:szCs w:val="16"/>
              </w:rPr>
            </w:pPr>
            <w:r w:rsidRPr="00200F35">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200F35" w:rsidRDefault="005C310B" w:rsidP="00B02A0B">
            <w:pPr>
              <w:pStyle w:val="TAL"/>
              <w:rPr>
                <w:sz w:val="16"/>
                <w:szCs w:val="16"/>
              </w:rPr>
            </w:pPr>
            <w:r w:rsidRPr="00200F35">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200F35" w:rsidRDefault="005C310B" w:rsidP="00B02A0B">
            <w:pPr>
              <w:pStyle w:val="TAC"/>
              <w:rPr>
                <w:sz w:val="16"/>
                <w:szCs w:val="16"/>
              </w:rPr>
            </w:pPr>
            <w:r w:rsidRPr="00200F35">
              <w:rPr>
                <w:sz w:val="16"/>
                <w:szCs w:val="16"/>
              </w:rPr>
              <w:t>17.2.0</w:t>
            </w:r>
          </w:p>
        </w:tc>
      </w:tr>
      <w:tr w:rsidR="005C310B" w:rsidRPr="00B02A0B" w14:paraId="0E9643B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200F35" w:rsidRDefault="005C310B" w:rsidP="00B02A0B">
            <w:pPr>
              <w:pStyle w:val="TAL"/>
              <w:rPr>
                <w:sz w:val="16"/>
                <w:szCs w:val="16"/>
              </w:rPr>
            </w:pPr>
            <w:r w:rsidRPr="00200F35">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200F35" w:rsidRDefault="005C310B" w:rsidP="00B02A0B">
            <w:pPr>
              <w:pStyle w:val="TAL"/>
              <w:rPr>
                <w:sz w:val="16"/>
                <w:szCs w:val="16"/>
              </w:rPr>
            </w:pPr>
            <w:r w:rsidRPr="00200F35">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200F35" w:rsidRDefault="005C310B" w:rsidP="00B02A0B">
            <w:pPr>
              <w:pStyle w:val="TAC"/>
              <w:rPr>
                <w:sz w:val="16"/>
                <w:szCs w:val="16"/>
              </w:rPr>
            </w:pPr>
            <w:r w:rsidRPr="00200F35">
              <w:rPr>
                <w:sz w:val="16"/>
                <w:szCs w:val="16"/>
              </w:rPr>
              <w:t>17.2.0</w:t>
            </w:r>
          </w:p>
        </w:tc>
      </w:tr>
      <w:tr w:rsidR="005C310B" w:rsidRPr="00B02A0B" w14:paraId="7877D0A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200F35" w:rsidRDefault="005C310B" w:rsidP="00B02A0B">
            <w:pPr>
              <w:pStyle w:val="TAC"/>
              <w:rPr>
                <w:sz w:val="16"/>
                <w:szCs w:val="16"/>
              </w:rPr>
            </w:pPr>
            <w:r w:rsidRPr="00200F35">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200F35" w:rsidRDefault="005C310B" w:rsidP="00B02A0B">
            <w:pPr>
              <w:pStyle w:val="TAC"/>
              <w:rPr>
                <w:sz w:val="16"/>
                <w:szCs w:val="16"/>
              </w:rPr>
            </w:pPr>
            <w:r w:rsidRPr="00200F35">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200F35" w:rsidRDefault="005C310B" w:rsidP="00B02A0B">
            <w:pPr>
              <w:pStyle w:val="TAC"/>
              <w:rPr>
                <w:sz w:val="16"/>
                <w:szCs w:val="16"/>
              </w:rPr>
            </w:pPr>
            <w:r w:rsidRPr="00200F35">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200F35" w:rsidRDefault="005C310B" w:rsidP="00B02A0B">
            <w:pPr>
              <w:pStyle w:val="TAL"/>
              <w:rPr>
                <w:sz w:val="16"/>
                <w:szCs w:val="16"/>
              </w:rPr>
            </w:pPr>
            <w:r w:rsidRPr="00200F35">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200F35" w:rsidRDefault="005C310B" w:rsidP="00B02A0B">
            <w:pPr>
              <w:pStyle w:val="TAL"/>
              <w:rPr>
                <w:sz w:val="16"/>
                <w:szCs w:val="16"/>
              </w:rPr>
            </w:pPr>
            <w:r w:rsidRPr="00200F35">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200F35" w:rsidRDefault="005C310B" w:rsidP="00B02A0B">
            <w:pPr>
              <w:pStyle w:val="TAC"/>
              <w:rPr>
                <w:sz w:val="16"/>
                <w:szCs w:val="16"/>
              </w:rPr>
            </w:pPr>
            <w:r w:rsidRPr="00200F35">
              <w:rPr>
                <w:sz w:val="16"/>
                <w:szCs w:val="16"/>
              </w:rPr>
              <w:t>17.2.0</w:t>
            </w:r>
          </w:p>
        </w:tc>
      </w:tr>
      <w:tr w:rsidR="005C310B" w:rsidRPr="00B02A0B" w14:paraId="1476C8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200F35" w:rsidRDefault="005C310B" w:rsidP="00B02A0B">
            <w:pPr>
              <w:pStyle w:val="TAC"/>
              <w:rPr>
                <w:sz w:val="16"/>
                <w:szCs w:val="16"/>
              </w:rPr>
            </w:pPr>
            <w:r w:rsidRPr="00200F35">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200F35" w:rsidRDefault="005C310B" w:rsidP="00B02A0B">
            <w:pPr>
              <w:pStyle w:val="TAL"/>
              <w:rPr>
                <w:sz w:val="16"/>
                <w:szCs w:val="16"/>
              </w:rPr>
            </w:pPr>
            <w:r w:rsidRPr="00200F35">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200F35" w:rsidRDefault="005C310B" w:rsidP="00B02A0B">
            <w:pPr>
              <w:pStyle w:val="TAL"/>
              <w:rPr>
                <w:sz w:val="16"/>
                <w:szCs w:val="16"/>
              </w:rPr>
            </w:pPr>
            <w:r w:rsidRPr="00200F35">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200F35" w:rsidRDefault="005C310B" w:rsidP="00B02A0B">
            <w:pPr>
              <w:pStyle w:val="TAC"/>
              <w:rPr>
                <w:sz w:val="16"/>
                <w:szCs w:val="16"/>
              </w:rPr>
            </w:pPr>
            <w:r w:rsidRPr="00200F35">
              <w:rPr>
                <w:sz w:val="16"/>
                <w:szCs w:val="16"/>
              </w:rPr>
              <w:t>17.3.0</w:t>
            </w:r>
          </w:p>
        </w:tc>
      </w:tr>
      <w:tr w:rsidR="005C310B" w:rsidRPr="00B02A0B" w14:paraId="1715D5C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200F35" w:rsidRDefault="005C310B" w:rsidP="00B02A0B">
            <w:pPr>
              <w:pStyle w:val="TAC"/>
              <w:rPr>
                <w:sz w:val="16"/>
                <w:szCs w:val="16"/>
              </w:rPr>
            </w:pPr>
            <w:r w:rsidRPr="00200F35">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200F35" w:rsidRDefault="005C310B" w:rsidP="00B02A0B">
            <w:pPr>
              <w:pStyle w:val="TAL"/>
              <w:rPr>
                <w:sz w:val="16"/>
                <w:szCs w:val="16"/>
              </w:rPr>
            </w:pPr>
            <w:r w:rsidRPr="00200F35">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200F35" w:rsidRDefault="005C310B" w:rsidP="00B02A0B">
            <w:pPr>
              <w:pStyle w:val="TAL"/>
              <w:rPr>
                <w:sz w:val="16"/>
                <w:szCs w:val="16"/>
              </w:rPr>
            </w:pPr>
            <w:r w:rsidRPr="00200F35">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200F35" w:rsidRDefault="005C310B" w:rsidP="00B02A0B">
            <w:pPr>
              <w:pStyle w:val="TAC"/>
              <w:rPr>
                <w:sz w:val="16"/>
                <w:szCs w:val="16"/>
              </w:rPr>
            </w:pPr>
            <w:r w:rsidRPr="00200F35">
              <w:rPr>
                <w:sz w:val="16"/>
                <w:szCs w:val="16"/>
              </w:rPr>
              <w:t>17.3.0</w:t>
            </w:r>
          </w:p>
        </w:tc>
      </w:tr>
      <w:tr w:rsidR="005C310B" w:rsidRPr="00B02A0B" w14:paraId="0754110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200F35" w:rsidRDefault="005C310B" w:rsidP="00B02A0B">
            <w:pPr>
              <w:pStyle w:val="TAL"/>
              <w:rPr>
                <w:sz w:val="16"/>
                <w:szCs w:val="16"/>
              </w:rPr>
            </w:pPr>
            <w:r w:rsidRPr="00200F35">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200F35" w:rsidRDefault="005C310B" w:rsidP="00B02A0B">
            <w:pPr>
              <w:pStyle w:val="TAL"/>
              <w:rPr>
                <w:sz w:val="16"/>
                <w:szCs w:val="16"/>
              </w:rPr>
            </w:pPr>
            <w:r w:rsidRPr="00200F35">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200F35" w:rsidRDefault="005C310B" w:rsidP="00B02A0B">
            <w:pPr>
              <w:pStyle w:val="TAC"/>
              <w:rPr>
                <w:sz w:val="16"/>
                <w:szCs w:val="16"/>
              </w:rPr>
            </w:pPr>
            <w:r w:rsidRPr="00200F35">
              <w:rPr>
                <w:sz w:val="16"/>
                <w:szCs w:val="16"/>
              </w:rPr>
              <w:t>17.3.0</w:t>
            </w:r>
          </w:p>
        </w:tc>
      </w:tr>
      <w:tr w:rsidR="005C310B" w:rsidRPr="00B02A0B" w14:paraId="313DA32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200F35" w:rsidRDefault="005C310B" w:rsidP="00B02A0B">
            <w:pPr>
              <w:pStyle w:val="TAC"/>
              <w:rPr>
                <w:sz w:val="16"/>
                <w:szCs w:val="16"/>
              </w:rPr>
            </w:pPr>
            <w:r w:rsidRPr="00200F35">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200F35" w:rsidRDefault="005C310B" w:rsidP="00B02A0B">
            <w:pPr>
              <w:pStyle w:val="TAL"/>
              <w:rPr>
                <w:sz w:val="16"/>
                <w:szCs w:val="16"/>
              </w:rPr>
            </w:pPr>
            <w:r w:rsidRPr="00200F35">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200F35" w:rsidRDefault="005C310B" w:rsidP="00B02A0B">
            <w:pPr>
              <w:pStyle w:val="TAL"/>
              <w:rPr>
                <w:sz w:val="16"/>
                <w:szCs w:val="16"/>
              </w:rPr>
            </w:pPr>
            <w:r w:rsidRPr="00200F35">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200F35" w:rsidRDefault="005C310B" w:rsidP="00B02A0B">
            <w:pPr>
              <w:pStyle w:val="TAC"/>
              <w:rPr>
                <w:sz w:val="16"/>
                <w:szCs w:val="16"/>
              </w:rPr>
            </w:pPr>
            <w:r w:rsidRPr="00200F35">
              <w:rPr>
                <w:sz w:val="16"/>
                <w:szCs w:val="16"/>
              </w:rPr>
              <w:t>17.3.0</w:t>
            </w:r>
          </w:p>
        </w:tc>
      </w:tr>
      <w:tr w:rsidR="005C310B" w:rsidRPr="00B02A0B" w14:paraId="1A9E4A0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200F35" w:rsidRDefault="005C310B" w:rsidP="00B02A0B">
            <w:pPr>
              <w:pStyle w:val="TAC"/>
              <w:rPr>
                <w:sz w:val="16"/>
                <w:szCs w:val="16"/>
              </w:rPr>
            </w:pPr>
            <w:r w:rsidRPr="00200F35">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200F35" w:rsidRDefault="005C310B" w:rsidP="00B02A0B">
            <w:pPr>
              <w:pStyle w:val="TAL"/>
              <w:rPr>
                <w:sz w:val="16"/>
                <w:szCs w:val="16"/>
              </w:rPr>
            </w:pPr>
            <w:r w:rsidRPr="00200F35">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200F35" w:rsidRDefault="005C310B" w:rsidP="00B02A0B">
            <w:pPr>
              <w:pStyle w:val="TAL"/>
              <w:rPr>
                <w:sz w:val="16"/>
                <w:szCs w:val="16"/>
              </w:rPr>
            </w:pPr>
            <w:r w:rsidRPr="00200F35">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200F35" w:rsidRDefault="005C310B" w:rsidP="00B02A0B">
            <w:pPr>
              <w:pStyle w:val="TAC"/>
              <w:rPr>
                <w:sz w:val="16"/>
                <w:szCs w:val="16"/>
              </w:rPr>
            </w:pPr>
            <w:r w:rsidRPr="00200F35">
              <w:rPr>
                <w:sz w:val="16"/>
                <w:szCs w:val="16"/>
              </w:rPr>
              <w:t>17.3.0</w:t>
            </w:r>
          </w:p>
        </w:tc>
      </w:tr>
      <w:tr w:rsidR="005C310B" w:rsidRPr="00B02A0B" w14:paraId="5BC8AAD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200F35" w:rsidRDefault="005C310B" w:rsidP="00B02A0B">
            <w:pPr>
              <w:pStyle w:val="TAL"/>
              <w:rPr>
                <w:sz w:val="16"/>
                <w:szCs w:val="16"/>
              </w:rPr>
            </w:pPr>
            <w:r w:rsidRPr="00200F35">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200F35" w:rsidRDefault="005C310B" w:rsidP="00B02A0B">
            <w:pPr>
              <w:pStyle w:val="TAL"/>
              <w:rPr>
                <w:sz w:val="16"/>
                <w:szCs w:val="16"/>
              </w:rPr>
            </w:pPr>
            <w:r w:rsidRPr="00200F35">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200F35" w:rsidRDefault="005C310B" w:rsidP="00B02A0B">
            <w:pPr>
              <w:pStyle w:val="TAC"/>
              <w:rPr>
                <w:sz w:val="16"/>
                <w:szCs w:val="16"/>
              </w:rPr>
            </w:pPr>
            <w:r w:rsidRPr="00200F35">
              <w:rPr>
                <w:sz w:val="16"/>
                <w:szCs w:val="16"/>
              </w:rPr>
              <w:t>17.3.0</w:t>
            </w:r>
          </w:p>
        </w:tc>
      </w:tr>
      <w:tr w:rsidR="005C310B" w:rsidRPr="00B02A0B" w14:paraId="76D36F4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200F35" w:rsidRDefault="005C310B" w:rsidP="00B02A0B">
            <w:pPr>
              <w:pStyle w:val="TAL"/>
              <w:rPr>
                <w:sz w:val="16"/>
                <w:szCs w:val="16"/>
              </w:rPr>
            </w:pPr>
            <w:r w:rsidRPr="00200F35">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200F35" w:rsidRDefault="005C310B" w:rsidP="00B02A0B">
            <w:pPr>
              <w:pStyle w:val="TAL"/>
              <w:rPr>
                <w:sz w:val="16"/>
                <w:szCs w:val="16"/>
              </w:rPr>
            </w:pPr>
            <w:r w:rsidRPr="00200F35">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200F35" w:rsidRDefault="005C310B" w:rsidP="00B02A0B">
            <w:pPr>
              <w:pStyle w:val="TAC"/>
              <w:rPr>
                <w:sz w:val="16"/>
                <w:szCs w:val="16"/>
              </w:rPr>
            </w:pPr>
            <w:r w:rsidRPr="00200F35">
              <w:rPr>
                <w:sz w:val="16"/>
                <w:szCs w:val="16"/>
              </w:rPr>
              <w:t>17.3.0</w:t>
            </w:r>
          </w:p>
        </w:tc>
      </w:tr>
      <w:tr w:rsidR="005C310B" w:rsidRPr="00B02A0B" w14:paraId="3655FB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200F35" w:rsidRDefault="005C310B" w:rsidP="00B02A0B">
            <w:pPr>
              <w:pStyle w:val="TAC"/>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200F35" w:rsidRDefault="005C310B" w:rsidP="00B02A0B">
            <w:pPr>
              <w:pStyle w:val="TAL"/>
              <w:rPr>
                <w:sz w:val="16"/>
                <w:szCs w:val="16"/>
              </w:rPr>
            </w:pPr>
            <w:r w:rsidRPr="00200F35">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200F35" w:rsidRDefault="005C310B" w:rsidP="00B02A0B">
            <w:pPr>
              <w:pStyle w:val="TAL"/>
              <w:rPr>
                <w:sz w:val="16"/>
                <w:szCs w:val="16"/>
              </w:rPr>
            </w:pPr>
            <w:r w:rsidRPr="00200F35">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200F35" w:rsidRDefault="005C310B" w:rsidP="00B02A0B">
            <w:pPr>
              <w:pStyle w:val="TAC"/>
              <w:rPr>
                <w:sz w:val="16"/>
                <w:szCs w:val="16"/>
              </w:rPr>
            </w:pPr>
            <w:r w:rsidRPr="00200F35">
              <w:rPr>
                <w:sz w:val="16"/>
                <w:szCs w:val="16"/>
              </w:rPr>
              <w:t>17.3.0</w:t>
            </w:r>
          </w:p>
        </w:tc>
      </w:tr>
      <w:tr w:rsidR="005C310B" w:rsidRPr="00B02A0B" w14:paraId="3EBC5ED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200F35" w:rsidRDefault="005C310B" w:rsidP="00B02A0B">
            <w:pPr>
              <w:pStyle w:val="TAL"/>
              <w:rPr>
                <w:sz w:val="16"/>
                <w:szCs w:val="16"/>
              </w:rPr>
            </w:pPr>
            <w:r w:rsidRPr="00200F35">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200F35" w:rsidRDefault="005C310B" w:rsidP="00B02A0B">
            <w:pPr>
              <w:pStyle w:val="TAL"/>
              <w:rPr>
                <w:sz w:val="16"/>
                <w:szCs w:val="16"/>
              </w:rPr>
            </w:pPr>
            <w:r w:rsidRPr="00200F35">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200F35" w:rsidRDefault="005C310B" w:rsidP="00B02A0B">
            <w:pPr>
              <w:pStyle w:val="TAL"/>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200F35" w:rsidRDefault="005C310B" w:rsidP="00B02A0B">
            <w:pPr>
              <w:pStyle w:val="TAL"/>
              <w:rPr>
                <w:sz w:val="16"/>
                <w:szCs w:val="16"/>
              </w:rPr>
            </w:pPr>
            <w:r w:rsidRPr="00200F35">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200F35" w:rsidRDefault="005C310B" w:rsidP="00B02A0B">
            <w:pPr>
              <w:pStyle w:val="TAC"/>
              <w:rPr>
                <w:sz w:val="16"/>
                <w:szCs w:val="16"/>
              </w:rPr>
            </w:pPr>
            <w:r w:rsidRPr="00200F35">
              <w:rPr>
                <w:sz w:val="16"/>
                <w:szCs w:val="16"/>
              </w:rPr>
              <w:t>17.3.0</w:t>
            </w:r>
          </w:p>
        </w:tc>
      </w:tr>
      <w:tr w:rsidR="005C310B" w:rsidRPr="00B02A0B" w14:paraId="726B9F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200F35" w:rsidRDefault="005C310B" w:rsidP="00B02A0B">
            <w:pPr>
              <w:pStyle w:val="TAL"/>
              <w:rPr>
                <w:sz w:val="16"/>
                <w:szCs w:val="16"/>
              </w:rPr>
            </w:pPr>
            <w:r w:rsidRPr="00200F35">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200F35" w:rsidRDefault="005C310B" w:rsidP="00B02A0B">
            <w:pPr>
              <w:pStyle w:val="TAL"/>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200F35" w:rsidRDefault="005C310B" w:rsidP="00B02A0B">
            <w:pPr>
              <w:pStyle w:val="TAL"/>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200F35" w:rsidRDefault="005C310B" w:rsidP="00B02A0B">
            <w:pPr>
              <w:pStyle w:val="TAL"/>
              <w:rPr>
                <w:sz w:val="16"/>
                <w:szCs w:val="16"/>
              </w:rPr>
            </w:pPr>
            <w:r w:rsidRPr="00200F35">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200F35" w:rsidRDefault="005C310B" w:rsidP="00B02A0B">
            <w:pPr>
              <w:pStyle w:val="TAC"/>
              <w:rPr>
                <w:sz w:val="16"/>
                <w:szCs w:val="16"/>
              </w:rPr>
            </w:pPr>
            <w:r w:rsidRPr="00200F35">
              <w:rPr>
                <w:sz w:val="16"/>
                <w:szCs w:val="16"/>
              </w:rPr>
              <w:t>17.3.0</w:t>
            </w:r>
          </w:p>
        </w:tc>
      </w:tr>
      <w:tr w:rsidR="005C310B" w:rsidRPr="00B02A0B" w14:paraId="626928C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200F35" w:rsidRDefault="005C310B" w:rsidP="00B02A0B">
            <w:pPr>
              <w:pStyle w:val="TAL"/>
              <w:rPr>
                <w:sz w:val="16"/>
                <w:szCs w:val="16"/>
              </w:rPr>
            </w:pPr>
            <w:r w:rsidRPr="00200F35">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200F35" w:rsidRDefault="005C310B" w:rsidP="00B02A0B">
            <w:pPr>
              <w:pStyle w:val="TAL"/>
              <w:rPr>
                <w:sz w:val="16"/>
                <w:szCs w:val="16"/>
              </w:rPr>
            </w:pPr>
            <w:r w:rsidRPr="00200F35">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200F35" w:rsidRDefault="005C310B" w:rsidP="00B02A0B">
            <w:pPr>
              <w:pStyle w:val="TAL"/>
              <w:rPr>
                <w:sz w:val="16"/>
                <w:szCs w:val="16"/>
              </w:rPr>
            </w:pPr>
            <w:r w:rsidRPr="00200F35">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200F35" w:rsidRDefault="005C310B" w:rsidP="00B02A0B">
            <w:pPr>
              <w:pStyle w:val="TAC"/>
              <w:rPr>
                <w:sz w:val="16"/>
                <w:szCs w:val="16"/>
              </w:rPr>
            </w:pPr>
            <w:r w:rsidRPr="00200F35">
              <w:rPr>
                <w:sz w:val="16"/>
                <w:szCs w:val="16"/>
              </w:rPr>
              <w:t>17.3.0</w:t>
            </w:r>
          </w:p>
        </w:tc>
      </w:tr>
      <w:tr w:rsidR="005C310B" w:rsidRPr="00B02A0B" w14:paraId="4DB298F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200F35" w:rsidRDefault="005C310B" w:rsidP="00B02A0B">
            <w:pPr>
              <w:pStyle w:val="TAL"/>
              <w:rPr>
                <w:sz w:val="16"/>
                <w:szCs w:val="16"/>
              </w:rPr>
            </w:pPr>
            <w:r w:rsidRPr="00200F35">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200F35" w:rsidRDefault="005C310B" w:rsidP="00B02A0B">
            <w:pPr>
              <w:pStyle w:val="TAL"/>
              <w:rPr>
                <w:sz w:val="16"/>
                <w:szCs w:val="16"/>
              </w:rPr>
            </w:pPr>
            <w:r w:rsidRPr="00200F35">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200F35"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200F35" w:rsidRDefault="005C310B" w:rsidP="00B02A0B">
            <w:pPr>
              <w:pStyle w:val="TAL"/>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200F35" w:rsidRDefault="005C310B" w:rsidP="00B02A0B">
            <w:pPr>
              <w:pStyle w:val="TAL"/>
              <w:rPr>
                <w:sz w:val="16"/>
                <w:szCs w:val="16"/>
              </w:rPr>
            </w:pPr>
            <w:r w:rsidRPr="00200F35">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200F35" w:rsidRDefault="005C310B" w:rsidP="00B02A0B">
            <w:pPr>
              <w:pStyle w:val="TAC"/>
              <w:rPr>
                <w:sz w:val="16"/>
                <w:szCs w:val="16"/>
              </w:rPr>
            </w:pPr>
            <w:r w:rsidRPr="00200F35">
              <w:rPr>
                <w:sz w:val="16"/>
                <w:szCs w:val="16"/>
              </w:rPr>
              <w:t>17.3.0</w:t>
            </w:r>
          </w:p>
        </w:tc>
      </w:tr>
      <w:tr w:rsidR="005C310B" w:rsidRPr="00B02A0B" w14:paraId="5435BE4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200F35" w:rsidRDefault="005C310B" w:rsidP="00B02A0B">
            <w:pPr>
              <w:pStyle w:val="TAC"/>
              <w:rPr>
                <w:sz w:val="16"/>
                <w:szCs w:val="16"/>
              </w:rPr>
            </w:pPr>
            <w:r w:rsidRPr="00200F3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200F35" w:rsidRDefault="005C310B" w:rsidP="00B02A0B">
            <w:pPr>
              <w:pStyle w:val="TAC"/>
              <w:rPr>
                <w:sz w:val="16"/>
                <w:szCs w:val="16"/>
              </w:rPr>
            </w:pPr>
            <w:r w:rsidRPr="00200F35">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200F35" w:rsidRDefault="005C310B" w:rsidP="00B02A0B">
            <w:pPr>
              <w:pStyle w:val="TAC"/>
              <w:rPr>
                <w:sz w:val="16"/>
                <w:szCs w:val="16"/>
                <w:lang w:val="fr-FR"/>
              </w:rPr>
            </w:pPr>
            <w:r w:rsidRPr="00200F35">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200F35" w:rsidRDefault="005C310B" w:rsidP="00B02A0B">
            <w:pPr>
              <w:pStyle w:val="TAL"/>
              <w:rPr>
                <w:sz w:val="16"/>
                <w:szCs w:val="16"/>
                <w:lang w:val="fr-FR"/>
              </w:rPr>
            </w:pPr>
            <w:r w:rsidRPr="00200F35">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200F35" w:rsidRDefault="005C310B" w:rsidP="00B02A0B">
            <w:pPr>
              <w:pStyle w:val="TAL"/>
              <w:rPr>
                <w:sz w:val="16"/>
                <w:szCs w:val="16"/>
              </w:rPr>
            </w:pPr>
            <w:r w:rsidRPr="00200F35">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200F35" w:rsidRDefault="005C310B" w:rsidP="00B02A0B">
            <w:pPr>
              <w:pStyle w:val="TAC"/>
              <w:rPr>
                <w:sz w:val="16"/>
                <w:szCs w:val="16"/>
              </w:rPr>
            </w:pPr>
            <w:r w:rsidRPr="00200F35">
              <w:rPr>
                <w:sz w:val="16"/>
                <w:szCs w:val="16"/>
              </w:rPr>
              <w:t>17.3.0</w:t>
            </w:r>
          </w:p>
        </w:tc>
      </w:tr>
      <w:tr w:rsidR="005C310B" w:rsidRPr="00B02A0B" w14:paraId="0B3BDE0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200F35" w:rsidRDefault="005C310B" w:rsidP="00B02A0B">
            <w:pPr>
              <w:pStyle w:val="TAL"/>
              <w:rPr>
                <w:sz w:val="16"/>
                <w:szCs w:val="16"/>
              </w:rPr>
            </w:pPr>
            <w:r w:rsidRPr="00200F35">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200F35" w:rsidRDefault="005C310B" w:rsidP="00B02A0B">
            <w:pPr>
              <w:pStyle w:val="TAL"/>
              <w:rPr>
                <w:sz w:val="16"/>
                <w:szCs w:val="16"/>
              </w:rPr>
            </w:pPr>
            <w:r w:rsidRPr="00200F35">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200F35" w:rsidRDefault="005C310B" w:rsidP="00B02A0B">
            <w:pPr>
              <w:pStyle w:val="TAC"/>
              <w:rPr>
                <w:sz w:val="16"/>
                <w:szCs w:val="16"/>
              </w:rPr>
            </w:pPr>
            <w:r w:rsidRPr="00200F35">
              <w:rPr>
                <w:sz w:val="16"/>
                <w:szCs w:val="16"/>
              </w:rPr>
              <w:t>17.4.0</w:t>
            </w:r>
          </w:p>
        </w:tc>
      </w:tr>
      <w:tr w:rsidR="005C310B" w:rsidRPr="00B02A0B" w14:paraId="1BBB272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200F35" w:rsidRDefault="005C310B" w:rsidP="00B02A0B">
            <w:pPr>
              <w:pStyle w:val="TAL"/>
              <w:rPr>
                <w:sz w:val="16"/>
                <w:szCs w:val="16"/>
              </w:rPr>
            </w:pPr>
            <w:r w:rsidRPr="00200F35">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200F35" w:rsidRDefault="005C310B" w:rsidP="00B02A0B">
            <w:pPr>
              <w:pStyle w:val="TAL"/>
              <w:rPr>
                <w:sz w:val="16"/>
                <w:szCs w:val="16"/>
              </w:rPr>
            </w:pPr>
            <w:r w:rsidRPr="00200F35">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200F35" w:rsidRDefault="005C310B" w:rsidP="00B02A0B">
            <w:pPr>
              <w:pStyle w:val="TAC"/>
              <w:rPr>
                <w:sz w:val="16"/>
                <w:szCs w:val="16"/>
              </w:rPr>
            </w:pPr>
            <w:r w:rsidRPr="00200F35">
              <w:rPr>
                <w:sz w:val="16"/>
                <w:szCs w:val="16"/>
              </w:rPr>
              <w:t>17.4.0</w:t>
            </w:r>
          </w:p>
        </w:tc>
      </w:tr>
      <w:tr w:rsidR="005C310B" w:rsidRPr="00B02A0B" w14:paraId="17A72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200F35" w:rsidRDefault="005C310B" w:rsidP="00B02A0B">
            <w:pPr>
              <w:pStyle w:val="TAL"/>
              <w:rPr>
                <w:sz w:val="16"/>
                <w:szCs w:val="16"/>
              </w:rPr>
            </w:pPr>
            <w:r w:rsidRPr="00200F35">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200F35" w:rsidRDefault="005C310B" w:rsidP="00B02A0B">
            <w:pPr>
              <w:pStyle w:val="TAL"/>
              <w:rPr>
                <w:sz w:val="16"/>
                <w:szCs w:val="16"/>
              </w:rPr>
            </w:pPr>
            <w:r w:rsidRPr="00200F35">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200F35" w:rsidRDefault="005C310B" w:rsidP="00B02A0B">
            <w:pPr>
              <w:pStyle w:val="TAC"/>
              <w:rPr>
                <w:sz w:val="16"/>
                <w:szCs w:val="16"/>
              </w:rPr>
            </w:pPr>
            <w:r w:rsidRPr="00200F35">
              <w:rPr>
                <w:sz w:val="16"/>
                <w:szCs w:val="16"/>
              </w:rPr>
              <w:t>17.4.0</w:t>
            </w:r>
          </w:p>
        </w:tc>
      </w:tr>
      <w:tr w:rsidR="005C310B" w:rsidRPr="00B02A0B" w14:paraId="11D321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200F35" w:rsidRDefault="005C310B" w:rsidP="00B02A0B">
            <w:pPr>
              <w:pStyle w:val="TAC"/>
              <w:rPr>
                <w:sz w:val="16"/>
                <w:szCs w:val="16"/>
              </w:rPr>
            </w:pPr>
            <w:r w:rsidRPr="00200F35">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200F35" w:rsidRDefault="005C310B" w:rsidP="00B02A0B">
            <w:pPr>
              <w:pStyle w:val="TAL"/>
              <w:rPr>
                <w:sz w:val="16"/>
                <w:szCs w:val="16"/>
              </w:rPr>
            </w:pPr>
            <w:r w:rsidRPr="00200F35">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200F35" w:rsidRDefault="005C310B" w:rsidP="00B02A0B">
            <w:pPr>
              <w:pStyle w:val="TAL"/>
              <w:rPr>
                <w:sz w:val="16"/>
                <w:szCs w:val="16"/>
              </w:rPr>
            </w:pPr>
            <w:r w:rsidRPr="00200F35">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200F35" w:rsidRDefault="005C310B" w:rsidP="00B02A0B">
            <w:pPr>
              <w:pStyle w:val="TAC"/>
              <w:rPr>
                <w:sz w:val="16"/>
                <w:szCs w:val="16"/>
              </w:rPr>
            </w:pPr>
            <w:r w:rsidRPr="00200F35">
              <w:rPr>
                <w:sz w:val="16"/>
                <w:szCs w:val="16"/>
              </w:rPr>
              <w:t>17.4.0</w:t>
            </w:r>
          </w:p>
        </w:tc>
      </w:tr>
      <w:tr w:rsidR="005C310B" w:rsidRPr="00B02A0B" w14:paraId="34A67EC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200F35" w:rsidRDefault="005C310B" w:rsidP="00B02A0B">
            <w:pPr>
              <w:pStyle w:val="TAL"/>
              <w:rPr>
                <w:sz w:val="16"/>
                <w:szCs w:val="16"/>
              </w:rPr>
            </w:pPr>
            <w:r w:rsidRPr="00200F35">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200F35" w:rsidRDefault="005C310B" w:rsidP="00B02A0B">
            <w:pPr>
              <w:pStyle w:val="TAL"/>
              <w:rPr>
                <w:sz w:val="16"/>
                <w:szCs w:val="16"/>
              </w:rPr>
            </w:pPr>
            <w:r w:rsidRPr="00200F35">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200F35" w:rsidRDefault="005C310B" w:rsidP="00B02A0B">
            <w:pPr>
              <w:pStyle w:val="TAC"/>
              <w:rPr>
                <w:sz w:val="16"/>
                <w:szCs w:val="16"/>
              </w:rPr>
            </w:pPr>
            <w:r w:rsidRPr="00200F35">
              <w:rPr>
                <w:sz w:val="16"/>
                <w:szCs w:val="16"/>
              </w:rPr>
              <w:t>17.4.0</w:t>
            </w:r>
          </w:p>
        </w:tc>
      </w:tr>
      <w:tr w:rsidR="005C310B" w:rsidRPr="00B02A0B" w14:paraId="5B05B4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200F35" w:rsidRDefault="005C310B" w:rsidP="00B02A0B">
            <w:pPr>
              <w:pStyle w:val="TAL"/>
              <w:rPr>
                <w:sz w:val="16"/>
                <w:szCs w:val="16"/>
              </w:rPr>
            </w:pPr>
            <w:r w:rsidRPr="00200F35">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200F35" w:rsidRDefault="005C310B" w:rsidP="00B02A0B">
            <w:pPr>
              <w:pStyle w:val="TAL"/>
              <w:rPr>
                <w:sz w:val="16"/>
                <w:szCs w:val="16"/>
              </w:rPr>
            </w:pPr>
            <w:r w:rsidRPr="00200F35">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200F35" w:rsidRDefault="005C310B" w:rsidP="00B02A0B">
            <w:pPr>
              <w:pStyle w:val="TAC"/>
              <w:rPr>
                <w:sz w:val="16"/>
                <w:szCs w:val="16"/>
              </w:rPr>
            </w:pPr>
            <w:r w:rsidRPr="00200F35">
              <w:rPr>
                <w:sz w:val="16"/>
                <w:szCs w:val="16"/>
              </w:rPr>
              <w:t>17.4.0</w:t>
            </w:r>
          </w:p>
        </w:tc>
      </w:tr>
      <w:tr w:rsidR="005C310B" w:rsidRPr="00B02A0B" w14:paraId="082388E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200F35" w:rsidRDefault="005C310B" w:rsidP="00B02A0B">
            <w:pPr>
              <w:pStyle w:val="TAL"/>
              <w:rPr>
                <w:sz w:val="16"/>
                <w:szCs w:val="16"/>
              </w:rPr>
            </w:pPr>
            <w:r w:rsidRPr="00200F35">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200F35" w:rsidRDefault="005C310B" w:rsidP="00B02A0B">
            <w:pPr>
              <w:pStyle w:val="TAC"/>
              <w:rPr>
                <w:sz w:val="16"/>
                <w:szCs w:val="16"/>
              </w:rPr>
            </w:pPr>
            <w:r w:rsidRPr="00200F35">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200F35" w:rsidRDefault="005C310B" w:rsidP="00B02A0B">
            <w:pPr>
              <w:pStyle w:val="TAL"/>
              <w:rPr>
                <w:sz w:val="16"/>
                <w:szCs w:val="16"/>
              </w:rPr>
            </w:pPr>
            <w:r w:rsidRPr="00200F35">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200F35" w:rsidRDefault="005C310B" w:rsidP="00B02A0B">
            <w:pPr>
              <w:pStyle w:val="TAC"/>
              <w:rPr>
                <w:sz w:val="16"/>
                <w:szCs w:val="16"/>
              </w:rPr>
            </w:pPr>
            <w:r w:rsidRPr="00200F35">
              <w:rPr>
                <w:sz w:val="16"/>
                <w:szCs w:val="16"/>
              </w:rPr>
              <w:t>17.4.0</w:t>
            </w:r>
          </w:p>
        </w:tc>
      </w:tr>
      <w:tr w:rsidR="005C310B" w:rsidRPr="00B02A0B" w14:paraId="2553BD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200F35" w:rsidRDefault="005C310B" w:rsidP="00B02A0B">
            <w:pPr>
              <w:pStyle w:val="TAL"/>
              <w:rPr>
                <w:sz w:val="16"/>
                <w:szCs w:val="16"/>
              </w:rPr>
            </w:pPr>
            <w:r w:rsidRPr="00200F35">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200F35" w:rsidRDefault="005C310B" w:rsidP="00B02A0B">
            <w:pPr>
              <w:pStyle w:val="TAL"/>
              <w:rPr>
                <w:sz w:val="16"/>
                <w:szCs w:val="16"/>
              </w:rPr>
            </w:pPr>
            <w:r w:rsidRPr="00200F35">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200F35" w:rsidRDefault="005C310B" w:rsidP="00B02A0B">
            <w:pPr>
              <w:pStyle w:val="TAC"/>
              <w:rPr>
                <w:sz w:val="16"/>
                <w:szCs w:val="16"/>
              </w:rPr>
            </w:pPr>
            <w:r w:rsidRPr="00200F35">
              <w:rPr>
                <w:sz w:val="16"/>
                <w:szCs w:val="16"/>
              </w:rPr>
              <w:t>17.4.0</w:t>
            </w:r>
          </w:p>
        </w:tc>
      </w:tr>
      <w:tr w:rsidR="005C310B" w:rsidRPr="00B02A0B" w14:paraId="7C46FD1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200F35" w:rsidRDefault="005C310B" w:rsidP="00B02A0B">
            <w:pPr>
              <w:pStyle w:val="TAC"/>
              <w:rPr>
                <w:sz w:val="16"/>
                <w:szCs w:val="16"/>
              </w:rPr>
            </w:pPr>
            <w:r w:rsidRPr="00200F35">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200F35" w:rsidRDefault="005C310B" w:rsidP="00B02A0B">
            <w:pPr>
              <w:pStyle w:val="TAL"/>
              <w:rPr>
                <w:sz w:val="16"/>
                <w:szCs w:val="16"/>
              </w:rPr>
            </w:pPr>
            <w:r w:rsidRPr="00200F35">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200F35" w:rsidRDefault="005C310B" w:rsidP="00B02A0B">
            <w:pPr>
              <w:pStyle w:val="TAL"/>
              <w:rPr>
                <w:sz w:val="16"/>
                <w:szCs w:val="16"/>
              </w:rPr>
            </w:pPr>
            <w:r w:rsidRPr="00200F35">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200F35" w:rsidRDefault="005C310B" w:rsidP="00B02A0B">
            <w:pPr>
              <w:pStyle w:val="TAC"/>
              <w:rPr>
                <w:sz w:val="16"/>
                <w:szCs w:val="16"/>
              </w:rPr>
            </w:pPr>
            <w:r w:rsidRPr="00200F35">
              <w:rPr>
                <w:sz w:val="16"/>
                <w:szCs w:val="16"/>
              </w:rPr>
              <w:t>17.4.0</w:t>
            </w:r>
          </w:p>
        </w:tc>
      </w:tr>
      <w:tr w:rsidR="005C310B" w:rsidRPr="00B02A0B" w14:paraId="197894A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200F35" w:rsidRDefault="005C310B" w:rsidP="00B02A0B">
            <w:pPr>
              <w:pStyle w:val="TAC"/>
              <w:rPr>
                <w:sz w:val="16"/>
                <w:szCs w:val="16"/>
              </w:rPr>
            </w:pPr>
            <w:r w:rsidRPr="00200F35">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200F35" w:rsidRDefault="005C310B" w:rsidP="00B02A0B">
            <w:pPr>
              <w:pStyle w:val="TAL"/>
              <w:rPr>
                <w:sz w:val="16"/>
                <w:szCs w:val="16"/>
              </w:rPr>
            </w:pPr>
            <w:r w:rsidRPr="00200F35">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200F35" w:rsidRDefault="005C310B" w:rsidP="00B02A0B">
            <w:pPr>
              <w:pStyle w:val="TAL"/>
              <w:rPr>
                <w:sz w:val="16"/>
                <w:szCs w:val="16"/>
              </w:rPr>
            </w:pPr>
            <w:r w:rsidRPr="00200F35">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200F35" w:rsidRDefault="005C310B" w:rsidP="00B02A0B">
            <w:pPr>
              <w:pStyle w:val="TAC"/>
              <w:rPr>
                <w:sz w:val="16"/>
                <w:szCs w:val="16"/>
              </w:rPr>
            </w:pPr>
            <w:r w:rsidRPr="00200F35">
              <w:rPr>
                <w:sz w:val="16"/>
                <w:szCs w:val="16"/>
              </w:rPr>
              <w:t>17.4.0</w:t>
            </w:r>
          </w:p>
        </w:tc>
      </w:tr>
      <w:tr w:rsidR="005C310B" w:rsidRPr="00B02A0B" w14:paraId="49B4C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200F35" w:rsidRDefault="005C310B" w:rsidP="00B02A0B">
            <w:pPr>
              <w:pStyle w:val="TAC"/>
              <w:rPr>
                <w:sz w:val="16"/>
                <w:szCs w:val="16"/>
              </w:rPr>
            </w:pPr>
            <w:r w:rsidRPr="00200F35">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200F35" w:rsidRDefault="005C310B" w:rsidP="00B02A0B">
            <w:pPr>
              <w:pStyle w:val="TAL"/>
              <w:rPr>
                <w:sz w:val="16"/>
                <w:szCs w:val="16"/>
              </w:rPr>
            </w:pPr>
            <w:r w:rsidRPr="00200F35">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200F35" w:rsidRDefault="005C310B"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200F35" w:rsidRDefault="005C310B" w:rsidP="00B02A0B">
            <w:pPr>
              <w:pStyle w:val="TAL"/>
              <w:rPr>
                <w:sz w:val="16"/>
                <w:szCs w:val="16"/>
              </w:rPr>
            </w:pPr>
            <w:r w:rsidRPr="00200F35">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200F35" w:rsidRDefault="005C310B" w:rsidP="00B02A0B">
            <w:pPr>
              <w:pStyle w:val="TAC"/>
              <w:rPr>
                <w:sz w:val="16"/>
                <w:szCs w:val="16"/>
              </w:rPr>
            </w:pPr>
            <w:r w:rsidRPr="00200F35">
              <w:rPr>
                <w:sz w:val="16"/>
                <w:szCs w:val="16"/>
              </w:rPr>
              <w:t>17.4.0</w:t>
            </w:r>
          </w:p>
        </w:tc>
      </w:tr>
      <w:tr w:rsidR="005C310B" w:rsidRPr="00B02A0B" w14:paraId="61819A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200F35" w:rsidRDefault="005C310B" w:rsidP="00B02A0B">
            <w:pPr>
              <w:pStyle w:val="TAL"/>
              <w:rPr>
                <w:sz w:val="16"/>
                <w:szCs w:val="16"/>
              </w:rPr>
            </w:pPr>
            <w:r w:rsidRPr="00200F35">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200F35" w:rsidRDefault="005C310B" w:rsidP="00B02A0B">
            <w:pPr>
              <w:pStyle w:val="TAL"/>
              <w:rPr>
                <w:sz w:val="16"/>
                <w:szCs w:val="16"/>
              </w:rPr>
            </w:pPr>
            <w:r w:rsidRPr="00200F35">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200F35" w:rsidRDefault="005C310B" w:rsidP="00B02A0B">
            <w:pPr>
              <w:pStyle w:val="TAC"/>
              <w:rPr>
                <w:sz w:val="16"/>
                <w:szCs w:val="16"/>
              </w:rPr>
            </w:pPr>
            <w:r w:rsidRPr="00200F35">
              <w:rPr>
                <w:sz w:val="16"/>
                <w:szCs w:val="16"/>
              </w:rPr>
              <w:t>17.4.0</w:t>
            </w:r>
          </w:p>
        </w:tc>
      </w:tr>
      <w:tr w:rsidR="005C310B" w:rsidRPr="00B02A0B" w14:paraId="1F38EF6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200F35" w:rsidRDefault="005C310B" w:rsidP="00B02A0B">
            <w:pPr>
              <w:pStyle w:val="TAC"/>
              <w:rPr>
                <w:sz w:val="16"/>
                <w:szCs w:val="16"/>
              </w:rPr>
            </w:pPr>
            <w:r w:rsidRPr="00200F3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200F35" w:rsidRDefault="005C310B" w:rsidP="00B02A0B">
            <w:pPr>
              <w:pStyle w:val="TAC"/>
              <w:rPr>
                <w:sz w:val="16"/>
                <w:szCs w:val="16"/>
              </w:rPr>
            </w:pPr>
            <w:r w:rsidRPr="00200F35">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200F35" w:rsidRDefault="005C310B" w:rsidP="00B02A0B">
            <w:pPr>
              <w:pStyle w:val="TAC"/>
              <w:rPr>
                <w:sz w:val="16"/>
                <w:szCs w:val="16"/>
              </w:rPr>
            </w:pPr>
            <w:r w:rsidRPr="00200F35">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200F35" w:rsidRDefault="005C310B" w:rsidP="00B02A0B">
            <w:pPr>
              <w:pStyle w:val="TAL"/>
              <w:rPr>
                <w:sz w:val="16"/>
                <w:szCs w:val="16"/>
              </w:rPr>
            </w:pPr>
            <w:r w:rsidRPr="00200F35">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200F35" w:rsidRDefault="005C310B" w:rsidP="00B02A0B">
            <w:pPr>
              <w:pStyle w:val="TAL"/>
              <w:rPr>
                <w:sz w:val="16"/>
                <w:szCs w:val="16"/>
              </w:rPr>
            </w:pPr>
            <w:r w:rsidRPr="00200F35">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200F35" w:rsidRDefault="005C310B" w:rsidP="00B02A0B">
            <w:pPr>
              <w:pStyle w:val="TAC"/>
              <w:rPr>
                <w:sz w:val="16"/>
                <w:szCs w:val="16"/>
              </w:rPr>
            </w:pPr>
            <w:r w:rsidRPr="00200F35">
              <w:rPr>
                <w:sz w:val="16"/>
                <w:szCs w:val="16"/>
              </w:rPr>
              <w:t>17.4.0</w:t>
            </w:r>
          </w:p>
        </w:tc>
      </w:tr>
      <w:tr w:rsidR="005C310B" w:rsidRPr="00B02A0B" w14:paraId="0375D7B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200F35" w:rsidRDefault="005C310B" w:rsidP="00B02A0B">
            <w:pPr>
              <w:pStyle w:val="TAL"/>
              <w:rPr>
                <w:sz w:val="16"/>
                <w:szCs w:val="16"/>
              </w:rPr>
            </w:pPr>
            <w:r w:rsidRPr="00200F35">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200F35" w:rsidRDefault="005C310B" w:rsidP="00B02A0B">
            <w:pPr>
              <w:pStyle w:val="TAL"/>
              <w:rPr>
                <w:sz w:val="16"/>
                <w:szCs w:val="16"/>
              </w:rPr>
            </w:pPr>
            <w:r w:rsidRPr="00200F35">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200F35" w:rsidRDefault="005C310B" w:rsidP="00B02A0B">
            <w:pPr>
              <w:pStyle w:val="TAC"/>
              <w:rPr>
                <w:sz w:val="16"/>
                <w:szCs w:val="16"/>
              </w:rPr>
            </w:pPr>
            <w:r w:rsidRPr="00200F35">
              <w:rPr>
                <w:sz w:val="16"/>
                <w:szCs w:val="16"/>
              </w:rPr>
              <w:t>17.5.0</w:t>
            </w:r>
          </w:p>
        </w:tc>
      </w:tr>
      <w:tr w:rsidR="005C310B" w:rsidRPr="00B02A0B" w14:paraId="60A5527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200F35" w:rsidRDefault="005C310B" w:rsidP="00B02A0B">
            <w:pPr>
              <w:pStyle w:val="TAC"/>
              <w:rPr>
                <w:sz w:val="16"/>
                <w:szCs w:val="16"/>
              </w:rPr>
            </w:pPr>
            <w:r w:rsidRPr="00200F35">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200F35" w:rsidRDefault="005C310B" w:rsidP="00B02A0B">
            <w:pPr>
              <w:pStyle w:val="TAL"/>
              <w:rPr>
                <w:sz w:val="16"/>
                <w:szCs w:val="16"/>
              </w:rPr>
            </w:pPr>
            <w:r w:rsidRPr="00200F35">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200F35" w:rsidRDefault="005C310B" w:rsidP="00B02A0B">
            <w:pPr>
              <w:pStyle w:val="TAL"/>
              <w:rPr>
                <w:sz w:val="16"/>
                <w:szCs w:val="16"/>
              </w:rPr>
            </w:pPr>
            <w:r w:rsidRPr="00200F35">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200F35" w:rsidRDefault="005C310B" w:rsidP="00B02A0B">
            <w:pPr>
              <w:pStyle w:val="TAC"/>
              <w:rPr>
                <w:sz w:val="16"/>
                <w:szCs w:val="16"/>
              </w:rPr>
            </w:pPr>
            <w:r w:rsidRPr="00200F35">
              <w:rPr>
                <w:sz w:val="16"/>
                <w:szCs w:val="16"/>
              </w:rPr>
              <w:t>17.5.0</w:t>
            </w:r>
          </w:p>
        </w:tc>
      </w:tr>
      <w:tr w:rsidR="005C310B" w:rsidRPr="00B02A0B" w14:paraId="5782D21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200F35" w:rsidRDefault="005C310B" w:rsidP="00B02A0B">
            <w:pPr>
              <w:pStyle w:val="TAC"/>
              <w:rPr>
                <w:sz w:val="16"/>
                <w:szCs w:val="16"/>
              </w:rPr>
            </w:pPr>
            <w:r w:rsidRPr="00200F35">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200F35" w:rsidRDefault="005C310B" w:rsidP="00B02A0B">
            <w:pPr>
              <w:pStyle w:val="TAL"/>
              <w:rPr>
                <w:sz w:val="16"/>
                <w:szCs w:val="16"/>
              </w:rPr>
            </w:pPr>
            <w:r w:rsidRPr="00200F35">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200F35" w:rsidRDefault="005C310B" w:rsidP="00B02A0B">
            <w:pPr>
              <w:pStyle w:val="TAL"/>
              <w:rPr>
                <w:sz w:val="16"/>
                <w:szCs w:val="16"/>
              </w:rPr>
            </w:pPr>
            <w:r w:rsidRPr="00200F35">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200F35" w:rsidRDefault="005C310B" w:rsidP="00B02A0B">
            <w:pPr>
              <w:pStyle w:val="TAC"/>
              <w:rPr>
                <w:sz w:val="16"/>
                <w:szCs w:val="16"/>
              </w:rPr>
            </w:pPr>
            <w:r w:rsidRPr="00200F35">
              <w:rPr>
                <w:sz w:val="16"/>
                <w:szCs w:val="16"/>
              </w:rPr>
              <w:t>17.5.0</w:t>
            </w:r>
          </w:p>
        </w:tc>
      </w:tr>
      <w:tr w:rsidR="005C310B" w:rsidRPr="00B02A0B" w14:paraId="6FCFBE7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200F35" w:rsidRDefault="005C310B" w:rsidP="00B02A0B">
            <w:pPr>
              <w:pStyle w:val="TAL"/>
              <w:rPr>
                <w:sz w:val="16"/>
                <w:szCs w:val="16"/>
              </w:rPr>
            </w:pPr>
            <w:r w:rsidRPr="00200F35">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200F35" w:rsidRDefault="005C310B" w:rsidP="00B02A0B">
            <w:pPr>
              <w:pStyle w:val="TAL"/>
              <w:rPr>
                <w:sz w:val="16"/>
                <w:szCs w:val="16"/>
              </w:rPr>
            </w:pPr>
            <w:r w:rsidRPr="00200F35">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200F35" w:rsidRDefault="005C310B" w:rsidP="00B02A0B">
            <w:pPr>
              <w:pStyle w:val="TAC"/>
              <w:rPr>
                <w:sz w:val="16"/>
                <w:szCs w:val="16"/>
              </w:rPr>
            </w:pPr>
            <w:r w:rsidRPr="00200F35">
              <w:rPr>
                <w:sz w:val="16"/>
                <w:szCs w:val="16"/>
              </w:rPr>
              <w:t>17.5.0</w:t>
            </w:r>
          </w:p>
        </w:tc>
      </w:tr>
      <w:tr w:rsidR="005C310B" w:rsidRPr="00B02A0B" w14:paraId="21FF23E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200F35" w:rsidRDefault="005C310B" w:rsidP="00B02A0B">
            <w:pPr>
              <w:pStyle w:val="TAL"/>
              <w:rPr>
                <w:sz w:val="16"/>
                <w:szCs w:val="16"/>
              </w:rPr>
            </w:pPr>
            <w:r w:rsidRPr="00200F35">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200F35" w:rsidRDefault="005C310B" w:rsidP="00B02A0B">
            <w:pPr>
              <w:pStyle w:val="TAL"/>
              <w:rPr>
                <w:sz w:val="16"/>
                <w:szCs w:val="16"/>
              </w:rPr>
            </w:pPr>
            <w:r w:rsidRPr="00200F35">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200F35" w:rsidRDefault="005C310B" w:rsidP="00B02A0B">
            <w:pPr>
              <w:pStyle w:val="TAC"/>
              <w:rPr>
                <w:sz w:val="16"/>
                <w:szCs w:val="16"/>
              </w:rPr>
            </w:pPr>
            <w:r w:rsidRPr="00200F35">
              <w:rPr>
                <w:sz w:val="16"/>
                <w:szCs w:val="16"/>
              </w:rPr>
              <w:t>17.5.0</w:t>
            </w:r>
          </w:p>
        </w:tc>
      </w:tr>
      <w:tr w:rsidR="005C310B" w:rsidRPr="00B02A0B" w14:paraId="0E5D5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200F35" w:rsidRDefault="005C310B" w:rsidP="00B02A0B">
            <w:pPr>
              <w:pStyle w:val="TAL"/>
              <w:rPr>
                <w:sz w:val="16"/>
                <w:szCs w:val="16"/>
              </w:rPr>
            </w:pPr>
            <w:r w:rsidRPr="00200F35">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200F35" w:rsidRDefault="005C310B" w:rsidP="00B02A0B">
            <w:pPr>
              <w:pStyle w:val="TAL"/>
              <w:rPr>
                <w:sz w:val="16"/>
                <w:szCs w:val="16"/>
              </w:rPr>
            </w:pPr>
            <w:r w:rsidRPr="00200F35">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200F35" w:rsidRDefault="005C310B" w:rsidP="00B02A0B">
            <w:pPr>
              <w:pStyle w:val="TAC"/>
              <w:rPr>
                <w:sz w:val="16"/>
                <w:szCs w:val="16"/>
              </w:rPr>
            </w:pPr>
            <w:r w:rsidRPr="00200F35">
              <w:rPr>
                <w:sz w:val="16"/>
                <w:szCs w:val="16"/>
              </w:rPr>
              <w:t>17.5.0</w:t>
            </w:r>
          </w:p>
        </w:tc>
      </w:tr>
      <w:tr w:rsidR="005C310B" w:rsidRPr="00B02A0B" w14:paraId="250577B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200F35" w:rsidRDefault="005C310B" w:rsidP="00B02A0B">
            <w:pPr>
              <w:pStyle w:val="TAL"/>
              <w:rPr>
                <w:sz w:val="16"/>
                <w:szCs w:val="16"/>
              </w:rPr>
            </w:pPr>
            <w:r w:rsidRPr="00200F35">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200F35" w:rsidRDefault="005C310B" w:rsidP="00B02A0B">
            <w:pPr>
              <w:pStyle w:val="TAL"/>
              <w:rPr>
                <w:sz w:val="16"/>
                <w:szCs w:val="16"/>
              </w:rPr>
            </w:pPr>
            <w:r w:rsidRPr="00200F35">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200F35" w:rsidRDefault="005C310B" w:rsidP="00B02A0B">
            <w:pPr>
              <w:pStyle w:val="TAC"/>
              <w:rPr>
                <w:sz w:val="16"/>
                <w:szCs w:val="16"/>
              </w:rPr>
            </w:pPr>
            <w:r w:rsidRPr="00200F35">
              <w:rPr>
                <w:sz w:val="16"/>
                <w:szCs w:val="16"/>
              </w:rPr>
              <w:t>17.5.0</w:t>
            </w:r>
          </w:p>
        </w:tc>
      </w:tr>
      <w:tr w:rsidR="005C310B" w:rsidRPr="00B02A0B" w14:paraId="07CC8E5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200F35" w:rsidRDefault="005C310B" w:rsidP="00B02A0B">
            <w:pPr>
              <w:pStyle w:val="TAL"/>
              <w:rPr>
                <w:sz w:val="16"/>
                <w:szCs w:val="16"/>
              </w:rPr>
            </w:pPr>
            <w:r w:rsidRPr="00200F35">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200F35" w:rsidRDefault="005C310B" w:rsidP="00B02A0B">
            <w:pPr>
              <w:pStyle w:val="TAL"/>
              <w:rPr>
                <w:sz w:val="16"/>
                <w:szCs w:val="16"/>
              </w:rPr>
            </w:pPr>
            <w:r w:rsidRPr="00200F35">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200F35" w:rsidRDefault="005C310B" w:rsidP="00B02A0B">
            <w:pPr>
              <w:pStyle w:val="TAC"/>
              <w:rPr>
                <w:sz w:val="16"/>
                <w:szCs w:val="16"/>
              </w:rPr>
            </w:pPr>
            <w:r w:rsidRPr="00200F35">
              <w:rPr>
                <w:sz w:val="16"/>
                <w:szCs w:val="16"/>
              </w:rPr>
              <w:t>17.5.0</w:t>
            </w:r>
          </w:p>
        </w:tc>
      </w:tr>
      <w:tr w:rsidR="005C310B" w:rsidRPr="00B02A0B" w14:paraId="50980E8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200F35" w:rsidRDefault="005C310B" w:rsidP="00B02A0B">
            <w:pPr>
              <w:pStyle w:val="TAL"/>
              <w:rPr>
                <w:sz w:val="16"/>
                <w:szCs w:val="16"/>
              </w:rPr>
            </w:pPr>
            <w:r w:rsidRPr="00200F35">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200F35" w:rsidRDefault="005C310B" w:rsidP="00B02A0B">
            <w:pPr>
              <w:pStyle w:val="TAL"/>
              <w:rPr>
                <w:sz w:val="16"/>
                <w:szCs w:val="16"/>
              </w:rPr>
            </w:pPr>
            <w:r w:rsidRPr="00200F35">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200F35" w:rsidRDefault="005C310B" w:rsidP="00B02A0B">
            <w:pPr>
              <w:pStyle w:val="TAC"/>
              <w:rPr>
                <w:sz w:val="16"/>
                <w:szCs w:val="16"/>
              </w:rPr>
            </w:pPr>
            <w:r w:rsidRPr="00200F35">
              <w:rPr>
                <w:sz w:val="16"/>
                <w:szCs w:val="16"/>
              </w:rPr>
              <w:t>17.5.0</w:t>
            </w:r>
          </w:p>
        </w:tc>
      </w:tr>
      <w:tr w:rsidR="005C310B" w:rsidRPr="00B02A0B" w14:paraId="66D54AD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200F35" w:rsidRDefault="005C310B" w:rsidP="00B02A0B">
            <w:pPr>
              <w:pStyle w:val="TAL"/>
              <w:rPr>
                <w:sz w:val="16"/>
                <w:szCs w:val="16"/>
              </w:rPr>
            </w:pPr>
            <w:r w:rsidRPr="00200F35">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200F35" w:rsidRDefault="005C310B" w:rsidP="00B02A0B">
            <w:pPr>
              <w:pStyle w:val="TAL"/>
              <w:rPr>
                <w:sz w:val="16"/>
                <w:szCs w:val="16"/>
              </w:rPr>
            </w:pPr>
            <w:r w:rsidRPr="00200F35">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200F35" w:rsidRDefault="005C310B" w:rsidP="00B02A0B">
            <w:pPr>
              <w:pStyle w:val="TAC"/>
              <w:rPr>
                <w:sz w:val="16"/>
                <w:szCs w:val="16"/>
              </w:rPr>
            </w:pPr>
            <w:r w:rsidRPr="00200F35">
              <w:rPr>
                <w:sz w:val="16"/>
                <w:szCs w:val="16"/>
              </w:rPr>
              <w:t>17.5.0</w:t>
            </w:r>
          </w:p>
        </w:tc>
      </w:tr>
      <w:tr w:rsidR="005C310B" w:rsidRPr="00B02A0B" w14:paraId="36B38F9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200F35" w:rsidRDefault="005C310B" w:rsidP="00B02A0B">
            <w:pPr>
              <w:pStyle w:val="TAL"/>
              <w:rPr>
                <w:sz w:val="16"/>
                <w:szCs w:val="16"/>
              </w:rPr>
            </w:pPr>
            <w:r w:rsidRPr="00200F35">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200F35" w:rsidRDefault="005C310B" w:rsidP="00B02A0B">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200F35" w:rsidRDefault="005C310B" w:rsidP="00B02A0B">
            <w:pPr>
              <w:pStyle w:val="TAL"/>
              <w:rPr>
                <w:sz w:val="16"/>
                <w:szCs w:val="16"/>
              </w:rPr>
            </w:pPr>
            <w:r w:rsidRPr="00200F35">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200F35" w:rsidRDefault="005C310B" w:rsidP="00B02A0B">
            <w:pPr>
              <w:pStyle w:val="TAC"/>
              <w:rPr>
                <w:sz w:val="16"/>
                <w:szCs w:val="16"/>
              </w:rPr>
            </w:pPr>
            <w:r w:rsidRPr="00200F35">
              <w:rPr>
                <w:sz w:val="16"/>
                <w:szCs w:val="16"/>
              </w:rPr>
              <w:t>17.5.0</w:t>
            </w:r>
          </w:p>
        </w:tc>
      </w:tr>
      <w:tr w:rsidR="005C310B" w:rsidRPr="00B02A0B" w14:paraId="6E65D1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200F35" w:rsidRDefault="005C310B" w:rsidP="00B02A0B">
            <w:pPr>
              <w:pStyle w:val="TAL"/>
              <w:rPr>
                <w:sz w:val="16"/>
                <w:szCs w:val="16"/>
              </w:rPr>
            </w:pPr>
            <w:r w:rsidRPr="00200F35">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200F35" w:rsidRDefault="005C310B" w:rsidP="00B02A0B">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200F35" w:rsidRDefault="005C310B" w:rsidP="00B02A0B">
            <w:pPr>
              <w:pStyle w:val="TAL"/>
              <w:rPr>
                <w:sz w:val="16"/>
                <w:szCs w:val="16"/>
              </w:rPr>
            </w:pPr>
            <w:r w:rsidRPr="00200F35">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200F35" w:rsidRDefault="005C310B" w:rsidP="00B02A0B">
            <w:pPr>
              <w:pStyle w:val="TAC"/>
              <w:rPr>
                <w:sz w:val="16"/>
                <w:szCs w:val="16"/>
              </w:rPr>
            </w:pPr>
            <w:r w:rsidRPr="00200F35">
              <w:rPr>
                <w:sz w:val="16"/>
                <w:szCs w:val="16"/>
              </w:rPr>
              <w:t>17.5.0</w:t>
            </w:r>
          </w:p>
        </w:tc>
      </w:tr>
      <w:tr w:rsidR="005C310B" w:rsidRPr="00B02A0B" w14:paraId="76D06E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200F35" w:rsidRDefault="005C310B" w:rsidP="00B02A0B">
            <w:pPr>
              <w:pStyle w:val="TAL"/>
              <w:rPr>
                <w:sz w:val="16"/>
                <w:szCs w:val="16"/>
              </w:rPr>
            </w:pPr>
            <w:r w:rsidRPr="00200F35">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200F35" w:rsidRDefault="005C310B" w:rsidP="00B02A0B">
            <w:pPr>
              <w:pStyle w:val="TAL"/>
              <w:rPr>
                <w:sz w:val="16"/>
                <w:szCs w:val="16"/>
              </w:rPr>
            </w:pPr>
            <w:r w:rsidRPr="00200F35">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200F35" w:rsidRDefault="005C310B" w:rsidP="00B02A0B">
            <w:pPr>
              <w:pStyle w:val="TAC"/>
              <w:rPr>
                <w:sz w:val="16"/>
                <w:szCs w:val="16"/>
              </w:rPr>
            </w:pPr>
            <w:r w:rsidRPr="00200F35">
              <w:rPr>
                <w:sz w:val="16"/>
                <w:szCs w:val="16"/>
              </w:rPr>
              <w:t>17.5.0</w:t>
            </w:r>
          </w:p>
        </w:tc>
      </w:tr>
      <w:tr w:rsidR="005C310B" w:rsidRPr="00B02A0B" w14:paraId="327D2FF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200F35" w:rsidRDefault="005C310B" w:rsidP="00B02A0B">
            <w:pPr>
              <w:pStyle w:val="TAC"/>
              <w:rPr>
                <w:sz w:val="16"/>
                <w:szCs w:val="16"/>
                <w:lang w:val="hr-HR"/>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200F35" w:rsidRDefault="005C310B" w:rsidP="00B02A0B">
            <w:pPr>
              <w:pStyle w:val="TAL"/>
              <w:rPr>
                <w:sz w:val="16"/>
                <w:szCs w:val="16"/>
              </w:rPr>
            </w:pPr>
            <w:r w:rsidRPr="00200F35">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200F35" w:rsidRDefault="005C310B" w:rsidP="00B02A0B">
            <w:pPr>
              <w:pStyle w:val="TAL"/>
              <w:rPr>
                <w:sz w:val="16"/>
                <w:szCs w:val="16"/>
              </w:rPr>
            </w:pPr>
            <w:r w:rsidRPr="00200F35">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200F35" w:rsidRDefault="005C310B" w:rsidP="00B02A0B">
            <w:pPr>
              <w:pStyle w:val="TAC"/>
              <w:rPr>
                <w:sz w:val="16"/>
                <w:szCs w:val="16"/>
              </w:rPr>
            </w:pPr>
            <w:r w:rsidRPr="00200F35">
              <w:rPr>
                <w:sz w:val="16"/>
                <w:szCs w:val="16"/>
              </w:rPr>
              <w:t>17.5.0</w:t>
            </w:r>
          </w:p>
        </w:tc>
      </w:tr>
      <w:tr w:rsidR="005C310B" w:rsidRPr="00B02A0B" w14:paraId="779501A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200F35" w:rsidRDefault="005C310B" w:rsidP="00B02A0B">
            <w:pPr>
              <w:pStyle w:val="TAL"/>
              <w:rPr>
                <w:sz w:val="16"/>
                <w:szCs w:val="16"/>
              </w:rPr>
            </w:pPr>
            <w:r w:rsidRPr="00200F35">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200F35" w:rsidRDefault="005C310B" w:rsidP="00B02A0B">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200F35" w:rsidRDefault="005C310B" w:rsidP="00B02A0B">
            <w:pPr>
              <w:pStyle w:val="TAL"/>
              <w:rPr>
                <w:sz w:val="16"/>
                <w:szCs w:val="16"/>
              </w:rPr>
            </w:pPr>
            <w:r w:rsidRPr="00200F35">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200F35" w:rsidRDefault="005C310B" w:rsidP="00B02A0B">
            <w:pPr>
              <w:pStyle w:val="TAC"/>
              <w:rPr>
                <w:sz w:val="16"/>
                <w:szCs w:val="16"/>
              </w:rPr>
            </w:pPr>
            <w:r w:rsidRPr="00200F35">
              <w:rPr>
                <w:sz w:val="16"/>
                <w:szCs w:val="16"/>
              </w:rPr>
              <w:t>17.5.0</w:t>
            </w:r>
          </w:p>
        </w:tc>
      </w:tr>
      <w:tr w:rsidR="005C310B" w:rsidRPr="00B02A0B" w14:paraId="51C0F53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200F35" w:rsidRDefault="005C310B" w:rsidP="00B02A0B">
            <w:pPr>
              <w:pStyle w:val="TAL"/>
              <w:rPr>
                <w:sz w:val="16"/>
                <w:szCs w:val="16"/>
              </w:rPr>
            </w:pPr>
            <w:r w:rsidRPr="00200F35">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200F35" w:rsidRDefault="005C310B" w:rsidP="00B02A0B">
            <w:pPr>
              <w:pStyle w:val="TAL"/>
              <w:rPr>
                <w:sz w:val="16"/>
                <w:szCs w:val="16"/>
              </w:rPr>
            </w:pPr>
            <w:r w:rsidRPr="00200F35">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200F35" w:rsidRDefault="005C310B" w:rsidP="00B02A0B">
            <w:pPr>
              <w:pStyle w:val="TAC"/>
              <w:rPr>
                <w:sz w:val="16"/>
                <w:szCs w:val="16"/>
              </w:rPr>
            </w:pPr>
            <w:r w:rsidRPr="00200F35">
              <w:rPr>
                <w:sz w:val="16"/>
                <w:szCs w:val="16"/>
              </w:rPr>
              <w:t>17.5.0</w:t>
            </w:r>
          </w:p>
        </w:tc>
      </w:tr>
      <w:tr w:rsidR="005C310B" w:rsidRPr="00B02A0B" w14:paraId="0AF84B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200F35" w:rsidRDefault="005C310B" w:rsidP="00B02A0B">
            <w:pPr>
              <w:pStyle w:val="TAL"/>
              <w:rPr>
                <w:sz w:val="16"/>
                <w:szCs w:val="16"/>
              </w:rPr>
            </w:pPr>
            <w:r w:rsidRPr="00200F35">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200F35" w:rsidRDefault="005C310B" w:rsidP="00B02A0B">
            <w:pPr>
              <w:pStyle w:val="TAL"/>
              <w:rPr>
                <w:sz w:val="16"/>
                <w:szCs w:val="16"/>
              </w:rPr>
            </w:pPr>
            <w:r w:rsidRPr="00200F35">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200F35" w:rsidRDefault="005C310B" w:rsidP="00B02A0B">
            <w:pPr>
              <w:pStyle w:val="TAC"/>
              <w:rPr>
                <w:sz w:val="16"/>
                <w:szCs w:val="16"/>
              </w:rPr>
            </w:pPr>
            <w:r w:rsidRPr="00200F35">
              <w:rPr>
                <w:sz w:val="16"/>
                <w:szCs w:val="16"/>
              </w:rPr>
              <w:t>17.5.0</w:t>
            </w:r>
          </w:p>
        </w:tc>
      </w:tr>
      <w:tr w:rsidR="005C310B" w:rsidRPr="00B02A0B" w14:paraId="4ED4EF7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200F35" w:rsidRDefault="005C310B" w:rsidP="00B02A0B">
            <w:pPr>
              <w:pStyle w:val="TAC"/>
              <w:rPr>
                <w:sz w:val="16"/>
                <w:szCs w:val="16"/>
              </w:rPr>
            </w:pPr>
            <w:r w:rsidRPr="00200F35">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200F35" w:rsidRDefault="005C310B" w:rsidP="00B02A0B">
            <w:pPr>
              <w:pStyle w:val="TAC"/>
              <w:rPr>
                <w:sz w:val="16"/>
                <w:szCs w:val="16"/>
              </w:rPr>
            </w:pPr>
            <w:r w:rsidRPr="00200F35">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200F35" w:rsidRDefault="005C310B" w:rsidP="00B02A0B">
            <w:pPr>
              <w:pStyle w:val="TAC"/>
              <w:rPr>
                <w:sz w:val="16"/>
                <w:szCs w:val="16"/>
              </w:rPr>
            </w:pPr>
            <w:r w:rsidRPr="00200F35">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200F35" w:rsidRDefault="005C310B" w:rsidP="00B02A0B">
            <w:pPr>
              <w:pStyle w:val="TAL"/>
              <w:rPr>
                <w:sz w:val="16"/>
                <w:szCs w:val="16"/>
              </w:rPr>
            </w:pPr>
            <w:r w:rsidRPr="00200F35">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200F35" w:rsidRDefault="005C310B"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200F35" w:rsidRDefault="005C310B" w:rsidP="00B02A0B">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200F35" w:rsidRDefault="005C310B" w:rsidP="00B02A0B">
            <w:pPr>
              <w:pStyle w:val="TAL"/>
              <w:rPr>
                <w:sz w:val="16"/>
                <w:szCs w:val="16"/>
              </w:rPr>
            </w:pPr>
            <w:r w:rsidRPr="00200F35">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200F35" w:rsidRDefault="005C310B" w:rsidP="00B02A0B">
            <w:pPr>
              <w:pStyle w:val="TAC"/>
              <w:rPr>
                <w:sz w:val="16"/>
                <w:szCs w:val="16"/>
              </w:rPr>
            </w:pPr>
            <w:r w:rsidRPr="00200F35">
              <w:rPr>
                <w:sz w:val="16"/>
                <w:szCs w:val="16"/>
              </w:rPr>
              <w:t>17.5.0</w:t>
            </w:r>
          </w:p>
        </w:tc>
      </w:tr>
      <w:tr w:rsidR="00AA3CEF" w:rsidRPr="00B02A0B" w14:paraId="6F98B3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200F35" w:rsidRDefault="00AA3CEF" w:rsidP="00B02A0B">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200F35" w:rsidRDefault="00AA3CEF" w:rsidP="00B02A0B">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200F35" w:rsidRDefault="00AA3CEF" w:rsidP="00B02A0B">
            <w:pPr>
              <w:pStyle w:val="TAC"/>
              <w:rPr>
                <w:sz w:val="16"/>
                <w:szCs w:val="16"/>
              </w:rPr>
            </w:pPr>
            <w:r w:rsidRPr="00200F35">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200F35" w:rsidRDefault="00AA3CEF" w:rsidP="00B02A0B">
            <w:pPr>
              <w:pStyle w:val="TAL"/>
              <w:rPr>
                <w:sz w:val="16"/>
                <w:szCs w:val="16"/>
              </w:rPr>
            </w:pPr>
            <w:r w:rsidRPr="00200F35">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200F35" w:rsidRDefault="00AA3CEF" w:rsidP="00B02A0B">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200F35" w:rsidRDefault="00AA3CEF" w:rsidP="00B02A0B">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200F35" w:rsidRDefault="00AA3CEF" w:rsidP="00B02A0B">
            <w:pPr>
              <w:pStyle w:val="TAL"/>
              <w:rPr>
                <w:sz w:val="16"/>
                <w:szCs w:val="16"/>
              </w:rPr>
            </w:pPr>
            <w:r w:rsidRPr="00200F35">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200F35" w:rsidRDefault="00AA3CEF" w:rsidP="00B02A0B">
            <w:pPr>
              <w:pStyle w:val="TAC"/>
              <w:rPr>
                <w:sz w:val="16"/>
                <w:szCs w:val="16"/>
              </w:rPr>
            </w:pPr>
            <w:r w:rsidRPr="00200F35">
              <w:rPr>
                <w:sz w:val="16"/>
                <w:szCs w:val="16"/>
              </w:rPr>
              <w:t>17.6.0</w:t>
            </w:r>
          </w:p>
        </w:tc>
      </w:tr>
      <w:tr w:rsidR="00CB51F7" w:rsidRPr="00B02A0B" w14:paraId="53BCD61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200F35" w:rsidRDefault="00CB51F7" w:rsidP="00CB51F7">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200F35" w:rsidRDefault="00CB51F7" w:rsidP="00CB51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200F35" w:rsidRDefault="00CB51F7" w:rsidP="00CB51F7">
            <w:pPr>
              <w:pStyle w:val="TAC"/>
              <w:rPr>
                <w:sz w:val="16"/>
                <w:szCs w:val="16"/>
              </w:rPr>
            </w:pPr>
            <w:r w:rsidRPr="00200F35">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200F35" w:rsidRDefault="00CB51F7" w:rsidP="00CB51F7">
            <w:pPr>
              <w:pStyle w:val="TAL"/>
              <w:rPr>
                <w:sz w:val="16"/>
                <w:szCs w:val="16"/>
              </w:rPr>
            </w:pPr>
            <w:r w:rsidRPr="00200F35">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200F35" w:rsidRDefault="00CB51F7" w:rsidP="00CB51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200F35" w:rsidRDefault="00CB51F7" w:rsidP="00CB51F7">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200F35" w:rsidRDefault="00CB51F7" w:rsidP="00CB51F7">
            <w:pPr>
              <w:pStyle w:val="TAL"/>
              <w:rPr>
                <w:sz w:val="16"/>
                <w:szCs w:val="16"/>
              </w:rPr>
            </w:pPr>
            <w:r w:rsidRPr="00200F35">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200F35" w:rsidRDefault="00CB51F7" w:rsidP="00CB51F7">
            <w:pPr>
              <w:pStyle w:val="TAC"/>
              <w:rPr>
                <w:sz w:val="16"/>
                <w:szCs w:val="16"/>
              </w:rPr>
            </w:pPr>
            <w:r w:rsidRPr="00200F35">
              <w:rPr>
                <w:sz w:val="16"/>
                <w:szCs w:val="16"/>
              </w:rPr>
              <w:t>17.6.0</w:t>
            </w:r>
          </w:p>
        </w:tc>
      </w:tr>
      <w:tr w:rsidR="00075FCA" w:rsidRPr="00B02A0B" w14:paraId="3C0B97B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200F35" w:rsidRDefault="00075FCA" w:rsidP="00075FCA">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200F35" w:rsidRDefault="00075FCA" w:rsidP="00075FCA">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200F35" w:rsidRDefault="00075FCA" w:rsidP="00075FCA">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200F35" w:rsidRDefault="00075FCA" w:rsidP="00075FCA">
            <w:pPr>
              <w:pStyle w:val="TAL"/>
              <w:rPr>
                <w:sz w:val="16"/>
                <w:szCs w:val="16"/>
              </w:rPr>
            </w:pPr>
            <w:r w:rsidRPr="00200F35">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200F35" w:rsidRDefault="00075FCA" w:rsidP="00075FCA">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200F35" w:rsidRDefault="00075FCA" w:rsidP="00075FCA">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200F35" w:rsidRDefault="00075FCA" w:rsidP="00075FCA">
            <w:pPr>
              <w:pStyle w:val="TAL"/>
              <w:rPr>
                <w:sz w:val="16"/>
                <w:szCs w:val="16"/>
              </w:rPr>
            </w:pPr>
            <w:r w:rsidRPr="00200F35">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200F35" w:rsidRDefault="00075FCA" w:rsidP="00075FCA">
            <w:pPr>
              <w:pStyle w:val="TAC"/>
              <w:rPr>
                <w:sz w:val="16"/>
                <w:szCs w:val="16"/>
              </w:rPr>
            </w:pPr>
            <w:r w:rsidRPr="00200F35">
              <w:rPr>
                <w:sz w:val="16"/>
                <w:szCs w:val="16"/>
              </w:rPr>
              <w:t>17.6.0</w:t>
            </w:r>
          </w:p>
        </w:tc>
      </w:tr>
      <w:tr w:rsidR="00F71C89" w:rsidRPr="00B02A0B" w14:paraId="3C8A704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200F35" w:rsidRDefault="00F71C89"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200F35" w:rsidRDefault="00F71C89"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200F35" w:rsidRDefault="00F71C89"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200F35" w:rsidRDefault="00F71C89" w:rsidP="00F71C89">
            <w:pPr>
              <w:pStyle w:val="TAL"/>
              <w:rPr>
                <w:sz w:val="16"/>
                <w:szCs w:val="16"/>
              </w:rPr>
            </w:pPr>
            <w:r w:rsidRPr="00200F35">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200F35" w:rsidRDefault="00F71C89" w:rsidP="00F71C89">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200F35" w:rsidRDefault="00F71C89"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200F35" w:rsidRDefault="00F71C89" w:rsidP="00F71C89">
            <w:pPr>
              <w:pStyle w:val="TAL"/>
              <w:rPr>
                <w:sz w:val="16"/>
                <w:szCs w:val="16"/>
              </w:rPr>
            </w:pPr>
            <w:r w:rsidRPr="00200F35">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200F35" w:rsidRDefault="00F71C89" w:rsidP="00F71C89">
            <w:pPr>
              <w:pStyle w:val="TAC"/>
              <w:rPr>
                <w:sz w:val="16"/>
                <w:szCs w:val="16"/>
              </w:rPr>
            </w:pPr>
            <w:r w:rsidRPr="00200F35">
              <w:rPr>
                <w:sz w:val="16"/>
                <w:szCs w:val="16"/>
              </w:rPr>
              <w:t>17.6.0</w:t>
            </w:r>
          </w:p>
        </w:tc>
      </w:tr>
      <w:tr w:rsidR="008F17E5" w:rsidRPr="00B02A0B" w14:paraId="5490DD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200F35" w:rsidRDefault="008F17E5" w:rsidP="00F71C89">
            <w:pPr>
              <w:pStyle w:val="TAC"/>
              <w:rPr>
                <w:sz w:val="16"/>
                <w:szCs w:val="16"/>
              </w:rPr>
            </w:pPr>
            <w:r w:rsidRPr="00200F35">
              <w:rPr>
                <w:sz w:val="16"/>
                <w:szCs w:val="16"/>
              </w:rPr>
              <w:t>2022-</w:t>
            </w:r>
            <w:r w:rsidR="00885A27" w:rsidRPr="00200F35">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200F35" w:rsidRDefault="008F17E5" w:rsidP="00F71C8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200F35" w:rsidRDefault="008F17E5" w:rsidP="00F71C89">
            <w:pPr>
              <w:pStyle w:val="TAC"/>
              <w:rPr>
                <w:sz w:val="16"/>
                <w:szCs w:val="16"/>
              </w:rPr>
            </w:pPr>
            <w:r w:rsidRPr="00200F35">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200F35" w:rsidRDefault="008F17E5" w:rsidP="00F71C89">
            <w:pPr>
              <w:pStyle w:val="TAL"/>
              <w:rPr>
                <w:sz w:val="16"/>
                <w:szCs w:val="16"/>
              </w:rPr>
            </w:pPr>
            <w:r w:rsidRPr="00200F35">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200F35" w:rsidRDefault="008F17E5" w:rsidP="00F71C89">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200F35" w:rsidRDefault="008F17E5" w:rsidP="00F71C8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200F35" w:rsidRDefault="008F17E5" w:rsidP="00F71C89">
            <w:pPr>
              <w:pStyle w:val="TAL"/>
              <w:rPr>
                <w:sz w:val="16"/>
                <w:szCs w:val="16"/>
              </w:rPr>
            </w:pPr>
            <w:r w:rsidRPr="00200F35">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200F35" w:rsidRDefault="008F17E5" w:rsidP="00F71C89">
            <w:pPr>
              <w:pStyle w:val="TAC"/>
              <w:rPr>
                <w:sz w:val="16"/>
                <w:szCs w:val="16"/>
              </w:rPr>
            </w:pPr>
            <w:r w:rsidRPr="00200F35">
              <w:rPr>
                <w:sz w:val="16"/>
                <w:szCs w:val="16"/>
              </w:rPr>
              <w:t>17.6.0</w:t>
            </w:r>
          </w:p>
        </w:tc>
      </w:tr>
      <w:tr w:rsidR="00885A27" w:rsidRPr="00B02A0B" w14:paraId="5F2B1FAC"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200F35" w:rsidRDefault="00885A27" w:rsidP="00885A27">
            <w:pPr>
              <w:pStyle w:val="TAC"/>
              <w:rPr>
                <w:sz w:val="16"/>
                <w:szCs w:val="16"/>
              </w:rPr>
            </w:pPr>
            <w:r w:rsidRPr="00200F35">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200F35" w:rsidRDefault="00885A27" w:rsidP="00885A27">
            <w:pPr>
              <w:pStyle w:val="TAL"/>
              <w:rPr>
                <w:sz w:val="16"/>
                <w:szCs w:val="16"/>
              </w:rPr>
            </w:pPr>
            <w:r w:rsidRPr="00200F35">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200F35" w:rsidRDefault="00885A27" w:rsidP="00885A2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200F35" w:rsidRDefault="00885A27" w:rsidP="00885A27">
            <w:pPr>
              <w:pStyle w:val="TAL"/>
              <w:rPr>
                <w:sz w:val="16"/>
                <w:szCs w:val="16"/>
              </w:rPr>
            </w:pPr>
            <w:r w:rsidRPr="00200F35">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200F35" w:rsidRDefault="00885A27" w:rsidP="00885A27">
            <w:pPr>
              <w:pStyle w:val="TAC"/>
              <w:rPr>
                <w:sz w:val="16"/>
                <w:szCs w:val="16"/>
              </w:rPr>
            </w:pPr>
            <w:r w:rsidRPr="00200F35">
              <w:rPr>
                <w:sz w:val="16"/>
                <w:szCs w:val="16"/>
              </w:rPr>
              <w:t>17.6.0</w:t>
            </w:r>
          </w:p>
        </w:tc>
      </w:tr>
      <w:tr w:rsidR="00885A27" w:rsidRPr="00B02A0B" w14:paraId="4A420ED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200F35" w:rsidRDefault="00885A27"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200F35" w:rsidRDefault="00885A27"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200F35" w:rsidRDefault="00885A27" w:rsidP="00885A27">
            <w:pPr>
              <w:pStyle w:val="TAC"/>
              <w:rPr>
                <w:sz w:val="16"/>
                <w:szCs w:val="16"/>
              </w:rPr>
            </w:pPr>
            <w:r w:rsidRPr="00200F35">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200F35" w:rsidRDefault="00885A27" w:rsidP="00885A27">
            <w:pPr>
              <w:pStyle w:val="TAL"/>
              <w:rPr>
                <w:sz w:val="16"/>
                <w:szCs w:val="16"/>
              </w:rPr>
            </w:pPr>
            <w:r w:rsidRPr="00200F35">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200F35" w:rsidRDefault="00885A27"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200F35" w:rsidRDefault="00885A27" w:rsidP="00885A2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200F35" w:rsidRDefault="00885A27" w:rsidP="00885A27">
            <w:pPr>
              <w:pStyle w:val="TAL"/>
              <w:rPr>
                <w:sz w:val="16"/>
                <w:szCs w:val="16"/>
              </w:rPr>
            </w:pPr>
            <w:r w:rsidRPr="00200F35">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200F35" w:rsidRDefault="00885A27" w:rsidP="00885A27">
            <w:pPr>
              <w:pStyle w:val="TAC"/>
              <w:rPr>
                <w:sz w:val="16"/>
                <w:szCs w:val="16"/>
              </w:rPr>
            </w:pPr>
            <w:r w:rsidRPr="00200F35">
              <w:rPr>
                <w:sz w:val="16"/>
                <w:szCs w:val="16"/>
              </w:rPr>
              <w:t>17.6.0</w:t>
            </w:r>
          </w:p>
        </w:tc>
      </w:tr>
      <w:tr w:rsidR="00AA53D5" w:rsidRPr="00B02A0B" w14:paraId="365EB30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200F35" w:rsidRDefault="00AA53D5" w:rsidP="00885A2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200F35" w:rsidRDefault="00AA53D5" w:rsidP="00885A2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200F35" w:rsidRDefault="00AA53D5" w:rsidP="00885A2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200F35" w:rsidRDefault="00AA53D5" w:rsidP="00885A27">
            <w:pPr>
              <w:pStyle w:val="TAL"/>
              <w:rPr>
                <w:sz w:val="16"/>
                <w:szCs w:val="16"/>
              </w:rPr>
            </w:pPr>
            <w:r w:rsidRPr="00200F35">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200F35" w:rsidRDefault="00AA53D5" w:rsidP="00885A27">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200F35" w:rsidRDefault="00AA53D5" w:rsidP="00885A2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200F35" w:rsidRDefault="00AA53D5" w:rsidP="00885A27">
            <w:pPr>
              <w:pStyle w:val="TAL"/>
              <w:rPr>
                <w:sz w:val="16"/>
                <w:szCs w:val="16"/>
              </w:rPr>
            </w:pPr>
            <w:r w:rsidRPr="00200F35">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200F35" w:rsidRDefault="00AA53D5" w:rsidP="00885A27">
            <w:pPr>
              <w:pStyle w:val="TAC"/>
              <w:rPr>
                <w:sz w:val="16"/>
                <w:szCs w:val="16"/>
              </w:rPr>
            </w:pPr>
            <w:r w:rsidRPr="00200F35">
              <w:rPr>
                <w:sz w:val="16"/>
                <w:szCs w:val="16"/>
              </w:rPr>
              <w:t>17.6.0</w:t>
            </w:r>
          </w:p>
        </w:tc>
      </w:tr>
      <w:tr w:rsidR="00481930" w:rsidRPr="00B02A0B" w14:paraId="723CCC1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200F35" w:rsidRDefault="00481930" w:rsidP="00481930">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200F35" w:rsidRDefault="00481930" w:rsidP="00481930">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200F35" w:rsidRDefault="00481930" w:rsidP="00481930">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200F35" w:rsidRDefault="00481930" w:rsidP="00481930">
            <w:pPr>
              <w:pStyle w:val="TAL"/>
              <w:rPr>
                <w:sz w:val="16"/>
                <w:szCs w:val="16"/>
              </w:rPr>
            </w:pPr>
            <w:r w:rsidRPr="00200F35">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200F35" w:rsidRDefault="00481930" w:rsidP="00481930">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200F35" w:rsidRDefault="00481930" w:rsidP="00481930">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200F35" w:rsidRDefault="00481930" w:rsidP="00481930">
            <w:pPr>
              <w:pStyle w:val="TAL"/>
              <w:rPr>
                <w:sz w:val="16"/>
                <w:szCs w:val="16"/>
              </w:rPr>
            </w:pPr>
            <w:r w:rsidRPr="00200F35">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200F35" w:rsidRDefault="00481930" w:rsidP="00481930">
            <w:pPr>
              <w:pStyle w:val="TAC"/>
              <w:rPr>
                <w:sz w:val="16"/>
                <w:szCs w:val="16"/>
              </w:rPr>
            </w:pPr>
            <w:r w:rsidRPr="00200F35">
              <w:rPr>
                <w:sz w:val="16"/>
                <w:szCs w:val="16"/>
              </w:rPr>
              <w:t>17.6.0</w:t>
            </w:r>
          </w:p>
        </w:tc>
      </w:tr>
      <w:tr w:rsidR="00AF4277" w:rsidRPr="00B02A0B" w14:paraId="0F01B5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200F35" w:rsidRDefault="00AF4277"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200F35" w:rsidRDefault="00AF4277"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200F35" w:rsidRDefault="00AF4277" w:rsidP="00AF4277">
            <w:pPr>
              <w:pStyle w:val="TAC"/>
              <w:rPr>
                <w:sz w:val="16"/>
                <w:szCs w:val="16"/>
              </w:rPr>
            </w:pPr>
            <w:r w:rsidRPr="00200F35">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200F35" w:rsidRDefault="00AF4277" w:rsidP="00AF4277">
            <w:pPr>
              <w:pStyle w:val="TAL"/>
              <w:rPr>
                <w:sz w:val="16"/>
                <w:szCs w:val="16"/>
              </w:rPr>
            </w:pPr>
            <w:r w:rsidRPr="00200F35">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200F35" w:rsidRDefault="00AF4277"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200F35" w:rsidRDefault="00AF4277" w:rsidP="00AF427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200F35" w:rsidRDefault="00AF4277" w:rsidP="00AF4277">
            <w:pPr>
              <w:pStyle w:val="TAL"/>
              <w:rPr>
                <w:sz w:val="16"/>
                <w:szCs w:val="16"/>
              </w:rPr>
            </w:pPr>
            <w:r w:rsidRPr="00200F35">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200F35" w:rsidRDefault="00AF4277" w:rsidP="00AF4277">
            <w:pPr>
              <w:pStyle w:val="TAC"/>
              <w:rPr>
                <w:sz w:val="16"/>
                <w:szCs w:val="16"/>
              </w:rPr>
            </w:pPr>
            <w:r w:rsidRPr="00200F35">
              <w:rPr>
                <w:sz w:val="16"/>
                <w:szCs w:val="16"/>
              </w:rPr>
              <w:t>17.6.0</w:t>
            </w:r>
          </w:p>
        </w:tc>
      </w:tr>
      <w:tr w:rsidR="002E24C3" w:rsidRPr="00B02A0B" w14:paraId="2EDF5F9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200F35" w:rsidRDefault="002E24C3" w:rsidP="00AF427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200F35" w:rsidRDefault="002E24C3" w:rsidP="00AF427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200F35" w:rsidRDefault="002E24C3" w:rsidP="00AF427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200F35" w:rsidRDefault="002E24C3" w:rsidP="00AF4277">
            <w:pPr>
              <w:pStyle w:val="TAL"/>
              <w:rPr>
                <w:sz w:val="16"/>
                <w:szCs w:val="16"/>
              </w:rPr>
            </w:pPr>
            <w:r w:rsidRPr="00200F35">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200F35" w:rsidRDefault="002E24C3" w:rsidP="00AF427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200F35" w:rsidRDefault="002E24C3" w:rsidP="00AF427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200F35" w:rsidRDefault="002E24C3" w:rsidP="00AF4277">
            <w:pPr>
              <w:pStyle w:val="TAL"/>
              <w:rPr>
                <w:sz w:val="16"/>
                <w:szCs w:val="16"/>
              </w:rPr>
            </w:pPr>
            <w:r w:rsidRPr="00200F35">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200F35" w:rsidRDefault="002E24C3" w:rsidP="00AF4277">
            <w:pPr>
              <w:pStyle w:val="TAC"/>
              <w:rPr>
                <w:sz w:val="16"/>
                <w:szCs w:val="16"/>
              </w:rPr>
            </w:pPr>
            <w:r w:rsidRPr="00200F35">
              <w:rPr>
                <w:sz w:val="16"/>
                <w:szCs w:val="16"/>
              </w:rPr>
              <w:t>17.6.0</w:t>
            </w:r>
          </w:p>
        </w:tc>
      </w:tr>
      <w:tr w:rsidR="008370C7" w:rsidRPr="00B02A0B" w14:paraId="678DA4A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200F35" w:rsidRDefault="008370C7" w:rsidP="008370C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200F35" w:rsidRDefault="008370C7" w:rsidP="008370C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200F35" w:rsidRDefault="008370C7" w:rsidP="008370C7">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200F35" w:rsidRDefault="008370C7" w:rsidP="008370C7">
            <w:pPr>
              <w:pStyle w:val="TAL"/>
              <w:rPr>
                <w:sz w:val="16"/>
                <w:szCs w:val="16"/>
              </w:rPr>
            </w:pPr>
            <w:r w:rsidRPr="00200F35">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200F35" w:rsidRDefault="008370C7" w:rsidP="008370C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200F35" w:rsidRDefault="008370C7" w:rsidP="008370C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200F35" w:rsidRDefault="008370C7" w:rsidP="008370C7">
            <w:pPr>
              <w:pStyle w:val="TAL"/>
              <w:rPr>
                <w:sz w:val="16"/>
                <w:szCs w:val="16"/>
              </w:rPr>
            </w:pPr>
            <w:r w:rsidRPr="00200F35">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200F35" w:rsidRDefault="008370C7" w:rsidP="008370C7">
            <w:pPr>
              <w:pStyle w:val="TAC"/>
              <w:rPr>
                <w:sz w:val="16"/>
                <w:szCs w:val="16"/>
              </w:rPr>
            </w:pPr>
            <w:r w:rsidRPr="00200F35">
              <w:rPr>
                <w:sz w:val="16"/>
                <w:szCs w:val="16"/>
              </w:rPr>
              <w:t>17.6.0</w:t>
            </w:r>
          </w:p>
        </w:tc>
      </w:tr>
      <w:tr w:rsidR="00ED7703" w:rsidRPr="00B02A0B" w14:paraId="2A73EE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200F35" w:rsidRDefault="00ED7703" w:rsidP="00ED770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200F35" w:rsidRDefault="00ED7703" w:rsidP="00ED770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200F35" w:rsidRDefault="00ED7703" w:rsidP="00ED770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200F35" w:rsidRDefault="00ED7703" w:rsidP="00ED7703">
            <w:pPr>
              <w:pStyle w:val="TAL"/>
              <w:rPr>
                <w:sz w:val="16"/>
                <w:szCs w:val="16"/>
              </w:rPr>
            </w:pPr>
            <w:r w:rsidRPr="00200F35">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200F35" w:rsidRDefault="00ED7703" w:rsidP="00ED770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200F35" w:rsidRDefault="00ED7703" w:rsidP="00ED7703">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200F35" w:rsidRDefault="00ED7703" w:rsidP="00ED7703">
            <w:pPr>
              <w:pStyle w:val="TAL"/>
              <w:rPr>
                <w:sz w:val="16"/>
                <w:szCs w:val="16"/>
              </w:rPr>
            </w:pPr>
            <w:r w:rsidRPr="00200F35">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200F35" w:rsidRDefault="00ED7703" w:rsidP="00ED7703">
            <w:pPr>
              <w:pStyle w:val="TAC"/>
              <w:rPr>
                <w:sz w:val="16"/>
                <w:szCs w:val="16"/>
              </w:rPr>
            </w:pPr>
            <w:r w:rsidRPr="00200F35">
              <w:rPr>
                <w:sz w:val="16"/>
                <w:szCs w:val="16"/>
              </w:rPr>
              <w:t>17.6.0</w:t>
            </w:r>
          </w:p>
        </w:tc>
      </w:tr>
      <w:tr w:rsidR="00393A26" w:rsidRPr="00B02A0B" w14:paraId="6869FE0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200F35" w:rsidRDefault="00393A26" w:rsidP="00393A26">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200F35" w:rsidRDefault="00393A26" w:rsidP="00393A26">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200F35" w:rsidRDefault="00393A26" w:rsidP="00393A26">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200F35" w:rsidRDefault="00393A26" w:rsidP="00393A26">
            <w:pPr>
              <w:pStyle w:val="TAL"/>
              <w:rPr>
                <w:sz w:val="16"/>
                <w:szCs w:val="16"/>
              </w:rPr>
            </w:pPr>
            <w:r w:rsidRPr="00200F35">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200F35" w:rsidRDefault="00393A26" w:rsidP="00393A26">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200F35" w:rsidRDefault="00393A26" w:rsidP="00393A26">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200F35" w:rsidRDefault="00393A26" w:rsidP="00393A26">
            <w:pPr>
              <w:pStyle w:val="TAL"/>
              <w:rPr>
                <w:sz w:val="16"/>
                <w:szCs w:val="16"/>
              </w:rPr>
            </w:pPr>
            <w:r w:rsidRPr="00200F35">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200F35" w:rsidRDefault="00393A26" w:rsidP="00393A26">
            <w:pPr>
              <w:pStyle w:val="TAC"/>
              <w:rPr>
                <w:sz w:val="16"/>
                <w:szCs w:val="16"/>
              </w:rPr>
            </w:pPr>
            <w:r w:rsidRPr="00200F35">
              <w:rPr>
                <w:sz w:val="16"/>
                <w:szCs w:val="16"/>
              </w:rPr>
              <w:t>17.6.0</w:t>
            </w:r>
          </w:p>
        </w:tc>
      </w:tr>
      <w:tr w:rsidR="005768F3" w:rsidRPr="00B02A0B" w14:paraId="678DA1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200F35" w:rsidRDefault="005768F3" w:rsidP="005768F3">
            <w:pPr>
              <w:pStyle w:val="TAL"/>
              <w:rPr>
                <w:sz w:val="16"/>
                <w:szCs w:val="16"/>
              </w:rPr>
            </w:pPr>
            <w:r w:rsidRPr="00200F35">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200F35" w:rsidRDefault="005768F3" w:rsidP="005768F3">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200F35" w:rsidRDefault="005768F3" w:rsidP="005768F3">
            <w:pPr>
              <w:pStyle w:val="TAL"/>
              <w:rPr>
                <w:sz w:val="16"/>
                <w:szCs w:val="16"/>
              </w:rPr>
            </w:pPr>
            <w:r w:rsidRPr="00200F35">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200F35" w:rsidRDefault="005768F3" w:rsidP="005768F3">
            <w:pPr>
              <w:pStyle w:val="TAC"/>
              <w:rPr>
                <w:sz w:val="16"/>
                <w:szCs w:val="16"/>
              </w:rPr>
            </w:pPr>
            <w:r w:rsidRPr="00200F35">
              <w:rPr>
                <w:sz w:val="16"/>
                <w:szCs w:val="16"/>
              </w:rPr>
              <w:t>17.6.0</w:t>
            </w:r>
          </w:p>
        </w:tc>
      </w:tr>
      <w:tr w:rsidR="005768F3" w:rsidRPr="00B02A0B" w14:paraId="547512F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200F35" w:rsidRDefault="005768F3" w:rsidP="005768F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200F35" w:rsidRDefault="005768F3" w:rsidP="005768F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200F35" w:rsidRDefault="005768F3" w:rsidP="005768F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200F35" w:rsidRDefault="005768F3" w:rsidP="005768F3">
            <w:pPr>
              <w:pStyle w:val="TAL"/>
              <w:rPr>
                <w:sz w:val="16"/>
                <w:szCs w:val="16"/>
              </w:rPr>
            </w:pPr>
            <w:r w:rsidRPr="00200F35">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200F35" w:rsidRDefault="005768F3" w:rsidP="005768F3">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200F35" w:rsidRDefault="005768F3" w:rsidP="005768F3">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200F35" w:rsidRDefault="005768F3" w:rsidP="005768F3">
            <w:pPr>
              <w:pStyle w:val="TAL"/>
              <w:rPr>
                <w:sz w:val="16"/>
                <w:szCs w:val="16"/>
              </w:rPr>
            </w:pPr>
            <w:r w:rsidRPr="00200F35">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200F35" w:rsidRDefault="005768F3" w:rsidP="005768F3">
            <w:pPr>
              <w:pStyle w:val="TAC"/>
              <w:rPr>
                <w:sz w:val="16"/>
                <w:szCs w:val="16"/>
              </w:rPr>
            </w:pPr>
            <w:r w:rsidRPr="00200F35">
              <w:rPr>
                <w:sz w:val="16"/>
                <w:szCs w:val="16"/>
              </w:rPr>
              <w:t>17.6.0</w:t>
            </w:r>
          </w:p>
        </w:tc>
      </w:tr>
      <w:tr w:rsidR="009E16A9" w:rsidRPr="00B02A0B" w14:paraId="0FD3F0D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200F35" w:rsidRDefault="009E16A9" w:rsidP="009E16A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200F35" w:rsidRDefault="009E16A9" w:rsidP="009E16A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200F35" w:rsidRDefault="009E16A9" w:rsidP="009E16A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200F35" w:rsidRDefault="009E16A9" w:rsidP="009E16A9">
            <w:pPr>
              <w:pStyle w:val="TAL"/>
              <w:rPr>
                <w:sz w:val="16"/>
                <w:szCs w:val="16"/>
              </w:rPr>
            </w:pPr>
            <w:r w:rsidRPr="00200F35">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200F35" w:rsidRDefault="009E16A9" w:rsidP="009E16A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200F35" w:rsidRDefault="009E16A9" w:rsidP="009E16A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200F35" w:rsidRDefault="009E16A9" w:rsidP="009E16A9">
            <w:pPr>
              <w:pStyle w:val="TAL"/>
              <w:rPr>
                <w:sz w:val="16"/>
                <w:szCs w:val="16"/>
              </w:rPr>
            </w:pPr>
            <w:r w:rsidRPr="00200F35">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200F35" w:rsidRDefault="009E16A9" w:rsidP="009E16A9">
            <w:pPr>
              <w:pStyle w:val="TAC"/>
              <w:rPr>
                <w:sz w:val="16"/>
                <w:szCs w:val="16"/>
              </w:rPr>
            </w:pPr>
            <w:r w:rsidRPr="00200F35">
              <w:rPr>
                <w:sz w:val="16"/>
                <w:szCs w:val="16"/>
              </w:rPr>
              <w:t>17.6.0</w:t>
            </w:r>
          </w:p>
        </w:tc>
      </w:tr>
      <w:tr w:rsidR="002563F9" w:rsidRPr="00B02A0B" w14:paraId="77232F56"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200F35" w:rsidRDefault="002563F9"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200F35" w:rsidRDefault="002563F9"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200F35" w:rsidRDefault="002563F9"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200F35" w:rsidRDefault="002563F9" w:rsidP="002563F9">
            <w:pPr>
              <w:pStyle w:val="TAL"/>
              <w:rPr>
                <w:sz w:val="16"/>
                <w:szCs w:val="16"/>
              </w:rPr>
            </w:pPr>
            <w:r w:rsidRPr="00200F35">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200F35" w:rsidRDefault="002563F9"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200F35" w:rsidRDefault="002563F9"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200F35" w:rsidRDefault="002563F9" w:rsidP="002563F9">
            <w:pPr>
              <w:pStyle w:val="TAL"/>
              <w:rPr>
                <w:sz w:val="16"/>
                <w:szCs w:val="16"/>
              </w:rPr>
            </w:pPr>
            <w:r w:rsidRPr="00200F35">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200F35" w:rsidRDefault="002563F9" w:rsidP="002563F9">
            <w:pPr>
              <w:pStyle w:val="TAC"/>
              <w:rPr>
                <w:sz w:val="16"/>
                <w:szCs w:val="16"/>
              </w:rPr>
            </w:pPr>
            <w:r w:rsidRPr="00200F35">
              <w:rPr>
                <w:sz w:val="16"/>
                <w:szCs w:val="16"/>
              </w:rPr>
              <w:t>17.6.0</w:t>
            </w:r>
          </w:p>
        </w:tc>
      </w:tr>
      <w:tr w:rsidR="00FB1DE7" w:rsidRPr="00B02A0B" w14:paraId="5550455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200F35" w:rsidRDefault="00FB1DE7" w:rsidP="002563F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200F35" w:rsidRDefault="00FB1DE7" w:rsidP="002563F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200F35" w:rsidRDefault="00FB1DE7" w:rsidP="002563F9">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200F35" w:rsidRDefault="00FB1DE7" w:rsidP="002563F9">
            <w:pPr>
              <w:pStyle w:val="TAL"/>
              <w:rPr>
                <w:sz w:val="16"/>
                <w:szCs w:val="16"/>
              </w:rPr>
            </w:pPr>
            <w:r w:rsidRPr="00200F35">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200F35" w:rsidRDefault="00FB1DE7" w:rsidP="002563F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200F35" w:rsidRDefault="00FB1DE7" w:rsidP="002563F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200F35" w:rsidRDefault="00FB1DE7" w:rsidP="002563F9">
            <w:pPr>
              <w:pStyle w:val="TAL"/>
              <w:rPr>
                <w:sz w:val="16"/>
                <w:szCs w:val="16"/>
              </w:rPr>
            </w:pPr>
            <w:r w:rsidRPr="00200F35">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200F35" w:rsidRDefault="00FB1DE7" w:rsidP="002563F9">
            <w:pPr>
              <w:pStyle w:val="TAC"/>
              <w:rPr>
                <w:sz w:val="16"/>
                <w:szCs w:val="16"/>
              </w:rPr>
            </w:pPr>
            <w:r w:rsidRPr="00200F35">
              <w:rPr>
                <w:sz w:val="16"/>
                <w:szCs w:val="16"/>
              </w:rPr>
              <w:t>17.6.0</w:t>
            </w:r>
          </w:p>
        </w:tc>
      </w:tr>
      <w:tr w:rsidR="00EF5464" w:rsidRPr="00B02A0B" w14:paraId="31A2DD60"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200F35" w:rsidRDefault="00EF5464" w:rsidP="00EF5464">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200F35" w:rsidRDefault="00EF5464" w:rsidP="00EF5464">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200F35" w:rsidRDefault="00EF5464" w:rsidP="00EF5464">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200F35" w:rsidRDefault="00EF5464" w:rsidP="00EF5464">
            <w:pPr>
              <w:pStyle w:val="TAL"/>
              <w:rPr>
                <w:sz w:val="16"/>
                <w:szCs w:val="16"/>
              </w:rPr>
            </w:pPr>
            <w:r w:rsidRPr="00200F35">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200F35" w:rsidRDefault="00EF5464" w:rsidP="00EF5464">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200F35" w:rsidRDefault="00EF5464" w:rsidP="00EF5464">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200F35" w:rsidRDefault="00EF5464" w:rsidP="00EF5464">
            <w:pPr>
              <w:pStyle w:val="TAL"/>
              <w:rPr>
                <w:sz w:val="16"/>
                <w:szCs w:val="16"/>
              </w:rPr>
            </w:pPr>
            <w:r w:rsidRPr="00200F35">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200F35" w:rsidRDefault="00EF5464" w:rsidP="00EF5464">
            <w:pPr>
              <w:pStyle w:val="TAC"/>
              <w:rPr>
                <w:sz w:val="16"/>
                <w:szCs w:val="16"/>
              </w:rPr>
            </w:pPr>
            <w:r w:rsidRPr="00200F35">
              <w:rPr>
                <w:sz w:val="16"/>
                <w:szCs w:val="16"/>
              </w:rPr>
              <w:t>17.6.0</w:t>
            </w:r>
          </w:p>
        </w:tc>
      </w:tr>
      <w:tr w:rsidR="00347C73" w:rsidRPr="00B02A0B" w14:paraId="1E22C8C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200F35" w:rsidRDefault="00347C73" w:rsidP="00347C73">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200F35" w:rsidRDefault="00347C73" w:rsidP="00347C73">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200F35" w:rsidRDefault="00347C73" w:rsidP="00347C73">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200F35" w:rsidRDefault="00347C73" w:rsidP="00347C73">
            <w:pPr>
              <w:pStyle w:val="TAL"/>
              <w:rPr>
                <w:sz w:val="16"/>
                <w:szCs w:val="16"/>
              </w:rPr>
            </w:pPr>
            <w:r w:rsidRPr="00200F35">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200F35" w:rsidRDefault="00347C73" w:rsidP="00347C73">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200F35" w:rsidRDefault="00347C73" w:rsidP="00347C73">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200F35" w:rsidRDefault="00347C73" w:rsidP="00347C73">
            <w:pPr>
              <w:pStyle w:val="TAL"/>
              <w:rPr>
                <w:sz w:val="16"/>
                <w:szCs w:val="16"/>
              </w:rPr>
            </w:pPr>
            <w:r w:rsidRPr="00200F35">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200F35" w:rsidRDefault="00347C73" w:rsidP="00347C73">
            <w:pPr>
              <w:pStyle w:val="TAC"/>
              <w:rPr>
                <w:sz w:val="16"/>
                <w:szCs w:val="16"/>
              </w:rPr>
            </w:pPr>
            <w:r w:rsidRPr="00200F35">
              <w:rPr>
                <w:sz w:val="16"/>
                <w:szCs w:val="16"/>
              </w:rPr>
              <w:t>17.6.0</w:t>
            </w:r>
          </w:p>
        </w:tc>
      </w:tr>
      <w:tr w:rsidR="00605F3D" w:rsidRPr="00B02A0B" w14:paraId="0D32D22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200F35" w:rsidRDefault="00605F3D" w:rsidP="00605F3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200F35" w:rsidRDefault="00605F3D" w:rsidP="00605F3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200F35" w:rsidRDefault="00605F3D" w:rsidP="00605F3D">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200F35" w:rsidRDefault="00605F3D" w:rsidP="00605F3D">
            <w:pPr>
              <w:pStyle w:val="TAL"/>
              <w:rPr>
                <w:sz w:val="16"/>
                <w:szCs w:val="16"/>
              </w:rPr>
            </w:pPr>
            <w:r w:rsidRPr="00200F35">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200F35" w:rsidRDefault="00605F3D" w:rsidP="00605F3D">
            <w:pPr>
              <w:pStyle w:val="TAR"/>
              <w:rPr>
                <w:sz w:val="16"/>
                <w:szCs w:val="16"/>
              </w:rPr>
            </w:pPr>
            <w:r w:rsidRPr="00200F3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200F35" w:rsidRDefault="00605F3D" w:rsidP="00605F3D">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200F35" w:rsidRDefault="00605F3D" w:rsidP="00605F3D">
            <w:pPr>
              <w:pStyle w:val="TAL"/>
              <w:rPr>
                <w:sz w:val="16"/>
                <w:szCs w:val="16"/>
              </w:rPr>
            </w:pPr>
            <w:r w:rsidRPr="00200F35">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200F35" w:rsidRDefault="00605F3D" w:rsidP="00605F3D">
            <w:pPr>
              <w:pStyle w:val="TAC"/>
              <w:rPr>
                <w:sz w:val="16"/>
                <w:szCs w:val="16"/>
              </w:rPr>
            </w:pPr>
            <w:r w:rsidRPr="00200F35">
              <w:rPr>
                <w:sz w:val="16"/>
                <w:szCs w:val="16"/>
              </w:rPr>
              <w:t>17.6.0</w:t>
            </w:r>
          </w:p>
        </w:tc>
      </w:tr>
      <w:tr w:rsidR="00F62E58" w:rsidRPr="00B02A0B" w14:paraId="4ABDD21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200F35" w:rsidRDefault="00F62E58" w:rsidP="00F62E58">
            <w:pPr>
              <w:pStyle w:val="TAL"/>
              <w:rPr>
                <w:sz w:val="16"/>
                <w:szCs w:val="16"/>
              </w:rPr>
            </w:pPr>
            <w:r w:rsidRPr="00200F35">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200F35" w:rsidRDefault="00F62E58" w:rsidP="00F62E58">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200F35" w:rsidRDefault="00F62E58" w:rsidP="00F62E58">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200F35" w:rsidRDefault="00F62E58" w:rsidP="00F62E58">
            <w:pPr>
              <w:pStyle w:val="TAL"/>
              <w:rPr>
                <w:sz w:val="16"/>
                <w:szCs w:val="16"/>
              </w:rPr>
            </w:pPr>
            <w:r w:rsidRPr="00200F35">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200F35" w:rsidRDefault="00F62E58" w:rsidP="00F62E58">
            <w:pPr>
              <w:pStyle w:val="TAC"/>
              <w:rPr>
                <w:sz w:val="16"/>
                <w:szCs w:val="16"/>
              </w:rPr>
            </w:pPr>
            <w:r w:rsidRPr="00200F35">
              <w:rPr>
                <w:sz w:val="16"/>
                <w:szCs w:val="16"/>
              </w:rPr>
              <w:t>17.6.0</w:t>
            </w:r>
          </w:p>
        </w:tc>
      </w:tr>
      <w:tr w:rsidR="00F62E58" w:rsidRPr="00B02A0B" w14:paraId="72BA736D"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200F35" w:rsidRDefault="00F62E58" w:rsidP="00F62E58">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200F35" w:rsidRDefault="00F62E58" w:rsidP="00F62E58">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200F35" w:rsidRDefault="00F62E58" w:rsidP="00F62E58">
            <w:pPr>
              <w:pStyle w:val="TAC"/>
              <w:rPr>
                <w:sz w:val="16"/>
                <w:szCs w:val="16"/>
              </w:rPr>
            </w:pPr>
            <w:r w:rsidRPr="00200F35">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200F35" w:rsidRDefault="00F62E58" w:rsidP="00F62E58">
            <w:pPr>
              <w:pStyle w:val="TAL"/>
              <w:rPr>
                <w:sz w:val="16"/>
                <w:szCs w:val="16"/>
              </w:rPr>
            </w:pPr>
            <w:r w:rsidRPr="00200F35">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200F35" w:rsidRDefault="00F62E58" w:rsidP="00F62E58">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200F35" w:rsidRDefault="00F62E58" w:rsidP="00F62E58">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200F35" w:rsidRDefault="00F62E58" w:rsidP="00F62E58">
            <w:pPr>
              <w:pStyle w:val="TAL"/>
              <w:rPr>
                <w:sz w:val="16"/>
                <w:szCs w:val="16"/>
              </w:rPr>
            </w:pPr>
            <w:r w:rsidRPr="00200F35">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200F35" w:rsidRDefault="00F62E58" w:rsidP="00F62E58">
            <w:pPr>
              <w:pStyle w:val="TAC"/>
              <w:rPr>
                <w:sz w:val="16"/>
                <w:szCs w:val="16"/>
              </w:rPr>
            </w:pPr>
            <w:r w:rsidRPr="00200F35">
              <w:rPr>
                <w:sz w:val="16"/>
                <w:szCs w:val="16"/>
              </w:rPr>
              <w:t>17.6.0</w:t>
            </w:r>
          </w:p>
        </w:tc>
      </w:tr>
      <w:tr w:rsidR="001227BD" w:rsidRPr="00B02A0B" w14:paraId="385609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200F35" w:rsidRDefault="001227BD"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200F35" w:rsidRDefault="001227BD"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200F35" w:rsidRDefault="001227BD"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200F35" w:rsidRDefault="001227BD" w:rsidP="001227BD">
            <w:pPr>
              <w:pStyle w:val="TAL"/>
              <w:rPr>
                <w:sz w:val="16"/>
                <w:szCs w:val="16"/>
              </w:rPr>
            </w:pPr>
            <w:r w:rsidRPr="00200F35">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200F35" w:rsidRDefault="001227BD"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200F35" w:rsidRDefault="001227BD"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200F35" w:rsidRDefault="001227BD" w:rsidP="001227BD">
            <w:pPr>
              <w:pStyle w:val="TAL"/>
              <w:rPr>
                <w:sz w:val="16"/>
                <w:szCs w:val="16"/>
              </w:rPr>
            </w:pPr>
            <w:r w:rsidRPr="00200F35">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200F35" w:rsidRDefault="001227BD" w:rsidP="001227BD">
            <w:pPr>
              <w:pStyle w:val="TAC"/>
              <w:rPr>
                <w:sz w:val="16"/>
                <w:szCs w:val="16"/>
              </w:rPr>
            </w:pPr>
            <w:r w:rsidRPr="00200F35">
              <w:rPr>
                <w:sz w:val="16"/>
                <w:szCs w:val="16"/>
              </w:rPr>
              <w:t>17.6.0</w:t>
            </w:r>
          </w:p>
        </w:tc>
      </w:tr>
      <w:tr w:rsidR="00941743" w:rsidRPr="00B02A0B" w14:paraId="5B5442E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200F35" w:rsidRDefault="00941743" w:rsidP="001227B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200F35" w:rsidRDefault="00941743" w:rsidP="001227B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200F35" w:rsidRDefault="00941743" w:rsidP="001227B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200F35" w:rsidRDefault="00941743" w:rsidP="001227BD">
            <w:pPr>
              <w:pStyle w:val="TAL"/>
              <w:rPr>
                <w:sz w:val="16"/>
                <w:szCs w:val="16"/>
              </w:rPr>
            </w:pPr>
            <w:r w:rsidRPr="00200F35">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200F35" w:rsidRDefault="00941743" w:rsidP="001227B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200F35" w:rsidRDefault="00941743" w:rsidP="001227B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200F35" w:rsidRDefault="00941743" w:rsidP="001227BD">
            <w:pPr>
              <w:pStyle w:val="TAL"/>
              <w:rPr>
                <w:sz w:val="16"/>
                <w:szCs w:val="16"/>
              </w:rPr>
            </w:pPr>
            <w:r w:rsidRPr="00200F35">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200F35" w:rsidRDefault="00941743" w:rsidP="001227BD">
            <w:pPr>
              <w:pStyle w:val="TAC"/>
              <w:rPr>
                <w:sz w:val="16"/>
                <w:szCs w:val="16"/>
              </w:rPr>
            </w:pPr>
            <w:r w:rsidRPr="00200F35">
              <w:rPr>
                <w:sz w:val="16"/>
                <w:szCs w:val="16"/>
              </w:rPr>
              <w:t>17.6.0</w:t>
            </w:r>
          </w:p>
        </w:tc>
      </w:tr>
      <w:tr w:rsidR="00FE0FC5" w:rsidRPr="00B02A0B" w14:paraId="715E82D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200F35" w:rsidRDefault="00FE0FC5" w:rsidP="00FE0FC5">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200F35" w:rsidRDefault="00FE0FC5" w:rsidP="00FE0FC5">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200F35" w:rsidRDefault="00FE0FC5" w:rsidP="00FE0FC5">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200F35" w:rsidRDefault="00FE0FC5" w:rsidP="00FE0FC5">
            <w:pPr>
              <w:pStyle w:val="TAL"/>
              <w:rPr>
                <w:sz w:val="16"/>
                <w:szCs w:val="16"/>
              </w:rPr>
            </w:pPr>
            <w:r w:rsidRPr="00200F35">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200F35" w:rsidRDefault="00FE0FC5" w:rsidP="00FE0FC5">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200F35" w:rsidRDefault="00FE0FC5" w:rsidP="00FE0FC5">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200F35" w:rsidRDefault="00FE0FC5" w:rsidP="00FE0FC5">
            <w:pPr>
              <w:pStyle w:val="TAL"/>
              <w:rPr>
                <w:sz w:val="16"/>
                <w:szCs w:val="16"/>
              </w:rPr>
            </w:pPr>
            <w:r w:rsidRPr="00200F35">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200F35" w:rsidRDefault="00FE0FC5" w:rsidP="00FE0FC5">
            <w:pPr>
              <w:pStyle w:val="TAC"/>
              <w:rPr>
                <w:sz w:val="16"/>
                <w:szCs w:val="16"/>
              </w:rPr>
            </w:pPr>
            <w:r w:rsidRPr="00200F35">
              <w:rPr>
                <w:sz w:val="16"/>
                <w:szCs w:val="16"/>
              </w:rPr>
              <w:t>17.6.0</w:t>
            </w:r>
          </w:p>
        </w:tc>
      </w:tr>
      <w:tr w:rsidR="006E6D7D" w:rsidRPr="00B02A0B" w14:paraId="69D0F7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200F35" w:rsidRDefault="006E6D7D" w:rsidP="006E6D7D">
            <w:pPr>
              <w:pStyle w:val="TAL"/>
              <w:rPr>
                <w:sz w:val="16"/>
                <w:szCs w:val="16"/>
              </w:rPr>
            </w:pPr>
            <w:r w:rsidRPr="00200F35">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200F35" w:rsidRDefault="006E6D7D" w:rsidP="006E6D7D">
            <w:pPr>
              <w:pStyle w:val="TAL"/>
              <w:rPr>
                <w:sz w:val="16"/>
                <w:szCs w:val="16"/>
              </w:rPr>
            </w:pPr>
            <w:r w:rsidRPr="00200F35">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200F35" w:rsidRDefault="006E6D7D" w:rsidP="006E6D7D">
            <w:pPr>
              <w:pStyle w:val="TAC"/>
              <w:rPr>
                <w:sz w:val="16"/>
                <w:szCs w:val="16"/>
              </w:rPr>
            </w:pPr>
            <w:r w:rsidRPr="00200F35">
              <w:rPr>
                <w:sz w:val="16"/>
                <w:szCs w:val="16"/>
              </w:rPr>
              <w:t>17.6.0</w:t>
            </w:r>
          </w:p>
        </w:tc>
      </w:tr>
      <w:tr w:rsidR="006E6D7D" w:rsidRPr="00B02A0B" w14:paraId="6EB5683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200F35" w:rsidRDefault="006E6D7D" w:rsidP="006E6D7D">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200F35" w:rsidRDefault="006E6D7D" w:rsidP="006E6D7D">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200F35" w:rsidRDefault="006E6D7D" w:rsidP="006E6D7D">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200F35" w:rsidRDefault="006E6D7D" w:rsidP="006E6D7D">
            <w:pPr>
              <w:pStyle w:val="TAL"/>
              <w:rPr>
                <w:sz w:val="16"/>
                <w:szCs w:val="16"/>
              </w:rPr>
            </w:pPr>
            <w:r w:rsidRPr="00200F35">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200F35" w:rsidRDefault="006E6D7D" w:rsidP="006E6D7D">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200F35" w:rsidRDefault="006E6D7D" w:rsidP="006E6D7D">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200F35" w:rsidRDefault="006E6D7D" w:rsidP="006E6D7D">
            <w:pPr>
              <w:pStyle w:val="TAL"/>
              <w:rPr>
                <w:sz w:val="16"/>
                <w:szCs w:val="16"/>
              </w:rPr>
            </w:pPr>
            <w:r w:rsidRPr="00200F35">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200F35" w:rsidRDefault="006E6D7D" w:rsidP="006E6D7D">
            <w:pPr>
              <w:pStyle w:val="TAC"/>
              <w:rPr>
                <w:sz w:val="16"/>
                <w:szCs w:val="16"/>
              </w:rPr>
            </w:pPr>
            <w:r w:rsidRPr="00200F35">
              <w:rPr>
                <w:sz w:val="16"/>
                <w:szCs w:val="16"/>
              </w:rPr>
              <w:t>17.6.0</w:t>
            </w:r>
          </w:p>
        </w:tc>
      </w:tr>
      <w:tr w:rsidR="006A6F37" w:rsidRPr="00B02A0B" w14:paraId="08744F6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200F35" w:rsidRDefault="006A6F37" w:rsidP="006A6F37">
            <w:pPr>
              <w:pStyle w:val="TAL"/>
              <w:rPr>
                <w:sz w:val="16"/>
                <w:szCs w:val="16"/>
              </w:rPr>
            </w:pPr>
            <w:r w:rsidRPr="00200F35">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200F35" w:rsidRDefault="006A6F37" w:rsidP="006A6F37">
            <w:pPr>
              <w:pStyle w:val="TAL"/>
              <w:rPr>
                <w:sz w:val="16"/>
                <w:szCs w:val="16"/>
              </w:rPr>
            </w:pPr>
            <w:r w:rsidRPr="00200F35">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200F35" w:rsidRDefault="006A6F37" w:rsidP="006A6F37">
            <w:pPr>
              <w:pStyle w:val="TAC"/>
              <w:rPr>
                <w:sz w:val="16"/>
                <w:szCs w:val="16"/>
              </w:rPr>
            </w:pPr>
            <w:r w:rsidRPr="00200F35">
              <w:rPr>
                <w:sz w:val="16"/>
                <w:szCs w:val="16"/>
              </w:rPr>
              <w:t>17.6.0</w:t>
            </w:r>
          </w:p>
        </w:tc>
      </w:tr>
      <w:tr w:rsidR="006A6F37" w:rsidRPr="00B02A0B" w14:paraId="171F028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200F35" w:rsidRDefault="006A6F37" w:rsidP="006A6F3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200F35" w:rsidRDefault="006A6F37" w:rsidP="006A6F3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200F35" w:rsidRDefault="006A6F37" w:rsidP="006A6F3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200F35" w:rsidRDefault="006A6F37" w:rsidP="006A6F37">
            <w:pPr>
              <w:pStyle w:val="TAL"/>
              <w:rPr>
                <w:sz w:val="16"/>
                <w:szCs w:val="16"/>
              </w:rPr>
            </w:pPr>
            <w:r w:rsidRPr="00200F35">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200F35" w:rsidRDefault="006A6F37" w:rsidP="006A6F3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200F35" w:rsidRDefault="006A6F37" w:rsidP="006A6F3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200F35" w:rsidRDefault="006A6F37" w:rsidP="006A6F37">
            <w:pPr>
              <w:pStyle w:val="TAL"/>
              <w:rPr>
                <w:sz w:val="16"/>
                <w:szCs w:val="16"/>
              </w:rPr>
            </w:pPr>
            <w:r w:rsidRPr="00200F35">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200F35" w:rsidRDefault="006A6F37" w:rsidP="006A6F37">
            <w:pPr>
              <w:pStyle w:val="TAC"/>
              <w:rPr>
                <w:sz w:val="16"/>
                <w:szCs w:val="16"/>
              </w:rPr>
            </w:pPr>
            <w:r w:rsidRPr="00200F35">
              <w:rPr>
                <w:sz w:val="16"/>
                <w:szCs w:val="16"/>
              </w:rPr>
              <w:t>17.6.0</w:t>
            </w:r>
          </w:p>
        </w:tc>
      </w:tr>
      <w:tr w:rsidR="00AA37F7" w:rsidRPr="00B02A0B" w14:paraId="6A4A4F3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200F35" w:rsidRDefault="00AA37F7" w:rsidP="00AA37F7">
            <w:pPr>
              <w:pStyle w:val="TAL"/>
              <w:rPr>
                <w:sz w:val="16"/>
                <w:szCs w:val="16"/>
              </w:rPr>
            </w:pPr>
            <w:r w:rsidRPr="00200F35">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200F35" w:rsidRDefault="00AA37F7" w:rsidP="00AA37F7">
            <w:pPr>
              <w:pStyle w:val="TAL"/>
              <w:rPr>
                <w:sz w:val="16"/>
                <w:szCs w:val="16"/>
              </w:rPr>
            </w:pPr>
            <w:r w:rsidRPr="00200F35">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200F35" w:rsidRDefault="00AA37F7" w:rsidP="00AA37F7">
            <w:pPr>
              <w:pStyle w:val="TAC"/>
              <w:rPr>
                <w:sz w:val="16"/>
                <w:szCs w:val="16"/>
              </w:rPr>
            </w:pPr>
            <w:r w:rsidRPr="00200F35">
              <w:rPr>
                <w:sz w:val="16"/>
                <w:szCs w:val="16"/>
              </w:rPr>
              <w:t>17.6.0</w:t>
            </w:r>
          </w:p>
        </w:tc>
      </w:tr>
      <w:tr w:rsidR="00AA37F7" w:rsidRPr="00B02A0B" w14:paraId="6117F44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200F35" w:rsidRDefault="00AA37F7" w:rsidP="00AA37F7">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200F35" w:rsidRDefault="00AA37F7" w:rsidP="00AA37F7">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200F35" w:rsidRDefault="00AA37F7" w:rsidP="00AA37F7">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200F35" w:rsidRDefault="00AA37F7" w:rsidP="00AA37F7">
            <w:pPr>
              <w:pStyle w:val="TAL"/>
              <w:rPr>
                <w:sz w:val="16"/>
                <w:szCs w:val="16"/>
              </w:rPr>
            </w:pPr>
            <w:r w:rsidRPr="00200F35">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200F35" w:rsidRDefault="00AA37F7" w:rsidP="00AA37F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200F35" w:rsidRDefault="00AA37F7" w:rsidP="00AA37F7">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200F35" w:rsidRDefault="00AA37F7" w:rsidP="00AA37F7">
            <w:pPr>
              <w:pStyle w:val="TAL"/>
              <w:rPr>
                <w:sz w:val="16"/>
                <w:szCs w:val="16"/>
              </w:rPr>
            </w:pPr>
            <w:r w:rsidRPr="00200F35">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200F35" w:rsidRDefault="00AA37F7" w:rsidP="00AA37F7">
            <w:pPr>
              <w:pStyle w:val="TAC"/>
              <w:rPr>
                <w:sz w:val="16"/>
                <w:szCs w:val="16"/>
              </w:rPr>
            </w:pPr>
            <w:r w:rsidRPr="00200F35">
              <w:rPr>
                <w:sz w:val="16"/>
                <w:szCs w:val="16"/>
              </w:rPr>
              <w:t>17.6.0</w:t>
            </w:r>
          </w:p>
        </w:tc>
      </w:tr>
      <w:tr w:rsidR="00636019" w:rsidRPr="00B02A0B" w14:paraId="7400D61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200F35" w:rsidRDefault="00636019"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200F35" w:rsidRDefault="00636019"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200F35" w:rsidRDefault="00636019" w:rsidP="00636019">
            <w:pPr>
              <w:pStyle w:val="TAC"/>
              <w:rPr>
                <w:sz w:val="16"/>
                <w:szCs w:val="16"/>
              </w:rPr>
            </w:pPr>
            <w:r w:rsidRPr="00200F35">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200F35" w:rsidRDefault="00636019" w:rsidP="00636019">
            <w:pPr>
              <w:pStyle w:val="TAL"/>
              <w:rPr>
                <w:sz w:val="16"/>
                <w:szCs w:val="16"/>
              </w:rPr>
            </w:pPr>
            <w:r w:rsidRPr="00200F35">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200F35" w:rsidRDefault="00636019"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200F35" w:rsidRDefault="00636019"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200F35" w:rsidRDefault="00636019" w:rsidP="00636019">
            <w:pPr>
              <w:pStyle w:val="TAL"/>
              <w:rPr>
                <w:sz w:val="16"/>
                <w:szCs w:val="16"/>
              </w:rPr>
            </w:pPr>
            <w:r w:rsidRPr="00200F35">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200F35" w:rsidRDefault="00636019" w:rsidP="00636019">
            <w:pPr>
              <w:pStyle w:val="TAC"/>
              <w:rPr>
                <w:sz w:val="16"/>
                <w:szCs w:val="16"/>
              </w:rPr>
            </w:pPr>
            <w:r w:rsidRPr="00200F35">
              <w:rPr>
                <w:sz w:val="16"/>
                <w:szCs w:val="16"/>
              </w:rPr>
              <w:t>17.6.0</w:t>
            </w:r>
          </w:p>
        </w:tc>
      </w:tr>
      <w:tr w:rsidR="00415AB2" w:rsidRPr="00B02A0B" w14:paraId="5E31DCC3"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200F35" w:rsidRDefault="00415AB2"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200F35" w:rsidRDefault="00415AB2"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200F35"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200F35"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200F35"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200F35"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200F35" w:rsidRDefault="00415AB2" w:rsidP="00636019">
            <w:pPr>
              <w:pStyle w:val="TAL"/>
              <w:rPr>
                <w:sz w:val="16"/>
                <w:szCs w:val="16"/>
              </w:rPr>
            </w:pPr>
            <w:r w:rsidRPr="00200F35">
              <w:rPr>
                <w:sz w:val="16"/>
                <w:szCs w:val="16"/>
              </w:rPr>
              <w:t>Editorial correction</w:t>
            </w:r>
            <w:r w:rsidR="007269EA" w:rsidRPr="00200F35">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200F35" w:rsidRDefault="00415AB2" w:rsidP="00636019">
            <w:pPr>
              <w:pStyle w:val="TAC"/>
              <w:rPr>
                <w:sz w:val="16"/>
                <w:szCs w:val="16"/>
              </w:rPr>
            </w:pPr>
            <w:r w:rsidRPr="00200F35">
              <w:rPr>
                <w:sz w:val="16"/>
                <w:szCs w:val="16"/>
              </w:rPr>
              <w:t>17.6.1</w:t>
            </w:r>
          </w:p>
        </w:tc>
      </w:tr>
      <w:tr w:rsidR="004D7CF1" w:rsidRPr="00B02A0B" w14:paraId="298130A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200F35" w:rsidRDefault="004D7CF1" w:rsidP="00636019">
            <w:pPr>
              <w:pStyle w:val="TAC"/>
              <w:rPr>
                <w:sz w:val="16"/>
                <w:szCs w:val="16"/>
              </w:rPr>
            </w:pPr>
            <w:r w:rsidRPr="00200F35">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200F35" w:rsidRDefault="004D7CF1" w:rsidP="00636019">
            <w:pPr>
              <w:pStyle w:val="TAC"/>
              <w:rPr>
                <w:sz w:val="16"/>
                <w:szCs w:val="16"/>
              </w:rPr>
            </w:pPr>
            <w:r w:rsidRPr="00200F35">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200F35" w:rsidRDefault="004D7CF1"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200F35"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200F35"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200F35"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200F35" w:rsidRDefault="004D7CF1" w:rsidP="00636019">
            <w:pPr>
              <w:pStyle w:val="TAL"/>
              <w:rPr>
                <w:sz w:val="16"/>
                <w:szCs w:val="16"/>
              </w:rPr>
            </w:pPr>
            <w:r w:rsidRPr="00200F35">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200F35" w:rsidRDefault="004D7CF1" w:rsidP="00636019">
            <w:pPr>
              <w:pStyle w:val="TAC"/>
              <w:rPr>
                <w:sz w:val="16"/>
                <w:szCs w:val="16"/>
              </w:rPr>
            </w:pPr>
            <w:r w:rsidRPr="00200F35">
              <w:rPr>
                <w:sz w:val="16"/>
                <w:szCs w:val="16"/>
              </w:rPr>
              <w:t>17.6.2</w:t>
            </w:r>
          </w:p>
        </w:tc>
      </w:tr>
      <w:tr w:rsidR="00A50F33" w:rsidRPr="00B02A0B" w14:paraId="7436EB9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200F35" w:rsidRDefault="00A50F33"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200F35" w:rsidRDefault="00A50F33"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200F35" w:rsidRDefault="00A50F33"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200F35" w:rsidRDefault="00A50F33" w:rsidP="00636019">
            <w:pPr>
              <w:pStyle w:val="TAL"/>
              <w:rPr>
                <w:sz w:val="16"/>
                <w:szCs w:val="16"/>
              </w:rPr>
            </w:pPr>
            <w:r w:rsidRPr="00200F35">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200F35" w:rsidRDefault="00A50F33" w:rsidP="00636019">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200F35" w:rsidRDefault="00A50F33" w:rsidP="0063601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200F35" w:rsidRDefault="00A50F33" w:rsidP="00636019">
            <w:pPr>
              <w:pStyle w:val="TAL"/>
              <w:rPr>
                <w:sz w:val="16"/>
                <w:szCs w:val="16"/>
              </w:rPr>
            </w:pPr>
            <w:r w:rsidRPr="00200F35">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200F35" w:rsidRDefault="00A50F33" w:rsidP="00636019">
            <w:pPr>
              <w:pStyle w:val="TAC"/>
              <w:rPr>
                <w:sz w:val="16"/>
                <w:szCs w:val="16"/>
              </w:rPr>
            </w:pPr>
            <w:r w:rsidRPr="00200F35">
              <w:rPr>
                <w:sz w:val="16"/>
                <w:szCs w:val="16"/>
              </w:rPr>
              <w:t>17.7.0</w:t>
            </w:r>
          </w:p>
        </w:tc>
      </w:tr>
      <w:tr w:rsidR="00D90E27" w:rsidRPr="00B02A0B" w14:paraId="1E541219"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200F35" w:rsidRDefault="00D90E27" w:rsidP="00636019">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200F35" w:rsidRDefault="00D90E27" w:rsidP="00636019">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200F35" w:rsidRDefault="00D90E27" w:rsidP="00636019">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200F35" w:rsidRDefault="00D90E27" w:rsidP="00636019">
            <w:pPr>
              <w:pStyle w:val="TAL"/>
              <w:rPr>
                <w:sz w:val="16"/>
                <w:szCs w:val="16"/>
              </w:rPr>
            </w:pPr>
            <w:r w:rsidRPr="00200F35">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200F35" w:rsidRDefault="00D90E27" w:rsidP="00636019">
            <w:pPr>
              <w:pStyle w:val="TAR"/>
              <w:rPr>
                <w:sz w:val="16"/>
                <w:szCs w:val="16"/>
              </w:rPr>
            </w:pPr>
            <w:r w:rsidRPr="00200F35">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200F35" w:rsidRDefault="00D90E27" w:rsidP="0063601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200F35" w:rsidRDefault="00D90E27" w:rsidP="00636019">
            <w:pPr>
              <w:pStyle w:val="TAL"/>
              <w:rPr>
                <w:sz w:val="16"/>
                <w:szCs w:val="16"/>
              </w:rPr>
            </w:pPr>
            <w:r w:rsidRPr="00200F35">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200F35" w:rsidRDefault="00D90E27" w:rsidP="00636019">
            <w:pPr>
              <w:pStyle w:val="TAC"/>
              <w:rPr>
                <w:sz w:val="16"/>
                <w:szCs w:val="16"/>
              </w:rPr>
            </w:pPr>
            <w:r w:rsidRPr="00200F35">
              <w:rPr>
                <w:sz w:val="16"/>
                <w:szCs w:val="16"/>
              </w:rPr>
              <w:t>17.7.0</w:t>
            </w:r>
          </w:p>
        </w:tc>
      </w:tr>
      <w:tr w:rsidR="00905FAA" w:rsidRPr="00B02A0B" w14:paraId="16DD07F4"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200F35" w:rsidRDefault="00905FAA" w:rsidP="00905FAA">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200F35" w:rsidRDefault="00905FAA" w:rsidP="00905FAA">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200F35" w:rsidRDefault="00905FAA" w:rsidP="00905FAA">
            <w:pPr>
              <w:pStyle w:val="TAC"/>
              <w:rPr>
                <w:sz w:val="16"/>
                <w:szCs w:val="16"/>
              </w:rPr>
            </w:pPr>
            <w:r w:rsidRPr="00200F35">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200F35" w:rsidRDefault="00905FAA" w:rsidP="00905FAA">
            <w:pPr>
              <w:pStyle w:val="TAL"/>
              <w:rPr>
                <w:sz w:val="16"/>
                <w:szCs w:val="16"/>
              </w:rPr>
            </w:pPr>
            <w:r w:rsidRPr="00200F35">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200F35" w:rsidRDefault="00905FAA" w:rsidP="00905FAA">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200F35" w:rsidRDefault="00905FAA" w:rsidP="00905FAA">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200F35" w:rsidRDefault="00905FAA" w:rsidP="00905FAA">
            <w:pPr>
              <w:pStyle w:val="TAL"/>
              <w:rPr>
                <w:sz w:val="16"/>
                <w:szCs w:val="16"/>
              </w:rPr>
            </w:pPr>
            <w:r w:rsidRPr="00200F35">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200F35" w:rsidRDefault="00905FAA" w:rsidP="00905FAA">
            <w:pPr>
              <w:pStyle w:val="TAC"/>
              <w:rPr>
                <w:sz w:val="16"/>
                <w:szCs w:val="16"/>
              </w:rPr>
            </w:pPr>
            <w:r w:rsidRPr="00200F35">
              <w:rPr>
                <w:sz w:val="16"/>
                <w:szCs w:val="16"/>
              </w:rPr>
              <w:t>17.7.0</w:t>
            </w:r>
          </w:p>
        </w:tc>
      </w:tr>
      <w:tr w:rsidR="00EC21CF" w:rsidRPr="00B02A0B" w14:paraId="0F9A138B"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200F35" w:rsidRDefault="00EC21CF" w:rsidP="00EC21CF">
            <w:pPr>
              <w:pStyle w:val="TAC"/>
              <w:rPr>
                <w:sz w:val="16"/>
                <w:szCs w:val="16"/>
              </w:rPr>
            </w:pPr>
            <w:r w:rsidRPr="00200F35">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200F35" w:rsidRDefault="00EC21CF" w:rsidP="00EC21CF">
            <w:pPr>
              <w:pStyle w:val="TAL"/>
              <w:rPr>
                <w:sz w:val="16"/>
                <w:szCs w:val="16"/>
              </w:rPr>
            </w:pPr>
            <w:r w:rsidRPr="00200F35">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200F35" w:rsidRDefault="00EC21CF" w:rsidP="00EC21CF">
            <w:pPr>
              <w:pStyle w:val="TAL"/>
              <w:rPr>
                <w:sz w:val="16"/>
                <w:szCs w:val="16"/>
              </w:rPr>
            </w:pPr>
            <w:r w:rsidRPr="00200F35">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200F35" w:rsidRDefault="00EC21CF" w:rsidP="00EC21CF">
            <w:pPr>
              <w:pStyle w:val="TAC"/>
              <w:rPr>
                <w:sz w:val="16"/>
                <w:szCs w:val="16"/>
              </w:rPr>
            </w:pPr>
            <w:r w:rsidRPr="00200F35">
              <w:rPr>
                <w:sz w:val="16"/>
                <w:szCs w:val="16"/>
              </w:rPr>
              <w:t>17.7.0</w:t>
            </w:r>
          </w:p>
        </w:tc>
      </w:tr>
      <w:tr w:rsidR="00EC21CF" w:rsidRPr="00B02A0B" w14:paraId="11282A8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200F35" w:rsidRDefault="00EC21CF"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200F35" w:rsidRDefault="00EC21CF"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200F35" w:rsidRDefault="00EC21CF" w:rsidP="00EC21CF">
            <w:pPr>
              <w:pStyle w:val="TAC"/>
              <w:rPr>
                <w:sz w:val="16"/>
                <w:szCs w:val="16"/>
              </w:rPr>
            </w:pPr>
            <w:r w:rsidRPr="00200F35">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200F35" w:rsidRDefault="00EC21CF" w:rsidP="00EC21CF">
            <w:pPr>
              <w:pStyle w:val="TAL"/>
              <w:rPr>
                <w:sz w:val="16"/>
                <w:szCs w:val="16"/>
              </w:rPr>
            </w:pPr>
            <w:r w:rsidRPr="00200F35">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200F35" w:rsidRDefault="00EC21C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200F35" w:rsidRDefault="00EC21CF"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200F35" w:rsidRDefault="00EC21CF" w:rsidP="00EC21CF">
            <w:pPr>
              <w:pStyle w:val="TAL"/>
              <w:rPr>
                <w:sz w:val="16"/>
                <w:szCs w:val="16"/>
              </w:rPr>
            </w:pPr>
            <w:r w:rsidRPr="00200F35">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200F35" w:rsidRDefault="00EC21CF" w:rsidP="00EC21CF">
            <w:pPr>
              <w:pStyle w:val="TAC"/>
              <w:rPr>
                <w:sz w:val="16"/>
                <w:szCs w:val="16"/>
              </w:rPr>
            </w:pPr>
            <w:r w:rsidRPr="00200F35">
              <w:rPr>
                <w:sz w:val="16"/>
                <w:szCs w:val="16"/>
              </w:rPr>
              <w:t>17.7.0</w:t>
            </w:r>
          </w:p>
        </w:tc>
      </w:tr>
      <w:tr w:rsidR="009A18B0" w:rsidRPr="00B02A0B" w14:paraId="2F71D66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200F35" w:rsidRDefault="009A18B0"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200F35" w:rsidRDefault="009A18B0"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200F35" w:rsidRDefault="009A18B0" w:rsidP="00EC21CF">
            <w:pPr>
              <w:pStyle w:val="TAC"/>
              <w:rPr>
                <w:sz w:val="16"/>
                <w:szCs w:val="16"/>
              </w:rPr>
            </w:pPr>
            <w:r w:rsidRPr="00200F35">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200F35" w:rsidRDefault="009A18B0" w:rsidP="00EC21CF">
            <w:pPr>
              <w:pStyle w:val="TAL"/>
              <w:rPr>
                <w:sz w:val="16"/>
                <w:szCs w:val="16"/>
              </w:rPr>
            </w:pPr>
            <w:r w:rsidRPr="00200F35">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200F35" w:rsidRDefault="009A18B0"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200F35" w:rsidRDefault="009A18B0"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200F35" w:rsidRDefault="009A18B0" w:rsidP="00EC21CF">
            <w:pPr>
              <w:pStyle w:val="TAL"/>
              <w:rPr>
                <w:sz w:val="16"/>
                <w:szCs w:val="16"/>
              </w:rPr>
            </w:pPr>
            <w:r w:rsidRPr="00200F35">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200F35" w:rsidRDefault="009A18B0" w:rsidP="00EC21CF">
            <w:pPr>
              <w:pStyle w:val="TAC"/>
              <w:rPr>
                <w:sz w:val="16"/>
                <w:szCs w:val="16"/>
              </w:rPr>
            </w:pPr>
            <w:r w:rsidRPr="00200F35">
              <w:rPr>
                <w:sz w:val="16"/>
                <w:szCs w:val="16"/>
              </w:rPr>
              <w:t>17.7.0</w:t>
            </w:r>
          </w:p>
        </w:tc>
      </w:tr>
      <w:tr w:rsidR="00AA0D64" w:rsidRPr="00B02A0B" w14:paraId="44A481B5"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200F35" w:rsidRDefault="00AA0D64" w:rsidP="00EC21CF">
            <w:pPr>
              <w:pStyle w:val="TAC"/>
              <w:rPr>
                <w:sz w:val="16"/>
                <w:szCs w:val="16"/>
              </w:rPr>
            </w:pPr>
            <w:r w:rsidRPr="00200F35">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200F35" w:rsidRDefault="00AA0D64" w:rsidP="00EC21CF">
            <w:pPr>
              <w:pStyle w:val="TAC"/>
              <w:rPr>
                <w:sz w:val="16"/>
                <w:szCs w:val="16"/>
              </w:rPr>
            </w:pPr>
            <w:r w:rsidRPr="00200F35">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200F35" w:rsidRDefault="00AA0D64" w:rsidP="00EC21CF">
            <w:pPr>
              <w:pStyle w:val="TAC"/>
              <w:rPr>
                <w:sz w:val="16"/>
                <w:szCs w:val="16"/>
              </w:rPr>
            </w:pPr>
            <w:r w:rsidRPr="00200F35">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200F35" w:rsidRDefault="00AA0D64" w:rsidP="00EC21CF">
            <w:pPr>
              <w:pStyle w:val="TAL"/>
              <w:rPr>
                <w:sz w:val="16"/>
                <w:szCs w:val="16"/>
              </w:rPr>
            </w:pPr>
            <w:r w:rsidRPr="00200F35">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200F35" w:rsidRDefault="00AA0D64" w:rsidP="00EC21CF">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200F35" w:rsidRDefault="00AA0D64"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200F35" w:rsidRDefault="00AA0D64" w:rsidP="00EC21CF">
            <w:pPr>
              <w:pStyle w:val="TAL"/>
              <w:rPr>
                <w:sz w:val="16"/>
                <w:szCs w:val="16"/>
              </w:rPr>
            </w:pPr>
            <w:r w:rsidRPr="00200F35">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200F35" w:rsidRDefault="00AA0D64" w:rsidP="00EC21CF">
            <w:pPr>
              <w:pStyle w:val="TAC"/>
              <w:rPr>
                <w:sz w:val="16"/>
                <w:szCs w:val="16"/>
              </w:rPr>
            </w:pPr>
            <w:r w:rsidRPr="00200F35">
              <w:rPr>
                <w:sz w:val="16"/>
                <w:szCs w:val="16"/>
              </w:rPr>
              <w:t>17.7.0</w:t>
            </w:r>
          </w:p>
        </w:tc>
      </w:tr>
      <w:tr w:rsidR="00CE0416" w:rsidRPr="00B02A0B" w14:paraId="35B49A88"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200F35" w:rsidRDefault="00CE041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200F35" w:rsidRDefault="00CE041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200F35" w:rsidRDefault="00CE041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200F35" w:rsidRDefault="00CE0416" w:rsidP="00EC21CF">
            <w:pPr>
              <w:pStyle w:val="TAL"/>
              <w:rPr>
                <w:sz w:val="16"/>
                <w:szCs w:val="16"/>
              </w:rPr>
            </w:pPr>
            <w:r w:rsidRPr="00200F35">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200F35" w:rsidRDefault="00CE041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200F35" w:rsidRDefault="00CE041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200F35" w:rsidRDefault="00CE0416" w:rsidP="00EC21CF">
            <w:pPr>
              <w:pStyle w:val="TAL"/>
              <w:rPr>
                <w:sz w:val="16"/>
                <w:szCs w:val="16"/>
              </w:rPr>
            </w:pPr>
            <w:r w:rsidRPr="00200F35">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200F35" w:rsidRDefault="00CE0416" w:rsidP="00EC21CF">
            <w:pPr>
              <w:pStyle w:val="TAC"/>
              <w:rPr>
                <w:sz w:val="16"/>
                <w:szCs w:val="16"/>
              </w:rPr>
            </w:pPr>
            <w:r w:rsidRPr="00200F35">
              <w:rPr>
                <w:sz w:val="16"/>
                <w:szCs w:val="16"/>
              </w:rPr>
              <w:t>17.8.0</w:t>
            </w:r>
          </w:p>
        </w:tc>
      </w:tr>
      <w:tr w:rsidR="00C1078F" w:rsidRPr="00B02A0B" w14:paraId="6B1D7902"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200F35" w:rsidRDefault="00C1078F"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200F35" w:rsidRDefault="00C1078F"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200F35" w:rsidRDefault="00C1078F"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200F35" w:rsidRDefault="00C1078F" w:rsidP="00EC21CF">
            <w:pPr>
              <w:pStyle w:val="TAL"/>
              <w:rPr>
                <w:sz w:val="16"/>
                <w:szCs w:val="16"/>
              </w:rPr>
            </w:pPr>
            <w:r w:rsidRPr="00200F35">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200F35" w:rsidRDefault="00C1078F"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200F35" w:rsidRDefault="00C1078F" w:rsidP="00EC21CF">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200F35" w:rsidRDefault="00C1078F" w:rsidP="00EC21CF">
            <w:pPr>
              <w:pStyle w:val="TAL"/>
              <w:rPr>
                <w:sz w:val="16"/>
                <w:szCs w:val="16"/>
              </w:rPr>
            </w:pPr>
            <w:r w:rsidRPr="00200F35">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200F35" w:rsidRDefault="00C1078F" w:rsidP="00EC21CF">
            <w:pPr>
              <w:pStyle w:val="TAC"/>
              <w:rPr>
                <w:sz w:val="16"/>
                <w:szCs w:val="16"/>
              </w:rPr>
            </w:pPr>
            <w:r w:rsidRPr="00200F35">
              <w:rPr>
                <w:sz w:val="16"/>
                <w:szCs w:val="16"/>
              </w:rPr>
              <w:t>17.8.0</w:t>
            </w:r>
          </w:p>
        </w:tc>
      </w:tr>
      <w:tr w:rsidR="00150FF6" w:rsidRPr="00B02A0B" w14:paraId="70A7E0DF"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200F35" w:rsidRDefault="00150FF6" w:rsidP="00EC21CF">
            <w:pPr>
              <w:pStyle w:val="TAL"/>
              <w:rPr>
                <w:sz w:val="16"/>
                <w:szCs w:val="16"/>
              </w:rPr>
            </w:pPr>
            <w:r w:rsidRPr="00200F35">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200F35" w:rsidRDefault="00150FF6" w:rsidP="00EC21CF">
            <w:pPr>
              <w:pStyle w:val="TAL"/>
              <w:rPr>
                <w:sz w:val="16"/>
                <w:szCs w:val="16"/>
              </w:rPr>
            </w:pPr>
            <w:r w:rsidRPr="00200F35">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200F35" w:rsidRDefault="00150FF6" w:rsidP="00EC21CF">
            <w:pPr>
              <w:pStyle w:val="TAC"/>
              <w:rPr>
                <w:sz w:val="16"/>
                <w:szCs w:val="16"/>
              </w:rPr>
            </w:pPr>
            <w:r w:rsidRPr="00200F35">
              <w:rPr>
                <w:sz w:val="16"/>
                <w:szCs w:val="16"/>
              </w:rPr>
              <w:t>17.8.0</w:t>
            </w:r>
          </w:p>
        </w:tc>
      </w:tr>
      <w:tr w:rsidR="00150FF6" w:rsidRPr="00B02A0B" w14:paraId="39A455B7"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200F35" w:rsidRDefault="00150FF6" w:rsidP="00EC21CF">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200F35" w:rsidRDefault="00150FF6" w:rsidP="00EC21CF">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200F35" w:rsidRDefault="00150FF6" w:rsidP="00EC21CF">
            <w:pPr>
              <w:pStyle w:val="TAC"/>
              <w:rPr>
                <w:sz w:val="16"/>
                <w:szCs w:val="16"/>
              </w:rPr>
            </w:pPr>
            <w:r w:rsidRPr="00200F35">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200F35" w:rsidRDefault="00150FF6" w:rsidP="00EC21CF">
            <w:pPr>
              <w:pStyle w:val="TAL"/>
              <w:rPr>
                <w:sz w:val="16"/>
                <w:szCs w:val="16"/>
              </w:rPr>
            </w:pPr>
            <w:r w:rsidRPr="00200F35">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200F35" w:rsidRDefault="00150FF6" w:rsidP="00EC21CF">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200F35" w:rsidRDefault="00150FF6" w:rsidP="00EC21CF">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200F35" w:rsidRDefault="00150FF6" w:rsidP="00EC21CF">
            <w:pPr>
              <w:pStyle w:val="TAL"/>
              <w:rPr>
                <w:sz w:val="16"/>
                <w:szCs w:val="16"/>
              </w:rPr>
            </w:pPr>
            <w:r w:rsidRPr="00200F35">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200F35" w:rsidRDefault="00150FF6" w:rsidP="00EC21CF">
            <w:pPr>
              <w:pStyle w:val="TAC"/>
              <w:rPr>
                <w:sz w:val="16"/>
                <w:szCs w:val="16"/>
              </w:rPr>
            </w:pPr>
            <w:r w:rsidRPr="00200F35">
              <w:rPr>
                <w:sz w:val="16"/>
                <w:szCs w:val="16"/>
              </w:rPr>
              <w:t>17.8.0</w:t>
            </w:r>
          </w:p>
        </w:tc>
      </w:tr>
      <w:tr w:rsidR="00F73647" w:rsidRPr="00B02A0B" w14:paraId="46C28581"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200F35" w:rsidRDefault="00F73647"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200F35" w:rsidRDefault="00F73647"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200F35" w:rsidRDefault="00F73647"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200F35" w:rsidRDefault="00F73647" w:rsidP="00F73647">
            <w:pPr>
              <w:pStyle w:val="TAL"/>
              <w:rPr>
                <w:sz w:val="16"/>
                <w:szCs w:val="16"/>
              </w:rPr>
            </w:pPr>
            <w:r w:rsidRPr="00200F35">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200F35" w:rsidRDefault="00F73647"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200F35" w:rsidRDefault="00F73647"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200F35" w:rsidRDefault="00F73647" w:rsidP="00F73647">
            <w:pPr>
              <w:pStyle w:val="TAL"/>
              <w:rPr>
                <w:sz w:val="16"/>
                <w:szCs w:val="16"/>
              </w:rPr>
            </w:pPr>
            <w:r w:rsidRPr="00200F35">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200F35" w:rsidRDefault="00F73647" w:rsidP="00F73647">
            <w:pPr>
              <w:pStyle w:val="TAC"/>
              <w:rPr>
                <w:sz w:val="16"/>
                <w:szCs w:val="16"/>
              </w:rPr>
            </w:pPr>
            <w:r w:rsidRPr="00200F35">
              <w:rPr>
                <w:sz w:val="16"/>
                <w:szCs w:val="16"/>
              </w:rPr>
              <w:t>18.0.0</w:t>
            </w:r>
          </w:p>
        </w:tc>
      </w:tr>
      <w:tr w:rsidR="008E33D8" w:rsidRPr="00B02A0B" w14:paraId="619318AA"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200F35" w:rsidRDefault="008E33D8"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200F35" w:rsidRDefault="008E33D8"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200F35" w:rsidRDefault="008E33D8"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200F35" w:rsidRDefault="008E33D8" w:rsidP="00F73647">
            <w:pPr>
              <w:pStyle w:val="TAL"/>
              <w:rPr>
                <w:sz w:val="16"/>
                <w:szCs w:val="16"/>
              </w:rPr>
            </w:pPr>
            <w:r w:rsidRPr="00200F35">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200F35" w:rsidRDefault="008E33D8"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200F35" w:rsidRDefault="008E33D8" w:rsidP="00F73647">
            <w:pPr>
              <w:pStyle w:val="TAC"/>
              <w:rPr>
                <w:sz w:val="16"/>
                <w:szCs w:val="16"/>
              </w:rPr>
            </w:pPr>
            <w:r w:rsidRPr="00200F35">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200F35" w:rsidRDefault="008E33D8" w:rsidP="00F73647">
            <w:pPr>
              <w:pStyle w:val="TAL"/>
              <w:rPr>
                <w:sz w:val="16"/>
                <w:szCs w:val="16"/>
              </w:rPr>
            </w:pPr>
            <w:r w:rsidRPr="00200F35">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200F35" w:rsidRDefault="008E33D8" w:rsidP="00F73647">
            <w:pPr>
              <w:pStyle w:val="TAC"/>
              <w:rPr>
                <w:sz w:val="16"/>
                <w:szCs w:val="16"/>
              </w:rPr>
            </w:pPr>
            <w:r w:rsidRPr="00200F35">
              <w:rPr>
                <w:sz w:val="16"/>
                <w:szCs w:val="16"/>
              </w:rPr>
              <w:t>18.0.0</w:t>
            </w:r>
          </w:p>
        </w:tc>
      </w:tr>
      <w:tr w:rsidR="001C5CB4" w:rsidRPr="00B02A0B" w14:paraId="2A5CA43E" w14:textId="77777777" w:rsidTr="00B02A0B">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200F35" w:rsidRDefault="001C5CB4" w:rsidP="00F73647">
            <w:pPr>
              <w:pStyle w:val="TAC"/>
              <w:rPr>
                <w:sz w:val="16"/>
                <w:szCs w:val="16"/>
              </w:rPr>
            </w:pPr>
            <w:r w:rsidRPr="00200F35">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200F35" w:rsidRDefault="001C5CB4" w:rsidP="00F73647">
            <w:pPr>
              <w:pStyle w:val="TAC"/>
              <w:rPr>
                <w:sz w:val="16"/>
                <w:szCs w:val="16"/>
              </w:rPr>
            </w:pPr>
            <w:r w:rsidRPr="00200F35">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200F35" w:rsidRDefault="001C5CB4" w:rsidP="00200F35">
            <w:pPr>
              <w:pStyle w:val="TAC"/>
              <w:rPr>
                <w:sz w:val="16"/>
                <w:szCs w:val="16"/>
              </w:rPr>
            </w:pPr>
            <w:r w:rsidRPr="00200F35">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200F35" w:rsidRDefault="001C5CB4" w:rsidP="00F73647">
            <w:pPr>
              <w:pStyle w:val="TAL"/>
              <w:rPr>
                <w:sz w:val="16"/>
                <w:szCs w:val="16"/>
              </w:rPr>
            </w:pPr>
            <w:r w:rsidRPr="00200F35">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200F35" w:rsidRDefault="001C5CB4" w:rsidP="00F73647">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200F35" w:rsidRDefault="001C5CB4" w:rsidP="00F73647">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200F35" w:rsidRDefault="001C5CB4" w:rsidP="00F73647">
            <w:pPr>
              <w:pStyle w:val="TAL"/>
              <w:rPr>
                <w:sz w:val="16"/>
                <w:szCs w:val="16"/>
              </w:rPr>
            </w:pPr>
            <w:r w:rsidRPr="00200F35">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200F35" w:rsidRDefault="001C5CB4" w:rsidP="00F73647">
            <w:pPr>
              <w:pStyle w:val="TAC"/>
              <w:rPr>
                <w:sz w:val="16"/>
                <w:szCs w:val="16"/>
              </w:rPr>
            </w:pPr>
            <w:r w:rsidRPr="00200F35">
              <w:rPr>
                <w:sz w:val="16"/>
                <w:szCs w:val="16"/>
              </w:rPr>
              <w:t>18.0.0</w:t>
            </w:r>
          </w:p>
        </w:tc>
      </w:tr>
      <w:tr w:rsidR="007D3A31" w:rsidRPr="00B02A0B" w14:paraId="27C31CAF"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200F35" w:rsidRDefault="007D3A31" w:rsidP="007D3A31">
            <w:pPr>
              <w:pStyle w:val="TAL"/>
              <w:rPr>
                <w:sz w:val="16"/>
                <w:szCs w:val="16"/>
              </w:rPr>
            </w:pPr>
            <w:r w:rsidRPr="00200F35">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200F35" w:rsidRDefault="007D3A31" w:rsidP="007D3A31">
            <w:pPr>
              <w:pStyle w:val="TAL"/>
              <w:rPr>
                <w:sz w:val="16"/>
                <w:szCs w:val="16"/>
              </w:rPr>
            </w:pPr>
            <w:r w:rsidRPr="00200F35">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200F35" w:rsidRDefault="007D3A31" w:rsidP="007D3A31">
            <w:pPr>
              <w:pStyle w:val="TAC"/>
              <w:rPr>
                <w:sz w:val="16"/>
                <w:szCs w:val="16"/>
              </w:rPr>
            </w:pPr>
            <w:r w:rsidRPr="00200F35">
              <w:rPr>
                <w:sz w:val="16"/>
                <w:szCs w:val="16"/>
              </w:rPr>
              <w:t>18.1.0</w:t>
            </w:r>
          </w:p>
        </w:tc>
      </w:tr>
      <w:tr w:rsidR="007D3A31" w:rsidRPr="00B02A0B" w14:paraId="65283410"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200F35" w:rsidRDefault="007D3A31" w:rsidP="007D3A31">
            <w:pPr>
              <w:pStyle w:val="TAL"/>
              <w:rPr>
                <w:sz w:val="16"/>
                <w:szCs w:val="16"/>
              </w:rPr>
            </w:pPr>
            <w:r w:rsidRPr="00200F35">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200F35" w:rsidRDefault="007D3A31" w:rsidP="007D3A31">
            <w:pPr>
              <w:pStyle w:val="TAL"/>
              <w:rPr>
                <w:sz w:val="16"/>
                <w:szCs w:val="16"/>
              </w:rPr>
            </w:pPr>
            <w:r w:rsidRPr="00200F35">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200F35" w:rsidRDefault="007D3A31" w:rsidP="007D3A31">
            <w:pPr>
              <w:pStyle w:val="TAC"/>
              <w:rPr>
                <w:sz w:val="16"/>
                <w:szCs w:val="16"/>
              </w:rPr>
            </w:pPr>
            <w:r w:rsidRPr="00200F35">
              <w:rPr>
                <w:sz w:val="16"/>
                <w:szCs w:val="16"/>
              </w:rPr>
              <w:t>18.1.0</w:t>
            </w:r>
          </w:p>
        </w:tc>
      </w:tr>
      <w:tr w:rsidR="007D3A31" w:rsidRPr="00B02A0B" w14:paraId="6711590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200F35" w:rsidRDefault="007D3A31" w:rsidP="007D3A31">
            <w:pPr>
              <w:pStyle w:val="TAL"/>
              <w:rPr>
                <w:sz w:val="16"/>
                <w:szCs w:val="16"/>
              </w:rPr>
            </w:pPr>
            <w:r w:rsidRPr="00200F35">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200F35" w:rsidRDefault="007D3A31" w:rsidP="007D3A31">
            <w:pPr>
              <w:pStyle w:val="TAR"/>
              <w:rPr>
                <w:sz w:val="16"/>
                <w:szCs w:val="16"/>
              </w:rPr>
            </w:pPr>
            <w:r w:rsidRPr="00200F35">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200F35" w:rsidRDefault="007D3A31" w:rsidP="007D3A31">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200F35" w:rsidRDefault="007D3A31" w:rsidP="007D3A31">
            <w:pPr>
              <w:pStyle w:val="TAL"/>
              <w:rPr>
                <w:sz w:val="16"/>
                <w:szCs w:val="16"/>
              </w:rPr>
            </w:pPr>
            <w:r w:rsidRPr="00200F35">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200F35" w:rsidRDefault="007D3A31" w:rsidP="007D3A31">
            <w:pPr>
              <w:pStyle w:val="TAC"/>
              <w:rPr>
                <w:sz w:val="16"/>
                <w:szCs w:val="16"/>
              </w:rPr>
            </w:pPr>
            <w:r w:rsidRPr="00200F35">
              <w:rPr>
                <w:sz w:val="16"/>
                <w:szCs w:val="16"/>
              </w:rPr>
              <w:t>18.1.0</w:t>
            </w:r>
          </w:p>
        </w:tc>
      </w:tr>
      <w:tr w:rsidR="007D3A31" w:rsidRPr="00B02A0B" w14:paraId="233D853E"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200F35" w:rsidRDefault="007D3A31" w:rsidP="00200F35">
            <w:pPr>
              <w:pStyle w:val="TAC"/>
              <w:rPr>
                <w:sz w:val="16"/>
                <w:szCs w:val="16"/>
              </w:rPr>
            </w:pPr>
            <w:r w:rsidRPr="00200F35">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200F35" w:rsidRDefault="007D3A31" w:rsidP="007D3A31">
            <w:pPr>
              <w:pStyle w:val="TAL"/>
              <w:rPr>
                <w:sz w:val="16"/>
                <w:szCs w:val="16"/>
              </w:rPr>
            </w:pPr>
            <w:r w:rsidRPr="00200F35">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200F35" w:rsidRDefault="007D3A31" w:rsidP="007D3A31">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200F35" w:rsidRDefault="007D3A31" w:rsidP="007D3A31">
            <w:pPr>
              <w:pStyle w:val="TAL"/>
              <w:rPr>
                <w:sz w:val="16"/>
                <w:szCs w:val="16"/>
              </w:rPr>
            </w:pPr>
            <w:r w:rsidRPr="00200F35">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200F35" w:rsidRDefault="007D3A31" w:rsidP="007D3A31">
            <w:pPr>
              <w:pStyle w:val="TAC"/>
              <w:rPr>
                <w:sz w:val="16"/>
                <w:szCs w:val="16"/>
              </w:rPr>
            </w:pPr>
            <w:r w:rsidRPr="00200F35">
              <w:rPr>
                <w:sz w:val="16"/>
                <w:szCs w:val="16"/>
              </w:rPr>
              <w:t>18.1.0</w:t>
            </w:r>
          </w:p>
        </w:tc>
      </w:tr>
      <w:tr w:rsidR="007D3A31" w:rsidRPr="00B02A0B" w14:paraId="09ED612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200F35" w:rsidRDefault="007D3A31" w:rsidP="007D3A31">
            <w:pPr>
              <w:pStyle w:val="TAL"/>
              <w:rPr>
                <w:sz w:val="16"/>
                <w:szCs w:val="16"/>
              </w:rPr>
            </w:pPr>
            <w:r w:rsidRPr="00200F35">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200F35" w:rsidRDefault="007D3A31" w:rsidP="007D3A31">
            <w:pPr>
              <w:pStyle w:val="TAL"/>
              <w:rPr>
                <w:sz w:val="16"/>
                <w:szCs w:val="16"/>
              </w:rPr>
            </w:pPr>
            <w:r w:rsidRPr="00200F35">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200F35" w:rsidRDefault="007D3A31" w:rsidP="007D3A31">
            <w:pPr>
              <w:pStyle w:val="TAC"/>
              <w:rPr>
                <w:sz w:val="16"/>
                <w:szCs w:val="16"/>
              </w:rPr>
            </w:pPr>
            <w:r w:rsidRPr="00200F35">
              <w:rPr>
                <w:sz w:val="16"/>
                <w:szCs w:val="16"/>
              </w:rPr>
              <w:t>18.1.0</w:t>
            </w:r>
          </w:p>
        </w:tc>
      </w:tr>
      <w:tr w:rsidR="007D3A31" w:rsidRPr="00B02A0B" w14:paraId="1C215834"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200F35" w:rsidRDefault="007D3A31" w:rsidP="007D3A31">
            <w:pPr>
              <w:pStyle w:val="TAL"/>
              <w:rPr>
                <w:sz w:val="16"/>
                <w:szCs w:val="16"/>
              </w:rPr>
            </w:pPr>
            <w:r w:rsidRPr="00200F35">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200F35" w:rsidRDefault="007D3A31"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200F35" w:rsidRDefault="007D3A31" w:rsidP="007D3A31">
            <w:pPr>
              <w:pStyle w:val="TAC"/>
              <w:rPr>
                <w:sz w:val="16"/>
                <w:szCs w:val="16"/>
              </w:rPr>
            </w:pPr>
            <w:r w:rsidRPr="00200F35">
              <w:rPr>
                <w:sz w:val="16"/>
                <w:szCs w:val="16"/>
              </w:rPr>
              <w:t>18.1.0</w:t>
            </w:r>
          </w:p>
        </w:tc>
      </w:tr>
      <w:tr w:rsidR="007D3A31" w:rsidRPr="00B02A0B" w14:paraId="3C8220C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200F35" w:rsidRDefault="007D3A31" w:rsidP="007D3A31">
            <w:pPr>
              <w:pStyle w:val="TAC"/>
              <w:rPr>
                <w:sz w:val="16"/>
                <w:szCs w:val="16"/>
              </w:rPr>
            </w:pPr>
            <w:r w:rsidRPr="00200F35">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200F35" w:rsidRDefault="007D3A31" w:rsidP="007D3A31">
            <w:pPr>
              <w:pStyle w:val="TAC"/>
              <w:rPr>
                <w:sz w:val="16"/>
                <w:szCs w:val="16"/>
              </w:rPr>
            </w:pPr>
            <w:r w:rsidRPr="00200F35">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200F35" w:rsidRDefault="007D3A31" w:rsidP="00200F35">
            <w:pPr>
              <w:pStyle w:val="TAC"/>
              <w:rPr>
                <w:sz w:val="16"/>
                <w:szCs w:val="16"/>
              </w:rPr>
            </w:pPr>
            <w:r w:rsidRPr="00200F35">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200F35" w:rsidRDefault="007D3A31" w:rsidP="007D3A31">
            <w:pPr>
              <w:pStyle w:val="TAL"/>
              <w:rPr>
                <w:sz w:val="16"/>
                <w:szCs w:val="16"/>
              </w:rPr>
            </w:pPr>
            <w:r w:rsidRPr="00200F35">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200F35" w:rsidRDefault="007D3A31" w:rsidP="007D3A31">
            <w:pPr>
              <w:pStyle w:val="TAR"/>
              <w:rPr>
                <w:sz w:val="16"/>
                <w:szCs w:val="16"/>
              </w:rPr>
            </w:pPr>
            <w:r w:rsidRPr="00200F3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200F35" w:rsidRDefault="007D3A31" w:rsidP="007D3A31">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200F35" w:rsidRDefault="007D3A31" w:rsidP="007D3A31">
            <w:pPr>
              <w:pStyle w:val="TAL"/>
              <w:rPr>
                <w:sz w:val="16"/>
                <w:szCs w:val="16"/>
              </w:rPr>
            </w:pPr>
            <w:r w:rsidRPr="00200F35">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200F35" w:rsidRDefault="007D3A31" w:rsidP="007D3A31">
            <w:pPr>
              <w:pStyle w:val="TAC"/>
              <w:rPr>
                <w:sz w:val="16"/>
                <w:szCs w:val="16"/>
              </w:rPr>
            </w:pPr>
            <w:r w:rsidRPr="00200F35">
              <w:rPr>
                <w:sz w:val="16"/>
                <w:szCs w:val="16"/>
              </w:rPr>
              <w:t>18.1.0</w:t>
            </w:r>
          </w:p>
        </w:tc>
      </w:tr>
      <w:tr w:rsidR="0044609F" w:rsidRPr="00B02A0B" w14:paraId="1E740777"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200F35" w:rsidRDefault="0044609F" w:rsidP="007D3A31">
            <w:pPr>
              <w:pStyle w:val="TAC"/>
              <w:rPr>
                <w:rFonts w:cs="Arial"/>
                <w:sz w:val="16"/>
                <w:szCs w:val="16"/>
              </w:rPr>
            </w:pPr>
            <w:r w:rsidRPr="00200F35">
              <w:rPr>
                <w:rFonts w:cs="Arial"/>
                <w:sz w:val="16"/>
                <w:szCs w:val="16"/>
              </w:rPr>
              <w:t>202</w:t>
            </w:r>
            <w:r w:rsidR="00D7364C" w:rsidRPr="00200F35">
              <w:rPr>
                <w:rFonts w:cs="Arial"/>
                <w:sz w:val="16"/>
                <w:szCs w:val="16"/>
              </w:rPr>
              <w:t>3</w:t>
            </w:r>
            <w:r w:rsidRPr="00200F35">
              <w:rPr>
                <w:rFonts w:cs="Arial"/>
                <w:sz w:val="16"/>
                <w:szCs w:val="16"/>
              </w:rPr>
              <w:t>-</w:t>
            </w:r>
            <w:r w:rsidR="00D7364C" w:rsidRPr="00200F35">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200F35" w:rsidRDefault="0044609F" w:rsidP="007D3A31">
            <w:pPr>
              <w:pStyle w:val="TAC"/>
              <w:rPr>
                <w:rFonts w:cs="Arial"/>
                <w:sz w:val="16"/>
                <w:szCs w:val="16"/>
              </w:rPr>
            </w:pPr>
            <w:r w:rsidRPr="00200F35">
              <w:rPr>
                <w:rFonts w:cs="Arial"/>
                <w:sz w:val="16"/>
                <w:szCs w:val="16"/>
              </w:rPr>
              <w:t>CT#9</w:t>
            </w:r>
            <w:r w:rsidR="00D7364C" w:rsidRPr="00200F35">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200F35" w:rsidRDefault="0044609F" w:rsidP="00200F35">
            <w:pPr>
              <w:pStyle w:val="TAC"/>
              <w:rPr>
                <w:sz w:val="16"/>
                <w:szCs w:val="16"/>
              </w:rPr>
            </w:pPr>
            <w:hyperlink r:id="rId32"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200F35" w:rsidRDefault="0044609F" w:rsidP="007D3A31">
            <w:pPr>
              <w:pStyle w:val="TAL"/>
              <w:rPr>
                <w:rFonts w:cs="Arial"/>
                <w:sz w:val="16"/>
                <w:szCs w:val="16"/>
              </w:rPr>
            </w:pPr>
            <w:r w:rsidRPr="00200F35">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200F35" w:rsidRDefault="0044609F" w:rsidP="007D3A31">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200F35" w:rsidRDefault="0044609F" w:rsidP="007D3A31">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200F35" w:rsidRDefault="0044609F" w:rsidP="007D3A31">
            <w:pPr>
              <w:pStyle w:val="TAL"/>
              <w:rPr>
                <w:sz w:val="16"/>
                <w:szCs w:val="16"/>
              </w:rPr>
            </w:pPr>
            <w:r w:rsidRPr="00200F35">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200F35" w:rsidRDefault="0044609F" w:rsidP="007D3A31">
            <w:pPr>
              <w:pStyle w:val="TAC"/>
              <w:rPr>
                <w:rFonts w:cs="Arial"/>
                <w:sz w:val="16"/>
                <w:szCs w:val="16"/>
              </w:rPr>
            </w:pPr>
            <w:r w:rsidRPr="00200F35">
              <w:rPr>
                <w:rFonts w:cs="Arial"/>
                <w:sz w:val="16"/>
                <w:szCs w:val="16"/>
              </w:rPr>
              <w:t>18.</w:t>
            </w:r>
            <w:r w:rsidR="00D7364C" w:rsidRPr="00200F35">
              <w:rPr>
                <w:rFonts w:cs="Arial"/>
                <w:sz w:val="16"/>
                <w:szCs w:val="16"/>
              </w:rPr>
              <w:t>2</w:t>
            </w:r>
            <w:r w:rsidRPr="00200F35">
              <w:rPr>
                <w:rFonts w:cs="Arial"/>
                <w:sz w:val="16"/>
                <w:szCs w:val="16"/>
              </w:rPr>
              <w:t>.0</w:t>
            </w:r>
          </w:p>
        </w:tc>
      </w:tr>
      <w:tr w:rsidR="00D7364C" w:rsidRPr="00B02A0B" w14:paraId="406D0349"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200F35" w:rsidRDefault="00D7364C" w:rsidP="00D7364C">
            <w:pPr>
              <w:pStyle w:val="TAC"/>
              <w:rPr>
                <w:rFonts w:cs="Arial"/>
                <w:sz w:val="16"/>
                <w:szCs w:val="16"/>
              </w:rPr>
            </w:pPr>
            <w:r w:rsidRPr="00200F35">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200F35" w:rsidRDefault="00D7364C" w:rsidP="00D7364C">
            <w:pPr>
              <w:pStyle w:val="TAC"/>
              <w:rPr>
                <w:rFonts w:cs="Arial"/>
                <w:sz w:val="16"/>
                <w:szCs w:val="16"/>
              </w:rPr>
            </w:pPr>
            <w:r w:rsidRPr="00200F35">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200F35" w:rsidRDefault="00D7364C" w:rsidP="00200F35">
            <w:pPr>
              <w:pStyle w:val="TAC"/>
              <w:rPr>
                <w:sz w:val="16"/>
                <w:szCs w:val="16"/>
              </w:rPr>
            </w:pPr>
            <w:hyperlink r:id="rId33" w:history="1">
              <w:r w:rsidRPr="00200F35">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200F35" w:rsidRDefault="00D7364C" w:rsidP="00D7364C">
            <w:pPr>
              <w:pStyle w:val="TAL"/>
              <w:rPr>
                <w:rFonts w:cs="Arial"/>
                <w:sz w:val="16"/>
                <w:szCs w:val="16"/>
              </w:rPr>
            </w:pPr>
            <w:r w:rsidRPr="00200F35">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200F35" w:rsidRDefault="00D7364C"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200F35" w:rsidRDefault="00D7364C"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200F35" w:rsidRDefault="00D7364C" w:rsidP="00D7364C">
            <w:pPr>
              <w:pStyle w:val="TAL"/>
              <w:rPr>
                <w:sz w:val="16"/>
                <w:szCs w:val="16"/>
              </w:rPr>
            </w:pPr>
            <w:r w:rsidRPr="00200F35">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200F35" w:rsidRDefault="00D7364C" w:rsidP="00D7364C">
            <w:pPr>
              <w:pStyle w:val="TAC"/>
              <w:rPr>
                <w:rFonts w:cs="Arial"/>
                <w:sz w:val="16"/>
                <w:szCs w:val="16"/>
              </w:rPr>
            </w:pPr>
            <w:r w:rsidRPr="00200F35">
              <w:rPr>
                <w:rFonts w:cs="Arial"/>
                <w:sz w:val="16"/>
                <w:szCs w:val="16"/>
              </w:rPr>
              <w:t>18.2.0</w:t>
            </w:r>
          </w:p>
        </w:tc>
      </w:tr>
      <w:tr w:rsidR="00AF28EE" w:rsidRPr="00B02A0B" w14:paraId="6A917DEB" w14:textId="77777777" w:rsidTr="009C194E">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200F35" w:rsidRDefault="00AF28EE"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200F35" w:rsidRDefault="00AF28EE"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200F35" w:rsidRDefault="00AF28EE"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200F35" w:rsidRDefault="00AF28EE" w:rsidP="00D7364C">
            <w:pPr>
              <w:pStyle w:val="TAL"/>
              <w:rPr>
                <w:rFonts w:cs="Arial"/>
                <w:sz w:val="16"/>
                <w:szCs w:val="16"/>
              </w:rPr>
            </w:pPr>
            <w:r w:rsidRPr="00200F35">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200F35" w:rsidRDefault="00AF28EE"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200F35" w:rsidRDefault="00AF28EE"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200F35" w:rsidRDefault="00AF28EE" w:rsidP="00D7364C">
            <w:pPr>
              <w:pStyle w:val="TAL"/>
              <w:rPr>
                <w:sz w:val="16"/>
                <w:szCs w:val="16"/>
              </w:rPr>
            </w:pPr>
            <w:r w:rsidRPr="00200F35">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200F35" w:rsidRDefault="00AF28EE" w:rsidP="00D7364C">
            <w:pPr>
              <w:pStyle w:val="TAC"/>
              <w:rPr>
                <w:rFonts w:cs="Arial"/>
                <w:sz w:val="16"/>
                <w:szCs w:val="16"/>
              </w:rPr>
            </w:pPr>
            <w:r w:rsidRPr="00200F35">
              <w:rPr>
                <w:rFonts w:cs="Arial"/>
                <w:sz w:val="16"/>
                <w:szCs w:val="16"/>
              </w:rPr>
              <w:t>18.3.0</w:t>
            </w:r>
          </w:p>
        </w:tc>
      </w:tr>
      <w:tr w:rsidR="004D3C4F" w:rsidRPr="00B02A0B" w14:paraId="5A82F2EB"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200F35" w:rsidRDefault="004D3C4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200F35" w:rsidRDefault="004D3C4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200F35" w:rsidRDefault="004D3C4F"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200F35" w:rsidRDefault="004D3C4F" w:rsidP="00D7364C">
            <w:pPr>
              <w:pStyle w:val="TAL"/>
              <w:rPr>
                <w:rFonts w:cs="Arial"/>
                <w:sz w:val="16"/>
                <w:szCs w:val="16"/>
              </w:rPr>
            </w:pPr>
            <w:r w:rsidRPr="00200F35">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200F35" w:rsidRDefault="004D3C4F" w:rsidP="00D7364C">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200F35" w:rsidRDefault="004D3C4F"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200F35" w:rsidRDefault="004D3C4F" w:rsidP="00D7364C">
            <w:pPr>
              <w:pStyle w:val="TAL"/>
              <w:rPr>
                <w:sz w:val="16"/>
                <w:szCs w:val="16"/>
              </w:rPr>
            </w:pPr>
            <w:r w:rsidRPr="00200F35">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200F35" w:rsidRDefault="004D3C4F" w:rsidP="00D7364C">
            <w:pPr>
              <w:pStyle w:val="TAC"/>
              <w:rPr>
                <w:rFonts w:cs="Arial"/>
                <w:sz w:val="16"/>
                <w:szCs w:val="16"/>
              </w:rPr>
            </w:pPr>
            <w:r w:rsidRPr="00200F35">
              <w:rPr>
                <w:rFonts w:cs="Arial"/>
                <w:sz w:val="16"/>
                <w:szCs w:val="16"/>
              </w:rPr>
              <w:t>18.3.0</w:t>
            </w:r>
          </w:p>
        </w:tc>
      </w:tr>
      <w:tr w:rsidR="00606F32" w:rsidRPr="00B02A0B" w14:paraId="11A6352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200F35" w:rsidRDefault="00606F32"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200F35" w:rsidRDefault="00606F32"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200F35" w:rsidRDefault="00606F32" w:rsidP="00200F35">
            <w:pPr>
              <w:pStyle w:val="TAC"/>
              <w:rPr>
                <w:rFonts w:cs="Arial"/>
                <w:sz w:val="16"/>
                <w:szCs w:val="16"/>
              </w:rPr>
            </w:pPr>
            <w:r w:rsidRPr="00200F35">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200F35" w:rsidRDefault="00606F32" w:rsidP="00D7364C">
            <w:pPr>
              <w:pStyle w:val="TAL"/>
              <w:rPr>
                <w:rFonts w:cs="Arial"/>
                <w:sz w:val="16"/>
                <w:szCs w:val="16"/>
              </w:rPr>
            </w:pPr>
            <w:r w:rsidRPr="00200F35">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200F35" w:rsidRDefault="00606F32" w:rsidP="00D7364C">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200F35" w:rsidRDefault="00606F32" w:rsidP="00D7364C">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200F35" w:rsidRDefault="00606F32" w:rsidP="00D7364C">
            <w:pPr>
              <w:pStyle w:val="TAL"/>
              <w:rPr>
                <w:sz w:val="16"/>
                <w:szCs w:val="16"/>
              </w:rPr>
            </w:pPr>
            <w:r w:rsidRPr="00200F35">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200F35" w:rsidRDefault="00606F32" w:rsidP="00D7364C">
            <w:pPr>
              <w:pStyle w:val="TAC"/>
              <w:rPr>
                <w:rFonts w:cs="Arial"/>
                <w:sz w:val="16"/>
                <w:szCs w:val="16"/>
              </w:rPr>
            </w:pPr>
            <w:r w:rsidRPr="00200F35">
              <w:rPr>
                <w:rFonts w:cs="Arial"/>
                <w:sz w:val="16"/>
                <w:szCs w:val="16"/>
              </w:rPr>
              <w:t>18.3.0</w:t>
            </w:r>
          </w:p>
        </w:tc>
      </w:tr>
      <w:tr w:rsidR="009242EF" w:rsidRPr="00B02A0B" w14:paraId="1872E6B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200F35" w:rsidRDefault="009242EF" w:rsidP="00D7364C">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200F35" w:rsidRDefault="009242EF" w:rsidP="00D7364C">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200F35" w:rsidRDefault="009242EF" w:rsidP="00200F35">
            <w:pPr>
              <w:pStyle w:val="TAC"/>
              <w:rPr>
                <w:rFonts w:cs="Arial"/>
                <w:sz w:val="16"/>
                <w:szCs w:val="16"/>
              </w:rPr>
            </w:pPr>
            <w:r w:rsidRPr="00200F35">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200F35" w:rsidRDefault="009242EF" w:rsidP="00D7364C">
            <w:pPr>
              <w:pStyle w:val="TAL"/>
              <w:rPr>
                <w:rFonts w:cs="Arial"/>
                <w:sz w:val="16"/>
                <w:szCs w:val="16"/>
              </w:rPr>
            </w:pPr>
            <w:r w:rsidRPr="00200F35">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200F35" w:rsidRDefault="009242EF" w:rsidP="00D7364C">
            <w:pPr>
              <w:pStyle w:val="TAR"/>
              <w:rPr>
                <w:rFonts w:cs="Arial"/>
                <w:sz w:val="16"/>
                <w:szCs w:val="16"/>
              </w:rPr>
            </w:pPr>
            <w:r w:rsidRPr="00200F35">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200F35" w:rsidRDefault="009242EF" w:rsidP="00D7364C">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200F35" w:rsidRDefault="009242EF" w:rsidP="00D7364C">
            <w:pPr>
              <w:pStyle w:val="TAL"/>
              <w:rPr>
                <w:sz w:val="16"/>
                <w:szCs w:val="16"/>
              </w:rPr>
            </w:pPr>
            <w:r w:rsidRPr="00200F35">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200F35" w:rsidRDefault="009242EF" w:rsidP="00D7364C">
            <w:pPr>
              <w:pStyle w:val="TAC"/>
              <w:rPr>
                <w:rFonts w:cs="Arial"/>
                <w:sz w:val="16"/>
                <w:szCs w:val="16"/>
              </w:rPr>
            </w:pPr>
            <w:r w:rsidRPr="00200F35">
              <w:rPr>
                <w:rFonts w:cs="Arial"/>
                <w:sz w:val="16"/>
                <w:szCs w:val="16"/>
              </w:rPr>
              <w:t>18.3.0</w:t>
            </w:r>
          </w:p>
        </w:tc>
      </w:tr>
      <w:tr w:rsidR="004F5018" w:rsidRPr="00B02A0B" w14:paraId="1E564FC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200F35" w:rsidRDefault="004F5018" w:rsidP="004F5018">
            <w:pPr>
              <w:pStyle w:val="TAC"/>
              <w:rPr>
                <w:rFonts w:cs="Arial"/>
                <w:sz w:val="16"/>
                <w:szCs w:val="16"/>
              </w:rPr>
            </w:pPr>
            <w:r w:rsidRPr="00200F35">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200F35" w:rsidRDefault="004F5018" w:rsidP="004F5018">
            <w:pPr>
              <w:pStyle w:val="TAC"/>
              <w:rPr>
                <w:rFonts w:cs="Arial"/>
                <w:sz w:val="16"/>
                <w:szCs w:val="16"/>
              </w:rPr>
            </w:pPr>
            <w:r w:rsidRPr="00200F35">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200F35" w:rsidRDefault="004F5018" w:rsidP="00200F35">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200F35"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200F35"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200F35"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200F35" w:rsidRDefault="004F5018" w:rsidP="004F5018">
            <w:pPr>
              <w:pStyle w:val="TAL"/>
              <w:rPr>
                <w:sz w:val="16"/>
                <w:szCs w:val="16"/>
              </w:rPr>
            </w:pPr>
            <w:r w:rsidRPr="00200F35">
              <w:rPr>
                <w:sz w:val="16"/>
                <w:szCs w:val="16"/>
              </w:rPr>
              <w:t>Xsd files missed in the previous version</w:t>
            </w:r>
            <w:r w:rsidR="00C92DE8" w:rsidRPr="00200F35">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200F35" w:rsidRDefault="004F5018" w:rsidP="004F5018">
            <w:pPr>
              <w:pStyle w:val="TAC"/>
              <w:rPr>
                <w:rFonts w:cs="Arial"/>
                <w:sz w:val="16"/>
                <w:szCs w:val="16"/>
              </w:rPr>
            </w:pPr>
            <w:r w:rsidRPr="00200F35">
              <w:rPr>
                <w:rFonts w:cs="Arial"/>
                <w:sz w:val="16"/>
                <w:szCs w:val="16"/>
              </w:rPr>
              <w:t>18.3.1</w:t>
            </w:r>
          </w:p>
        </w:tc>
      </w:tr>
      <w:tr w:rsidR="007013DA" w:rsidRPr="00B02A0B" w14:paraId="353126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200F35" w:rsidRDefault="007013DA"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200F35" w:rsidRDefault="007013DA"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200F35" w:rsidRDefault="007013DA" w:rsidP="00200F35">
            <w:pPr>
              <w:pStyle w:val="TAC"/>
              <w:rPr>
                <w:rFonts w:cs="Arial"/>
                <w:sz w:val="16"/>
                <w:szCs w:val="16"/>
              </w:rPr>
            </w:pPr>
            <w:r w:rsidRPr="00200F35">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200F35" w:rsidRDefault="007013DA" w:rsidP="004F5018">
            <w:pPr>
              <w:pStyle w:val="TAL"/>
              <w:rPr>
                <w:rFonts w:cs="Arial"/>
                <w:sz w:val="16"/>
                <w:szCs w:val="16"/>
              </w:rPr>
            </w:pPr>
            <w:r w:rsidRPr="00200F35">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200F35" w:rsidRDefault="007013DA" w:rsidP="004F5018">
            <w:pPr>
              <w:pStyle w:val="TAR"/>
              <w:rPr>
                <w:rFonts w:cs="Arial"/>
                <w:sz w:val="16"/>
                <w:szCs w:val="16"/>
              </w:rPr>
            </w:pPr>
            <w:r w:rsidRPr="00200F35">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200F35" w:rsidRDefault="007013DA" w:rsidP="004F5018">
            <w:pPr>
              <w:pStyle w:val="TAC"/>
              <w:rPr>
                <w:rFonts w:cs="Arial"/>
                <w:sz w:val="16"/>
                <w:szCs w:val="16"/>
              </w:rPr>
            </w:pPr>
            <w:r w:rsidRPr="00200F35">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200F35" w:rsidRDefault="007013DA" w:rsidP="004F5018">
            <w:pPr>
              <w:pStyle w:val="TAL"/>
              <w:rPr>
                <w:sz w:val="16"/>
                <w:szCs w:val="16"/>
              </w:rPr>
            </w:pPr>
            <w:r w:rsidRPr="00200F35">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200F35" w:rsidRDefault="007013DA" w:rsidP="004F5018">
            <w:pPr>
              <w:pStyle w:val="TAC"/>
              <w:rPr>
                <w:rFonts w:cs="Arial"/>
                <w:sz w:val="16"/>
                <w:szCs w:val="16"/>
              </w:rPr>
            </w:pPr>
            <w:r w:rsidRPr="00200F35">
              <w:rPr>
                <w:rFonts w:cs="Arial"/>
                <w:sz w:val="16"/>
                <w:szCs w:val="16"/>
              </w:rPr>
              <w:t>18.4.0</w:t>
            </w:r>
          </w:p>
        </w:tc>
      </w:tr>
      <w:tr w:rsidR="002344A2" w:rsidRPr="00B02A0B" w14:paraId="7264C004"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200F35" w:rsidRDefault="002344A2"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200F35" w:rsidRDefault="002344A2"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200F35" w:rsidRDefault="002344A2" w:rsidP="00200F35">
            <w:pPr>
              <w:pStyle w:val="TAC"/>
              <w:rPr>
                <w:rFonts w:cs="Arial"/>
                <w:sz w:val="16"/>
                <w:szCs w:val="16"/>
              </w:rPr>
            </w:pPr>
            <w:r w:rsidRPr="00200F35">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200F35" w:rsidRDefault="002344A2" w:rsidP="004F5018">
            <w:pPr>
              <w:pStyle w:val="TAL"/>
              <w:rPr>
                <w:rFonts w:cs="Arial"/>
                <w:sz w:val="16"/>
                <w:szCs w:val="16"/>
              </w:rPr>
            </w:pPr>
            <w:r w:rsidRPr="00200F35">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200F35" w:rsidRDefault="002344A2"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200F35" w:rsidRDefault="002344A2"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200F35" w:rsidRDefault="002344A2" w:rsidP="004F5018">
            <w:pPr>
              <w:pStyle w:val="TAL"/>
              <w:rPr>
                <w:sz w:val="16"/>
                <w:szCs w:val="16"/>
              </w:rPr>
            </w:pPr>
            <w:r w:rsidRPr="00200F35">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200F35" w:rsidRDefault="002344A2" w:rsidP="004F5018">
            <w:pPr>
              <w:pStyle w:val="TAC"/>
              <w:rPr>
                <w:rFonts w:cs="Arial"/>
                <w:sz w:val="16"/>
                <w:szCs w:val="16"/>
              </w:rPr>
            </w:pPr>
            <w:r w:rsidRPr="00200F35">
              <w:rPr>
                <w:rFonts w:cs="Arial"/>
                <w:sz w:val="16"/>
                <w:szCs w:val="16"/>
              </w:rPr>
              <w:t>18.4.0</w:t>
            </w:r>
          </w:p>
        </w:tc>
      </w:tr>
      <w:tr w:rsidR="00C50450" w:rsidRPr="00B02A0B" w14:paraId="208EB93D"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200F35" w:rsidRDefault="00C50450" w:rsidP="004F5018">
            <w:pPr>
              <w:pStyle w:val="TAC"/>
              <w:rPr>
                <w:rFonts w:cs="Arial"/>
                <w:sz w:val="16"/>
                <w:szCs w:val="16"/>
              </w:rPr>
            </w:pPr>
            <w:r w:rsidRPr="00200F35">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200F35" w:rsidRDefault="00C50450" w:rsidP="004F5018">
            <w:pPr>
              <w:pStyle w:val="TAC"/>
              <w:rPr>
                <w:rFonts w:cs="Arial"/>
                <w:sz w:val="16"/>
                <w:szCs w:val="16"/>
              </w:rPr>
            </w:pPr>
            <w:r w:rsidRPr="00200F35">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200F35" w:rsidRDefault="00C50450" w:rsidP="00200F35">
            <w:pPr>
              <w:pStyle w:val="TAC"/>
              <w:rPr>
                <w:rFonts w:cs="Arial"/>
                <w:sz w:val="16"/>
                <w:szCs w:val="16"/>
              </w:rPr>
            </w:pPr>
            <w:r w:rsidRPr="00200F35">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200F35" w:rsidRDefault="00C50450" w:rsidP="004F5018">
            <w:pPr>
              <w:pStyle w:val="TAL"/>
              <w:rPr>
                <w:rFonts w:cs="Arial"/>
                <w:sz w:val="16"/>
                <w:szCs w:val="16"/>
              </w:rPr>
            </w:pPr>
            <w:r w:rsidRPr="00200F35">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200F35" w:rsidRDefault="00C50450" w:rsidP="004F5018">
            <w:pPr>
              <w:pStyle w:val="TAR"/>
              <w:rPr>
                <w:rFonts w:cs="Arial"/>
                <w:sz w:val="16"/>
                <w:szCs w:val="16"/>
              </w:rPr>
            </w:pPr>
            <w:r w:rsidRPr="00200F35">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200F35" w:rsidRDefault="00C50450" w:rsidP="004F5018">
            <w:pPr>
              <w:pStyle w:val="TAC"/>
              <w:rPr>
                <w:rFonts w:cs="Arial"/>
                <w:sz w:val="16"/>
                <w:szCs w:val="16"/>
              </w:rPr>
            </w:pPr>
            <w:r w:rsidRPr="00200F35">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200F35" w:rsidRDefault="00C50450" w:rsidP="004F5018">
            <w:pPr>
              <w:pStyle w:val="TAL"/>
              <w:rPr>
                <w:sz w:val="16"/>
                <w:szCs w:val="16"/>
              </w:rPr>
            </w:pPr>
            <w:r w:rsidRPr="00200F35">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200F35" w:rsidRDefault="00C50450" w:rsidP="004F5018">
            <w:pPr>
              <w:pStyle w:val="TAC"/>
              <w:rPr>
                <w:rFonts w:cs="Arial"/>
                <w:sz w:val="16"/>
                <w:szCs w:val="16"/>
              </w:rPr>
            </w:pPr>
            <w:r w:rsidRPr="00200F35">
              <w:rPr>
                <w:rFonts w:cs="Arial"/>
                <w:sz w:val="16"/>
                <w:szCs w:val="16"/>
              </w:rPr>
              <w:t>18.4.0</w:t>
            </w:r>
          </w:p>
        </w:tc>
      </w:tr>
      <w:tr w:rsidR="00267D2F" w:rsidRPr="0036307A" w14:paraId="46C440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200F35" w:rsidRDefault="00046FED"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200F35" w:rsidRDefault="00046FED"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200F35" w:rsidRDefault="009A23CB"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EE40A6" w:rsidRDefault="00046FED" w:rsidP="00EE40A6">
            <w:pPr>
              <w:pStyle w:val="TAL"/>
              <w:rPr>
                <w:sz w:val="16"/>
                <w:szCs w:val="16"/>
              </w:rPr>
            </w:pPr>
            <w:r w:rsidRPr="00EE40A6">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EE40A6" w:rsidRDefault="00046FE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200F35" w:rsidRDefault="00046FE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200F35" w:rsidRDefault="00046FED" w:rsidP="00200F35">
            <w:pPr>
              <w:pStyle w:val="TAL"/>
              <w:rPr>
                <w:sz w:val="16"/>
                <w:szCs w:val="16"/>
              </w:rPr>
            </w:pPr>
            <w:r w:rsidRPr="00200F35">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200F35" w:rsidRDefault="00046FED" w:rsidP="00CB27D9">
            <w:pPr>
              <w:pStyle w:val="TAC"/>
              <w:rPr>
                <w:sz w:val="16"/>
                <w:szCs w:val="16"/>
              </w:rPr>
            </w:pPr>
            <w:r w:rsidRPr="00200F35">
              <w:rPr>
                <w:sz w:val="16"/>
                <w:szCs w:val="16"/>
              </w:rPr>
              <w:t>18.5.0</w:t>
            </w:r>
          </w:p>
        </w:tc>
      </w:tr>
      <w:tr w:rsidR="00A76A3B" w:rsidRPr="0036307A" w14:paraId="0B83F2B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200F35" w:rsidRDefault="002D45E5"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200F35" w:rsidRDefault="002D45E5"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200F35" w:rsidRDefault="0050700D" w:rsidP="00200F35">
            <w:pPr>
              <w:pStyle w:val="TAC"/>
              <w:rPr>
                <w:sz w:val="16"/>
                <w:szCs w:val="16"/>
              </w:rPr>
            </w:pPr>
            <w:r w:rsidRPr="00200F35">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EE40A6" w:rsidRDefault="002D45E5" w:rsidP="00EE40A6">
            <w:pPr>
              <w:pStyle w:val="TAL"/>
              <w:rPr>
                <w:sz w:val="16"/>
                <w:szCs w:val="16"/>
              </w:rPr>
            </w:pPr>
            <w:r w:rsidRPr="00EE40A6">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EE40A6" w:rsidRDefault="002D45E5"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200F35" w:rsidRDefault="002D45E5"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200F35" w:rsidRDefault="002D45E5" w:rsidP="00200F35">
            <w:pPr>
              <w:pStyle w:val="TAL"/>
              <w:rPr>
                <w:sz w:val="16"/>
                <w:szCs w:val="16"/>
              </w:rPr>
            </w:pPr>
            <w:r w:rsidRPr="00200F35">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200F35" w:rsidRDefault="002D45E5" w:rsidP="00CB27D9">
            <w:pPr>
              <w:pStyle w:val="TAC"/>
              <w:rPr>
                <w:sz w:val="16"/>
                <w:szCs w:val="16"/>
              </w:rPr>
            </w:pPr>
            <w:r w:rsidRPr="00200F35">
              <w:rPr>
                <w:sz w:val="16"/>
                <w:szCs w:val="16"/>
              </w:rPr>
              <w:t>18.5.0</w:t>
            </w:r>
          </w:p>
        </w:tc>
      </w:tr>
      <w:tr w:rsidR="00450BE4" w:rsidRPr="0036307A" w14:paraId="5FE927F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200F35" w:rsidRDefault="0093041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200F35" w:rsidRDefault="0093041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200F35" w:rsidRDefault="00151AA7"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EE40A6" w:rsidRDefault="00930414" w:rsidP="00EE40A6">
            <w:pPr>
              <w:pStyle w:val="TAL"/>
              <w:rPr>
                <w:sz w:val="16"/>
                <w:szCs w:val="16"/>
              </w:rPr>
            </w:pPr>
            <w:r w:rsidRPr="00EE40A6">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EE40A6" w:rsidRDefault="0093041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200F35" w:rsidRDefault="0093041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200F35" w:rsidRDefault="00930414" w:rsidP="00200F35">
            <w:pPr>
              <w:pStyle w:val="TAL"/>
              <w:rPr>
                <w:sz w:val="16"/>
                <w:szCs w:val="16"/>
              </w:rPr>
            </w:pPr>
            <w:r w:rsidRPr="00200F35">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200F35" w:rsidRDefault="00930414" w:rsidP="00CB27D9">
            <w:pPr>
              <w:pStyle w:val="TAC"/>
              <w:rPr>
                <w:sz w:val="16"/>
                <w:szCs w:val="16"/>
              </w:rPr>
            </w:pPr>
            <w:r w:rsidRPr="00200F35">
              <w:rPr>
                <w:sz w:val="16"/>
                <w:szCs w:val="16"/>
              </w:rPr>
              <w:t>18.5.0</w:t>
            </w:r>
          </w:p>
        </w:tc>
      </w:tr>
      <w:tr w:rsidR="00744655" w:rsidRPr="0036307A" w14:paraId="7008854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200F35" w:rsidRDefault="00E57AC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200F35" w:rsidRDefault="00E57AC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200F35" w:rsidRDefault="00191C31"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EE40A6" w:rsidRDefault="00E57AC9" w:rsidP="00EE40A6">
            <w:pPr>
              <w:pStyle w:val="TAL"/>
              <w:rPr>
                <w:sz w:val="16"/>
                <w:szCs w:val="16"/>
              </w:rPr>
            </w:pPr>
            <w:r w:rsidRPr="00EE40A6">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EE40A6" w:rsidRDefault="00E57AC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200F35" w:rsidRDefault="00E57AC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200F35" w:rsidRDefault="00E57AC9" w:rsidP="00200F35">
            <w:pPr>
              <w:pStyle w:val="TAL"/>
              <w:rPr>
                <w:sz w:val="16"/>
                <w:szCs w:val="16"/>
              </w:rPr>
            </w:pPr>
            <w:r w:rsidRPr="00200F35">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200F35" w:rsidRDefault="00E57AC9" w:rsidP="00CB27D9">
            <w:pPr>
              <w:pStyle w:val="TAC"/>
              <w:rPr>
                <w:sz w:val="16"/>
                <w:szCs w:val="16"/>
              </w:rPr>
            </w:pPr>
            <w:r w:rsidRPr="00200F35">
              <w:rPr>
                <w:sz w:val="16"/>
                <w:szCs w:val="16"/>
              </w:rPr>
              <w:t>18.5.0</w:t>
            </w:r>
          </w:p>
        </w:tc>
      </w:tr>
      <w:tr w:rsidR="00707E74" w:rsidRPr="0036307A" w14:paraId="4DD3F538"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200F35" w:rsidRDefault="004F6F84"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200F35" w:rsidRDefault="004F6F84"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200F35" w:rsidRDefault="0002674A" w:rsidP="00200F35">
            <w:pPr>
              <w:pStyle w:val="TAC"/>
              <w:rPr>
                <w:sz w:val="16"/>
                <w:szCs w:val="16"/>
              </w:rPr>
            </w:pPr>
            <w:r w:rsidRPr="00200F35">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EE40A6" w:rsidRDefault="004F6F84" w:rsidP="00EE40A6">
            <w:pPr>
              <w:pStyle w:val="TAL"/>
              <w:rPr>
                <w:sz w:val="16"/>
                <w:szCs w:val="16"/>
              </w:rPr>
            </w:pPr>
            <w:r w:rsidRPr="00EE40A6">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EE40A6" w:rsidRDefault="004F6F84"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200F35" w:rsidRDefault="004F6F8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200F35" w:rsidRDefault="004F6F84" w:rsidP="00200F35">
            <w:pPr>
              <w:pStyle w:val="TAL"/>
              <w:rPr>
                <w:sz w:val="16"/>
                <w:szCs w:val="16"/>
              </w:rPr>
            </w:pPr>
            <w:r w:rsidRPr="00200F35">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200F35" w:rsidRDefault="004F6F84" w:rsidP="00CB27D9">
            <w:pPr>
              <w:pStyle w:val="TAC"/>
              <w:rPr>
                <w:sz w:val="16"/>
                <w:szCs w:val="16"/>
              </w:rPr>
            </w:pPr>
            <w:r w:rsidRPr="00200F35">
              <w:rPr>
                <w:sz w:val="16"/>
                <w:szCs w:val="16"/>
              </w:rPr>
              <w:t>18.5.0</w:t>
            </w:r>
          </w:p>
        </w:tc>
      </w:tr>
      <w:tr w:rsidR="008E0729" w:rsidRPr="0036307A" w14:paraId="3F3030F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200F35" w:rsidRDefault="008E6EF9"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200F35" w:rsidRDefault="008E6EF9"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200F35" w:rsidRDefault="00A50BAA" w:rsidP="00200F35">
            <w:pPr>
              <w:pStyle w:val="TAC"/>
              <w:rPr>
                <w:sz w:val="16"/>
                <w:szCs w:val="16"/>
              </w:rPr>
            </w:pPr>
            <w:r w:rsidRPr="00200F35">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EE40A6" w:rsidRDefault="008E6EF9" w:rsidP="00EE40A6">
            <w:pPr>
              <w:pStyle w:val="TAL"/>
              <w:rPr>
                <w:sz w:val="16"/>
                <w:szCs w:val="16"/>
              </w:rPr>
            </w:pPr>
            <w:r w:rsidRPr="00EE40A6">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EE40A6" w:rsidRDefault="008E6EF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200F35" w:rsidRDefault="008E6EF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200F35" w:rsidRDefault="008E6EF9" w:rsidP="00200F35">
            <w:pPr>
              <w:pStyle w:val="TAL"/>
              <w:rPr>
                <w:sz w:val="16"/>
                <w:szCs w:val="16"/>
              </w:rPr>
            </w:pPr>
            <w:r w:rsidRPr="00200F35">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200F35" w:rsidRDefault="008E6EF9" w:rsidP="00CB27D9">
            <w:pPr>
              <w:pStyle w:val="TAC"/>
              <w:rPr>
                <w:sz w:val="16"/>
                <w:szCs w:val="16"/>
              </w:rPr>
            </w:pPr>
            <w:r w:rsidRPr="00200F35">
              <w:rPr>
                <w:sz w:val="16"/>
                <w:szCs w:val="16"/>
              </w:rPr>
              <w:t>18.5.0</w:t>
            </w:r>
          </w:p>
        </w:tc>
      </w:tr>
      <w:tr w:rsidR="00786012" w:rsidRPr="0036307A" w14:paraId="00F9BE7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200F35" w:rsidRDefault="00B75E3F" w:rsidP="00CB27D9">
            <w:pPr>
              <w:pStyle w:val="TAC"/>
              <w:rPr>
                <w:sz w:val="16"/>
                <w:szCs w:val="16"/>
              </w:rPr>
            </w:pPr>
            <w:r w:rsidRPr="00200F35">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200F35" w:rsidRDefault="00B75E3F" w:rsidP="00CB27D9">
            <w:pPr>
              <w:pStyle w:val="TAC"/>
              <w:rPr>
                <w:sz w:val="16"/>
                <w:szCs w:val="16"/>
              </w:rPr>
            </w:pPr>
            <w:r w:rsidRPr="00200F35">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200F35" w:rsidRDefault="00D3143C" w:rsidP="00200F35">
            <w:pPr>
              <w:pStyle w:val="TAC"/>
              <w:rPr>
                <w:sz w:val="16"/>
                <w:szCs w:val="16"/>
              </w:rPr>
            </w:pPr>
            <w:r w:rsidRPr="00200F35">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EE40A6" w:rsidRDefault="00B75E3F" w:rsidP="00EE40A6">
            <w:pPr>
              <w:pStyle w:val="TAL"/>
              <w:rPr>
                <w:sz w:val="16"/>
                <w:szCs w:val="16"/>
              </w:rPr>
            </w:pPr>
            <w:r w:rsidRPr="00EE40A6">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EE40A6" w:rsidRDefault="00B75E3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200F35" w:rsidRDefault="00B75E3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200F35" w:rsidRDefault="00B75E3F" w:rsidP="00200F35">
            <w:pPr>
              <w:pStyle w:val="TAL"/>
              <w:rPr>
                <w:sz w:val="16"/>
                <w:szCs w:val="16"/>
              </w:rPr>
            </w:pPr>
            <w:r w:rsidRPr="00200F35">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200F35" w:rsidRDefault="00B75E3F" w:rsidP="00CB27D9">
            <w:pPr>
              <w:pStyle w:val="TAC"/>
              <w:rPr>
                <w:sz w:val="16"/>
                <w:szCs w:val="16"/>
              </w:rPr>
            </w:pPr>
            <w:r w:rsidRPr="00200F35">
              <w:rPr>
                <w:sz w:val="16"/>
                <w:szCs w:val="16"/>
              </w:rPr>
              <w:t>18.5.0</w:t>
            </w:r>
          </w:p>
        </w:tc>
      </w:tr>
      <w:tr w:rsidR="0045302D" w:rsidRPr="0036307A" w14:paraId="4BC8EB5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200F35" w:rsidRDefault="0045302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200F35" w:rsidRDefault="0045302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200F35" w:rsidRDefault="0045302D"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EE40A6" w:rsidRDefault="0045302D" w:rsidP="00EE40A6">
            <w:pPr>
              <w:pStyle w:val="TAL"/>
              <w:rPr>
                <w:sz w:val="16"/>
                <w:szCs w:val="16"/>
              </w:rPr>
            </w:pPr>
            <w:r w:rsidRPr="00EE40A6">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EE40A6" w:rsidRDefault="0045302D"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200F35" w:rsidRDefault="0045302D"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200F35" w:rsidRDefault="0045302D" w:rsidP="00200F35">
            <w:pPr>
              <w:pStyle w:val="TAL"/>
              <w:rPr>
                <w:sz w:val="16"/>
                <w:szCs w:val="16"/>
              </w:rPr>
            </w:pPr>
            <w:r w:rsidRPr="00200F35">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200F35" w:rsidRDefault="0045302D" w:rsidP="00CB27D9">
            <w:pPr>
              <w:pStyle w:val="TAC"/>
              <w:rPr>
                <w:sz w:val="16"/>
                <w:szCs w:val="16"/>
              </w:rPr>
            </w:pPr>
            <w:r w:rsidRPr="00200F35">
              <w:rPr>
                <w:sz w:val="16"/>
                <w:szCs w:val="16"/>
              </w:rPr>
              <w:t>18.6.0</w:t>
            </w:r>
          </w:p>
        </w:tc>
      </w:tr>
      <w:tr w:rsidR="005A069E" w:rsidRPr="0036307A" w14:paraId="454C7A25"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200F35" w:rsidRDefault="005A069E"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200F35" w:rsidRDefault="005A069E"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200F35" w:rsidRDefault="005A069E"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EE40A6" w:rsidRDefault="005A069E" w:rsidP="00EE40A6">
            <w:pPr>
              <w:pStyle w:val="TAL"/>
              <w:rPr>
                <w:sz w:val="16"/>
                <w:szCs w:val="16"/>
              </w:rPr>
            </w:pPr>
            <w:r w:rsidRPr="00EE40A6">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EE40A6" w:rsidRDefault="005A069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200F35" w:rsidRDefault="005A069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200F35" w:rsidRDefault="005A069E" w:rsidP="00200F35">
            <w:pPr>
              <w:pStyle w:val="TAL"/>
              <w:rPr>
                <w:sz w:val="16"/>
                <w:szCs w:val="16"/>
              </w:rPr>
            </w:pPr>
            <w:r w:rsidRPr="00200F35">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200F35" w:rsidRDefault="005A069E" w:rsidP="00CB27D9">
            <w:pPr>
              <w:pStyle w:val="TAC"/>
              <w:rPr>
                <w:sz w:val="16"/>
                <w:szCs w:val="16"/>
              </w:rPr>
            </w:pPr>
            <w:r w:rsidRPr="00200F35">
              <w:rPr>
                <w:sz w:val="16"/>
                <w:szCs w:val="16"/>
              </w:rPr>
              <w:t>18.6.0</w:t>
            </w:r>
          </w:p>
        </w:tc>
      </w:tr>
      <w:tr w:rsidR="00CC02E7" w:rsidRPr="0036307A" w14:paraId="1C3B5200"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200F35" w:rsidRDefault="00CC02E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200F35" w:rsidRDefault="00CC02E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200F35" w:rsidRDefault="00CC02E7"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EE40A6" w:rsidRDefault="00CC02E7" w:rsidP="00EE40A6">
            <w:pPr>
              <w:pStyle w:val="TAL"/>
              <w:rPr>
                <w:sz w:val="16"/>
                <w:szCs w:val="16"/>
              </w:rPr>
            </w:pPr>
            <w:r w:rsidRPr="00EE40A6">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EE40A6" w:rsidRDefault="00CC02E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200F35" w:rsidRDefault="00CC02E7"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200F35" w:rsidRDefault="00CC02E7" w:rsidP="00200F35">
            <w:pPr>
              <w:pStyle w:val="TAL"/>
              <w:rPr>
                <w:sz w:val="16"/>
                <w:szCs w:val="16"/>
              </w:rPr>
            </w:pPr>
            <w:r w:rsidRPr="00200F35">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200F35" w:rsidRDefault="00CC02E7" w:rsidP="00CB27D9">
            <w:pPr>
              <w:pStyle w:val="TAC"/>
              <w:rPr>
                <w:sz w:val="16"/>
                <w:szCs w:val="16"/>
              </w:rPr>
            </w:pPr>
            <w:r w:rsidRPr="00200F35">
              <w:rPr>
                <w:sz w:val="16"/>
                <w:szCs w:val="16"/>
              </w:rPr>
              <w:t>18.6.0</w:t>
            </w:r>
          </w:p>
        </w:tc>
      </w:tr>
      <w:tr w:rsidR="00210EA9" w:rsidRPr="0036307A" w14:paraId="02D14D0E"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200F35" w:rsidRDefault="00210EA9"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200F35" w:rsidRDefault="00210EA9"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200F35" w:rsidRDefault="00AF29F4"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EE40A6" w:rsidRDefault="00210EA9" w:rsidP="00EE40A6">
            <w:pPr>
              <w:pStyle w:val="TAL"/>
              <w:rPr>
                <w:sz w:val="16"/>
                <w:szCs w:val="16"/>
              </w:rPr>
            </w:pPr>
            <w:r w:rsidRPr="00EE40A6">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EE40A6" w:rsidRDefault="00210EA9"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200F35" w:rsidRDefault="00210EA9"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200F35" w:rsidRDefault="00210EA9" w:rsidP="00200F35">
            <w:pPr>
              <w:pStyle w:val="TAL"/>
              <w:rPr>
                <w:sz w:val="16"/>
                <w:szCs w:val="16"/>
              </w:rPr>
            </w:pPr>
            <w:r w:rsidRPr="00200F35">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200F35" w:rsidRDefault="00210EA9" w:rsidP="00CB27D9">
            <w:pPr>
              <w:pStyle w:val="TAC"/>
              <w:rPr>
                <w:sz w:val="16"/>
                <w:szCs w:val="16"/>
              </w:rPr>
            </w:pPr>
            <w:r w:rsidRPr="00200F35">
              <w:rPr>
                <w:sz w:val="16"/>
                <w:szCs w:val="16"/>
              </w:rPr>
              <w:t>18.6.0</w:t>
            </w:r>
          </w:p>
        </w:tc>
      </w:tr>
      <w:tr w:rsidR="00BF58AF" w:rsidRPr="0036307A" w14:paraId="5633F70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200F35" w:rsidRDefault="00BF58A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200F35" w:rsidRDefault="00BF58A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200F35" w:rsidRDefault="00BF58AF"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EE40A6" w:rsidRDefault="00BF58AF" w:rsidP="00EE40A6">
            <w:pPr>
              <w:pStyle w:val="TAL"/>
              <w:rPr>
                <w:sz w:val="16"/>
                <w:szCs w:val="16"/>
              </w:rPr>
            </w:pPr>
            <w:r w:rsidRPr="00EE40A6">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EE40A6" w:rsidRDefault="00BF58A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200F35" w:rsidRDefault="00BF58A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200F35" w:rsidRDefault="00BF58AF" w:rsidP="00200F35">
            <w:pPr>
              <w:pStyle w:val="TAL"/>
              <w:rPr>
                <w:sz w:val="16"/>
                <w:szCs w:val="16"/>
              </w:rPr>
            </w:pPr>
            <w:r w:rsidRPr="00200F35">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200F35" w:rsidRDefault="00BF58AF" w:rsidP="00CB27D9">
            <w:pPr>
              <w:pStyle w:val="TAC"/>
              <w:rPr>
                <w:sz w:val="16"/>
                <w:szCs w:val="16"/>
              </w:rPr>
            </w:pPr>
            <w:r w:rsidRPr="00200F35">
              <w:rPr>
                <w:sz w:val="16"/>
                <w:szCs w:val="16"/>
              </w:rPr>
              <w:t>18.6.0</w:t>
            </w:r>
          </w:p>
        </w:tc>
      </w:tr>
      <w:tr w:rsidR="0010745C" w:rsidRPr="0036307A" w14:paraId="113CEE1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200F35" w:rsidRDefault="0010745C"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200F35" w:rsidRDefault="0010745C"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200F35" w:rsidRDefault="0010745C" w:rsidP="00200F35">
            <w:pPr>
              <w:pStyle w:val="TAC"/>
              <w:rPr>
                <w:rFonts w:cs="Arial"/>
                <w:sz w:val="16"/>
                <w:szCs w:val="16"/>
              </w:rPr>
            </w:pPr>
            <w:r w:rsidRPr="00200F35">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EE40A6" w:rsidRDefault="0010745C" w:rsidP="00EE40A6">
            <w:pPr>
              <w:pStyle w:val="TAL"/>
              <w:rPr>
                <w:sz w:val="16"/>
                <w:szCs w:val="16"/>
              </w:rPr>
            </w:pPr>
            <w:r w:rsidRPr="00EE40A6">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EE40A6" w:rsidRDefault="0010745C"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200F35" w:rsidRDefault="0010745C"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200F35" w:rsidRDefault="0010745C" w:rsidP="00200F35">
            <w:pPr>
              <w:pStyle w:val="TAL"/>
              <w:rPr>
                <w:sz w:val="16"/>
                <w:szCs w:val="16"/>
              </w:rPr>
            </w:pPr>
            <w:r w:rsidRPr="00200F35">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200F35" w:rsidRDefault="0010745C" w:rsidP="00CB27D9">
            <w:pPr>
              <w:pStyle w:val="TAC"/>
              <w:rPr>
                <w:sz w:val="16"/>
                <w:szCs w:val="16"/>
              </w:rPr>
            </w:pPr>
            <w:r w:rsidRPr="00200F35">
              <w:rPr>
                <w:sz w:val="16"/>
                <w:szCs w:val="16"/>
              </w:rPr>
              <w:t>18.6.0</w:t>
            </w:r>
          </w:p>
        </w:tc>
      </w:tr>
      <w:tr w:rsidR="00D45026" w:rsidRPr="0036307A" w14:paraId="3D50D24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200F35" w:rsidRDefault="00D4502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200F35" w:rsidRDefault="00D4502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200F35" w:rsidRDefault="001E745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EE40A6" w:rsidRDefault="00D45026" w:rsidP="00EE40A6">
            <w:pPr>
              <w:pStyle w:val="TAL"/>
              <w:rPr>
                <w:sz w:val="16"/>
                <w:szCs w:val="16"/>
              </w:rPr>
            </w:pPr>
            <w:r w:rsidRPr="00EE40A6">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EE40A6" w:rsidRDefault="00D45026"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200F35" w:rsidRDefault="00D4502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200F35" w:rsidRDefault="00D45026" w:rsidP="00200F35">
            <w:pPr>
              <w:pStyle w:val="TAL"/>
              <w:rPr>
                <w:sz w:val="16"/>
                <w:szCs w:val="16"/>
              </w:rPr>
            </w:pPr>
            <w:r w:rsidRPr="00200F35">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200F35" w:rsidRDefault="00D45026" w:rsidP="00CB27D9">
            <w:pPr>
              <w:pStyle w:val="TAC"/>
              <w:rPr>
                <w:sz w:val="16"/>
                <w:szCs w:val="16"/>
              </w:rPr>
            </w:pPr>
            <w:r w:rsidRPr="00200F35">
              <w:rPr>
                <w:sz w:val="16"/>
                <w:szCs w:val="16"/>
              </w:rPr>
              <w:t>18.6.0</w:t>
            </w:r>
          </w:p>
        </w:tc>
      </w:tr>
      <w:tr w:rsidR="00E24DFB" w:rsidRPr="0036307A" w14:paraId="5FF3229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200F35" w:rsidRDefault="00E24DFB"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200F35" w:rsidRDefault="00E24DFB"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200F35" w:rsidRDefault="00E24DFB" w:rsidP="00200F35">
            <w:pPr>
              <w:pStyle w:val="TAC"/>
              <w:rPr>
                <w:rFonts w:cs="Arial"/>
                <w:sz w:val="16"/>
                <w:szCs w:val="16"/>
              </w:rPr>
            </w:pPr>
            <w:r w:rsidRPr="00200F35">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EE40A6" w:rsidRDefault="00E24DFB" w:rsidP="00EE40A6">
            <w:pPr>
              <w:pStyle w:val="TAL"/>
              <w:rPr>
                <w:sz w:val="16"/>
                <w:szCs w:val="16"/>
              </w:rPr>
            </w:pPr>
            <w:r w:rsidRPr="00EE40A6">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EE40A6" w:rsidRDefault="00E24DFB"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200F35" w:rsidRDefault="00E24DFB"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200F35" w:rsidRDefault="00E24DFB" w:rsidP="00200F35">
            <w:pPr>
              <w:pStyle w:val="TAL"/>
              <w:rPr>
                <w:sz w:val="16"/>
                <w:szCs w:val="16"/>
              </w:rPr>
            </w:pPr>
            <w:r w:rsidRPr="00200F35">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200F35" w:rsidRDefault="00E24DFB" w:rsidP="00CB27D9">
            <w:pPr>
              <w:pStyle w:val="TAC"/>
              <w:rPr>
                <w:sz w:val="16"/>
                <w:szCs w:val="16"/>
              </w:rPr>
            </w:pPr>
            <w:r w:rsidRPr="00200F35">
              <w:rPr>
                <w:sz w:val="16"/>
                <w:szCs w:val="16"/>
              </w:rPr>
              <w:t>18.6.0</w:t>
            </w:r>
          </w:p>
        </w:tc>
      </w:tr>
      <w:tr w:rsidR="00003BD7" w:rsidRPr="0036307A" w14:paraId="189956B7"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200F35" w:rsidRDefault="00003BD7"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200F35" w:rsidRDefault="00003BD7"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200F35" w:rsidRDefault="00003BD7"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EE40A6" w:rsidRDefault="00003BD7" w:rsidP="00EE40A6">
            <w:pPr>
              <w:pStyle w:val="TAL"/>
              <w:rPr>
                <w:sz w:val="16"/>
                <w:szCs w:val="16"/>
              </w:rPr>
            </w:pPr>
            <w:r w:rsidRPr="00EE40A6">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EE40A6" w:rsidRDefault="00003BD7"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200F35" w:rsidRDefault="00003BD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200F35" w:rsidRDefault="00003BD7" w:rsidP="00200F35">
            <w:pPr>
              <w:pStyle w:val="TAL"/>
              <w:rPr>
                <w:sz w:val="16"/>
                <w:szCs w:val="16"/>
              </w:rPr>
            </w:pPr>
            <w:r w:rsidRPr="00200F35">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200F35" w:rsidRDefault="00003BD7" w:rsidP="00CB27D9">
            <w:pPr>
              <w:pStyle w:val="TAC"/>
              <w:rPr>
                <w:sz w:val="16"/>
                <w:szCs w:val="16"/>
              </w:rPr>
            </w:pPr>
            <w:r w:rsidRPr="00200F35">
              <w:rPr>
                <w:sz w:val="16"/>
                <w:szCs w:val="16"/>
              </w:rPr>
              <w:t>18.6.0</w:t>
            </w:r>
          </w:p>
        </w:tc>
      </w:tr>
      <w:tr w:rsidR="00110F32" w:rsidRPr="0036307A" w14:paraId="6A51392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200F35" w:rsidRDefault="00110F32"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200F35" w:rsidRDefault="00110F3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200F35" w:rsidRDefault="00110F32" w:rsidP="00200F35">
            <w:pPr>
              <w:pStyle w:val="TAC"/>
              <w:rPr>
                <w:rFonts w:cs="Arial"/>
                <w:sz w:val="16"/>
                <w:szCs w:val="16"/>
              </w:rPr>
            </w:pPr>
            <w:r w:rsidRPr="00200F35">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EE40A6" w:rsidRDefault="00110F32" w:rsidP="00EE40A6">
            <w:pPr>
              <w:pStyle w:val="TAL"/>
              <w:rPr>
                <w:sz w:val="16"/>
                <w:szCs w:val="16"/>
              </w:rPr>
            </w:pPr>
            <w:r w:rsidRPr="00EE40A6">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EE40A6" w:rsidRDefault="00110F3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200F35" w:rsidRDefault="00110F32"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200F35" w:rsidRDefault="00110F32" w:rsidP="00200F35">
            <w:pPr>
              <w:pStyle w:val="TAL"/>
              <w:rPr>
                <w:sz w:val="16"/>
                <w:szCs w:val="16"/>
              </w:rPr>
            </w:pPr>
            <w:r w:rsidRPr="00200F35">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200F35" w:rsidRDefault="00110F32" w:rsidP="00CB27D9">
            <w:pPr>
              <w:pStyle w:val="TAC"/>
              <w:rPr>
                <w:sz w:val="16"/>
                <w:szCs w:val="16"/>
              </w:rPr>
            </w:pPr>
            <w:r w:rsidRPr="00200F35">
              <w:rPr>
                <w:sz w:val="16"/>
                <w:szCs w:val="16"/>
              </w:rPr>
              <w:t>18.6.0</w:t>
            </w:r>
          </w:p>
        </w:tc>
      </w:tr>
      <w:tr w:rsidR="00F9271D" w:rsidRPr="0036307A" w14:paraId="1B7A99B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200F35" w:rsidRDefault="00F9271D"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200F35" w:rsidRDefault="00F9271D"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200F35" w:rsidRDefault="00F9271D"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EE40A6" w:rsidRDefault="00F9271D" w:rsidP="00EE40A6">
            <w:pPr>
              <w:pStyle w:val="TAL"/>
              <w:rPr>
                <w:sz w:val="16"/>
                <w:szCs w:val="16"/>
              </w:rPr>
            </w:pPr>
            <w:r w:rsidRPr="00EE40A6">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EE40A6" w:rsidRDefault="00F9271D"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200F35" w:rsidRDefault="00F9271D"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200F35" w:rsidRDefault="00F9271D" w:rsidP="00200F35">
            <w:pPr>
              <w:pStyle w:val="TAL"/>
              <w:rPr>
                <w:sz w:val="16"/>
                <w:szCs w:val="16"/>
              </w:rPr>
            </w:pPr>
            <w:r w:rsidRPr="00200F35">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200F35" w:rsidRDefault="00F9271D" w:rsidP="00CB27D9">
            <w:pPr>
              <w:pStyle w:val="TAC"/>
              <w:rPr>
                <w:sz w:val="16"/>
                <w:szCs w:val="16"/>
              </w:rPr>
            </w:pPr>
            <w:r w:rsidRPr="00200F35">
              <w:rPr>
                <w:sz w:val="16"/>
                <w:szCs w:val="16"/>
              </w:rPr>
              <w:t>18.6.0</w:t>
            </w:r>
          </w:p>
        </w:tc>
      </w:tr>
      <w:tr w:rsidR="0035219F" w:rsidRPr="0036307A" w14:paraId="2DA1CFB3"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200F35" w:rsidRDefault="0035219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200F35" w:rsidRDefault="0035219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200F35" w:rsidRDefault="0035219F" w:rsidP="00200F35">
            <w:pPr>
              <w:pStyle w:val="TAC"/>
              <w:rPr>
                <w:rFonts w:cs="Arial"/>
                <w:sz w:val="16"/>
                <w:szCs w:val="16"/>
              </w:rPr>
            </w:pPr>
            <w:r w:rsidRPr="00200F35">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EE40A6" w:rsidRDefault="0035219F" w:rsidP="00EE40A6">
            <w:pPr>
              <w:pStyle w:val="TAL"/>
              <w:rPr>
                <w:sz w:val="16"/>
                <w:szCs w:val="16"/>
              </w:rPr>
            </w:pPr>
            <w:r w:rsidRPr="00EE40A6">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EE40A6" w:rsidRDefault="0035219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200F35" w:rsidRDefault="0035219F"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200F35" w:rsidRDefault="0035219F" w:rsidP="00200F35">
            <w:pPr>
              <w:pStyle w:val="TAL"/>
              <w:rPr>
                <w:sz w:val="16"/>
                <w:szCs w:val="16"/>
              </w:rPr>
            </w:pPr>
            <w:r w:rsidRPr="00200F35">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200F35" w:rsidRDefault="0035219F" w:rsidP="00CB27D9">
            <w:pPr>
              <w:pStyle w:val="TAC"/>
              <w:rPr>
                <w:sz w:val="16"/>
                <w:szCs w:val="16"/>
              </w:rPr>
            </w:pPr>
            <w:r w:rsidRPr="00200F35">
              <w:rPr>
                <w:sz w:val="16"/>
                <w:szCs w:val="16"/>
              </w:rPr>
              <w:t>18.6.0</w:t>
            </w:r>
          </w:p>
        </w:tc>
      </w:tr>
      <w:tr w:rsidR="00684474" w:rsidRPr="0036307A" w14:paraId="12B45509"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200F35" w:rsidRDefault="00684474"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200F35" w:rsidRDefault="00684474"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200F35" w:rsidRDefault="00684474"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EE40A6" w:rsidRDefault="00684474" w:rsidP="00EE40A6">
            <w:pPr>
              <w:pStyle w:val="TAL"/>
              <w:rPr>
                <w:sz w:val="16"/>
                <w:szCs w:val="16"/>
              </w:rPr>
            </w:pPr>
            <w:r w:rsidRPr="00EE40A6">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EE40A6" w:rsidRDefault="00684474"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200F35" w:rsidRDefault="00684474"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200F35" w:rsidRDefault="00684474" w:rsidP="00200F35">
            <w:pPr>
              <w:pStyle w:val="TAL"/>
              <w:rPr>
                <w:sz w:val="16"/>
                <w:szCs w:val="16"/>
              </w:rPr>
            </w:pPr>
            <w:r w:rsidRPr="00200F35">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200F35" w:rsidRDefault="00684474" w:rsidP="00CB27D9">
            <w:pPr>
              <w:pStyle w:val="TAC"/>
              <w:rPr>
                <w:sz w:val="16"/>
                <w:szCs w:val="16"/>
              </w:rPr>
            </w:pPr>
            <w:r w:rsidRPr="00200F35">
              <w:rPr>
                <w:sz w:val="16"/>
                <w:szCs w:val="16"/>
              </w:rPr>
              <w:t>18.6.0</w:t>
            </w:r>
          </w:p>
        </w:tc>
      </w:tr>
      <w:tr w:rsidR="00E047E0" w:rsidRPr="0036307A" w14:paraId="2BE74E2A"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200F35" w:rsidRDefault="00E047E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200F35" w:rsidRDefault="00E047E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200F35" w:rsidRDefault="00E047E0"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EE40A6" w:rsidRDefault="00E047E0" w:rsidP="00EE40A6">
            <w:pPr>
              <w:pStyle w:val="TAL"/>
              <w:rPr>
                <w:sz w:val="16"/>
                <w:szCs w:val="16"/>
              </w:rPr>
            </w:pPr>
            <w:r w:rsidRPr="00EE40A6">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EE40A6" w:rsidRDefault="00E047E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200F35" w:rsidRDefault="00E047E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200F35" w:rsidRDefault="00E047E0" w:rsidP="00200F35">
            <w:pPr>
              <w:pStyle w:val="TAL"/>
              <w:rPr>
                <w:sz w:val="16"/>
                <w:szCs w:val="16"/>
              </w:rPr>
            </w:pPr>
            <w:r w:rsidRPr="00200F35">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200F35" w:rsidRDefault="00E047E0" w:rsidP="00CB27D9">
            <w:pPr>
              <w:pStyle w:val="TAC"/>
              <w:rPr>
                <w:sz w:val="16"/>
                <w:szCs w:val="16"/>
              </w:rPr>
            </w:pPr>
            <w:r w:rsidRPr="00200F35">
              <w:rPr>
                <w:sz w:val="16"/>
                <w:szCs w:val="16"/>
              </w:rPr>
              <w:t>18.6.0</w:t>
            </w:r>
          </w:p>
        </w:tc>
      </w:tr>
      <w:tr w:rsidR="0094418F" w:rsidRPr="0036307A" w14:paraId="3B31C8A6"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200F35" w:rsidRDefault="0094418F"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200F35" w:rsidRDefault="0094418F"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200F35" w:rsidRDefault="0094418F" w:rsidP="00200F35">
            <w:pPr>
              <w:pStyle w:val="TAC"/>
              <w:rPr>
                <w:rFonts w:cs="Arial"/>
                <w:sz w:val="16"/>
                <w:szCs w:val="16"/>
              </w:rPr>
            </w:pPr>
            <w:r w:rsidRPr="00200F35">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EE40A6" w:rsidRDefault="0094418F" w:rsidP="00EE40A6">
            <w:pPr>
              <w:pStyle w:val="TAL"/>
              <w:rPr>
                <w:sz w:val="16"/>
                <w:szCs w:val="16"/>
              </w:rPr>
            </w:pPr>
            <w:r w:rsidRPr="00EE40A6">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EE40A6" w:rsidRDefault="0094418F"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200F35" w:rsidRDefault="0094418F" w:rsidP="00CB27D9">
            <w:pPr>
              <w:pStyle w:val="TAC"/>
              <w:rPr>
                <w:sz w:val="16"/>
                <w:szCs w:val="16"/>
              </w:rPr>
            </w:pPr>
            <w:r w:rsidRPr="00200F35">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200F35" w:rsidRDefault="0094418F" w:rsidP="00200F35">
            <w:pPr>
              <w:pStyle w:val="TAL"/>
              <w:rPr>
                <w:sz w:val="16"/>
                <w:szCs w:val="16"/>
              </w:rPr>
            </w:pPr>
            <w:r w:rsidRPr="00200F35">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200F35" w:rsidRDefault="0094418F" w:rsidP="00CB27D9">
            <w:pPr>
              <w:pStyle w:val="TAC"/>
              <w:rPr>
                <w:sz w:val="16"/>
                <w:szCs w:val="16"/>
              </w:rPr>
            </w:pPr>
            <w:r w:rsidRPr="00200F35">
              <w:rPr>
                <w:sz w:val="16"/>
                <w:szCs w:val="16"/>
              </w:rPr>
              <w:t>18.6.0</w:t>
            </w:r>
          </w:p>
        </w:tc>
      </w:tr>
      <w:tr w:rsidR="002E4100" w:rsidRPr="0036307A" w14:paraId="1D6C3C8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200F35" w:rsidRDefault="002E4100"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200F35" w:rsidRDefault="002E4100"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200F35" w:rsidRDefault="002E4100"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EE40A6" w:rsidRDefault="002E4100" w:rsidP="00EE40A6">
            <w:pPr>
              <w:pStyle w:val="TAL"/>
              <w:rPr>
                <w:sz w:val="16"/>
                <w:szCs w:val="16"/>
              </w:rPr>
            </w:pPr>
            <w:r w:rsidRPr="00EE40A6">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EE40A6" w:rsidRDefault="002E4100"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200F35" w:rsidRDefault="002E4100"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200F35" w:rsidRDefault="002E4100" w:rsidP="00200F35">
            <w:pPr>
              <w:pStyle w:val="TAL"/>
              <w:rPr>
                <w:sz w:val="16"/>
                <w:szCs w:val="16"/>
              </w:rPr>
            </w:pPr>
            <w:r w:rsidRPr="00200F35">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200F35" w:rsidRDefault="002E4100" w:rsidP="00CB27D9">
            <w:pPr>
              <w:pStyle w:val="TAC"/>
              <w:rPr>
                <w:sz w:val="16"/>
                <w:szCs w:val="16"/>
              </w:rPr>
            </w:pPr>
            <w:r w:rsidRPr="00200F35">
              <w:rPr>
                <w:sz w:val="16"/>
                <w:szCs w:val="16"/>
              </w:rPr>
              <w:t>18.6.0</w:t>
            </w:r>
          </w:p>
        </w:tc>
      </w:tr>
      <w:tr w:rsidR="00E139A6" w:rsidRPr="0036307A" w14:paraId="0A4031CC"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200F35" w:rsidRDefault="00E139A6" w:rsidP="00CB27D9">
            <w:pPr>
              <w:pStyle w:val="TAC"/>
              <w:rPr>
                <w:sz w:val="16"/>
                <w:szCs w:val="16"/>
              </w:rPr>
            </w:pPr>
            <w:r w:rsidRPr="00200F35">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200F35" w:rsidRDefault="00E139A6"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200F35" w:rsidRDefault="00E139A6" w:rsidP="00200F35">
            <w:pPr>
              <w:pStyle w:val="TAC"/>
              <w:rPr>
                <w:rFonts w:cs="Arial"/>
                <w:sz w:val="16"/>
                <w:szCs w:val="16"/>
              </w:rPr>
            </w:pPr>
            <w:r w:rsidRPr="00200F35">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EE40A6" w:rsidRDefault="00E139A6" w:rsidP="00EE40A6">
            <w:pPr>
              <w:pStyle w:val="TAL"/>
              <w:rPr>
                <w:sz w:val="16"/>
                <w:szCs w:val="16"/>
              </w:rPr>
            </w:pPr>
            <w:r w:rsidRPr="00EE40A6">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EE40A6" w:rsidRDefault="00E139A6"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200F35" w:rsidRDefault="00E139A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200F35" w:rsidRDefault="00E139A6" w:rsidP="00200F35">
            <w:pPr>
              <w:pStyle w:val="TAL"/>
              <w:rPr>
                <w:sz w:val="16"/>
                <w:szCs w:val="16"/>
              </w:rPr>
            </w:pPr>
            <w:r w:rsidRPr="00200F35">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200F35" w:rsidRDefault="00E139A6" w:rsidP="00CB27D9">
            <w:pPr>
              <w:pStyle w:val="TAC"/>
              <w:rPr>
                <w:sz w:val="16"/>
                <w:szCs w:val="16"/>
              </w:rPr>
            </w:pPr>
            <w:r w:rsidRPr="00200F35">
              <w:rPr>
                <w:sz w:val="16"/>
                <w:szCs w:val="16"/>
              </w:rPr>
              <w:t>18.6.0</w:t>
            </w:r>
          </w:p>
        </w:tc>
      </w:tr>
      <w:tr w:rsidR="002E0B42" w:rsidRPr="0036307A" w14:paraId="7EC85A0F"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200F35" w:rsidRDefault="002E0B42" w:rsidP="00CB27D9">
            <w:pPr>
              <w:pStyle w:val="TAC"/>
              <w:rPr>
                <w:sz w:val="16"/>
                <w:szCs w:val="16"/>
              </w:rPr>
            </w:pPr>
            <w:r w:rsidRPr="00200F35">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200F35" w:rsidRDefault="002E0B42" w:rsidP="00CB27D9">
            <w:pPr>
              <w:pStyle w:val="TAC"/>
              <w:rPr>
                <w:sz w:val="16"/>
                <w:szCs w:val="16"/>
              </w:rPr>
            </w:pPr>
            <w:r w:rsidRPr="00200F35">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200F35" w:rsidRDefault="002E0B42" w:rsidP="00200F35">
            <w:pPr>
              <w:pStyle w:val="TAC"/>
              <w:rPr>
                <w:rFonts w:cs="Arial"/>
                <w:sz w:val="16"/>
                <w:szCs w:val="16"/>
              </w:rPr>
            </w:pPr>
            <w:r w:rsidRPr="00200F35">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EE40A6" w:rsidRDefault="002E0B42" w:rsidP="00EE40A6">
            <w:pPr>
              <w:pStyle w:val="TAL"/>
              <w:rPr>
                <w:sz w:val="16"/>
                <w:szCs w:val="16"/>
              </w:rPr>
            </w:pPr>
            <w:r w:rsidRPr="00EE40A6">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EE40A6" w:rsidRDefault="002E0B42" w:rsidP="00EE40A6">
            <w:pPr>
              <w:pStyle w:val="TAR"/>
              <w:rPr>
                <w:sz w:val="16"/>
                <w:szCs w:val="16"/>
              </w:rPr>
            </w:pPr>
            <w:r w:rsidRPr="00EE40A6">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200F35" w:rsidRDefault="002E0B4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200F35" w:rsidRDefault="002E0B42" w:rsidP="00200F35">
            <w:pPr>
              <w:pStyle w:val="TAL"/>
              <w:rPr>
                <w:sz w:val="16"/>
                <w:szCs w:val="16"/>
              </w:rPr>
            </w:pPr>
            <w:r w:rsidRPr="00200F35">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200F35" w:rsidRDefault="002E0B42" w:rsidP="00CB27D9">
            <w:pPr>
              <w:pStyle w:val="TAC"/>
              <w:rPr>
                <w:sz w:val="16"/>
                <w:szCs w:val="16"/>
              </w:rPr>
            </w:pPr>
            <w:r w:rsidRPr="00200F35">
              <w:rPr>
                <w:sz w:val="16"/>
                <w:szCs w:val="16"/>
              </w:rPr>
              <w:t>18.6.0</w:t>
            </w:r>
          </w:p>
        </w:tc>
      </w:tr>
      <w:tr w:rsidR="00541046" w:rsidRPr="0036307A" w14:paraId="664FC672" w14:textId="77777777" w:rsidTr="004D3C4F">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200F35" w:rsidRDefault="0054104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200F35" w:rsidRDefault="0054104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200F35" w:rsidRDefault="00541046"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EE40A6" w:rsidRDefault="00541046" w:rsidP="00EE40A6">
            <w:pPr>
              <w:pStyle w:val="TAL"/>
              <w:rPr>
                <w:sz w:val="16"/>
                <w:szCs w:val="16"/>
              </w:rPr>
            </w:pPr>
            <w:r w:rsidRPr="00EE40A6">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EE40A6" w:rsidRDefault="00541046"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200F35" w:rsidRDefault="0054104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200F35" w:rsidRDefault="00541046" w:rsidP="00200F35">
            <w:pPr>
              <w:pStyle w:val="TAL"/>
              <w:rPr>
                <w:sz w:val="16"/>
                <w:szCs w:val="16"/>
              </w:rPr>
            </w:pPr>
            <w:r w:rsidRPr="00200F35">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200F35" w:rsidRDefault="00541046" w:rsidP="00CB27D9">
            <w:pPr>
              <w:pStyle w:val="TAC"/>
              <w:rPr>
                <w:sz w:val="16"/>
                <w:szCs w:val="16"/>
              </w:rPr>
            </w:pPr>
            <w:r w:rsidRPr="00200F35">
              <w:rPr>
                <w:sz w:val="16"/>
                <w:szCs w:val="16"/>
              </w:rPr>
              <w:t>18.7.0</w:t>
            </w:r>
          </w:p>
        </w:tc>
      </w:tr>
      <w:tr w:rsidR="00EB4D0E" w:rsidRPr="0036307A" w14:paraId="0CF2680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200F35" w:rsidRDefault="00EB4D0E"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200F35" w:rsidRDefault="00EB4D0E"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4B58E4" w14:textId="0913C16A" w:rsidR="00EB4D0E" w:rsidRPr="00200F35" w:rsidRDefault="00EB4D0E" w:rsidP="00200F35">
            <w:pPr>
              <w:pStyle w:val="TAC"/>
              <w:rPr>
                <w:rFonts w:cs="Arial"/>
                <w:sz w:val="16"/>
                <w:szCs w:val="16"/>
              </w:rPr>
            </w:pPr>
            <w:r w:rsidRPr="00200F35">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EE40A6" w:rsidRDefault="00EB4D0E" w:rsidP="00EE40A6">
            <w:pPr>
              <w:pStyle w:val="TAL"/>
              <w:rPr>
                <w:sz w:val="16"/>
                <w:szCs w:val="16"/>
              </w:rPr>
            </w:pPr>
            <w:r w:rsidRPr="00EE40A6">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EE40A6" w:rsidRDefault="00EB4D0E"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200F35" w:rsidRDefault="00EB4D0E"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200F35" w:rsidRDefault="00EB4D0E" w:rsidP="00200F35">
            <w:pPr>
              <w:pStyle w:val="TAL"/>
              <w:rPr>
                <w:sz w:val="16"/>
                <w:szCs w:val="16"/>
              </w:rPr>
            </w:pPr>
            <w:r w:rsidRPr="00200F35">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200F35" w:rsidRDefault="00EB4D0E" w:rsidP="00CB27D9">
            <w:pPr>
              <w:pStyle w:val="TAC"/>
              <w:rPr>
                <w:sz w:val="16"/>
                <w:szCs w:val="16"/>
              </w:rPr>
            </w:pPr>
            <w:r w:rsidRPr="00200F35">
              <w:rPr>
                <w:sz w:val="16"/>
                <w:szCs w:val="16"/>
              </w:rPr>
              <w:t>18.7.0</w:t>
            </w:r>
          </w:p>
        </w:tc>
      </w:tr>
      <w:tr w:rsidR="00FA4C53" w:rsidRPr="0036307A" w14:paraId="39E164C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200F35" w:rsidRDefault="00FA4C5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200F35" w:rsidRDefault="00FA4C5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4F53E9" w14:textId="194DFC6F" w:rsidR="00FA4C53" w:rsidRPr="00200F35" w:rsidRDefault="00FA4C53"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EE40A6" w:rsidRDefault="00FA4C53" w:rsidP="00EE40A6">
            <w:pPr>
              <w:pStyle w:val="TAL"/>
              <w:rPr>
                <w:sz w:val="16"/>
                <w:szCs w:val="16"/>
              </w:rPr>
            </w:pPr>
            <w:r w:rsidRPr="00EE40A6">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EE40A6" w:rsidRDefault="00FA4C5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200F35" w:rsidRDefault="00FA4C5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200F35" w:rsidRDefault="00FA4C53" w:rsidP="00200F35">
            <w:pPr>
              <w:pStyle w:val="TAL"/>
              <w:rPr>
                <w:sz w:val="16"/>
                <w:szCs w:val="16"/>
              </w:rPr>
            </w:pPr>
            <w:r w:rsidRPr="00200F35">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200F35" w:rsidRDefault="00FA4C53" w:rsidP="00CB27D9">
            <w:pPr>
              <w:pStyle w:val="TAC"/>
              <w:rPr>
                <w:sz w:val="16"/>
                <w:szCs w:val="16"/>
              </w:rPr>
            </w:pPr>
            <w:r w:rsidRPr="00200F35">
              <w:rPr>
                <w:sz w:val="16"/>
                <w:szCs w:val="16"/>
              </w:rPr>
              <w:t>18.7.0</w:t>
            </w:r>
          </w:p>
        </w:tc>
      </w:tr>
      <w:tr w:rsidR="000F1DC4" w:rsidRPr="0036307A" w14:paraId="686EF209"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200F35" w:rsidRDefault="000F1DC4"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200F35" w:rsidRDefault="000F1DC4"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7370F0" w14:textId="7E0464B9" w:rsidR="000F1DC4" w:rsidRPr="00200F35" w:rsidRDefault="000F1DC4"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EE40A6" w:rsidRDefault="000F1DC4" w:rsidP="00EE40A6">
            <w:pPr>
              <w:pStyle w:val="TAL"/>
              <w:rPr>
                <w:sz w:val="16"/>
                <w:szCs w:val="16"/>
              </w:rPr>
            </w:pPr>
            <w:r w:rsidRPr="00EE40A6">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EE40A6" w:rsidRDefault="000F1DC4"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200F35" w:rsidRDefault="000F1DC4"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200F35" w:rsidRDefault="000F1DC4" w:rsidP="00200F35">
            <w:pPr>
              <w:pStyle w:val="TAL"/>
              <w:rPr>
                <w:sz w:val="16"/>
                <w:szCs w:val="16"/>
              </w:rPr>
            </w:pPr>
            <w:r w:rsidRPr="00200F35">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200F35" w:rsidRDefault="000F1DC4" w:rsidP="00CB27D9">
            <w:pPr>
              <w:pStyle w:val="TAC"/>
              <w:rPr>
                <w:sz w:val="16"/>
                <w:szCs w:val="16"/>
              </w:rPr>
            </w:pPr>
            <w:r w:rsidRPr="00200F35">
              <w:rPr>
                <w:sz w:val="16"/>
                <w:szCs w:val="16"/>
              </w:rPr>
              <w:t>18.7.0</w:t>
            </w:r>
          </w:p>
        </w:tc>
      </w:tr>
      <w:tr w:rsidR="00F63D36" w:rsidRPr="0036307A" w14:paraId="2665E28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200F35" w:rsidRDefault="00F63D36"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200F35" w:rsidRDefault="00F63D36"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9C72F3" w14:textId="60F83726" w:rsidR="00F63D36" w:rsidRPr="00200F35" w:rsidRDefault="00F63D36"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EE40A6" w:rsidRDefault="00F63D36" w:rsidP="00EE40A6">
            <w:pPr>
              <w:pStyle w:val="TAL"/>
              <w:rPr>
                <w:sz w:val="16"/>
                <w:szCs w:val="16"/>
              </w:rPr>
            </w:pPr>
            <w:r w:rsidRPr="00EE40A6">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EE40A6" w:rsidRDefault="00F63D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200F35" w:rsidRDefault="00F63D36"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200F35" w:rsidRDefault="00F63D36" w:rsidP="00200F35">
            <w:pPr>
              <w:pStyle w:val="TAL"/>
              <w:rPr>
                <w:sz w:val="16"/>
                <w:szCs w:val="16"/>
              </w:rPr>
            </w:pPr>
            <w:r w:rsidRPr="00200F35">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200F35" w:rsidRDefault="00F63D36" w:rsidP="00CB27D9">
            <w:pPr>
              <w:pStyle w:val="TAC"/>
              <w:rPr>
                <w:sz w:val="16"/>
                <w:szCs w:val="16"/>
              </w:rPr>
            </w:pPr>
            <w:r w:rsidRPr="00200F35">
              <w:rPr>
                <w:sz w:val="16"/>
                <w:szCs w:val="16"/>
              </w:rPr>
              <w:t>18.7.0</w:t>
            </w:r>
          </w:p>
        </w:tc>
      </w:tr>
      <w:tr w:rsidR="0053636B" w:rsidRPr="0036307A" w14:paraId="39F11D0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200F35" w:rsidRDefault="0053636B"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200F35" w:rsidRDefault="0053636B"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FCE803" w14:textId="4D20FB62" w:rsidR="0053636B" w:rsidRPr="00200F35" w:rsidRDefault="0053636B"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EE40A6" w:rsidRDefault="0053636B" w:rsidP="00EE40A6">
            <w:pPr>
              <w:pStyle w:val="TAL"/>
              <w:rPr>
                <w:sz w:val="16"/>
                <w:szCs w:val="16"/>
              </w:rPr>
            </w:pPr>
            <w:r w:rsidRPr="00EE40A6">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EE40A6" w:rsidRDefault="0053636B"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200F35" w:rsidRDefault="0053636B"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200F35" w:rsidRDefault="0053636B" w:rsidP="00200F35">
            <w:pPr>
              <w:pStyle w:val="TAL"/>
              <w:rPr>
                <w:sz w:val="16"/>
                <w:szCs w:val="16"/>
              </w:rPr>
            </w:pPr>
            <w:r w:rsidRPr="00200F35">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200F35" w:rsidRDefault="0053636B" w:rsidP="00CB27D9">
            <w:pPr>
              <w:pStyle w:val="TAC"/>
              <w:rPr>
                <w:sz w:val="16"/>
                <w:szCs w:val="16"/>
              </w:rPr>
            </w:pPr>
            <w:r w:rsidRPr="00200F35">
              <w:rPr>
                <w:sz w:val="16"/>
                <w:szCs w:val="16"/>
              </w:rPr>
              <w:t>18.7.0</w:t>
            </w:r>
          </w:p>
        </w:tc>
      </w:tr>
      <w:tr w:rsidR="00966232" w:rsidRPr="0036307A" w14:paraId="42DB0A1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200F35" w:rsidRDefault="00966232"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200F35" w:rsidRDefault="00966232"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6BE11" w14:textId="78CBDCA4" w:rsidR="00966232" w:rsidRPr="00200F35" w:rsidRDefault="00966232"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EE40A6" w:rsidRDefault="00966232" w:rsidP="00EE40A6">
            <w:pPr>
              <w:pStyle w:val="TAL"/>
              <w:rPr>
                <w:sz w:val="16"/>
                <w:szCs w:val="16"/>
              </w:rPr>
            </w:pPr>
            <w:r w:rsidRPr="00EE40A6">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EE40A6" w:rsidRDefault="0096623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200F35" w:rsidRDefault="00966232"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200F35" w:rsidRDefault="00966232" w:rsidP="00200F35">
            <w:pPr>
              <w:pStyle w:val="TAL"/>
              <w:rPr>
                <w:sz w:val="16"/>
                <w:szCs w:val="16"/>
              </w:rPr>
            </w:pPr>
            <w:r w:rsidRPr="00200F35">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200F35" w:rsidRDefault="00966232" w:rsidP="00CB27D9">
            <w:pPr>
              <w:pStyle w:val="TAC"/>
              <w:rPr>
                <w:sz w:val="16"/>
                <w:szCs w:val="16"/>
              </w:rPr>
            </w:pPr>
            <w:r w:rsidRPr="00200F35">
              <w:rPr>
                <w:sz w:val="16"/>
                <w:szCs w:val="16"/>
              </w:rPr>
              <w:t>18.7.0</w:t>
            </w:r>
          </w:p>
        </w:tc>
      </w:tr>
      <w:tr w:rsidR="002103CF" w:rsidRPr="0036307A" w14:paraId="056431D6"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200F35" w:rsidRDefault="002103CF"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200F35" w:rsidRDefault="002103CF"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996968" w14:textId="26CA8CD4" w:rsidR="002103CF" w:rsidRPr="00200F35" w:rsidRDefault="002103CF" w:rsidP="00200F35">
            <w:pPr>
              <w:pStyle w:val="TAC"/>
              <w:rPr>
                <w:rFonts w:cs="Arial"/>
                <w:sz w:val="16"/>
                <w:szCs w:val="16"/>
              </w:rPr>
            </w:pPr>
            <w:r w:rsidRPr="00200F35">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EE40A6" w:rsidRDefault="002103CF" w:rsidP="00EE40A6">
            <w:pPr>
              <w:pStyle w:val="TAL"/>
              <w:rPr>
                <w:sz w:val="16"/>
                <w:szCs w:val="16"/>
              </w:rPr>
            </w:pPr>
            <w:r w:rsidRPr="00EE40A6">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EE40A6" w:rsidRDefault="002103CF"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200F35" w:rsidRDefault="002103CF"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200F35" w:rsidRDefault="002103CF" w:rsidP="00200F35">
            <w:pPr>
              <w:pStyle w:val="TAL"/>
              <w:rPr>
                <w:sz w:val="16"/>
                <w:szCs w:val="16"/>
              </w:rPr>
            </w:pPr>
            <w:r w:rsidRPr="00200F35">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200F35" w:rsidRDefault="002103CF" w:rsidP="00CB27D9">
            <w:pPr>
              <w:pStyle w:val="TAC"/>
              <w:rPr>
                <w:sz w:val="16"/>
                <w:szCs w:val="16"/>
              </w:rPr>
            </w:pPr>
            <w:r w:rsidRPr="00200F35">
              <w:rPr>
                <w:sz w:val="16"/>
                <w:szCs w:val="16"/>
              </w:rPr>
              <w:t>18.7.0</w:t>
            </w:r>
          </w:p>
        </w:tc>
      </w:tr>
      <w:tr w:rsidR="00840337" w:rsidRPr="0036307A" w14:paraId="2CE803C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200F35" w:rsidRDefault="00840337"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200F35" w:rsidRDefault="00840337"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D700EA" w14:textId="139AEC7B" w:rsidR="00840337" w:rsidRPr="00200F35" w:rsidRDefault="00840337"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EE40A6" w:rsidRDefault="00840337" w:rsidP="00EE40A6">
            <w:pPr>
              <w:pStyle w:val="TAL"/>
              <w:rPr>
                <w:sz w:val="16"/>
                <w:szCs w:val="16"/>
              </w:rPr>
            </w:pPr>
            <w:r w:rsidRPr="00EE40A6">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EE40A6" w:rsidRDefault="00840337"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200F35" w:rsidRDefault="00840337"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200F35" w:rsidRDefault="00840337" w:rsidP="00200F35">
            <w:pPr>
              <w:pStyle w:val="TAL"/>
              <w:rPr>
                <w:sz w:val="16"/>
                <w:szCs w:val="16"/>
              </w:rPr>
            </w:pPr>
            <w:r w:rsidRPr="00200F35">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200F35" w:rsidRDefault="00840337" w:rsidP="00CB27D9">
            <w:pPr>
              <w:pStyle w:val="TAC"/>
              <w:rPr>
                <w:sz w:val="16"/>
                <w:szCs w:val="16"/>
              </w:rPr>
            </w:pPr>
            <w:r w:rsidRPr="00200F35">
              <w:rPr>
                <w:sz w:val="16"/>
                <w:szCs w:val="16"/>
              </w:rPr>
              <w:t>18.7.0</w:t>
            </w:r>
          </w:p>
        </w:tc>
      </w:tr>
      <w:tr w:rsidR="005D2F90" w:rsidRPr="0036307A" w14:paraId="568C1F77"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200F35" w:rsidRDefault="005D2F90"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200F35" w:rsidRDefault="005D2F90"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5BC5A" w14:textId="6F619923" w:rsidR="005D2F90" w:rsidRPr="00200F35" w:rsidRDefault="005D2F90" w:rsidP="00200F35">
            <w:pPr>
              <w:pStyle w:val="TAC"/>
              <w:rPr>
                <w:rFonts w:cs="Arial"/>
                <w:sz w:val="16"/>
                <w:szCs w:val="16"/>
              </w:rPr>
            </w:pPr>
            <w:r w:rsidRPr="00200F35">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EE40A6" w:rsidRDefault="005D2F90" w:rsidP="00EE40A6">
            <w:pPr>
              <w:pStyle w:val="TAL"/>
              <w:rPr>
                <w:sz w:val="16"/>
                <w:szCs w:val="16"/>
              </w:rPr>
            </w:pPr>
            <w:r w:rsidRPr="00EE40A6">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EE40A6" w:rsidRDefault="005D2F9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200F35" w:rsidRDefault="005D2F90"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200F35" w:rsidRDefault="005D2F90" w:rsidP="00200F35">
            <w:pPr>
              <w:pStyle w:val="TAL"/>
              <w:rPr>
                <w:sz w:val="16"/>
                <w:szCs w:val="16"/>
              </w:rPr>
            </w:pPr>
            <w:r w:rsidRPr="00200F35">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200F35" w:rsidRDefault="005D2F90" w:rsidP="00CB27D9">
            <w:pPr>
              <w:pStyle w:val="TAC"/>
              <w:rPr>
                <w:sz w:val="16"/>
                <w:szCs w:val="16"/>
              </w:rPr>
            </w:pPr>
            <w:r w:rsidRPr="00200F35">
              <w:rPr>
                <w:sz w:val="16"/>
                <w:szCs w:val="16"/>
              </w:rPr>
              <w:t>18.7.0</w:t>
            </w:r>
          </w:p>
        </w:tc>
      </w:tr>
      <w:tr w:rsidR="00864A23" w:rsidRPr="0036307A" w14:paraId="7313A50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69BFE" w14:textId="07E9DCB1" w:rsidR="00864A23" w:rsidRPr="00200F35" w:rsidRDefault="00864A23" w:rsidP="00200F35">
            <w:pPr>
              <w:pStyle w:val="TAC"/>
              <w:rPr>
                <w:rFonts w:cs="Arial"/>
                <w:sz w:val="16"/>
                <w:szCs w:val="16"/>
              </w:rPr>
            </w:pPr>
            <w:r w:rsidRPr="00200F35">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EE40A6" w:rsidRDefault="00864A23" w:rsidP="00EE40A6">
            <w:pPr>
              <w:pStyle w:val="TAL"/>
              <w:rPr>
                <w:sz w:val="16"/>
                <w:szCs w:val="16"/>
              </w:rPr>
            </w:pPr>
            <w:r w:rsidRPr="00EE40A6">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EE40A6" w:rsidRDefault="00864A23"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200F35" w:rsidRDefault="00864A23" w:rsidP="00CB27D9">
            <w:pPr>
              <w:pStyle w:val="TAC"/>
              <w:rPr>
                <w:sz w:val="16"/>
                <w:szCs w:val="16"/>
              </w:rPr>
            </w:pPr>
            <w:r w:rsidRPr="00200F3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200F35" w:rsidRDefault="00864A23" w:rsidP="00200F35">
            <w:pPr>
              <w:pStyle w:val="TAL"/>
              <w:rPr>
                <w:sz w:val="16"/>
                <w:szCs w:val="16"/>
              </w:rPr>
            </w:pPr>
            <w:r w:rsidRPr="00200F35">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200F35" w:rsidRDefault="00864A23" w:rsidP="00CB27D9">
            <w:pPr>
              <w:pStyle w:val="TAC"/>
              <w:rPr>
                <w:sz w:val="16"/>
                <w:szCs w:val="16"/>
              </w:rPr>
            </w:pPr>
            <w:r w:rsidRPr="00200F35">
              <w:rPr>
                <w:sz w:val="16"/>
                <w:szCs w:val="16"/>
              </w:rPr>
              <w:t>18.7.0</w:t>
            </w:r>
          </w:p>
        </w:tc>
      </w:tr>
      <w:tr w:rsidR="00864A23" w:rsidRPr="0036307A" w14:paraId="4D39E31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200F35" w:rsidRDefault="00864A23" w:rsidP="00CB27D9">
            <w:pPr>
              <w:pStyle w:val="TAC"/>
              <w:rPr>
                <w:sz w:val="16"/>
                <w:szCs w:val="16"/>
              </w:rPr>
            </w:pPr>
            <w:r w:rsidRPr="00200F35">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200F35" w:rsidRDefault="00864A23" w:rsidP="00CB27D9">
            <w:pPr>
              <w:pStyle w:val="TAC"/>
              <w:rPr>
                <w:sz w:val="16"/>
                <w:szCs w:val="16"/>
              </w:rPr>
            </w:pPr>
            <w:r w:rsidRPr="00200F35">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9367B7" w14:textId="0CCBE25A" w:rsidR="00864A23" w:rsidRPr="00200F35" w:rsidRDefault="00864A23" w:rsidP="00200F35">
            <w:pPr>
              <w:pStyle w:val="TAC"/>
              <w:rPr>
                <w:rFonts w:cs="Arial"/>
                <w:sz w:val="16"/>
                <w:szCs w:val="16"/>
              </w:rPr>
            </w:pPr>
            <w:r w:rsidRPr="00200F35">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EE40A6" w:rsidRDefault="00864A23" w:rsidP="00EE40A6">
            <w:pPr>
              <w:pStyle w:val="TAL"/>
              <w:rPr>
                <w:sz w:val="16"/>
                <w:szCs w:val="16"/>
              </w:rPr>
            </w:pPr>
            <w:r w:rsidRPr="00EE40A6">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EE40A6" w:rsidRDefault="00864A2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200F35" w:rsidRDefault="00864A2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200F35" w:rsidRDefault="00864A23" w:rsidP="00200F35">
            <w:pPr>
              <w:pStyle w:val="TAL"/>
              <w:rPr>
                <w:sz w:val="16"/>
                <w:szCs w:val="16"/>
              </w:rPr>
            </w:pPr>
            <w:r w:rsidRPr="00200F35">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200F35" w:rsidRDefault="00864A23" w:rsidP="00CB27D9">
            <w:pPr>
              <w:pStyle w:val="TAC"/>
              <w:rPr>
                <w:sz w:val="16"/>
                <w:szCs w:val="16"/>
              </w:rPr>
            </w:pPr>
            <w:r w:rsidRPr="00200F35">
              <w:rPr>
                <w:sz w:val="16"/>
                <w:szCs w:val="16"/>
              </w:rPr>
              <w:t>18.7.0</w:t>
            </w:r>
          </w:p>
        </w:tc>
      </w:tr>
      <w:tr w:rsidR="00FD5A10" w:rsidRPr="0036307A" w14:paraId="282B4860"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200F35" w:rsidRDefault="00FD5A10"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200F35" w:rsidRDefault="00FD5A10"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57E42" w14:textId="411155B2" w:rsidR="00FD5A10" w:rsidRPr="00200F35" w:rsidRDefault="00FD5A10" w:rsidP="00200F35">
            <w:pPr>
              <w:pStyle w:val="TAC"/>
              <w:rPr>
                <w:rFonts w:cs="Arial"/>
                <w:sz w:val="16"/>
                <w:szCs w:val="16"/>
              </w:rPr>
            </w:pPr>
            <w:r w:rsidRPr="00200F35">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EE40A6" w:rsidRDefault="00FD5A10" w:rsidP="00EE40A6">
            <w:pPr>
              <w:pStyle w:val="TAL"/>
              <w:rPr>
                <w:sz w:val="16"/>
                <w:szCs w:val="16"/>
              </w:rPr>
            </w:pPr>
            <w:r w:rsidRPr="00EE40A6">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EE40A6" w:rsidRDefault="00FD5A10"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200F35" w:rsidRDefault="00FD5A10" w:rsidP="00CB27D9">
            <w:pPr>
              <w:pStyle w:val="TAC"/>
              <w:rPr>
                <w:sz w:val="16"/>
                <w:szCs w:val="16"/>
              </w:rPr>
            </w:pPr>
            <w:r w:rsidRPr="00200F3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200F35" w:rsidRDefault="00FD5A10" w:rsidP="00200F35">
            <w:pPr>
              <w:pStyle w:val="TAL"/>
              <w:rPr>
                <w:sz w:val="16"/>
                <w:szCs w:val="16"/>
              </w:rPr>
            </w:pPr>
            <w:r w:rsidRPr="00200F35">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200F35" w:rsidRDefault="00FD5A10" w:rsidP="00CB27D9">
            <w:pPr>
              <w:pStyle w:val="TAC"/>
              <w:rPr>
                <w:sz w:val="16"/>
                <w:szCs w:val="16"/>
              </w:rPr>
            </w:pPr>
            <w:r w:rsidRPr="00200F35">
              <w:rPr>
                <w:sz w:val="16"/>
                <w:szCs w:val="16"/>
              </w:rPr>
              <w:t>18.8.0</w:t>
            </w:r>
          </w:p>
        </w:tc>
      </w:tr>
      <w:tr w:rsidR="00986836" w:rsidRPr="0036307A" w14:paraId="280AD29A"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200F35" w:rsidRDefault="00986836"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200F35" w:rsidRDefault="00986836"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A3A5F6" w14:textId="1E7CF425" w:rsidR="00986836" w:rsidRPr="00200F35" w:rsidRDefault="00986836" w:rsidP="00200F35">
            <w:pPr>
              <w:pStyle w:val="TAC"/>
              <w:rPr>
                <w:rFonts w:cs="Arial"/>
                <w:sz w:val="16"/>
                <w:szCs w:val="16"/>
              </w:rPr>
            </w:pPr>
            <w:r w:rsidRPr="00200F35">
              <w:rPr>
                <w:rFonts w:cs="Arial"/>
                <w:sz w:val="16"/>
                <w:szCs w:val="16"/>
              </w:rPr>
              <w:t>CP-242182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EE40A6" w:rsidRDefault="00986836" w:rsidP="00EE40A6">
            <w:pPr>
              <w:pStyle w:val="TAL"/>
              <w:rPr>
                <w:sz w:val="16"/>
                <w:szCs w:val="16"/>
              </w:rPr>
            </w:pPr>
            <w:r w:rsidRPr="00EE40A6">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EE40A6" w:rsidRDefault="00986836"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200F35" w:rsidRDefault="00986836"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200F35" w:rsidRDefault="00986836" w:rsidP="00200F35">
            <w:pPr>
              <w:pStyle w:val="TAL"/>
              <w:rPr>
                <w:sz w:val="16"/>
                <w:szCs w:val="16"/>
              </w:rPr>
            </w:pPr>
            <w:r w:rsidRPr="00200F35">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200F35" w:rsidRDefault="00986836" w:rsidP="00CB27D9">
            <w:pPr>
              <w:pStyle w:val="TAC"/>
              <w:rPr>
                <w:sz w:val="16"/>
                <w:szCs w:val="16"/>
              </w:rPr>
            </w:pPr>
            <w:r w:rsidRPr="00200F35">
              <w:rPr>
                <w:sz w:val="16"/>
                <w:szCs w:val="16"/>
              </w:rPr>
              <w:t>18.8.0</w:t>
            </w:r>
          </w:p>
        </w:tc>
      </w:tr>
      <w:tr w:rsidR="00C34CC3" w:rsidRPr="0036307A" w14:paraId="11F07A6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200F35" w:rsidRDefault="00C34CC3" w:rsidP="00CB27D9">
            <w:pPr>
              <w:pStyle w:val="TAC"/>
              <w:rPr>
                <w:sz w:val="16"/>
                <w:szCs w:val="16"/>
              </w:rPr>
            </w:pPr>
            <w:r w:rsidRPr="00200F35">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200F35" w:rsidRDefault="00C34CC3" w:rsidP="00CB27D9">
            <w:pPr>
              <w:pStyle w:val="TAC"/>
              <w:rPr>
                <w:sz w:val="16"/>
                <w:szCs w:val="16"/>
              </w:rPr>
            </w:pPr>
            <w:r w:rsidRPr="00200F35">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77BCC" w14:textId="1F443179" w:rsidR="00C34CC3" w:rsidRPr="00200F35" w:rsidRDefault="00C34CC3" w:rsidP="00200F35">
            <w:pPr>
              <w:pStyle w:val="TAC"/>
              <w:rPr>
                <w:rFonts w:cs="Arial"/>
                <w:sz w:val="16"/>
                <w:szCs w:val="16"/>
              </w:rPr>
            </w:pPr>
            <w:r w:rsidRPr="00200F35">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EE40A6" w:rsidRDefault="00C34CC3" w:rsidP="00EE40A6">
            <w:pPr>
              <w:pStyle w:val="TAL"/>
              <w:rPr>
                <w:sz w:val="16"/>
                <w:szCs w:val="16"/>
              </w:rPr>
            </w:pPr>
            <w:r w:rsidRPr="00EE40A6">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EE40A6" w:rsidRDefault="00C34CC3" w:rsidP="00EE40A6">
            <w:pPr>
              <w:pStyle w:val="TAR"/>
              <w:rPr>
                <w:sz w:val="16"/>
                <w:szCs w:val="16"/>
              </w:rPr>
            </w:pPr>
            <w:r w:rsidRPr="00EE40A6">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200F35" w:rsidRDefault="00C34CC3"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200F35" w:rsidRDefault="00C34CC3" w:rsidP="00200F35">
            <w:pPr>
              <w:pStyle w:val="TAL"/>
              <w:rPr>
                <w:sz w:val="16"/>
                <w:szCs w:val="16"/>
              </w:rPr>
            </w:pPr>
            <w:r w:rsidRPr="00200F35">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200F35" w:rsidRDefault="00C34CC3" w:rsidP="00CB27D9">
            <w:pPr>
              <w:pStyle w:val="TAC"/>
              <w:rPr>
                <w:sz w:val="16"/>
                <w:szCs w:val="16"/>
              </w:rPr>
            </w:pPr>
            <w:r w:rsidRPr="00200F35">
              <w:rPr>
                <w:sz w:val="16"/>
                <w:szCs w:val="16"/>
              </w:rPr>
              <w:t>18.8.0</w:t>
            </w:r>
          </w:p>
        </w:tc>
      </w:tr>
      <w:tr w:rsidR="00256698" w:rsidRPr="0036307A" w14:paraId="565C968E"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C1C384" w14:textId="3908A888" w:rsidR="00256698" w:rsidRPr="00200F35" w:rsidRDefault="00256698" w:rsidP="00CB27D9">
            <w:pPr>
              <w:pStyle w:val="TAC"/>
              <w:rPr>
                <w:sz w:val="16"/>
                <w:szCs w:val="16"/>
              </w:rPr>
            </w:pPr>
            <w:r w:rsidRPr="00200F35">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665FC" w14:textId="1C362A99" w:rsidR="00256698" w:rsidRPr="00200F35" w:rsidRDefault="00256698" w:rsidP="00CB27D9">
            <w:pPr>
              <w:pStyle w:val="TAC"/>
              <w:rPr>
                <w:sz w:val="16"/>
                <w:szCs w:val="16"/>
              </w:rPr>
            </w:pPr>
            <w:r w:rsidRPr="00200F35">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355E0" w14:textId="155482B3" w:rsidR="00256698" w:rsidRPr="00200F35" w:rsidRDefault="00256698" w:rsidP="00200F35">
            <w:pPr>
              <w:pStyle w:val="TAC"/>
              <w:rPr>
                <w:rFonts w:cs="Arial"/>
                <w:color w:val="0000FF"/>
                <w:sz w:val="16"/>
                <w:szCs w:val="16"/>
                <w:u w:val="single"/>
              </w:rPr>
            </w:pPr>
            <w:r w:rsidRPr="00200F35">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17270B4" w14:textId="650CE41B" w:rsidR="00256698" w:rsidRPr="00EE40A6" w:rsidRDefault="00256698" w:rsidP="00EE40A6">
            <w:pPr>
              <w:pStyle w:val="TAL"/>
              <w:rPr>
                <w:sz w:val="16"/>
                <w:szCs w:val="16"/>
              </w:rPr>
            </w:pPr>
            <w:r w:rsidRPr="00EE40A6">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A8CAC" w14:textId="3A97C650" w:rsidR="00256698" w:rsidRPr="00EE40A6" w:rsidRDefault="00256698"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6FE4" w14:textId="6B9FB11E" w:rsidR="00256698" w:rsidRPr="00200F35" w:rsidRDefault="00256698" w:rsidP="00CB27D9">
            <w:pPr>
              <w:pStyle w:val="TAC"/>
              <w:rPr>
                <w:sz w:val="16"/>
                <w:szCs w:val="16"/>
              </w:rPr>
            </w:pPr>
            <w:r w:rsidRPr="00200F3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8234C" w14:textId="685AC5BB" w:rsidR="00256698" w:rsidRPr="00200F35" w:rsidRDefault="00256698" w:rsidP="00200F35">
            <w:pPr>
              <w:pStyle w:val="TAL"/>
              <w:rPr>
                <w:sz w:val="16"/>
                <w:szCs w:val="16"/>
              </w:rPr>
            </w:pPr>
            <w:r w:rsidRPr="00200F35">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EC733" w14:textId="7D607E42" w:rsidR="00256698" w:rsidRPr="00200F35" w:rsidRDefault="00256698" w:rsidP="00CB27D9">
            <w:pPr>
              <w:pStyle w:val="TAC"/>
              <w:rPr>
                <w:sz w:val="16"/>
                <w:szCs w:val="16"/>
              </w:rPr>
            </w:pPr>
            <w:r w:rsidRPr="00200F35">
              <w:rPr>
                <w:sz w:val="16"/>
                <w:szCs w:val="16"/>
              </w:rPr>
              <w:t>18.9.0</w:t>
            </w:r>
          </w:p>
        </w:tc>
      </w:tr>
      <w:tr w:rsidR="00EE40A6" w:rsidRPr="00F53F42" w14:paraId="206C80FF"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3F3845"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E7BA5"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BA34D9" w14:textId="77777777" w:rsidR="00F53F42" w:rsidRPr="00F53F42" w:rsidRDefault="00F53F42" w:rsidP="00F53F42">
            <w:pPr>
              <w:pStyle w:val="TAC"/>
              <w:rPr>
                <w:rFonts w:cs="Arial"/>
                <w:sz w:val="16"/>
                <w:szCs w:val="16"/>
              </w:rPr>
            </w:pPr>
            <w:r w:rsidRPr="00F53F42">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8A1C61" w14:textId="77777777" w:rsidR="00F53F42" w:rsidRPr="00EE40A6" w:rsidRDefault="00F53F42" w:rsidP="00EE40A6">
            <w:pPr>
              <w:pStyle w:val="TAL"/>
              <w:rPr>
                <w:sz w:val="16"/>
                <w:szCs w:val="16"/>
              </w:rPr>
            </w:pPr>
            <w:r w:rsidRPr="00EE40A6">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FB43E" w14:textId="77777777" w:rsidR="00F53F42" w:rsidRPr="00EE40A6" w:rsidRDefault="00F53F42" w:rsidP="00EE40A6">
            <w:pPr>
              <w:pStyle w:val="TAR"/>
              <w:rPr>
                <w:sz w:val="16"/>
                <w:szCs w:val="16"/>
              </w:rPr>
            </w:pPr>
            <w:r w:rsidRPr="00EE40A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283DD" w14:textId="77777777" w:rsidR="00F53F42" w:rsidRPr="00F53F42" w:rsidRDefault="00F53F42" w:rsidP="00F53F42">
            <w:pPr>
              <w:pStyle w:val="TAC"/>
              <w:rPr>
                <w:sz w:val="16"/>
                <w:szCs w:val="16"/>
              </w:rPr>
            </w:pPr>
            <w:r w:rsidRPr="00F53F4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9B138" w14:textId="77777777" w:rsidR="00F53F42" w:rsidRPr="00F53F42" w:rsidRDefault="00F53F42" w:rsidP="00F53F42">
            <w:pPr>
              <w:pStyle w:val="TAL"/>
              <w:rPr>
                <w:sz w:val="16"/>
                <w:szCs w:val="16"/>
              </w:rPr>
            </w:pPr>
            <w:r w:rsidRPr="00F53F42">
              <w:rPr>
                <w:sz w:val="16"/>
                <w:szCs w:val="16"/>
              </w:rPr>
              <w:t>MCData Location-info correction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0759B" w14:textId="54E345B1" w:rsidR="00F53F42" w:rsidRPr="00F53F42" w:rsidRDefault="00F53F42" w:rsidP="00F53F42">
            <w:pPr>
              <w:pStyle w:val="TAC"/>
              <w:rPr>
                <w:sz w:val="16"/>
                <w:szCs w:val="16"/>
              </w:rPr>
            </w:pPr>
            <w:r>
              <w:rPr>
                <w:sz w:val="16"/>
                <w:szCs w:val="16"/>
              </w:rPr>
              <w:t>18.10.0</w:t>
            </w:r>
          </w:p>
        </w:tc>
      </w:tr>
      <w:tr w:rsidR="00EE40A6" w:rsidRPr="00F53F42" w14:paraId="08E0BC38"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D6743" w14:textId="77777777" w:rsidR="00F53F42" w:rsidRPr="00F53F42" w:rsidRDefault="00F53F42" w:rsidP="00F53F42">
            <w:pPr>
              <w:pStyle w:val="TAC"/>
              <w:rPr>
                <w:sz w:val="16"/>
                <w:szCs w:val="16"/>
              </w:rPr>
            </w:pPr>
            <w:r w:rsidRPr="00F53F42">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7120" w14:textId="77777777" w:rsidR="00F53F42" w:rsidRPr="00F53F42" w:rsidRDefault="00F53F42" w:rsidP="00F53F42">
            <w:pPr>
              <w:pStyle w:val="TAC"/>
              <w:rPr>
                <w:sz w:val="16"/>
                <w:szCs w:val="16"/>
              </w:rPr>
            </w:pPr>
            <w:r w:rsidRPr="00F53F42">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F38ECD" w14:textId="77777777" w:rsidR="00F53F42" w:rsidRPr="00F53F42" w:rsidRDefault="00F53F42" w:rsidP="00F53F42">
            <w:pPr>
              <w:pStyle w:val="TAC"/>
              <w:rPr>
                <w:rFonts w:cs="Arial"/>
                <w:sz w:val="16"/>
                <w:szCs w:val="16"/>
              </w:rPr>
            </w:pPr>
            <w:r w:rsidRPr="00F53F42">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BA0E77" w14:textId="77777777" w:rsidR="00F53F42" w:rsidRPr="00EE40A6" w:rsidRDefault="00F53F42" w:rsidP="00EE40A6">
            <w:pPr>
              <w:pStyle w:val="TAL"/>
              <w:rPr>
                <w:sz w:val="16"/>
                <w:szCs w:val="16"/>
              </w:rPr>
            </w:pPr>
            <w:r w:rsidRPr="00EE40A6">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35B" w14:textId="237D8A65" w:rsidR="00F53F42" w:rsidRPr="00EE40A6" w:rsidRDefault="00F53F42" w:rsidP="00EE40A6">
            <w:pPr>
              <w:pStyle w:val="TAR"/>
              <w:rPr>
                <w:sz w:val="16"/>
                <w:szCs w:val="16"/>
              </w:rPr>
            </w:pPr>
            <w:r w:rsidRPr="00EE40A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8F67" w14:textId="77777777" w:rsidR="00F53F42" w:rsidRPr="00F53F42" w:rsidRDefault="00F53F42" w:rsidP="00F53F42">
            <w:pPr>
              <w:pStyle w:val="TAC"/>
              <w:rPr>
                <w:sz w:val="16"/>
                <w:szCs w:val="16"/>
              </w:rPr>
            </w:pPr>
            <w:r w:rsidRPr="00F53F4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66F35" w14:textId="77777777" w:rsidR="00F53F42" w:rsidRPr="00F53F42" w:rsidRDefault="00F53F42" w:rsidP="00F53F42">
            <w:pPr>
              <w:pStyle w:val="TAL"/>
              <w:rPr>
                <w:sz w:val="16"/>
                <w:szCs w:val="16"/>
              </w:rPr>
            </w:pPr>
            <w:r w:rsidRPr="00F53F42">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529C8" w14:textId="6AAEDD23" w:rsidR="00F53F42" w:rsidRPr="00F53F42" w:rsidRDefault="00F53F42" w:rsidP="00F53F42">
            <w:pPr>
              <w:pStyle w:val="TAC"/>
              <w:rPr>
                <w:sz w:val="16"/>
                <w:szCs w:val="16"/>
              </w:rPr>
            </w:pPr>
            <w:r>
              <w:rPr>
                <w:sz w:val="16"/>
                <w:szCs w:val="16"/>
              </w:rPr>
              <w:t>18.10.0</w:t>
            </w:r>
          </w:p>
        </w:tc>
      </w:tr>
      <w:tr w:rsidR="00205A78" w:rsidRPr="00F53F42" w14:paraId="58B15473"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ACBE36" w14:textId="2601A41C" w:rsidR="00205A78" w:rsidRPr="00F53F42" w:rsidRDefault="00205A78" w:rsidP="00F53F42">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09F847" w14:textId="280181F7" w:rsidR="00205A78" w:rsidRPr="00F53F42" w:rsidRDefault="00205A78" w:rsidP="00F53F42">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86B3C1" w14:textId="39A19657" w:rsidR="00205A78" w:rsidRPr="0019276E" w:rsidRDefault="0019276E" w:rsidP="0019276E">
            <w:pPr>
              <w:pStyle w:val="TAC"/>
              <w:rPr>
                <w:sz w:val="16"/>
                <w:szCs w:val="18"/>
              </w:rPr>
            </w:pPr>
            <w:r w:rsidRPr="0019276E">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AC59B" w14:textId="5CE3B89F" w:rsidR="00205A78" w:rsidRPr="00EE40A6" w:rsidRDefault="00205A78" w:rsidP="00EE40A6">
            <w:pPr>
              <w:pStyle w:val="TAL"/>
              <w:rPr>
                <w:sz w:val="16"/>
                <w:szCs w:val="16"/>
              </w:rPr>
            </w:pPr>
            <w:r>
              <w:rPr>
                <w:sz w:val="16"/>
                <w:szCs w:val="16"/>
              </w:rPr>
              <w:t>0451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BCAFC" w14:textId="272E8813" w:rsidR="00205A78" w:rsidRPr="00EE40A6" w:rsidRDefault="00205A78"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7132C" w14:textId="3F27125A" w:rsidR="00205A78" w:rsidRPr="00F53F42" w:rsidRDefault="00205A78"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7287F" w14:textId="58F7CB2E" w:rsidR="00205A78" w:rsidRPr="00F53F42" w:rsidRDefault="00205A78" w:rsidP="00F53F42">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5BBF" w14:textId="353A7E4D" w:rsidR="00205A78" w:rsidRDefault="00205A78" w:rsidP="00F53F42">
            <w:pPr>
              <w:pStyle w:val="TAC"/>
              <w:rPr>
                <w:sz w:val="16"/>
                <w:szCs w:val="16"/>
              </w:rPr>
            </w:pPr>
            <w:r>
              <w:rPr>
                <w:sz w:val="16"/>
                <w:szCs w:val="16"/>
              </w:rPr>
              <w:t>18.11.0</w:t>
            </w:r>
          </w:p>
        </w:tc>
      </w:tr>
      <w:tr w:rsidR="0019276E" w:rsidRPr="00F53F42" w14:paraId="195FF3DD"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7CD9F" w14:textId="130FC5E2" w:rsidR="0019276E" w:rsidRDefault="0019276E" w:rsidP="00F53F42">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835A9" w14:textId="1FB6C8F4" w:rsidR="0019276E" w:rsidRDefault="0019276E" w:rsidP="00F53F42">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3F799F" w14:textId="47D45831" w:rsidR="0019276E" w:rsidRPr="0019276E" w:rsidRDefault="006F2CB3" w:rsidP="0019276E">
            <w:pPr>
              <w:pStyle w:val="TAC"/>
              <w:rPr>
                <w:sz w:val="16"/>
              </w:rPr>
            </w:pPr>
            <w:r w:rsidRPr="006F2CB3">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329B1CF" w14:textId="49DE85EC" w:rsidR="0019276E" w:rsidRDefault="00122CD2" w:rsidP="00EE40A6">
            <w:pPr>
              <w:pStyle w:val="TAL"/>
              <w:rPr>
                <w:sz w:val="16"/>
                <w:szCs w:val="16"/>
              </w:rPr>
            </w:pPr>
            <w:r w:rsidRPr="00122CD2">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7455E" w14:textId="040BDFEE" w:rsidR="0019276E" w:rsidRDefault="00122CD2" w:rsidP="00EE40A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CE1AB" w14:textId="4782AA98" w:rsidR="0019276E" w:rsidRDefault="00122CD2" w:rsidP="00F53F4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A31A3" w14:textId="49CA6E8D" w:rsidR="0019276E" w:rsidRDefault="00122CD2" w:rsidP="00F53F42">
            <w:pPr>
              <w:pStyle w:val="TAL"/>
              <w:rPr>
                <w:sz w:val="16"/>
                <w:szCs w:val="16"/>
              </w:rPr>
            </w:pPr>
            <w:r w:rsidRPr="00122CD2">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F3639" w14:textId="166628D0" w:rsidR="0019276E" w:rsidRDefault="0019276E" w:rsidP="00F53F42">
            <w:pPr>
              <w:pStyle w:val="TAC"/>
              <w:rPr>
                <w:sz w:val="16"/>
                <w:szCs w:val="16"/>
              </w:rPr>
            </w:pPr>
            <w:r>
              <w:rPr>
                <w:sz w:val="16"/>
                <w:szCs w:val="16"/>
              </w:rPr>
              <w:t>18.12.0</w:t>
            </w:r>
          </w:p>
        </w:tc>
      </w:tr>
      <w:tr w:rsidR="0019276E" w:rsidRPr="00F53F42" w14:paraId="23FF4065"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FD3D64E" w14:textId="7144274C"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11FF1" w14:textId="5EA48C43"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31D78" w14:textId="5A34BAD3" w:rsidR="0019276E" w:rsidRPr="0019276E" w:rsidRDefault="006F2CB3" w:rsidP="0019276E">
            <w:pPr>
              <w:pStyle w:val="TAC"/>
              <w:rPr>
                <w:sz w:val="16"/>
              </w:rPr>
            </w:pPr>
            <w:r w:rsidRPr="006F2CB3">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14E51EB" w14:textId="153D63B1" w:rsidR="0019276E" w:rsidRDefault="00122CD2" w:rsidP="0019276E">
            <w:pPr>
              <w:pStyle w:val="TAL"/>
              <w:rPr>
                <w:sz w:val="16"/>
                <w:szCs w:val="16"/>
              </w:rPr>
            </w:pPr>
            <w:r w:rsidRPr="00122CD2">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98F99" w14:textId="555DE9CB" w:rsidR="0019276E" w:rsidRDefault="00122CD2"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69149" w14:textId="3FB112C9" w:rsidR="0019276E" w:rsidRDefault="00122CD2"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79E8" w14:textId="01BCF56E" w:rsidR="0019276E" w:rsidRDefault="00122CD2" w:rsidP="0019276E">
            <w:pPr>
              <w:pStyle w:val="TAL"/>
              <w:rPr>
                <w:sz w:val="16"/>
                <w:szCs w:val="16"/>
              </w:rPr>
            </w:pPr>
            <w:r w:rsidRPr="00122CD2">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191B3" w14:textId="69A5D7B4" w:rsidR="0019276E" w:rsidRDefault="0019276E" w:rsidP="0019276E">
            <w:pPr>
              <w:pStyle w:val="TAC"/>
              <w:rPr>
                <w:sz w:val="16"/>
                <w:szCs w:val="16"/>
              </w:rPr>
            </w:pPr>
            <w:r>
              <w:rPr>
                <w:sz w:val="16"/>
                <w:szCs w:val="16"/>
              </w:rPr>
              <w:t>18.12.0</w:t>
            </w:r>
          </w:p>
        </w:tc>
      </w:tr>
      <w:tr w:rsidR="0019276E" w:rsidRPr="00F53F42" w14:paraId="61C519DC"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AA6B0" w14:textId="1A510DC7"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799DF5" w14:textId="328A48A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AD88C2" w14:textId="6A261E11" w:rsidR="0019276E" w:rsidRPr="0019276E" w:rsidRDefault="006F2CB3" w:rsidP="0019276E">
            <w:pPr>
              <w:pStyle w:val="TAC"/>
              <w:rPr>
                <w:sz w:val="16"/>
              </w:rPr>
            </w:pPr>
            <w:r w:rsidRPr="006F2CB3">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462A1" w14:textId="65F70E73" w:rsidR="0019276E" w:rsidRDefault="006F2CB3" w:rsidP="0019276E">
            <w:pPr>
              <w:pStyle w:val="TAL"/>
              <w:rPr>
                <w:sz w:val="16"/>
                <w:szCs w:val="16"/>
              </w:rPr>
            </w:pPr>
            <w:r w:rsidRPr="006F2CB3">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8808C" w14:textId="77777777" w:rsidR="0019276E" w:rsidRDefault="0019276E" w:rsidP="001927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84E54" w14:textId="1BC62759"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1D3B2" w14:textId="699844A8" w:rsidR="0019276E" w:rsidRDefault="006F2CB3" w:rsidP="0019276E">
            <w:pPr>
              <w:pStyle w:val="TAL"/>
              <w:rPr>
                <w:sz w:val="16"/>
                <w:szCs w:val="16"/>
              </w:rPr>
            </w:pPr>
            <w:r w:rsidRPr="006F2CB3">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30BB6" w14:textId="7E124C2A" w:rsidR="0019276E" w:rsidRDefault="0019276E" w:rsidP="0019276E">
            <w:pPr>
              <w:pStyle w:val="TAC"/>
              <w:rPr>
                <w:sz w:val="16"/>
                <w:szCs w:val="16"/>
              </w:rPr>
            </w:pPr>
            <w:r>
              <w:rPr>
                <w:sz w:val="16"/>
                <w:szCs w:val="16"/>
              </w:rPr>
              <w:t>18.12.0</w:t>
            </w:r>
          </w:p>
        </w:tc>
      </w:tr>
      <w:tr w:rsidR="0019276E" w:rsidRPr="00F53F42" w14:paraId="4CB9CA62" w14:textId="77777777" w:rsidTr="0019276E">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53D29F" w14:textId="1F00E01F" w:rsidR="0019276E" w:rsidRDefault="0019276E" w:rsidP="0019276E">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3D761" w14:textId="7FA2B849" w:rsidR="0019276E" w:rsidRDefault="0019276E" w:rsidP="0019276E">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2A983B" w14:textId="54B8F92D" w:rsidR="0019276E" w:rsidRPr="0019276E" w:rsidRDefault="006F2CB3" w:rsidP="0019276E">
            <w:pPr>
              <w:pStyle w:val="TAC"/>
              <w:rPr>
                <w:sz w:val="16"/>
              </w:rPr>
            </w:pPr>
            <w:r w:rsidRPr="006F2CB3">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1EE0CF" w14:textId="5D229102" w:rsidR="0019276E" w:rsidRDefault="006F2CB3" w:rsidP="0019276E">
            <w:pPr>
              <w:pStyle w:val="TAL"/>
              <w:rPr>
                <w:sz w:val="16"/>
                <w:szCs w:val="16"/>
              </w:rPr>
            </w:pPr>
            <w:r w:rsidRPr="006F2CB3">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322B8" w14:textId="7997B234" w:rsidR="0019276E" w:rsidRDefault="006F2CB3" w:rsidP="0019276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A532" w14:textId="3DBCB46E" w:rsidR="0019276E" w:rsidRDefault="006F2CB3" w:rsidP="0019276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9130E" w14:textId="2108A7D5" w:rsidR="0019276E" w:rsidRDefault="006F2CB3" w:rsidP="0019276E">
            <w:pPr>
              <w:pStyle w:val="TAL"/>
              <w:rPr>
                <w:sz w:val="16"/>
                <w:szCs w:val="16"/>
              </w:rPr>
            </w:pPr>
            <w:r w:rsidRPr="006F2CB3">
              <w:rPr>
                <w:sz w:val="16"/>
                <w:szCs w:val="16"/>
              </w:rPr>
              <w:t>Correction of MCData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CDA26" w14:textId="2084BD1C" w:rsidR="0019276E" w:rsidRDefault="0019276E" w:rsidP="0019276E">
            <w:pPr>
              <w:pStyle w:val="TAC"/>
              <w:rPr>
                <w:sz w:val="16"/>
                <w:szCs w:val="16"/>
              </w:rPr>
            </w:pPr>
            <w:r>
              <w:rPr>
                <w:sz w:val="16"/>
                <w:szCs w:val="16"/>
              </w:rPr>
              <w:t>18.12.0</w:t>
            </w:r>
          </w:p>
        </w:tc>
      </w:tr>
    </w:tbl>
    <w:p w14:paraId="6AE5F0B0" w14:textId="567EB9F1" w:rsidR="00080512" w:rsidRDefault="00080512" w:rsidP="005C310B"/>
    <w:sectPr w:rsidR="00080512">
      <w:headerReference w:type="default" r:id="rId34"/>
      <w:footerReference w:type="default" r:id="rId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55DD0F" w14:textId="77777777" w:rsidR="00547AF6" w:rsidRDefault="00547AF6">
      <w:r>
        <w:separator/>
      </w:r>
    </w:p>
  </w:endnote>
  <w:endnote w:type="continuationSeparator" w:id="0">
    <w:p w14:paraId="06CBEC50" w14:textId="77777777" w:rsidR="00547AF6" w:rsidRDefault="00547A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885DA2" w:rsidRDefault="00885DA2">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02BB9" w14:textId="77777777" w:rsidR="00547AF6" w:rsidRDefault="00547AF6">
      <w:r>
        <w:separator/>
      </w:r>
    </w:p>
  </w:footnote>
  <w:footnote w:type="continuationSeparator" w:id="0">
    <w:p w14:paraId="5EF9EC3E" w14:textId="77777777" w:rsidR="00547AF6" w:rsidRDefault="00547AF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11ADB680" w:rsidR="00885DA2" w:rsidRDefault="00885DA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7F40">
      <w:rPr>
        <w:rFonts w:ascii="Arial" w:hAnsi="Arial" w:cs="Arial"/>
        <w:b/>
        <w:noProof/>
        <w:sz w:val="18"/>
        <w:szCs w:val="18"/>
      </w:rPr>
      <w:t>3GPP TS 24.282 V18.12.0 (2025-12)</w:t>
    </w:r>
    <w:r>
      <w:rPr>
        <w:rFonts w:ascii="Arial" w:hAnsi="Arial" w:cs="Arial"/>
        <w:b/>
        <w:sz w:val="18"/>
        <w:szCs w:val="18"/>
      </w:rPr>
      <w:fldChar w:fldCharType="end"/>
    </w:r>
  </w:p>
  <w:p w14:paraId="7A6BC72E" w14:textId="522509F1" w:rsidR="00885DA2" w:rsidRDefault="00885DA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A64E3">
      <w:rPr>
        <w:rFonts w:ascii="Arial" w:hAnsi="Arial" w:cs="Arial"/>
        <w:b/>
        <w:noProof/>
        <w:sz w:val="18"/>
        <w:szCs w:val="18"/>
      </w:rPr>
      <w:t>49</w:t>
    </w:r>
    <w:r>
      <w:rPr>
        <w:rFonts w:ascii="Arial" w:hAnsi="Arial" w:cs="Arial"/>
        <w:b/>
        <w:sz w:val="18"/>
        <w:szCs w:val="18"/>
      </w:rPr>
      <w:fldChar w:fldCharType="end"/>
    </w:r>
  </w:p>
  <w:p w14:paraId="13C538E8" w14:textId="1C1A098E" w:rsidR="00885DA2" w:rsidRDefault="00885DA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7F40">
      <w:rPr>
        <w:rFonts w:ascii="Arial" w:hAnsi="Arial" w:cs="Arial"/>
        <w:b/>
        <w:noProof/>
        <w:sz w:val="18"/>
        <w:szCs w:val="18"/>
      </w:rPr>
      <w:t>Release 18</w:t>
    </w:r>
    <w:r>
      <w:rPr>
        <w:rFonts w:ascii="Arial" w:hAnsi="Arial" w:cs="Arial"/>
        <w:b/>
        <w:sz w:val="18"/>
        <w:szCs w:val="18"/>
      </w:rPr>
      <w:fldChar w:fldCharType="end"/>
    </w:r>
  </w:p>
  <w:p w14:paraId="1024E63D" w14:textId="77777777" w:rsidR="00885DA2" w:rsidRDefault="00885DA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56AE01A"/>
    <w:lvl w:ilvl="0">
      <w:start w:val="1"/>
      <w:numFmt w:val="decimal"/>
      <w:pStyle w:val="ListParagraph"/>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5"/>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4"/>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pStyle w:val="ListNumber3"/>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pStyle w:val="ListContinue"/>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pStyle w:val="ListBullet5"/>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pStyle w:val="ListBullet4"/>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pStyle w:val="ListBullet3"/>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pStyle w:val="ListNumber2"/>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pStyle w:val="ListBullet2"/>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4"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5"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6"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7"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29"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2"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4"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38"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9"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1672850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0421262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70507199">
    <w:abstractNumId w:val="12"/>
  </w:num>
  <w:num w:numId="4" w16cid:durableId="1742407327">
    <w:abstractNumId w:val="36"/>
  </w:num>
  <w:num w:numId="5" w16cid:durableId="1509372976">
    <w:abstractNumId w:val="9"/>
  </w:num>
  <w:num w:numId="6" w16cid:durableId="1486363130">
    <w:abstractNumId w:val="8"/>
  </w:num>
  <w:num w:numId="7" w16cid:durableId="318197633">
    <w:abstractNumId w:val="7"/>
  </w:num>
  <w:num w:numId="8" w16cid:durableId="479426684">
    <w:abstractNumId w:val="6"/>
  </w:num>
  <w:num w:numId="9" w16cid:durableId="593786254">
    <w:abstractNumId w:val="5"/>
  </w:num>
  <w:num w:numId="10" w16cid:durableId="1975210755">
    <w:abstractNumId w:val="4"/>
  </w:num>
  <w:num w:numId="11" w16cid:durableId="1744521160">
    <w:abstractNumId w:val="3"/>
  </w:num>
  <w:num w:numId="12" w16cid:durableId="537471821">
    <w:abstractNumId w:val="19"/>
  </w:num>
  <w:num w:numId="13" w16cid:durableId="1553426743">
    <w:abstractNumId w:val="29"/>
  </w:num>
  <w:num w:numId="14" w16cid:durableId="1714387200">
    <w:abstractNumId w:val="38"/>
  </w:num>
  <w:num w:numId="15" w16cid:durableId="1586912902">
    <w:abstractNumId w:val="14"/>
  </w:num>
  <w:num w:numId="16" w16cid:durableId="669140403">
    <w:abstractNumId w:val="22"/>
  </w:num>
  <w:num w:numId="17" w16cid:durableId="583532711">
    <w:abstractNumId w:val="34"/>
  </w:num>
  <w:num w:numId="18" w16cid:durableId="491484994">
    <w:abstractNumId w:val="15"/>
  </w:num>
  <w:num w:numId="19" w16cid:durableId="1787967753">
    <w:abstractNumId w:val="27"/>
  </w:num>
  <w:num w:numId="20" w16cid:durableId="1603028420">
    <w:abstractNumId w:val="17"/>
  </w:num>
  <w:num w:numId="21" w16cid:durableId="843786695">
    <w:abstractNumId w:val="2"/>
  </w:num>
  <w:num w:numId="22" w16cid:durableId="1417438272">
    <w:abstractNumId w:val="1"/>
  </w:num>
  <w:num w:numId="23" w16cid:durableId="261840232">
    <w:abstractNumId w:val="0"/>
  </w:num>
  <w:num w:numId="24" w16cid:durableId="284123065">
    <w:abstractNumId w:val="30"/>
  </w:num>
  <w:num w:numId="25" w16cid:durableId="1883403723">
    <w:abstractNumId w:val="25"/>
  </w:num>
  <w:num w:numId="26" w16cid:durableId="885802820">
    <w:abstractNumId w:val="31"/>
  </w:num>
  <w:num w:numId="27" w16cid:durableId="729037195">
    <w:abstractNumId w:val="26"/>
  </w:num>
  <w:num w:numId="28" w16cid:durableId="1272862261">
    <w:abstractNumId w:val="33"/>
  </w:num>
  <w:num w:numId="29" w16cid:durableId="1004433433">
    <w:abstractNumId w:val="37"/>
  </w:num>
  <w:num w:numId="30" w16cid:durableId="81337099">
    <w:abstractNumId w:val="24"/>
  </w:num>
  <w:num w:numId="31" w16cid:durableId="1182358352">
    <w:abstractNumId w:val="11"/>
  </w:num>
  <w:num w:numId="32" w16cid:durableId="333068550">
    <w:abstractNumId w:val="21"/>
  </w:num>
  <w:num w:numId="33" w16cid:durableId="126244771">
    <w:abstractNumId w:val="32"/>
  </w:num>
  <w:num w:numId="34" w16cid:durableId="2124840842">
    <w:abstractNumId w:val="20"/>
  </w:num>
  <w:num w:numId="35" w16cid:durableId="622350703">
    <w:abstractNumId w:val="35"/>
  </w:num>
  <w:num w:numId="36" w16cid:durableId="1589532805">
    <w:abstractNumId w:val="23"/>
  </w:num>
  <w:num w:numId="37" w16cid:durableId="696195956">
    <w:abstractNumId w:val="13"/>
  </w:num>
  <w:num w:numId="38" w16cid:durableId="814032270">
    <w:abstractNumId w:val="39"/>
  </w:num>
  <w:num w:numId="39" w16cid:durableId="266082966">
    <w:abstractNumId w:val="16"/>
  </w:num>
  <w:num w:numId="40" w16cid:durableId="1714384132">
    <w:abstractNumId w:val="28"/>
  </w:num>
  <w:num w:numId="41" w16cid:durableId="993416026">
    <w:abstractNumId w:val="18"/>
  </w:num>
  <w:num w:numId="42" w16cid:durableId="111798464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7422"/>
    <w:rsid w:val="00020B26"/>
    <w:rsid w:val="0002674A"/>
    <w:rsid w:val="0003038E"/>
    <w:rsid w:val="00033397"/>
    <w:rsid w:val="00034B02"/>
    <w:rsid w:val="00034ED2"/>
    <w:rsid w:val="00035CD5"/>
    <w:rsid w:val="00040095"/>
    <w:rsid w:val="00040B70"/>
    <w:rsid w:val="0004323A"/>
    <w:rsid w:val="000465D6"/>
    <w:rsid w:val="00046FED"/>
    <w:rsid w:val="00051834"/>
    <w:rsid w:val="00051DC3"/>
    <w:rsid w:val="00054A22"/>
    <w:rsid w:val="00062023"/>
    <w:rsid w:val="000655A6"/>
    <w:rsid w:val="00065E8A"/>
    <w:rsid w:val="00066F58"/>
    <w:rsid w:val="0007460D"/>
    <w:rsid w:val="00075FCA"/>
    <w:rsid w:val="00080512"/>
    <w:rsid w:val="0008523E"/>
    <w:rsid w:val="00086A09"/>
    <w:rsid w:val="00095FA1"/>
    <w:rsid w:val="000A0A41"/>
    <w:rsid w:val="000A3ABC"/>
    <w:rsid w:val="000B5E38"/>
    <w:rsid w:val="000C0C94"/>
    <w:rsid w:val="000C47C3"/>
    <w:rsid w:val="000D28EA"/>
    <w:rsid w:val="000D58AB"/>
    <w:rsid w:val="000F1DC4"/>
    <w:rsid w:val="000F66D0"/>
    <w:rsid w:val="001015C7"/>
    <w:rsid w:val="00101E06"/>
    <w:rsid w:val="00102E63"/>
    <w:rsid w:val="00103793"/>
    <w:rsid w:val="00106A8C"/>
    <w:rsid w:val="0010745C"/>
    <w:rsid w:val="00110CF6"/>
    <w:rsid w:val="00110F32"/>
    <w:rsid w:val="00112B0E"/>
    <w:rsid w:val="00122320"/>
    <w:rsid w:val="001227BD"/>
    <w:rsid w:val="00122CD2"/>
    <w:rsid w:val="00124CF7"/>
    <w:rsid w:val="001272E5"/>
    <w:rsid w:val="00131662"/>
    <w:rsid w:val="00133525"/>
    <w:rsid w:val="001345CD"/>
    <w:rsid w:val="00141B0D"/>
    <w:rsid w:val="00142F11"/>
    <w:rsid w:val="00145079"/>
    <w:rsid w:val="00150FF6"/>
    <w:rsid w:val="00151AA7"/>
    <w:rsid w:val="00156337"/>
    <w:rsid w:val="00171089"/>
    <w:rsid w:val="00175288"/>
    <w:rsid w:val="0017634C"/>
    <w:rsid w:val="00191C31"/>
    <w:rsid w:val="0019276E"/>
    <w:rsid w:val="00196B15"/>
    <w:rsid w:val="001A2259"/>
    <w:rsid w:val="001A4064"/>
    <w:rsid w:val="001A4C42"/>
    <w:rsid w:val="001A7420"/>
    <w:rsid w:val="001B5F45"/>
    <w:rsid w:val="001B6637"/>
    <w:rsid w:val="001B6B5F"/>
    <w:rsid w:val="001C21C3"/>
    <w:rsid w:val="001C28E2"/>
    <w:rsid w:val="001C3C3F"/>
    <w:rsid w:val="001C5CB4"/>
    <w:rsid w:val="001D02C2"/>
    <w:rsid w:val="001E5185"/>
    <w:rsid w:val="001E69F9"/>
    <w:rsid w:val="001E7454"/>
    <w:rsid w:val="001F0C1D"/>
    <w:rsid w:val="001F1132"/>
    <w:rsid w:val="001F168B"/>
    <w:rsid w:val="001F3177"/>
    <w:rsid w:val="001F501F"/>
    <w:rsid w:val="001F5416"/>
    <w:rsid w:val="00200F35"/>
    <w:rsid w:val="0020105D"/>
    <w:rsid w:val="00202B60"/>
    <w:rsid w:val="00203AE6"/>
    <w:rsid w:val="00203F9C"/>
    <w:rsid w:val="00205A78"/>
    <w:rsid w:val="00205BB4"/>
    <w:rsid w:val="002071E0"/>
    <w:rsid w:val="00207C81"/>
    <w:rsid w:val="002103CF"/>
    <w:rsid w:val="00210EA9"/>
    <w:rsid w:val="00212221"/>
    <w:rsid w:val="002240F9"/>
    <w:rsid w:val="0023133E"/>
    <w:rsid w:val="0023143E"/>
    <w:rsid w:val="00231B63"/>
    <w:rsid w:val="002344A2"/>
    <w:rsid w:val="002347A2"/>
    <w:rsid w:val="002353B1"/>
    <w:rsid w:val="002373A8"/>
    <w:rsid w:val="002438C4"/>
    <w:rsid w:val="00245190"/>
    <w:rsid w:val="002563F9"/>
    <w:rsid w:val="00256698"/>
    <w:rsid w:val="00256D29"/>
    <w:rsid w:val="002640A9"/>
    <w:rsid w:val="002675F0"/>
    <w:rsid w:val="00267D2F"/>
    <w:rsid w:val="00270FAD"/>
    <w:rsid w:val="00274957"/>
    <w:rsid w:val="002760EE"/>
    <w:rsid w:val="00276A61"/>
    <w:rsid w:val="0027751B"/>
    <w:rsid w:val="00282745"/>
    <w:rsid w:val="00284A0B"/>
    <w:rsid w:val="0028527F"/>
    <w:rsid w:val="00297CCE"/>
    <w:rsid w:val="002A44CC"/>
    <w:rsid w:val="002B6339"/>
    <w:rsid w:val="002C04DD"/>
    <w:rsid w:val="002C0698"/>
    <w:rsid w:val="002C1D4D"/>
    <w:rsid w:val="002C4DFB"/>
    <w:rsid w:val="002D45E5"/>
    <w:rsid w:val="002D4770"/>
    <w:rsid w:val="002D5123"/>
    <w:rsid w:val="002E00EE"/>
    <w:rsid w:val="002E0B42"/>
    <w:rsid w:val="002E24C3"/>
    <w:rsid w:val="002E4100"/>
    <w:rsid w:val="002F2973"/>
    <w:rsid w:val="002F7216"/>
    <w:rsid w:val="002F7BC2"/>
    <w:rsid w:val="00316FB2"/>
    <w:rsid w:val="003172DC"/>
    <w:rsid w:val="00331697"/>
    <w:rsid w:val="00331745"/>
    <w:rsid w:val="00331BC4"/>
    <w:rsid w:val="003460C8"/>
    <w:rsid w:val="00347960"/>
    <w:rsid w:val="00347C73"/>
    <w:rsid w:val="0035219F"/>
    <w:rsid w:val="00352A7A"/>
    <w:rsid w:val="003533B9"/>
    <w:rsid w:val="0035462D"/>
    <w:rsid w:val="00356263"/>
    <w:rsid w:val="00356555"/>
    <w:rsid w:val="0036307A"/>
    <w:rsid w:val="003700E1"/>
    <w:rsid w:val="003719D6"/>
    <w:rsid w:val="003765B8"/>
    <w:rsid w:val="00391818"/>
    <w:rsid w:val="00393A26"/>
    <w:rsid w:val="003A165D"/>
    <w:rsid w:val="003A2FCD"/>
    <w:rsid w:val="003A3EDB"/>
    <w:rsid w:val="003B1B13"/>
    <w:rsid w:val="003B3AA4"/>
    <w:rsid w:val="003B4720"/>
    <w:rsid w:val="003C3971"/>
    <w:rsid w:val="003C540C"/>
    <w:rsid w:val="003D1DB1"/>
    <w:rsid w:val="003D5A8E"/>
    <w:rsid w:val="003E46B9"/>
    <w:rsid w:val="003F0A57"/>
    <w:rsid w:val="003F5F93"/>
    <w:rsid w:val="00404CD6"/>
    <w:rsid w:val="00407EF8"/>
    <w:rsid w:val="00410391"/>
    <w:rsid w:val="004122FE"/>
    <w:rsid w:val="00415AB2"/>
    <w:rsid w:val="00423334"/>
    <w:rsid w:val="004237ED"/>
    <w:rsid w:val="00426235"/>
    <w:rsid w:val="00426FBB"/>
    <w:rsid w:val="00427611"/>
    <w:rsid w:val="00430674"/>
    <w:rsid w:val="004332E7"/>
    <w:rsid w:val="004345EC"/>
    <w:rsid w:val="00442020"/>
    <w:rsid w:val="0044609F"/>
    <w:rsid w:val="00450BE4"/>
    <w:rsid w:val="0045302D"/>
    <w:rsid w:val="00456FCC"/>
    <w:rsid w:val="004632AF"/>
    <w:rsid w:val="00465515"/>
    <w:rsid w:val="00467069"/>
    <w:rsid w:val="004705A2"/>
    <w:rsid w:val="00474AC2"/>
    <w:rsid w:val="00481395"/>
    <w:rsid w:val="00481930"/>
    <w:rsid w:val="0049315C"/>
    <w:rsid w:val="0049751D"/>
    <w:rsid w:val="004B558E"/>
    <w:rsid w:val="004B6058"/>
    <w:rsid w:val="004B77C8"/>
    <w:rsid w:val="004C30AC"/>
    <w:rsid w:val="004C756F"/>
    <w:rsid w:val="004D3578"/>
    <w:rsid w:val="004D3C4F"/>
    <w:rsid w:val="004D7CF1"/>
    <w:rsid w:val="004E1D12"/>
    <w:rsid w:val="004E213A"/>
    <w:rsid w:val="004F08A3"/>
    <w:rsid w:val="004F0988"/>
    <w:rsid w:val="004F3340"/>
    <w:rsid w:val="004F5018"/>
    <w:rsid w:val="004F6F84"/>
    <w:rsid w:val="00502D2B"/>
    <w:rsid w:val="00502F93"/>
    <w:rsid w:val="00503DE7"/>
    <w:rsid w:val="0050700D"/>
    <w:rsid w:val="00514221"/>
    <w:rsid w:val="0052675A"/>
    <w:rsid w:val="00530167"/>
    <w:rsid w:val="00530BF6"/>
    <w:rsid w:val="00531F06"/>
    <w:rsid w:val="00532AAF"/>
    <w:rsid w:val="0053388B"/>
    <w:rsid w:val="00534276"/>
    <w:rsid w:val="00535773"/>
    <w:rsid w:val="0053636B"/>
    <w:rsid w:val="00540C63"/>
    <w:rsid w:val="00541046"/>
    <w:rsid w:val="00543E6C"/>
    <w:rsid w:val="00546512"/>
    <w:rsid w:val="00547AF6"/>
    <w:rsid w:val="00552A57"/>
    <w:rsid w:val="00563448"/>
    <w:rsid w:val="00565087"/>
    <w:rsid w:val="005737C5"/>
    <w:rsid w:val="00574291"/>
    <w:rsid w:val="00575A5F"/>
    <w:rsid w:val="005768F3"/>
    <w:rsid w:val="005813D0"/>
    <w:rsid w:val="00581BF8"/>
    <w:rsid w:val="0058792E"/>
    <w:rsid w:val="00593EA7"/>
    <w:rsid w:val="0059627B"/>
    <w:rsid w:val="00597B11"/>
    <w:rsid w:val="005A069E"/>
    <w:rsid w:val="005A2DDD"/>
    <w:rsid w:val="005A4AFA"/>
    <w:rsid w:val="005A7170"/>
    <w:rsid w:val="005B0233"/>
    <w:rsid w:val="005C310B"/>
    <w:rsid w:val="005C3E9F"/>
    <w:rsid w:val="005C5138"/>
    <w:rsid w:val="005D032F"/>
    <w:rsid w:val="005D2E01"/>
    <w:rsid w:val="005D2F90"/>
    <w:rsid w:val="005D7526"/>
    <w:rsid w:val="005D7DDC"/>
    <w:rsid w:val="005E4BB2"/>
    <w:rsid w:val="005F06A0"/>
    <w:rsid w:val="005F788A"/>
    <w:rsid w:val="00602AEA"/>
    <w:rsid w:val="00604A66"/>
    <w:rsid w:val="00605F3D"/>
    <w:rsid w:val="00606F32"/>
    <w:rsid w:val="00607698"/>
    <w:rsid w:val="00614FDF"/>
    <w:rsid w:val="006202D0"/>
    <w:rsid w:val="006224D4"/>
    <w:rsid w:val="0063543D"/>
    <w:rsid w:val="00636019"/>
    <w:rsid w:val="006462A1"/>
    <w:rsid w:val="00647114"/>
    <w:rsid w:val="00654DDB"/>
    <w:rsid w:val="00661323"/>
    <w:rsid w:val="00662E54"/>
    <w:rsid w:val="00664D53"/>
    <w:rsid w:val="0066529B"/>
    <w:rsid w:val="006679F9"/>
    <w:rsid w:val="006736F4"/>
    <w:rsid w:val="00673A34"/>
    <w:rsid w:val="00673A49"/>
    <w:rsid w:val="00676EEB"/>
    <w:rsid w:val="00684474"/>
    <w:rsid w:val="00685654"/>
    <w:rsid w:val="006912E9"/>
    <w:rsid w:val="00694650"/>
    <w:rsid w:val="006973A5"/>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2CB3"/>
    <w:rsid w:val="006F499C"/>
    <w:rsid w:val="00701116"/>
    <w:rsid w:val="007013DA"/>
    <w:rsid w:val="00703FB5"/>
    <w:rsid w:val="007054BD"/>
    <w:rsid w:val="00707E74"/>
    <w:rsid w:val="0071174C"/>
    <w:rsid w:val="00713C44"/>
    <w:rsid w:val="00722224"/>
    <w:rsid w:val="007246D0"/>
    <w:rsid w:val="007269EA"/>
    <w:rsid w:val="007306CE"/>
    <w:rsid w:val="00734A5B"/>
    <w:rsid w:val="0074026F"/>
    <w:rsid w:val="00741A71"/>
    <w:rsid w:val="007429F6"/>
    <w:rsid w:val="00744655"/>
    <w:rsid w:val="00744E76"/>
    <w:rsid w:val="007607C7"/>
    <w:rsid w:val="0076491E"/>
    <w:rsid w:val="00765EA3"/>
    <w:rsid w:val="00774DA4"/>
    <w:rsid w:val="00777271"/>
    <w:rsid w:val="00780F59"/>
    <w:rsid w:val="00781F0F"/>
    <w:rsid w:val="00783D05"/>
    <w:rsid w:val="00786012"/>
    <w:rsid w:val="00797441"/>
    <w:rsid w:val="007A4283"/>
    <w:rsid w:val="007A4A94"/>
    <w:rsid w:val="007A5680"/>
    <w:rsid w:val="007B2BFB"/>
    <w:rsid w:val="007B600E"/>
    <w:rsid w:val="007C7AC0"/>
    <w:rsid w:val="007D13D1"/>
    <w:rsid w:val="007D34FE"/>
    <w:rsid w:val="007D3A31"/>
    <w:rsid w:val="007E1632"/>
    <w:rsid w:val="007E4869"/>
    <w:rsid w:val="007E4D90"/>
    <w:rsid w:val="007F0F4A"/>
    <w:rsid w:val="007F16BF"/>
    <w:rsid w:val="007F4B57"/>
    <w:rsid w:val="007F619B"/>
    <w:rsid w:val="008028A4"/>
    <w:rsid w:val="00805B36"/>
    <w:rsid w:val="00812725"/>
    <w:rsid w:val="00816C89"/>
    <w:rsid w:val="00816D5E"/>
    <w:rsid w:val="00816FF9"/>
    <w:rsid w:val="00830747"/>
    <w:rsid w:val="008370C7"/>
    <w:rsid w:val="00840337"/>
    <w:rsid w:val="0085543C"/>
    <w:rsid w:val="008577AC"/>
    <w:rsid w:val="00864A23"/>
    <w:rsid w:val="00867BB6"/>
    <w:rsid w:val="00870235"/>
    <w:rsid w:val="00872998"/>
    <w:rsid w:val="00872C88"/>
    <w:rsid w:val="008768CA"/>
    <w:rsid w:val="00880C19"/>
    <w:rsid w:val="008810C7"/>
    <w:rsid w:val="00885A27"/>
    <w:rsid w:val="00885DA2"/>
    <w:rsid w:val="00885E4F"/>
    <w:rsid w:val="008875B4"/>
    <w:rsid w:val="00893BD1"/>
    <w:rsid w:val="00896819"/>
    <w:rsid w:val="008B3592"/>
    <w:rsid w:val="008C384C"/>
    <w:rsid w:val="008D2857"/>
    <w:rsid w:val="008D3797"/>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5FAA"/>
    <w:rsid w:val="009114D7"/>
    <w:rsid w:val="0091348E"/>
    <w:rsid w:val="00913626"/>
    <w:rsid w:val="00917CCB"/>
    <w:rsid w:val="009242EF"/>
    <w:rsid w:val="00930414"/>
    <w:rsid w:val="00933FB0"/>
    <w:rsid w:val="00941743"/>
    <w:rsid w:val="00942EC2"/>
    <w:rsid w:val="0094418F"/>
    <w:rsid w:val="00947000"/>
    <w:rsid w:val="00961ABC"/>
    <w:rsid w:val="009627DA"/>
    <w:rsid w:val="00966232"/>
    <w:rsid w:val="009748FE"/>
    <w:rsid w:val="00976F32"/>
    <w:rsid w:val="0098269C"/>
    <w:rsid w:val="00986836"/>
    <w:rsid w:val="00986C78"/>
    <w:rsid w:val="009943CD"/>
    <w:rsid w:val="00994487"/>
    <w:rsid w:val="009A18B0"/>
    <w:rsid w:val="009A23CB"/>
    <w:rsid w:val="009A4197"/>
    <w:rsid w:val="009A7E8F"/>
    <w:rsid w:val="009B0980"/>
    <w:rsid w:val="009C194E"/>
    <w:rsid w:val="009E16A9"/>
    <w:rsid w:val="009E20B0"/>
    <w:rsid w:val="009F2F1B"/>
    <w:rsid w:val="009F37B7"/>
    <w:rsid w:val="009F4F38"/>
    <w:rsid w:val="00A063ED"/>
    <w:rsid w:val="00A10F02"/>
    <w:rsid w:val="00A164B4"/>
    <w:rsid w:val="00A26956"/>
    <w:rsid w:val="00A27486"/>
    <w:rsid w:val="00A50BAA"/>
    <w:rsid w:val="00A50F33"/>
    <w:rsid w:val="00A51795"/>
    <w:rsid w:val="00A53724"/>
    <w:rsid w:val="00A56066"/>
    <w:rsid w:val="00A6211E"/>
    <w:rsid w:val="00A660FE"/>
    <w:rsid w:val="00A73129"/>
    <w:rsid w:val="00A76A3B"/>
    <w:rsid w:val="00A82346"/>
    <w:rsid w:val="00A8583C"/>
    <w:rsid w:val="00A85983"/>
    <w:rsid w:val="00A86AA1"/>
    <w:rsid w:val="00A86DD0"/>
    <w:rsid w:val="00A87A71"/>
    <w:rsid w:val="00A92BA1"/>
    <w:rsid w:val="00A95A32"/>
    <w:rsid w:val="00AA0D64"/>
    <w:rsid w:val="00AA34F4"/>
    <w:rsid w:val="00AA37F7"/>
    <w:rsid w:val="00AA3CEF"/>
    <w:rsid w:val="00AA53D5"/>
    <w:rsid w:val="00AA604B"/>
    <w:rsid w:val="00AB4A5D"/>
    <w:rsid w:val="00AC105D"/>
    <w:rsid w:val="00AC430E"/>
    <w:rsid w:val="00AC6BC6"/>
    <w:rsid w:val="00AD6367"/>
    <w:rsid w:val="00AD6532"/>
    <w:rsid w:val="00AE021E"/>
    <w:rsid w:val="00AE3C63"/>
    <w:rsid w:val="00AE49EE"/>
    <w:rsid w:val="00AE557D"/>
    <w:rsid w:val="00AE65E2"/>
    <w:rsid w:val="00AF1460"/>
    <w:rsid w:val="00AF28EE"/>
    <w:rsid w:val="00AF29F4"/>
    <w:rsid w:val="00AF4277"/>
    <w:rsid w:val="00AF600F"/>
    <w:rsid w:val="00B02A0B"/>
    <w:rsid w:val="00B05B70"/>
    <w:rsid w:val="00B13DFB"/>
    <w:rsid w:val="00B15449"/>
    <w:rsid w:val="00B15563"/>
    <w:rsid w:val="00B27593"/>
    <w:rsid w:val="00B3209E"/>
    <w:rsid w:val="00B4423F"/>
    <w:rsid w:val="00B44357"/>
    <w:rsid w:val="00B44BE1"/>
    <w:rsid w:val="00B5074D"/>
    <w:rsid w:val="00B5375B"/>
    <w:rsid w:val="00B66A52"/>
    <w:rsid w:val="00B71936"/>
    <w:rsid w:val="00B71D01"/>
    <w:rsid w:val="00B734A6"/>
    <w:rsid w:val="00B75E3F"/>
    <w:rsid w:val="00B90B73"/>
    <w:rsid w:val="00B91DBE"/>
    <w:rsid w:val="00B93086"/>
    <w:rsid w:val="00B95B3E"/>
    <w:rsid w:val="00B96AFB"/>
    <w:rsid w:val="00BA1273"/>
    <w:rsid w:val="00BA19ED"/>
    <w:rsid w:val="00BA4B8D"/>
    <w:rsid w:val="00BA64E3"/>
    <w:rsid w:val="00BB0B85"/>
    <w:rsid w:val="00BC0F7D"/>
    <w:rsid w:val="00BC319E"/>
    <w:rsid w:val="00BD7144"/>
    <w:rsid w:val="00BD7D31"/>
    <w:rsid w:val="00BE3255"/>
    <w:rsid w:val="00BF1223"/>
    <w:rsid w:val="00BF128E"/>
    <w:rsid w:val="00BF58AF"/>
    <w:rsid w:val="00C074DD"/>
    <w:rsid w:val="00C1078F"/>
    <w:rsid w:val="00C135BC"/>
    <w:rsid w:val="00C1496A"/>
    <w:rsid w:val="00C15C28"/>
    <w:rsid w:val="00C2490D"/>
    <w:rsid w:val="00C33079"/>
    <w:rsid w:val="00C34CC3"/>
    <w:rsid w:val="00C359CE"/>
    <w:rsid w:val="00C35EB8"/>
    <w:rsid w:val="00C3615D"/>
    <w:rsid w:val="00C45231"/>
    <w:rsid w:val="00C50450"/>
    <w:rsid w:val="00C551FF"/>
    <w:rsid w:val="00C57D5D"/>
    <w:rsid w:val="00C63D4E"/>
    <w:rsid w:val="00C72833"/>
    <w:rsid w:val="00C80F1D"/>
    <w:rsid w:val="00C91962"/>
    <w:rsid w:val="00C92DE8"/>
    <w:rsid w:val="00C93F40"/>
    <w:rsid w:val="00C970DB"/>
    <w:rsid w:val="00CA3D0C"/>
    <w:rsid w:val="00CB27D9"/>
    <w:rsid w:val="00CB51F7"/>
    <w:rsid w:val="00CB606F"/>
    <w:rsid w:val="00CC00D9"/>
    <w:rsid w:val="00CC02E7"/>
    <w:rsid w:val="00CC78FA"/>
    <w:rsid w:val="00CD7755"/>
    <w:rsid w:val="00CE0416"/>
    <w:rsid w:val="00CE5424"/>
    <w:rsid w:val="00CF696E"/>
    <w:rsid w:val="00D034D5"/>
    <w:rsid w:val="00D05AD2"/>
    <w:rsid w:val="00D07FA8"/>
    <w:rsid w:val="00D11317"/>
    <w:rsid w:val="00D3143C"/>
    <w:rsid w:val="00D42AD6"/>
    <w:rsid w:val="00D45026"/>
    <w:rsid w:val="00D4539E"/>
    <w:rsid w:val="00D454E2"/>
    <w:rsid w:val="00D46933"/>
    <w:rsid w:val="00D55AAD"/>
    <w:rsid w:val="00D57972"/>
    <w:rsid w:val="00D60799"/>
    <w:rsid w:val="00D63C23"/>
    <w:rsid w:val="00D65BAB"/>
    <w:rsid w:val="00D675A9"/>
    <w:rsid w:val="00D727EF"/>
    <w:rsid w:val="00D72853"/>
    <w:rsid w:val="00D7364C"/>
    <w:rsid w:val="00D738D6"/>
    <w:rsid w:val="00D755EB"/>
    <w:rsid w:val="00D76048"/>
    <w:rsid w:val="00D80FAD"/>
    <w:rsid w:val="00D82E6F"/>
    <w:rsid w:val="00D87E00"/>
    <w:rsid w:val="00D90E27"/>
    <w:rsid w:val="00D9134D"/>
    <w:rsid w:val="00D96C25"/>
    <w:rsid w:val="00DA7A03"/>
    <w:rsid w:val="00DB1818"/>
    <w:rsid w:val="00DB5503"/>
    <w:rsid w:val="00DC309B"/>
    <w:rsid w:val="00DC4DA2"/>
    <w:rsid w:val="00DD1350"/>
    <w:rsid w:val="00DD4C17"/>
    <w:rsid w:val="00DD5C85"/>
    <w:rsid w:val="00DD74A5"/>
    <w:rsid w:val="00DD7BF8"/>
    <w:rsid w:val="00DE049A"/>
    <w:rsid w:val="00DE7D3D"/>
    <w:rsid w:val="00DF2959"/>
    <w:rsid w:val="00DF2B1F"/>
    <w:rsid w:val="00DF62CD"/>
    <w:rsid w:val="00E03D79"/>
    <w:rsid w:val="00E04758"/>
    <w:rsid w:val="00E047E0"/>
    <w:rsid w:val="00E104E6"/>
    <w:rsid w:val="00E1377E"/>
    <w:rsid w:val="00E139A6"/>
    <w:rsid w:val="00E16509"/>
    <w:rsid w:val="00E2316A"/>
    <w:rsid w:val="00E24DFB"/>
    <w:rsid w:val="00E40F4F"/>
    <w:rsid w:val="00E44582"/>
    <w:rsid w:val="00E47C42"/>
    <w:rsid w:val="00E510C9"/>
    <w:rsid w:val="00E51908"/>
    <w:rsid w:val="00E53FD5"/>
    <w:rsid w:val="00E57AC9"/>
    <w:rsid w:val="00E57E9F"/>
    <w:rsid w:val="00E64319"/>
    <w:rsid w:val="00E753AE"/>
    <w:rsid w:val="00E77645"/>
    <w:rsid w:val="00E84E1E"/>
    <w:rsid w:val="00E85D58"/>
    <w:rsid w:val="00E916B3"/>
    <w:rsid w:val="00E92E98"/>
    <w:rsid w:val="00E952C2"/>
    <w:rsid w:val="00E97627"/>
    <w:rsid w:val="00EA15B0"/>
    <w:rsid w:val="00EA5EA7"/>
    <w:rsid w:val="00EB0447"/>
    <w:rsid w:val="00EB3B77"/>
    <w:rsid w:val="00EB4D0E"/>
    <w:rsid w:val="00EC21CF"/>
    <w:rsid w:val="00EC4A25"/>
    <w:rsid w:val="00EC4A8D"/>
    <w:rsid w:val="00ED13D8"/>
    <w:rsid w:val="00ED1938"/>
    <w:rsid w:val="00ED63C7"/>
    <w:rsid w:val="00ED7703"/>
    <w:rsid w:val="00EE0F0C"/>
    <w:rsid w:val="00EE1609"/>
    <w:rsid w:val="00EE40A6"/>
    <w:rsid w:val="00EF0AF9"/>
    <w:rsid w:val="00EF4927"/>
    <w:rsid w:val="00EF5464"/>
    <w:rsid w:val="00EF608C"/>
    <w:rsid w:val="00F020C1"/>
    <w:rsid w:val="00F025A2"/>
    <w:rsid w:val="00F04712"/>
    <w:rsid w:val="00F13360"/>
    <w:rsid w:val="00F2126F"/>
    <w:rsid w:val="00F227B8"/>
    <w:rsid w:val="00F22EC7"/>
    <w:rsid w:val="00F325C8"/>
    <w:rsid w:val="00F34E89"/>
    <w:rsid w:val="00F53F42"/>
    <w:rsid w:val="00F55556"/>
    <w:rsid w:val="00F62E58"/>
    <w:rsid w:val="00F6385E"/>
    <w:rsid w:val="00F63D36"/>
    <w:rsid w:val="00F6524E"/>
    <w:rsid w:val="00F653B8"/>
    <w:rsid w:val="00F66640"/>
    <w:rsid w:val="00F6691B"/>
    <w:rsid w:val="00F67C47"/>
    <w:rsid w:val="00F70DE9"/>
    <w:rsid w:val="00F71C89"/>
    <w:rsid w:val="00F73647"/>
    <w:rsid w:val="00F9008D"/>
    <w:rsid w:val="00F91A4C"/>
    <w:rsid w:val="00F9271D"/>
    <w:rsid w:val="00F97F40"/>
    <w:rsid w:val="00FA1266"/>
    <w:rsid w:val="00FA4C53"/>
    <w:rsid w:val="00FA796A"/>
    <w:rsid w:val="00FA7BD4"/>
    <w:rsid w:val="00FB1DE7"/>
    <w:rsid w:val="00FC1192"/>
    <w:rsid w:val="00FC512D"/>
    <w:rsid w:val="00FC666A"/>
    <w:rsid w:val="00FD049F"/>
    <w:rsid w:val="00FD05EC"/>
    <w:rsid w:val="00FD5A10"/>
    <w:rsid w:val="00FE0FC5"/>
    <w:rsid w:val="00FE535D"/>
    <w:rsid w:val="00FF1CA9"/>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34FE"/>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7D34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7D34FE"/>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7D34FE"/>
    <w:pPr>
      <w:spacing w:before="120"/>
      <w:outlineLvl w:val="2"/>
    </w:pPr>
    <w:rPr>
      <w:sz w:val="28"/>
    </w:rPr>
  </w:style>
  <w:style w:type="paragraph" w:styleId="Heading4">
    <w:name w:val="heading 4"/>
    <w:basedOn w:val="Heading3"/>
    <w:next w:val="Normal"/>
    <w:link w:val="Heading4Char"/>
    <w:qFormat/>
    <w:rsid w:val="007D34FE"/>
    <w:pPr>
      <w:ind w:left="1418" w:hanging="1418"/>
      <w:outlineLvl w:val="3"/>
    </w:pPr>
    <w:rPr>
      <w:sz w:val="24"/>
    </w:rPr>
  </w:style>
  <w:style w:type="paragraph" w:styleId="Heading5">
    <w:name w:val="heading 5"/>
    <w:aliases w:val="H5,h5,5,H5-Heading 5,Heading5,l5,heading5"/>
    <w:basedOn w:val="Heading4"/>
    <w:next w:val="Normal"/>
    <w:link w:val="Heading5Char"/>
    <w:qFormat/>
    <w:rsid w:val="007D34FE"/>
    <w:pPr>
      <w:ind w:left="1701" w:hanging="1701"/>
      <w:outlineLvl w:val="4"/>
    </w:pPr>
    <w:rPr>
      <w:sz w:val="22"/>
    </w:rPr>
  </w:style>
  <w:style w:type="paragraph" w:styleId="Heading6">
    <w:name w:val="heading 6"/>
    <w:basedOn w:val="Normal"/>
    <w:next w:val="Normal"/>
    <w:link w:val="Heading6Char"/>
    <w:qFormat/>
    <w:rsid w:val="007D34FE"/>
    <w:pPr>
      <w:keepNext/>
      <w:keepLines/>
      <w:numPr>
        <w:ilvl w:val="5"/>
        <w:numId w:val="20"/>
      </w:numPr>
      <w:spacing w:before="120"/>
      <w:outlineLvl w:val="5"/>
    </w:pPr>
    <w:rPr>
      <w:rFonts w:ascii="Arial" w:hAnsi="Arial"/>
    </w:rPr>
  </w:style>
  <w:style w:type="paragraph" w:styleId="Heading7">
    <w:name w:val="heading 7"/>
    <w:basedOn w:val="Normal"/>
    <w:next w:val="Normal"/>
    <w:link w:val="Heading7Char"/>
    <w:qFormat/>
    <w:rsid w:val="007D34FE"/>
    <w:pPr>
      <w:keepNext/>
      <w:keepLines/>
      <w:numPr>
        <w:ilvl w:val="6"/>
        <w:numId w:val="20"/>
      </w:numPr>
      <w:spacing w:before="120"/>
      <w:outlineLvl w:val="6"/>
    </w:pPr>
    <w:rPr>
      <w:rFonts w:ascii="Arial" w:hAnsi="Arial"/>
    </w:rPr>
  </w:style>
  <w:style w:type="paragraph" w:styleId="Heading8">
    <w:name w:val="heading 8"/>
    <w:basedOn w:val="Heading1"/>
    <w:next w:val="Normal"/>
    <w:link w:val="Heading8Char"/>
    <w:qFormat/>
    <w:rsid w:val="007D34FE"/>
    <w:pPr>
      <w:ind w:left="0" w:firstLine="0"/>
      <w:outlineLvl w:val="7"/>
    </w:pPr>
  </w:style>
  <w:style w:type="paragraph" w:styleId="Heading9">
    <w:name w:val="heading 9"/>
    <w:basedOn w:val="Heading8"/>
    <w:next w:val="Normal"/>
    <w:link w:val="Heading9Char"/>
    <w:qFormat/>
    <w:rsid w:val="007D34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link w:val="Heading1"/>
    <w:rsid w:val="005C310B"/>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hAnsi="Arial"/>
      <w:sz w:val="32"/>
    </w:rPr>
  </w:style>
  <w:style w:type="character" w:customStyle="1" w:styleId="Heading3Char">
    <w:name w:val="Heading 3 Char"/>
    <w:aliases w:val="Heading 3 3GPP Char"/>
    <w:link w:val="Heading3"/>
    <w:rsid w:val="005C310B"/>
    <w:rPr>
      <w:rFonts w:ascii="Arial" w:hAnsi="Arial"/>
      <w:sz w:val="28"/>
    </w:rPr>
  </w:style>
  <w:style w:type="character" w:customStyle="1" w:styleId="Heading4Char">
    <w:name w:val="Heading 4 Char"/>
    <w:link w:val="Heading4"/>
    <w:rsid w:val="005C310B"/>
    <w:rPr>
      <w:rFonts w:ascii="Arial" w:hAnsi="Arial"/>
      <w:sz w:val="24"/>
    </w:rPr>
  </w:style>
  <w:style w:type="character" w:customStyle="1" w:styleId="Heading5Char">
    <w:name w:val="Heading 5 Char"/>
    <w:aliases w:val="H5 Char,h5 Char,5 Char,H5-Heading 5 Char,Heading5 Char,l5 Char,heading5 Char"/>
    <w:link w:val="Heading5"/>
    <w:rsid w:val="005C310B"/>
    <w:rPr>
      <w:rFonts w:ascii="Arial" w:hAnsi="Arial"/>
      <w:sz w:val="22"/>
    </w:rPr>
  </w:style>
  <w:style w:type="character" w:customStyle="1" w:styleId="Heading6Char">
    <w:name w:val="Heading 6 Char"/>
    <w:link w:val="Heading6"/>
    <w:rsid w:val="005C310B"/>
    <w:rPr>
      <w:rFonts w:ascii="Arial" w:hAnsi="Arial"/>
    </w:rPr>
  </w:style>
  <w:style w:type="character" w:customStyle="1" w:styleId="Heading7Char">
    <w:name w:val="Heading 7 Char"/>
    <w:link w:val="Heading7"/>
    <w:rsid w:val="005C310B"/>
    <w:rPr>
      <w:rFonts w:ascii="Arial" w:hAnsi="Arial"/>
    </w:rPr>
  </w:style>
  <w:style w:type="character" w:customStyle="1" w:styleId="Heading8Char">
    <w:name w:val="Heading 8 Char"/>
    <w:link w:val="Heading8"/>
    <w:rsid w:val="005C310B"/>
    <w:rPr>
      <w:rFonts w:ascii="Arial" w:hAnsi="Arial"/>
      <w:sz w:val="36"/>
    </w:rPr>
  </w:style>
  <w:style w:type="character" w:customStyle="1" w:styleId="Heading9Char">
    <w:name w:val="Heading 9 Char"/>
    <w:link w:val="Heading9"/>
    <w:rsid w:val="005C310B"/>
    <w:rPr>
      <w:rFonts w:ascii="Arial"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7D34FE"/>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7D34FE"/>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Normal"/>
    <w:rsid w:val="007D34FE"/>
    <w:pPr>
      <w:ind w:left="72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7D34FE"/>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qFormat/>
    <w:rsid w:val="007D34FE"/>
    <w:pPr>
      <w:keepLines/>
      <w:ind w:left="1135" w:hanging="851"/>
    </w:pPr>
  </w:style>
  <w:style w:type="character" w:customStyle="1" w:styleId="NOChar2">
    <w:name w:val="NO Char2"/>
    <w:link w:val="NO"/>
    <w:locked/>
    <w:rsid w:val="005C310B"/>
  </w:style>
  <w:style w:type="paragraph" w:customStyle="1" w:styleId="PL">
    <w:name w:val="PL"/>
    <w:link w:val="PLChar"/>
    <w:qFormat/>
    <w:rsid w:val="007D3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5C310B"/>
    <w:rPr>
      <w:rFonts w:ascii="Courier New" w:hAnsi="Courier New"/>
      <w:sz w:val="16"/>
    </w:rPr>
  </w:style>
  <w:style w:type="paragraph" w:customStyle="1" w:styleId="TAR">
    <w:name w:val="TAR"/>
    <w:basedOn w:val="TAL"/>
    <w:rsid w:val="007D34FE"/>
    <w:pPr>
      <w:jc w:val="right"/>
    </w:pPr>
  </w:style>
  <w:style w:type="paragraph" w:customStyle="1" w:styleId="TAL">
    <w:name w:val="TAL"/>
    <w:basedOn w:val="Normal"/>
    <w:link w:val="TALZchn"/>
    <w:qFormat/>
    <w:rsid w:val="007D34FE"/>
    <w:pPr>
      <w:keepNext/>
      <w:keepLines/>
      <w:spacing w:after="0"/>
    </w:pPr>
    <w:rPr>
      <w:rFonts w:ascii="Arial" w:hAnsi="Arial"/>
      <w:sz w:val="18"/>
    </w:rPr>
  </w:style>
  <w:style w:type="character" w:customStyle="1" w:styleId="TALZchn">
    <w:name w:val="TAL Zchn"/>
    <w:link w:val="TAL"/>
    <w:rsid w:val="005C310B"/>
    <w:rPr>
      <w:rFonts w:ascii="Arial" w:hAnsi="Arial"/>
      <w:sz w:val="18"/>
    </w:rPr>
  </w:style>
  <w:style w:type="paragraph" w:customStyle="1" w:styleId="TAH">
    <w:name w:val="TAH"/>
    <w:basedOn w:val="TAC"/>
    <w:link w:val="TAHChar"/>
    <w:rsid w:val="007D34FE"/>
    <w:rPr>
      <w:b/>
    </w:rPr>
  </w:style>
  <w:style w:type="paragraph" w:customStyle="1" w:styleId="TAC">
    <w:name w:val="TAC"/>
    <w:basedOn w:val="TAL"/>
    <w:link w:val="TACChar"/>
    <w:rsid w:val="007D34FE"/>
    <w:pPr>
      <w:jc w:val="center"/>
    </w:pPr>
  </w:style>
  <w:style w:type="character" w:customStyle="1" w:styleId="TACChar">
    <w:name w:val="TAC Char"/>
    <w:link w:val="TAC"/>
    <w:rsid w:val="005C310B"/>
    <w:rPr>
      <w:rFonts w:ascii="Arial" w:hAnsi="Arial"/>
      <w:sz w:val="18"/>
    </w:rPr>
  </w:style>
  <w:style w:type="character" w:customStyle="1" w:styleId="TAHChar">
    <w:name w:val="TAH Char"/>
    <w:link w:val="TAH"/>
    <w:rsid w:val="005C310B"/>
    <w:rPr>
      <w:rFonts w:ascii="Arial"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qFormat/>
    <w:rsid w:val="007D34FE"/>
    <w:pPr>
      <w:keepLines/>
      <w:ind w:left="1702" w:hanging="1418"/>
    </w:pPr>
  </w:style>
  <w:style w:type="character" w:customStyle="1" w:styleId="EXChar">
    <w:name w:val="EX Char"/>
    <w:link w:val="EX"/>
    <w:locked/>
    <w:rsid w:val="005C310B"/>
  </w:style>
  <w:style w:type="paragraph" w:customStyle="1" w:styleId="FP">
    <w:name w:val="FP"/>
    <w:basedOn w:val="Normal"/>
    <w:rsid w:val="007D34FE"/>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qFormat/>
    <w:rsid w:val="007D34FE"/>
    <w:pPr>
      <w:spacing w:after="0"/>
    </w:pPr>
  </w:style>
  <w:style w:type="paragraph" w:customStyle="1" w:styleId="B1">
    <w:name w:val="B1"/>
    <w:basedOn w:val="List"/>
    <w:link w:val="B1Char2"/>
    <w:qFormat/>
    <w:rsid w:val="007D34FE"/>
    <w:pPr>
      <w:ind w:left="568" w:hanging="284"/>
      <w:contextualSpacing w:val="0"/>
    </w:pPr>
  </w:style>
  <w:style w:type="character" w:customStyle="1" w:styleId="B1Char2">
    <w:name w:val="B1 Char2"/>
    <w:link w:val="B1"/>
    <w:rsid w:val="005C310B"/>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7D34FE"/>
    <w:rPr>
      <w:color w:val="FF0000"/>
    </w:rPr>
  </w:style>
  <w:style w:type="character" w:customStyle="1" w:styleId="EditorsNoteChar">
    <w:name w:val="Editor's Note Char"/>
    <w:aliases w:val="EN Char"/>
    <w:link w:val="EditorsNote"/>
    <w:rsid w:val="005C310B"/>
    <w:rPr>
      <w:color w:val="FF0000"/>
    </w:rPr>
  </w:style>
  <w:style w:type="paragraph" w:customStyle="1" w:styleId="TH">
    <w:name w:val="TH"/>
    <w:basedOn w:val="Normal"/>
    <w:link w:val="THChar"/>
    <w:qFormat/>
    <w:rsid w:val="007D34FE"/>
    <w:pPr>
      <w:keepNext/>
      <w:keepLines/>
      <w:spacing w:before="60"/>
      <w:jc w:val="center"/>
    </w:pPr>
    <w:rPr>
      <w:rFonts w:ascii="Arial" w:hAnsi="Arial"/>
      <w:b/>
    </w:rPr>
  </w:style>
  <w:style w:type="character" w:customStyle="1" w:styleId="THChar">
    <w:name w:val="TH Char"/>
    <w:link w:val="TH"/>
    <w:qFormat/>
    <w:locked/>
    <w:rsid w:val="005C310B"/>
    <w:rPr>
      <w:rFonts w:ascii="Arial" w:hAnsi="Arial"/>
      <w:b/>
    </w:rPr>
  </w:style>
  <w:style w:type="paragraph" w:customStyle="1" w:styleId="ZA">
    <w:name w:val="ZA"/>
    <w:rsid w:val="007D34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D34F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D34F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D34F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D34FE"/>
    <w:pPr>
      <w:ind w:left="851" w:hanging="851"/>
    </w:pPr>
  </w:style>
  <w:style w:type="character" w:customStyle="1" w:styleId="TANChar">
    <w:name w:val="TAN Char"/>
    <w:link w:val="TAN"/>
    <w:rsid w:val="005C310B"/>
    <w:rPr>
      <w:rFonts w:ascii="Arial" w:hAnsi="Arial"/>
      <w:sz w:val="18"/>
    </w:rPr>
  </w:style>
  <w:style w:type="paragraph" w:styleId="List3">
    <w:name w:val="List 3"/>
    <w:basedOn w:val="Normal"/>
    <w:rsid w:val="007D34FE"/>
    <w:pPr>
      <w:ind w:left="1080" w:hanging="360"/>
      <w:contextualSpacing/>
    </w:pPr>
  </w:style>
  <w:style w:type="paragraph" w:customStyle="1" w:styleId="TF">
    <w:name w:val="TF"/>
    <w:basedOn w:val="TH"/>
    <w:link w:val="TFChar"/>
    <w:qFormat/>
    <w:rsid w:val="007D34FE"/>
    <w:pPr>
      <w:keepNext w:val="0"/>
      <w:spacing w:before="0" w:after="240"/>
    </w:pPr>
  </w:style>
  <w:style w:type="character" w:customStyle="1" w:styleId="TFChar">
    <w:name w:val="TF Char"/>
    <w:link w:val="TF"/>
    <w:qFormat/>
    <w:locked/>
    <w:rsid w:val="005C310B"/>
    <w:rPr>
      <w:rFonts w:ascii="Arial" w:hAnsi="Arial"/>
      <w:b/>
    </w:rPr>
  </w:style>
  <w:style w:type="paragraph" w:styleId="List4">
    <w:name w:val="List 4"/>
    <w:basedOn w:val="Normal"/>
    <w:rsid w:val="007D34FE"/>
    <w:pPr>
      <w:ind w:left="1440" w:hanging="360"/>
      <w:contextualSpacing/>
    </w:pPr>
  </w:style>
  <w:style w:type="paragraph" w:customStyle="1" w:styleId="B2">
    <w:name w:val="B2"/>
    <w:basedOn w:val="List2"/>
    <w:link w:val="B2Char"/>
    <w:qFormat/>
    <w:rsid w:val="007D34FE"/>
    <w:pPr>
      <w:ind w:left="851" w:hanging="284"/>
      <w:contextualSpacing w:val="0"/>
    </w:pPr>
  </w:style>
  <w:style w:type="character" w:customStyle="1" w:styleId="B2Char">
    <w:name w:val="B2 Char"/>
    <w:link w:val="B2"/>
    <w:qFormat/>
    <w:rsid w:val="005C310B"/>
  </w:style>
  <w:style w:type="paragraph" w:customStyle="1" w:styleId="B3">
    <w:name w:val="B3"/>
    <w:basedOn w:val="List3"/>
    <w:link w:val="B3Char"/>
    <w:qFormat/>
    <w:rsid w:val="007D34FE"/>
    <w:pPr>
      <w:ind w:left="1135" w:hanging="284"/>
      <w:contextualSpacing w:val="0"/>
    </w:pPr>
  </w:style>
  <w:style w:type="character" w:customStyle="1" w:styleId="B3Char">
    <w:name w:val="B3 Char"/>
    <w:link w:val="B3"/>
    <w:qFormat/>
    <w:rsid w:val="005C310B"/>
  </w:style>
  <w:style w:type="paragraph" w:customStyle="1" w:styleId="B4">
    <w:name w:val="B4"/>
    <w:basedOn w:val="List4"/>
    <w:qFormat/>
    <w:rsid w:val="007D34FE"/>
    <w:pPr>
      <w:ind w:left="1418" w:hanging="284"/>
      <w:contextualSpacing w:val="0"/>
    </w:pPr>
  </w:style>
  <w:style w:type="paragraph" w:customStyle="1" w:styleId="B5">
    <w:name w:val="B5"/>
    <w:basedOn w:val="List5"/>
    <w:rsid w:val="007D34FE"/>
    <w:pPr>
      <w:ind w:left="1702" w:hanging="284"/>
      <w:contextualSpacing w:val="0"/>
    </w:pPr>
  </w:style>
  <w:style w:type="paragraph" w:styleId="List5">
    <w:name w:val="List 5"/>
    <w:basedOn w:val="Normal"/>
    <w:rsid w:val="007D34FE"/>
    <w:pPr>
      <w:ind w:left="1800" w:hanging="360"/>
      <w:contextualSpacing/>
    </w:pPr>
  </w:style>
  <w:style w:type="paragraph" w:customStyle="1" w:styleId="ZV">
    <w:name w:val="ZV"/>
    <w:basedOn w:val="ZU"/>
    <w:rsid w:val="007D34FE"/>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7D34FE"/>
    <w:pPr>
      <w:keepLines/>
      <w:tabs>
        <w:tab w:val="center" w:pos="4536"/>
        <w:tab w:val="right" w:pos="9072"/>
      </w:tabs>
    </w:p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7D34FE"/>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7D34FE"/>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F">
    <w:name w:val="NF"/>
    <w:basedOn w:val="NO"/>
    <w:rsid w:val="007D34FE"/>
    <w:pPr>
      <w:keepNext/>
      <w:spacing w:after="0"/>
    </w:pPr>
    <w:rPr>
      <w:rFonts w:ascii="Arial" w:hAnsi="Arial"/>
      <w:sz w:val="18"/>
    </w:rPr>
  </w:style>
  <w:style w:type="paragraph" w:customStyle="1" w:styleId="NW">
    <w:name w:val="NW"/>
    <w:basedOn w:val="NO"/>
    <w:rsid w:val="007D34FE"/>
    <w:pPr>
      <w:spacing w:after="0"/>
    </w:pPr>
  </w:style>
  <w:style w:type="paragraph" w:styleId="TOC9">
    <w:name w:val="toc 9"/>
    <w:basedOn w:val="Normal"/>
    <w:next w:val="Normal"/>
    <w:uiPriority w:val="39"/>
    <w:unhideWhenUsed/>
    <w:rsid w:val="00E04758"/>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basedOn w:val="Normal"/>
    <w:link w:val="HeaderChar"/>
    <w:rsid w:val="00C15C28"/>
    <w:pPr>
      <w:tabs>
        <w:tab w:val="center" w:pos="4513"/>
        <w:tab w:val="right" w:pos="9026"/>
      </w:tabs>
      <w:spacing w:after="0"/>
    </w:pPr>
  </w:style>
  <w:style w:type="character" w:customStyle="1" w:styleId="HeaderChar">
    <w:name w:val="Header Char"/>
    <w:aliases w:val="header odd Char"/>
    <w:basedOn w:val="DefaultParagraphFont"/>
    <w:link w:val="Header"/>
    <w:rsid w:val="00C15C28"/>
  </w:style>
  <w:style w:type="paragraph" w:styleId="Footer">
    <w:name w:val="footer"/>
    <w:basedOn w:val="Normal"/>
    <w:link w:val="FooterChar"/>
    <w:rsid w:val="00C15C28"/>
    <w:pPr>
      <w:tabs>
        <w:tab w:val="center" w:pos="4513"/>
        <w:tab w:val="right" w:pos="9026"/>
      </w:tabs>
      <w:spacing w:after="0"/>
    </w:pPr>
  </w:style>
  <w:style w:type="character" w:customStyle="1" w:styleId="FooterChar">
    <w:name w:val="Footer Char"/>
    <w:basedOn w:val="DefaultParagraphFont"/>
    <w:link w:val="Footer"/>
    <w:rsid w:val="00C15C28"/>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1B6B5F"/>
    <w:pPr>
      <w:spacing w:after="0"/>
    </w:pPr>
  </w:style>
  <w:style w:type="character" w:customStyle="1" w:styleId="FootnoteTextChar">
    <w:name w:val="Footnote Text Char"/>
    <w:basedOn w:val="DefaultParagraphFont"/>
    <w:link w:val="FootnoteText"/>
    <w:rsid w:val="001B6B5F"/>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next w:val="Normal"/>
    <w:rsid w:val="001B6B5F"/>
    <w:pPr>
      <w:spacing w:after="0"/>
      <w:ind w:left="200" w:hanging="200"/>
    </w:pPr>
  </w:style>
  <w:style w:type="paragraph" w:styleId="Index2">
    <w:name w:val="index 2"/>
    <w:basedOn w:val="Normal"/>
    <w:next w:val="Normal"/>
    <w:rsid w:val="001B6B5F"/>
    <w:pPr>
      <w:spacing w:after="0"/>
      <w:ind w:left="400" w:hanging="200"/>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Normal"/>
    <w:rsid w:val="001B6B5F"/>
    <w:pPr>
      <w:numPr>
        <w:numId w:val="5"/>
      </w:numPr>
      <w:contextualSpacing/>
    </w:pPr>
  </w:style>
  <w:style w:type="paragraph" w:styleId="ListBullet2">
    <w:name w:val="List Bullet 2"/>
    <w:basedOn w:val="Normal"/>
    <w:rsid w:val="001B6B5F"/>
    <w:pPr>
      <w:numPr>
        <w:numId w:val="7"/>
      </w:numPr>
      <w:contextualSpacing/>
    </w:pPr>
  </w:style>
  <w:style w:type="paragraph" w:styleId="ListBullet3">
    <w:name w:val="List Bullet 3"/>
    <w:basedOn w:val="Normal"/>
    <w:rsid w:val="001B6B5F"/>
    <w:pPr>
      <w:numPr>
        <w:numId w:val="8"/>
      </w:numPr>
      <w:contextualSpacing/>
    </w:pPr>
  </w:style>
  <w:style w:type="paragraph" w:styleId="ListBullet4">
    <w:name w:val="List Bullet 4"/>
    <w:basedOn w:val="Normal"/>
    <w:rsid w:val="001B6B5F"/>
    <w:pPr>
      <w:numPr>
        <w:numId w:val="9"/>
      </w:numPr>
      <w:contextualSpacing/>
    </w:pPr>
  </w:style>
  <w:style w:type="paragraph" w:styleId="ListBullet5">
    <w:name w:val="List Bullet 5"/>
    <w:basedOn w:val="Normal"/>
    <w:rsid w:val="001B6B5F"/>
    <w:pPr>
      <w:numPr>
        <w:numId w:val="10"/>
      </w:numPr>
      <w:contextualSpacing/>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Normal"/>
    <w:rsid w:val="001B6B5F"/>
    <w:pPr>
      <w:numPr>
        <w:numId w:val="6"/>
      </w:numPr>
      <w:contextualSpacing/>
    </w:pPr>
  </w:style>
  <w:style w:type="paragraph" w:styleId="ListNumber2">
    <w:name w:val="List Number 2"/>
    <w:basedOn w:val="Normal"/>
    <w:rsid w:val="001B6B5F"/>
    <w:pPr>
      <w:numPr>
        <w:numId w:val="11"/>
      </w:numPr>
      <w:contextualSpacing/>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0C0C94"/>
    <w:pPr>
      <w:framePr w:hRule="auto" w:wrap="notBeside" w:y="852"/>
      <w:overflowPunct/>
      <w:autoSpaceDE/>
      <w:autoSpaceDN/>
      <w:adjustRightInd/>
      <w:textAlignment w:val="auto"/>
    </w:pPr>
    <w:rPr>
      <w:i w:val="0"/>
      <w:sz w:val="40"/>
      <w:lang w:eastAsia="en-US"/>
    </w:rPr>
  </w:style>
  <w:style w:type="character" w:customStyle="1" w:styleId="gmail-msoins">
    <w:name w:val="gmail-msoins"/>
    <w:basedOn w:val="DefaultParagraphFont"/>
    <w:rsid w:val="00B05B70"/>
  </w:style>
  <w:style w:type="paragraph" w:customStyle="1" w:styleId="ZH">
    <w:name w:val="ZH"/>
    <w:rsid w:val="00AF28EE"/>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rsid w:val="00AF28EE"/>
    <w:rPr>
      <w:b/>
      <w:position w:val="6"/>
      <w:sz w:val="16"/>
    </w:rPr>
  </w:style>
  <w:style w:type="paragraph" w:customStyle="1" w:styleId="ZD">
    <w:name w:val="ZD"/>
    <w:rsid w:val="00AF28EE"/>
    <w:pPr>
      <w:framePr w:wrap="notBeside" w:vAnchor="page" w:hAnchor="margin" w:y="15764"/>
      <w:widowControl w:val="0"/>
    </w:pPr>
    <w:rPr>
      <w:rFonts w:ascii="Arial" w:eastAsiaTheme="minorEastAsia" w:hAnsi="Arial"/>
      <w:noProof/>
      <w:sz w:val="32"/>
      <w:lang w:eastAsia="en-US"/>
    </w:rPr>
  </w:style>
  <w:style w:type="paragraph" w:customStyle="1" w:styleId="ZG">
    <w:name w:val="ZG"/>
    <w:rsid w:val="00AF28EE"/>
    <w:pPr>
      <w:framePr w:wrap="notBeside" w:vAnchor="page" w:hAnchor="margin" w:xAlign="right" w:y="6805"/>
      <w:widowControl w:val="0"/>
      <w:jc w:val="right"/>
    </w:pPr>
    <w:rPr>
      <w:rFonts w:ascii="Arial" w:eastAsiaTheme="minorEastAsia" w:hAnsi="Arial"/>
      <w:noProof/>
      <w:lang w:eastAsia="en-US"/>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82084430">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72704708">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37538577">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w3.org/2009/xmlenc11" TargetMode="External"/><Relationship Id="rId18" Type="http://schemas.openxmlformats.org/officeDocument/2006/relationships/hyperlink" Target="sip:" TargetMode="External"/><Relationship Id="rId26" Type="http://schemas.openxmlformats.org/officeDocument/2006/relationships/image" Target="media/image6.emf"/><Relationship Id="rId3" Type="http://schemas.openxmlformats.org/officeDocument/2006/relationships/numbering" Target="numbering.xml"/><Relationship Id="rId21" Type="http://schemas.openxmlformats.org/officeDocument/2006/relationships/oleObject" Target="embeddings/Microsoft_Visio_2003-2010_Drawing.vsd"/><Relationship Id="rId34"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package" Target="embeddings/Microsoft_Visio_Drawing1.vsdx"/><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5.emf"/><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s://portal.3gpp.org/ngppapp/CreateTdoc.aspx?mode=view&amp;contributionUid=CP-230241" TargetMode="External"/><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hyperlink" Target="http://www.w3.org/TR/xmldsig-core" TargetMode="External"/><Relationship Id="rId28" Type="http://schemas.openxmlformats.org/officeDocument/2006/relationships/hyperlink" Target="http://www.w3.org/2001/04/xmlenc" TargetMode="External"/><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hyperlink" Target="http://www.w3.org/TR/xmldsig-core" TargetMode="External"/><Relationship Id="rId27" Type="http://schemas.openxmlformats.org/officeDocument/2006/relationships/oleObject" Target="embeddings/Microsoft_Visio_2003-2010_Drawing1.vsd"/><Relationship Id="rId30" Type="http://schemas.openxmlformats.org/officeDocument/2006/relationships/hyperlink" Target="http://www.w3.org/2001/04/xmlenc" TargetMode="External"/><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48</TotalTime>
  <Pages>647</Pages>
  <Words>312394</Words>
  <Characters>1780649</Characters>
  <Application>Microsoft Office Word</Application>
  <DocSecurity>0</DocSecurity>
  <Lines>14838</Lines>
  <Paragraphs>4177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2088866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47</cp:revision>
  <cp:lastPrinted>2019-02-25T14:05:00Z</cp:lastPrinted>
  <dcterms:created xsi:type="dcterms:W3CDTF">2025-06-26T10:35:00Z</dcterms:created>
  <dcterms:modified xsi:type="dcterms:W3CDTF">2026-01-07T21:26:00Z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