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AD1A91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772351">
              <w:rPr>
                <w:rFonts w:hint="eastAsia"/>
                <w:lang w:eastAsia="zh-CN"/>
              </w:rPr>
              <w:t>20</w:t>
            </w:r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772351">
              <w:rPr>
                <w:rFonts w:hint="eastAsia"/>
                <w:sz w:val="32"/>
                <w:lang w:eastAsia="zh-CN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B6F6BD7" w14:textId="77777777" w:rsidR="00DD065E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lang w:val="en-US"/>
        </w:rPr>
        <w:fldChar w:fldCharType="begin" w:fldLock="1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DD065E">
        <w:rPr>
          <w:noProof/>
        </w:rPr>
        <w:t>Foreword</w:t>
      </w:r>
      <w:r w:rsidR="00DD065E">
        <w:rPr>
          <w:noProof/>
        </w:rPr>
        <w:tab/>
        <w:t>119</w:t>
      </w:r>
    </w:p>
    <w:p w14:paraId="6C88D35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5820D8A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7F25022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49D020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506C7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6D1990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8DA5E0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3C55B20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3E9B3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63EFC7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00CC3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351941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24FA329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2D72AF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23B20A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0432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2BFF6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7F6B3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4FBA5B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3B51C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4BD068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547F4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046AF9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170208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441D6F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384C32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2A37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14A4F9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1810E1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5AA501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072E72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1BE7DE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294C72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74C446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8D9C0AF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44C1CA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973EB3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4F138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3A8853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1AF93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66921D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0E8BBA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217C78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3F2CDB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36E074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5BE182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755A3C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</w:t>
      </w:r>
      <w:r w:rsidRPr="00CA6C8F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21C94B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42732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6820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558B15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53C27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678CDD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220D40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71637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0FB3E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0352D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1D138A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11C508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4EE411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1E6D5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311D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3E127DB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666D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166</w:t>
      </w:r>
    </w:p>
    <w:p w14:paraId="0B2D4C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166</w:t>
      </w:r>
    </w:p>
    <w:p w14:paraId="63E67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1B004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73A4B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0739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3D5F0A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21CD3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26D752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2D7A9A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537B3F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172</w:t>
      </w:r>
    </w:p>
    <w:p w14:paraId="3A4751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172</w:t>
      </w:r>
    </w:p>
    <w:p w14:paraId="5D20B4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4AABBE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39B7B3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576C2E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6C334C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071675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03A08A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0E2F9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5E9A0D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6FC28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22982F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436C63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302DC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184</w:t>
      </w:r>
    </w:p>
    <w:p w14:paraId="66F40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B308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50339F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78BEE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7E50C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7BBE7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5404AD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5273C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FACA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5E0421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5F95F7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174506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4E163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4664C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22EEB9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3B6194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2984D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691456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4C394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4C7E5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24F60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DA284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2EAFB0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25075C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26647D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782AA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18496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523FF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7AB664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424809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60AA6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04FC56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F988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7A9E4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24A736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3DF1B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7C3372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5CB06A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212</w:t>
      </w:r>
    </w:p>
    <w:p w14:paraId="76F209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213</w:t>
      </w:r>
    </w:p>
    <w:p w14:paraId="3E565C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121D4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08CC8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29C2B4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2D8DF9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3A9FD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22425D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671A21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</w:t>
      </w:r>
      <w:r w:rsidRPr="00CA6C8F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</w:t>
      </w:r>
      <w:r w:rsidRPr="00CA6C8F">
        <w:rPr>
          <w:rFonts w:eastAsia="DengXian"/>
          <w:noProof/>
          <w:lang w:val="en-US"/>
        </w:rPr>
        <w:t>er</w:t>
      </w:r>
      <w:r w:rsidRPr="00CA6C8F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7096DF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05028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463ED0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72E402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30336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3FA69B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5B291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5E812F8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1D0830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E4985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45815F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0F40F6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4A44EB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511E6D9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175F90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224</w:t>
      </w:r>
    </w:p>
    <w:p w14:paraId="482CCE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224</w:t>
      </w:r>
    </w:p>
    <w:p w14:paraId="79F6E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0F925F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7D563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FC007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34DAE94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4D33BF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55439D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E07B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817A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2F39E6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5B48F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18E6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53D4AC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20EAB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68D3E8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2484F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1B242A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55870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37C267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37F91F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6B4190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D4AEE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4EA16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20C5C8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5EA13B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6A6F24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44C5A7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6DB262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6F7C2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0A228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6AD1E1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10D06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27452A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386A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0D66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3D53C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29935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5A9ED4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1A3E3F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6116E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47DEF3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4F3C3D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55187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684822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482C9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8873B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27011A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706A1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FF5D5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051CC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3C513D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13BC40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3811D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E8DCD5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410B7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7027C2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404D10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678FD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142B7E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63A550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7FE29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C9AF2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6F5A4D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65BE0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3DC130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378189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7F724B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5EBDA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2C9DC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3BA2103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5355B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19C795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18D136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D1219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A564E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4C121A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D8F6EF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CA6C8F">
        <w:rPr>
          <w:noProof/>
          <w:lang w:val="fr-FR"/>
        </w:rPr>
        <w:t>5.4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CA6C8F">
        <w:rPr>
          <w:noProof/>
          <w:lang w:val="fr-FR"/>
        </w:rPr>
        <w:t>Inactive Mode CA/DC Measurements</w:t>
      </w:r>
      <w:r w:rsidRPr="00950437">
        <w:rPr>
          <w:noProof/>
          <w:lang w:val="fr-FR"/>
        </w:rPr>
        <w:tab/>
        <w:t>246</w:t>
      </w:r>
    </w:p>
    <w:p w14:paraId="32A040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50437"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50437">
        <w:rPr>
          <w:noProof/>
          <w:lang w:eastAsia="ko-KR"/>
        </w:rPr>
        <w:t>Introduction</w:t>
      </w:r>
      <w:r>
        <w:rPr>
          <w:noProof/>
        </w:rPr>
        <w:tab/>
        <w:t>246</w:t>
      </w:r>
    </w:p>
    <w:p w14:paraId="48E7F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246</w:t>
      </w:r>
    </w:p>
    <w:p w14:paraId="05F9B8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581D24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710B02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E5F42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3773E9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74C30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79B21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3FCE50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68F18E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16067A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118C4E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4EA0E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0D756F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6D4346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48FD6D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D6BBF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6997B4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BF0F1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655FD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292710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5AB605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140183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2D9C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05D39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229F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654EA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16B9C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6FB90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753ED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59C4CB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6DCEC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30B0E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0D0A36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5BD9F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5067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732C3B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02F331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46D04E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4051544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0B1BED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9707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BB32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29EC1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F8058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39C6C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A5061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18A75A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75738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181D2FC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32BFA2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7CD404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263</w:t>
      </w:r>
    </w:p>
    <w:p w14:paraId="6CAF5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DDF4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1AF3B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13432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123C6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31849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78DD0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936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7FFBA3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73BCE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1FD7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2E7DE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453F8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546DC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267</w:t>
      </w:r>
    </w:p>
    <w:p w14:paraId="12EB7D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6F4AC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22B617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3EA6B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1BFC8D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42CF2C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20E7E8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7BD60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DADCB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DAPS Handover</w:t>
      </w:r>
      <w:r>
        <w:rPr>
          <w:noProof/>
        </w:rPr>
        <w:tab/>
        <w:t>269</w:t>
      </w:r>
    </w:p>
    <w:p w14:paraId="6F5A7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7B91F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2AF461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C5FDC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04A5D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8FC58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33D29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31FB2E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0C24D4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7BE87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2173C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Conditional Handover</w:t>
      </w:r>
      <w:r>
        <w:rPr>
          <w:noProof/>
        </w:rPr>
        <w:tab/>
        <w:t>274</w:t>
      </w:r>
    </w:p>
    <w:p w14:paraId="71C7DE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1BB667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3FB996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4DC2AF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40E351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6BBFC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37FA8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0EA61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AA2E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35790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with PSCell</w:t>
      </w:r>
      <w:r>
        <w:rPr>
          <w:noProof/>
        </w:rPr>
        <w:tab/>
        <w:t>277</w:t>
      </w:r>
    </w:p>
    <w:p w14:paraId="7F8117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166FC5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5909A8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6284F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33DD9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6BBD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3FE198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4CAF7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02E4DB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20C5A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58BE85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0180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55E10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356660C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</w:t>
      </w:r>
      <w:r w:rsidRPr="00CA6C8F">
        <w:rPr>
          <w:noProof/>
          <w:color w:val="000000" w:themeColor="text1"/>
          <w:lang w:val="fi-FI"/>
        </w:rPr>
        <w:t>.1A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339AD9B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color w:val="000000" w:themeColor="text1"/>
          <w:lang w:val="fi-FI" w:eastAsia="ko-KR"/>
        </w:rPr>
        <w:t>6.1A.1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 w:eastAsia="ko-KR"/>
        </w:rPr>
        <w:t>Void</w:t>
      </w:r>
      <w:r w:rsidRPr="00950437">
        <w:rPr>
          <w:noProof/>
          <w:lang w:val="nl-NL"/>
        </w:rPr>
        <w:tab/>
        <w:t>283</w:t>
      </w:r>
    </w:p>
    <w:p w14:paraId="569F99F2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43E1CFE6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da-DK"/>
        </w:rPr>
        <w:t>6.1A.1.2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da-DK"/>
        </w:rPr>
        <w:t>Void</w:t>
      </w:r>
      <w:r w:rsidRPr="00950437">
        <w:rPr>
          <w:noProof/>
          <w:lang w:val="nl-NL"/>
        </w:rPr>
        <w:tab/>
        <w:t>283</w:t>
      </w:r>
    </w:p>
    <w:p w14:paraId="48F1957A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77004AE0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614560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283</w:t>
      </w:r>
    </w:p>
    <w:p w14:paraId="3D8A27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283</w:t>
      </w:r>
    </w:p>
    <w:p w14:paraId="7828B8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4D2DB3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6D3B7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1DB4E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</w:rPr>
        <w:t>Interruption time</w:t>
      </w:r>
      <w:r>
        <w:rPr>
          <w:noProof/>
        </w:rPr>
        <w:tab/>
        <w:t>283</w:t>
      </w:r>
    </w:p>
    <w:p w14:paraId="412A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19E7DE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6F4F14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47DB5A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4527B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F8A5B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19EA02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416679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NR </w:t>
      </w:r>
      <w:r w:rsidRPr="00CA6C8F">
        <w:rPr>
          <w:noProof/>
          <w:lang w:val="en-US"/>
        </w:rPr>
        <w:t xml:space="preserve">SAN </w:t>
      </w:r>
      <w:r w:rsidRPr="00CA6C8F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34A02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93F9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3797A3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F6BB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7247A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</w:t>
      </w:r>
      <w:r w:rsidRPr="00CA6C8F">
        <w:rPr>
          <w:noProof/>
          <w:lang w:val="en-US"/>
        </w:rPr>
        <w:t xml:space="preserve"> SAN</w:t>
      </w:r>
      <w:r w:rsidRPr="00CA6C8F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288</w:t>
      </w:r>
    </w:p>
    <w:p w14:paraId="41425E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A3121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39DB6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320DFF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E0F6D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10D84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53F8940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025433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290</w:t>
      </w:r>
    </w:p>
    <w:p w14:paraId="735416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7BE049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6668CA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5D2939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119BD8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22CB7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73DCD0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946F8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294</w:t>
      </w:r>
    </w:p>
    <w:p w14:paraId="32C848D5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6.1D.2.1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NR – E-UTRAN Handover</w:t>
      </w:r>
      <w:r w:rsidRPr="00950437">
        <w:rPr>
          <w:noProof/>
          <w:lang w:val="nl-NL"/>
        </w:rPr>
        <w:tab/>
        <w:t>294</w:t>
      </w:r>
    </w:p>
    <w:p w14:paraId="489ED7C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10C934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</w:rPr>
        <w:tab/>
        <w:t>294</w:t>
      </w:r>
    </w:p>
    <w:p w14:paraId="11DCD9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294</w:t>
      </w:r>
    </w:p>
    <w:p w14:paraId="608203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294</w:t>
      </w:r>
    </w:p>
    <w:p w14:paraId="76D4E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6083F2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Re-establishment with CCA</w:t>
      </w:r>
      <w:r>
        <w:rPr>
          <w:noProof/>
        </w:rPr>
        <w:tab/>
        <w:t>296</w:t>
      </w:r>
    </w:p>
    <w:p w14:paraId="40FF06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296</w:t>
      </w:r>
    </w:p>
    <w:p w14:paraId="12AAB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296</w:t>
      </w:r>
    </w:p>
    <w:p w14:paraId="3AD47A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046AF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16E14F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298</w:t>
      </w:r>
    </w:p>
    <w:p w14:paraId="5CA26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5E0ACB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</w:t>
      </w:r>
      <w:r>
        <w:rPr>
          <w:noProof/>
        </w:rPr>
        <w:tab/>
        <w:t>299</w:t>
      </w:r>
    </w:p>
    <w:p w14:paraId="5F2467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2B333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299</w:t>
      </w:r>
    </w:p>
    <w:p w14:paraId="7FD272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477E8B1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CAB947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3D6AF37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4B0B077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0129C4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3A5901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3A0C9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4A4BAA7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3D76A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A111D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4D9690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2421A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301</w:t>
      </w:r>
    </w:p>
    <w:p w14:paraId="3B2876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1A54CF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42A0A4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27DEDC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BCF7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1BBBEB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2A90C4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0ED527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2634F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56F3EE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303</w:t>
      </w:r>
    </w:p>
    <w:p w14:paraId="671EB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303</w:t>
      </w:r>
    </w:p>
    <w:p w14:paraId="204290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34B494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0EAA90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407B934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5FCF0C3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2514CE5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2A3C74B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6C5732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684003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7AD8A0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63A11D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36F1B2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306</w:t>
      </w:r>
    </w:p>
    <w:p w14:paraId="715936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068BF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432B10F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6637AFF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167A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017E3F6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63533A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0B0364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1C226A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6F62E6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308</w:t>
      </w:r>
    </w:p>
    <w:p w14:paraId="40218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60CA37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309</w:t>
      </w:r>
    </w:p>
    <w:p w14:paraId="48B09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3A5B28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56302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119A0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5CBB0A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0E9C2D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312</w:t>
      </w:r>
    </w:p>
    <w:p w14:paraId="18898A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312</w:t>
      </w:r>
    </w:p>
    <w:p w14:paraId="6F9F6A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51C6F8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592D2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3414EE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1FC89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7027D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312</w:t>
      </w:r>
    </w:p>
    <w:p w14:paraId="44C6C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313</w:t>
      </w:r>
    </w:p>
    <w:p w14:paraId="1950F2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51811F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61982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314</w:t>
      </w:r>
    </w:p>
    <w:p w14:paraId="2536DA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314</w:t>
      </w:r>
    </w:p>
    <w:p w14:paraId="4464C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692C9C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F6C04F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E07CBA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2C1BAD0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3CCA32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33FC3D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6EDA18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3FFD6F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8B55B3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607827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7CA2E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316</w:t>
      </w:r>
    </w:p>
    <w:p w14:paraId="11DC0B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41AC60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0CECA8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6E02C32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B04C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02060A3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3CC257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06AFA8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BD18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 w:rsidRPr="00CA6C8F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50C59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47F616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6DA89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48C84A0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46CBEE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188921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5FD161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7EA0A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7454D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77156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0BD858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05CBD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784CB7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23937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5812DD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66D0F3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790EC2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4637FE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6D2BB6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410A7D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A7412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61E8954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32B42A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4C1CD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59FDE4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7C333E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54EA78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420B6C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4B5BA5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5EA57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5A27F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49CB0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0DF2C5A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35945B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78DB9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30FE3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39253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F91C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373C69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39F81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92C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B6E5C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3EC3E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39200C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D87E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0290C5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329</w:t>
      </w:r>
    </w:p>
    <w:p w14:paraId="06E93E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329</w:t>
      </w:r>
    </w:p>
    <w:p w14:paraId="3D2262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329</w:t>
      </w:r>
    </w:p>
    <w:p w14:paraId="6B28C8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330</w:t>
      </w:r>
    </w:p>
    <w:p w14:paraId="16A9D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0BBD2A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</w:t>
      </w:r>
      <w:r w:rsidRPr="00CA6C8F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331</w:t>
      </w:r>
    </w:p>
    <w:p w14:paraId="731A60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331</w:t>
      </w:r>
    </w:p>
    <w:p w14:paraId="55F3DB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332</w:t>
      </w:r>
    </w:p>
    <w:p w14:paraId="0749B2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332</w:t>
      </w:r>
    </w:p>
    <w:p w14:paraId="31556FB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333</w:t>
      </w:r>
    </w:p>
    <w:p w14:paraId="35AAF0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333</w:t>
      </w:r>
    </w:p>
    <w:p w14:paraId="79E7D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333</w:t>
      </w:r>
    </w:p>
    <w:p w14:paraId="4D9D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334</w:t>
      </w:r>
    </w:p>
    <w:p w14:paraId="32C502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AFC23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335</w:t>
      </w:r>
    </w:p>
    <w:p w14:paraId="45D802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336</w:t>
      </w:r>
    </w:p>
    <w:p w14:paraId="0AD69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336</w:t>
      </w:r>
    </w:p>
    <w:p w14:paraId="654E6B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336</w:t>
      </w:r>
    </w:p>
    <w:p w14:paraId="0C79BA6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34F01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79681A9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29D0C6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966BB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05416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852CE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5BC3C98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11666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3673A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3A377B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7D7953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27421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2C247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F1AEC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16E87C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6FF460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D2C8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DAF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0DF3FC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643315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6BF72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49892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2EF8DC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1C1F6E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CEA0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3893BC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16A14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43ABCD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30F898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4C05D6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6F55D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5E13AE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40F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46CAE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717699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6DEDD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57E5F2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2B92D0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3A57F3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5B1D229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7C4EA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285F3C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68B281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30CFD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446CB3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19351D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25C35A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526AC4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650C23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1DCBB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2AEAF8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350B3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1A0D55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0C91F2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561CD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2B7E5D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9D9C8D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22FACF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F825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6CBD56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A82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6C08C5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278F17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775FD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48B6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32CF3F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53B779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0B015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3E398A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4083A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16B979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4873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3194CBC4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Interruption</w:t>
      </w:r>
      <w:r w:rsidRPr="00950437">
        <w:rPr>
          <w:noProof/>
          <w:lang w:val="fr-FR"/>
        </w:rPr>
        <w:tab/>
        <w:t>378</w:t>
      </w:r>
    </w:p>
    <w:p w14:paraId="3459DB6C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EN-DC Interruption</w:t>
      </w:r>
      <w:r w:rsidRPr="00950437">
        <w:rPr>
          <w:noProof/>
          <w:lang w:val="fr-FR"/>
        </w:rPr>
        <w:tab/>
        <w:t>378</w:t>
      </w:r>
    </w:p>
    <w:p w14:paraId="7643811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378</w:t>
      </w:r>
    </w:p>
    <w:p w14:paraId="16BB6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EE8F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3B75BD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2EF73E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E31C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3699BA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4283677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46259C9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2BF554E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7DC7DC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77648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7D55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7EF756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1BE74B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3290996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7058CC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9A3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252088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C247D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4EE867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44D04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0665B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071B27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37CD3F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580D120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087909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267FC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0E44B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7C9EB8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70127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0EDDB2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6A1A8E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7E3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F867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6475D6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17BFF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3AC08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063D2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73330A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082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7A086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2FAB2B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54AC7E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7870B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16D3ED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5B4BB5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028C17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537FC8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683ACC2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32B80C1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59B42F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708BA8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38C4BE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6EC88D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EF476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237580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6DBC6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70955ED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NE-DC Interruptions</w:t>
      </w:r>
      <w:r w:rsidRPr="00950437">
        <w:rPr>
          <w:noProof/>
          <w:lang w:val="fr-FR"/>
        </w:rPr>
        <w:tab/>
        <w:t>407</w:t>
      </w:r>
    </w:p>
    <w:p w14:paraId="2D63FCC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407</w:t>
      </w:r>
    </w:p>
    <w:p w14:paraId="6FE436D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408</w:t>
      </w:r>
    </w:p>
    <w:p w14:paraId="21183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3A144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37DC0B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0FC3D7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672867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142191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66CAAC4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083F3C1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CF014B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157A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3AC90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4DB1B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35AA3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E495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DEE8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0288A9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FE35E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415</w:t>
      </w:r>
    </w:p>
    <w:p w14:paraId="609F7F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61F1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416</w:t>
      </w:r>
    </w:p>
    <w:p w14:paraId="0E756B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49AFA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71C0C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0B408A73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NR-DC: Interruptions</w:t>
      </w:r>
      <w:r w:rsidRPr="00950437">
        <w:rPr>
          <w:noProof/>
          <w:lang w:val="fr-FR"/>
        </w:rPr>
        <w:tab/>
        <w:t>419</w:t>
      </w:r>
    </w:p>
    <w:p w14:paraId="460C06C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419</w:t>
      </w:r>
    </w:p>
    <w:p w14:paraId="566C4E64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420</w:t>
      </w:r>
    </w:p>
    <w:p w14:paraId="14082D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18BB7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BC9C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6751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422</w:t>
      </w:r>
    </w:p>
    <w:p w14:paraId="44717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4F33D5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12889E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423</w:t>
      </w:r>
    </w:p>
    <w:p w14:paraId="1E3127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5EBC13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70402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425</w:t>
      </w:r>
    </w:p>
    <w:p w14:paraId="676A9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7F5102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426</w:t>
      </w:r>
    </w:p>
    <w:p w14:paraId="61EA31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7084D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427</w:t>
      </w:r>
    </w:p>
    <w:p w14:paraId="33423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Interruptions at fast SCell activation</w:t>
      </w:r>
      <w:r>
        <w:rPr>
          <w:noProof/>
        </w:rPr>
        <w:tab/>
        <w:t>428</w:t>
      </w:r>
    </w:p>
    <w:p w14:paraId="0F1B4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24DB67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429</w:t>
      </w:r>
    </w:p>
    <w:p w14:paraId="10255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8.2.4.2.18 Interruptions during RLM</w:t>
      </w:r>
      <w:r w:rsidRPr="00CA6C8F">
        <w:rPr>
          <w:rFonts w:cs="Arial"/>
          <w:noProof/>
          <w:lang w:val="en-US"/>
        </w:rPr>
        <w:t xml:space="preserve">/BFD </w:t>
      </w:r>
      <w:r w:rsidRPr="00CA6C8F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0461F4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3CE8ED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4EE48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30529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6B3239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00CABB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430</w:t>
      </w:r>
    </w:p>
    <w:p w14:paraId="7C784A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2DD9A3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430</w:t>
      </w:r>
    </w:p>
    <w:p w14:paraId="11730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04B74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435</w:t>
      </w:r>
    </w:p>
    <w:p w14:paraId="069870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437</w:t>
      </w:r>
    </w:p>
    <w:p w14:paraId="211E16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438</w:t>
      </w:r>
    </w:p>
    <w:p w14:paraId="1A411F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442</w:t>
      </w:r>
    </w:p>
    <w:p w14:paraId="4F5236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443</w:t>
      </w:r>
    </w:p>
    <w:p w14:paraId="1FF27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444</w:t>
      </w:r>
    </w:p>
    <w:p w14:paraId="34A315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445</w:t>
      </w:r>
    </w:p>
    <w:p w14:paraId="6F6E9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3</w:t>
      </w:r>
      <w:r w:rsidRPr="00CA6C8F">
        <w:rPr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00900A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</w:t>
      </w:r>
      <w:r>
        <w:rPr>
          <w:noProof/>
        </w:rPr>
        <w:tab/>
        <w:t>450</w:t>
      </w:r>
    </w:p>
    <w:p w14:paraId="30FA7E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 with Multiple Downlink SCells</w:t>
      </w:r>
      <w:r>
        <w:rPr>
          <w:noProof/>
        </w:rPr>
        <w:tab/>
        <w:t>450</w:t>
      </w:r>
    </w:p>
    <w:p w14:paraId="14DAEC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2DA514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453</w:t>
      </w:r>
    </w:p>
    <w:p w14:paraId="3105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3DB76B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0AEB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458</w:t>
      </w:r>
    </w:p>
    <w:p w14:paraId="0961D0C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08927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762847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024E46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100447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459</w:t>
      </w:r>
    </w:p>
    <w:p w14:paraId="0F2933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A9FF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460</w:t>
      </w:r>
    </w:p>
    <w:p w14:paraId="25E93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7FD36C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CFDD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461</w:t>
      </w:r>
    </w:p>
    <w:p w14:paraId="61B936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464</w:t>
      </w:r>
    </w:p>
    <w:p w14:paraId="197E9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27AFFB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25439F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E5B1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76C9A2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307975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3E9567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471</w:t>
      </w:r>
    </w:p>
    <w:p w14:paraId="04B1A9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472</w:t>
      </w:r>
    </w:p>
    <w:p w14:paraId="2EBF2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E16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472</w:t>
      </w:r>
    </w:p>
    <w:p w14:paraId="3F452B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475</w:t>
      </w:r>
    </w:p>
    <w:p w14:paraId="5BA48E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475</w:t>
      </w:r>
    </w:p>
    <w:p w14:paraId="52EB3E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25BD24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643E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512B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479</w:t>
      </w:r>
    </w:p>
    <w:p w14:paraId="1CD884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479</w:t>
      </w:r>
    </w:p>
    <w:p w14:paraId="396AFB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582FAD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480</w:t>
      </w:r>
    </w:p>
    <w:p w14:paraId="380D8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7A4742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1ACC0A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481</w:t>
      </w:r>
    </w:p>
    <w:p w14:paraId="20B874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481</w:t>
      </w:r>
    </w:p>
    <w:p w14:paraId="5F6C6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481</w:t>
      </w:r>
    </w:p>
    <w:p w14:paraId="5CB64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482</w:t>
      </w:r>
    </w:p>
    <w:p w14:paraId="56DE3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482</w:t>
      </w:r>
    </w:p>
    <w:p w14:paraId="262D3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2F7597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482</w:t>
      </w:r>
    </w:p>
    <w:p w14:paraId="4D343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482</w:t>
      </w:r>
    </w:p>
    <w:p w14:paraId="682B607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483</w:t>
      </w:r>
    </w:p>
    <w:p w14:paraId="632149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0F0775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C3B78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07EEF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484</w:t>
      </w:r>
    </w:p>
    <w:p w14:paraId="20A4C9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486</w:t>
      </w:r>
    </w:p>
    <w:p w14:paraId="6CDB5A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486</w:t>
      </w:r>
    </w:p>
    <w:p w14:paraId="361BAC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 for L1 indication</w:t>
      </w:r>
      <w:r>
        <w:rPr>
          <w:noProof/>
        </w:rPr>
        <w:tab/>
        <w:t>486</w:t>
      </w:r>
    </w:p>
    <w:p w14:paraId="5EB4F2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candidate beam detection</w:t>
      </w:r>
      <w:r>
        <w:rPr>
          <w:noProof/>
        </w:rPr>
        <w:tab/>
        <w:t>487</w:t>
      </w:r>
    </w:p>
    <w:p w14:paraId="5EDA4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75C3C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487</w:t>
      </w:r>
    </w:p>
    <w:p w14:paraId="2881F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489</w:t>
      </w:r>
    </w:p>
    <w:p w14:paraId="1E444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490</w:t>
      </w:r>
    </w:p>
    <w:p w14:paraId="3BC657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490</w:t>
      </w:r>
    </w:p>
    <w:p w14:paraId="430679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490</w:t>
      </w:r>
    </w:p>
    <w:p w14:paraId="6A607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490</w:t>
      </w:r>
    </w:p>
    <w:p w14:paraId="111DF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490</w:t>
      </w:r>
    </w:p>
    <w:p w14:paraId="45A710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490</w:t>
      </w:r>
    </w:p>
    <w:p w14:paraId="353EA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490</w:t>
      </w:r>
    </w:p>
    <w:p w14:paraId="3FB0BD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490</w:t>
      </w:r>
    </w:p>
    <w:p w14:paraId="7A5FC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47C02C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491</w:t>
      </w:r>
    </w:p>
    <w:p w14:paraId="326D72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2BDB0C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491</w:t>
      </w:r>
    </w:p>
    <w:p w14:paraId="0D8DA4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</w:t>
      </w:r>
      <w:r>
        <w:rPr>
          <w:noProof/>
        </w:rPr>
        <w:t>B</w:t>
      </w:r>
      <w:r w:rsidRPr="00CA6C8F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0DDDEF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</w:t>
      </w:r>
      <w:r>
        <w:rPr>
          <w:noProof/>
        </w:rPr>
        <w:t>5B</w:t>
      </w:r>
      <w:r w:rsidRPr="00CA6C8F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1645B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493</w:t>
      </w:r>
    </w:p>
    <w:p w14:paraId="0C24E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494</w:t>
      </w:r>
    </w:p>
    <w:p w14:paraId="7F765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AA51E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2B81A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496</w:t>
      </w:r>
    </w:p>
    <w:p w14:paraId="275C7D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497</w:t>
      </w:r>
    </w:p>
    <w:p w14:paraId="22387D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498</w:t>
      </w:r>
    </w:p>
    <w:p w14:paraId="6C385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486A34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498</w:t>
      </w:r>
    </w:p>
    <w:p w14:paraId="2D72E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500</w:t>
      </w:r>
    </w:p>
    <w:p w14:paraId="2BA0CA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500</w:t>
      </w:r>
    </w:p>
    <w:p w14:paraId="52888B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5B4A37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493861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502</w:t>
      </w:r>
    </w:p>
    <w:p w14:paraId="130D1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503</w:t>
      </w:r>
    </w:p>
    <w:p w14:paraId="79471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503</w:t>
      </w:r>
    </w:p>
    <w:p w14:paraId="37B61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503</w:t>
      </w:r>
    </w:p>
    <w:p w14:paraId="60A10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503</w:t>
      </w:r>
    </w:p>
    <w:p w14:paraId="1D86E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504</w:t>
      </w:r>
    </w:p>
    <w:p w14:paraId="5CAB5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504</w:t>
      </w:r>
    </w:p>
    <w:p w14:paraId="33452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504</w:t>
      </w:r>
    </w:p>
    <w:p w14:paraId="7F51CD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504</w:t>
      </w:r>
    </w:p>
    <w:p w14:paraId="003813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504</w:t>
      </w:r>
    </w:p>
    <w:p w14:paraId="0247868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505</w:t>
      </w:r>
    </w:p>
    <w:p w14:paraId="0D016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A9334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505</w:t>
      </w:r>
    </w:p>
    <w:p w14:paraId="4C529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188294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648FDE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506</w:t>
      </w:r>
    </w:p>
    <w:p w14:paraId="7E45E9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507</w:t>
      </w:r>
    </w:p>
    <w:p w14:paraId="5B2AB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17657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040846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508</w:t>
      </w:r>
    </w:p>
    <w:p w14:paraId="4C7E1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509</w:t>
      </w:r>
    </w:p>
    <w:p w14:paraId="1C91AF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509</w:t>
      </w:r>
    </w:p>
    <w:p w14:paraId="1C01C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C2E7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6D5682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510</w:t>
      </w:r>
    </w:p>
    <w:p w14:paraId="2AC83B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511</w:t>
      </w:r>
    </w:p>
    <w:p w14:paraId="5EA69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82D4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3C3FFC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512</w:t>
      </w:r>
    </w:p>
    <w:p w14:paraId="7DBA1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512</w:t>
      </w:r>
    </w:p>
    <w:p w14:paraId="667314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512</w:t>
      </w:r>
    </w:p>
    <w:p w14:paraId="67F8D9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512</w:t>
      </w:r>
    </w:p>
    <w:p w14:paraId="50CBF19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513</w:t>
      </w:r>
    </w:p>
    <w:p w14:paraId="3AFF3D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513</w:t>
      </w:r>
    </w:p>
    <w:p w14:paraId="6CE8A6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513</w:t>
      </w:r>
    </w:p>
    <w:p w14:paraId="343F04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513</w:t>
      </w:r>
    </w:p>
    <w:p w14:paraId="70A12F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513</w:t>
      </w:r>
    </w:p>
    <w:p w14:paraId="72984B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578F15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514</w:t>
      </w:r>
    </w:p>
    <w:p w14:paraId="272F57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BWP switch delay on multiple CCs</w:t>
      </w:r>
      <w:r>
        <w:rPr>
          <w:noProof/>
        </w:rPr>
        <w:tab/>
        <w:t>515</w:t>
      </w:r>
    </w:p>
    <w:p w14:paraId="5E4CD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515</w:t>
      </w:r>
    </w:p>
    <w:p w14:paraId="44A73E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517</w:t>
      </w:r>
    </w:p>
    <w:p w14:paraId="5F038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Timer based BWP switch delay on multiple CCs</w:t>
      </w:r>
      <w:r>
        <w:rPr>
          <w:noProof/>
        </w:rPr>
        <w:tab/>
        <w:t>517</w:t>
      </w:r>
    </w:p>
    <w:p w14:paraId="25F96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517</w:t>
      </w:r>
    </w:p>
    <w:p w14:paraId="6C262D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517</w:t>
      </w:r>
    </w:p>
    <w:p w14:paraId="0F9D0C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16F34E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519</w:t>
      </w:r>
    </w:p>
    <w:p w14:paraId="0F1F0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519</w:t>
      </w:r>
    </w:p>
    <w:p w14:paraId="348FA6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519</w:t>
      </w:r>
    </w:p>
    <w:p w14:paraId="060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BWP switch delay on Consistent UL CCA recovery</w:t>
      </w:r>
      <w:r>
        <w:rPr>
          <w:noProof/>
        </w:rPr>
        <w:tab/>
        <w:t>520</w:t>
      </w:r>
    </w:p>
    <w:p w14:paraId="11C298B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520</w:t>
      </w:r>
    </w:p>
    <w:p w14:paraId="716A61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1939B8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520</w:t>
      </w:r>
    </w:p>
    <w:p w14:paraId="566F7B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522</w:t>
      </w:r>
    </w:p>
    <w:p w14:paraId="0DD91AE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522</w:t>
      </w:r>
    </w:p>
    <w:p w14:paraId="5CE8D3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6AFA2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522</w:t>
      </w:r>
    </w:p>
    <w:p w14:paraId="1A296A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524</w:t>
      </w:r>
    </w:p>
    <w:p w14:paraId="41EF8A9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524</w:t>
      </w:r>
    </w:p>
    <w:p w14:paraId="1DA42E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524</w:t>
      </w:r>
    </w:p>
    <w:p w14:paraId="3E8689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524</w:t>
      </w:r>
    </w:p>
    <w:p w14:paraId="4A500E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524</w:t>
      </w:r>
    </w:p>
    <w:p w14:paraId="7C3A9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525</w:t>
      </w:r>
    </w:p>
    <w:p w14:paraId="7009460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525</w:t>
      </w:r>
    </w:p>
    <w:p w14:paraId="2ECFB9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71FE1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525</w:t>
      </w:r>
    </w:p>
    <w:p w14:paraId="3AEAFA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526</w:t>
      </w:r>
    </w:p>
    <w:p w14:paraId="638EB76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526</w:t>
      </w:r>
    </w:p>
    <w:p w14:paraId="751F8C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64E30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526</w:t>
      </w:r>
    </w:p>
    <w:p w14:paraId="10B089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527</w:t>
      </w:r>
    </w:p>
    <w:p w14:paraId="5F8B0D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527</w:t>
      </w:r>
    </w:p>
    <w:p w14:paraId="749335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527</w:t>
      </w:r>
    </w:p>
    <w:p w14:paraId="4E7B75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PSCell Addition Delay Requirement</w:t>
      </w:r>
      <w:r>
        <w:rPr>
          <w:noProof/>
        </w:rPr>
        <w:tab/>
        <w:t>527</w:t>
      </w:r>
    </w:p>
    <w:p w14:paraId="716286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</w:t>
      </w:r>
      <w:r w:rsidRPr="00CA6C8F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6BC129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529</w:t>
      </w:r>
    </w:p>
    <w:p w14:paraId="6C5D7C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530</w:t>
      </w:r>
    </w:p>
    <w:p w14:paraId="598A9D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530</w:t>
      </w:r>
    </w:p>
    <w:p w14:paraId="35DAFB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2CF11C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38DF30E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switching delay with CCA</w:t>
      </w:r>
      <w:r>
        <w:rPr>
          <w:noProof/>
        </w:rPr>
        <w:tab/>
        <w:t>531</w:t>
      </w:r>
    </w:p>
    <w:p w14:paraId="656385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10A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5FAD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TCI state</w:t>
      </w:r>
      <w:r>
        <w:rPr>
          <w:noProof/>
        </w:rPr>
        <w:tab/>
        <w:t>532</w:t>
      </w:r>
    </w:p>
    <w:p w14:paraId="736BCF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532</w:t>
      </w:r>
    </w:p>
    <w:p w14:paraId="0A1657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533</w:t>
      </w:r>
    </w:p>
    <w:p w14:paraId="163147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BA12D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534</w:t>
      </w:r>
    </w:p>
    <w:p w14:paraId="715BA8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534</w:t>
      </w:r>
    </w:p>
    <w:p w14:paraId="646E1C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5084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534</w:t>
      </w:r>
    </w:p>
    <w:p w14:paraId="7EFBE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535</w:t>
      </w:r>
    </w:p>
    <w:p w14:paraId="20AFC6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DCI based </w:t>
      </w:r>
      <w:r w:rsidRPr="00CA6C8F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536</w:t>
      </w:r>
    </w:p>
    <w:p w14:paraId="1267B8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536</w:t>
      </w:r>
    </w:p>
    <w:p w14:paraId="301D9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536</w:t>
      </w:r>
    </w:p>
    <w:p w14:paraId="7ADCD2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537</w:t>
      </w:r>
    </w:p>
    <w:p w14:paraId="047FF6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10C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C2F0A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537</w:t>
      </w:r>
    </w:p>
    <w:p w14:paraId="73B4A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537</w:t>
      </w:r>
    </w:p>
    <w:p w14:paraId="73FFD4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537</w:t>
      </w:r>
    </w:p>
    <w:p w14:paraId="389052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537</w:t>
      </w:r>
    </w:p>
    <w:p w14:paraId="13BC2F5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PSCell Change</w:t>
      </w:r>
      <w:r>
        <w:rPr>
          <w:noProof/>
        </w:rPr>
        <w:tab/>
        <w:t>538</w:t>
      </w:r>
    </w:p>
    <w:p w14:paraId="356FD1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538</w:t>
      </w:r>
    </w:p>
    <w:p w14:paraId="1DB59F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Conditional PSCell Change</w:t>
      </w:r>
      <w:r>
        <w:rPr>
          <w:noProof/>
        </w:rPr>
        <w:tab/>
        <w:t>538</w:t>
      </w:r>
    </w:p>
    <w:p w14:paraId="5BB0D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538</w:t>
      </w:r>
    </w:p>
    <w:p w14:paraId="29D291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Conditoinal PSCell Change delay</w:t>
      </w:r>
      <w:r>
        <w:rPr>
          <w:noProof/>
        </w:rPr>
        <w:tab/>
        <w:t>539</w:t>
      </w:r>
    </w:p>
    <w:p w14:paraId="0E37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539</w:t>
      </w:r>
    </w:p>
    <w:p w14:paraId="0B86A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Conditional 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6FB1C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A8810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Conditi</w:t>
      </w:r>
      <w:r w:rsidRPr="00CA6C8F">
        <w:rPr>
          <w:rFonts w:eastAsiaTheme="minorEastAsia"/>
          <w:noProof/>
          <w:lang w:val="en-US"/>
        </w:rPr>
        <w:t>o</w:t>
      </w:r>
      <w:r w:rsidRPr="00CA6C8F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540</w:t>
      </w:r>
    </w:p>
    <w:p w14:paraId="40F9A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541</w:t>
      </w:r>
    </w:p>
    <w:p w14:paraId="44A051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</w:t>
      </w:r>
      <w:r>
        <w:rPr>
          <w:noProof/>
        </w:rPr>
        <w:tab/>
        <w:t>541</w:t>
      </w:r>
    </w:p>
    <w:p w14:paraId="55546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28872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541</w:t>
      </w:r>
    </w:p>
    <w:p w14:paraId="67A5F2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542</w:t>
      </w:r>
    </w:p>
    <w:p w14:paraId="644E79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542</w:t>
      </w:r>
    </w:p>
    <w:p w14:paraId="3198F0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543</w:t>
      </w:r>
    </w:p>
    <w:p w14:paraId="535FBFD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RedCap</w:t>
      </w:r>
      <w:r>
        <w:rPr>
          <w:noProof/>
        </w:rPr>
        <w:tab/>
        <w:t>543</w:t>
      </w:r>
    </w:p>
    <w:p w14:paraId="1B4F6B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0E4A9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6F4728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17E30B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7C38AB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2529AB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545</w:t>
      </w:r>
    </w:p>
    <w:p w14:paraId="4AA22AC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8.12C.1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4A4FADE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6DCFEEDA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5D0B23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0F54F4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49346B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546</w:t>
      </w:r>
    </w:p>
    <w:p w14:paraId="7B0267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264FA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588151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546</w:t>
      </w:r>
    </w:p>
    <w:p w14:paraId="7410EF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48B04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2DC1469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547</w:t>
      </w:r>
    </w:p>
    <w:p w14:paraId="6ABE0B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547</w:t>
      </w:r>
    </w:p>
    <w:p w14:paraId="17C1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547</w:t>
      </w:r>
    </w:p>
    <w:p w14:paraId="05565A3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Pathloss reference signal switching delay</w:t>
      </w:r>
      <w:r>
        <w:rPr>
          <w:noProof/>
        </w:rPr>
        <w:tab/>
        <w:t>547</w:t>
      </w:r>
    </w:p>
    <w:p w14:paraId="5CD044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3CE2BB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548</w:t>
      </w:r>
    </w:p>
    <w:p w14:paraId="613195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548</w:t>
      </w:r>
    </w:p>
    <w:p w14:paraId="46476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549</w:t>
      </w:r>
    </w:p>
    <w:p w14:paraId="3C8D97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EFC1D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48F7DA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678FF9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>
        <w:rPr>
          <w:noProof/>
        </w:rPr>
        <w:t>.</w:t>
      </w:r>
      <w:r w:rsidRPr="00CA6C8F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550</w:t>
      </w:r>
    </w:p>
    <w:p w14:paraId="196A3A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15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1B4CE2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552</w:t>
      </w:r>
    </w:p>
    <w:p w14:paraId="6FAAE8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Downlink TCI state list update delay</w:t>
      </w:r>
      <w:r>
        <w:rPr>
          <w:noProof/>
        </w:rPr>
        <w:tab/>
        <w:t>552</w:t>
      </w:r>
    </w:p>
    <w:p w14:paraId="0A9442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CA6C8F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Active </w:t>
      </w:r>
      <w:r w:rsidRPr="00CA6C8F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553</w:t>
      </w:r>
    </w:p>
    <w:p w14:paraId="74C3B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16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12FF8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555</w:t>
      </w:r>
    </w:p>
    <w:p w14:paraId="6F392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Uplink TCI state list update delay</w:t>
      </w:r>
      <w:r>
        <w:rPr>
          <w:noProof/>
        </w:rPr>
        <w:tab/>
        <w:t>556</w:t>
      </w:r>
    </w:p>
    <w:p w14:paraId="7F969A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557</w:t>
      </w:r>
    </w:p>
    <w:p w14:paraId="4FAD2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40F47F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SCG Activation Delay Requirement</w:t>
      </w:r>
      <w:r>
        <w:rPr>
          <w:noProof/>
        </w:rPr>
        <w:tab/>
        <w:t>557</w:t>
      </w:r>
    </w:p>
    <w:p w14:paraId="7EBC76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SCG Deactivation Delay Requirement</w:t>
      </w:r>
      <w:r>
        <w:rPr>
          <w:noProof/>
        </w:rPr>
        <w:tab/>
        <w:t>558</w:t>
      </w:r>
    </w:p>
    <w:p w14:paraId="1F1F36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559</w:t>
      </w:r>
    </w:p>
    <w:p w14:paraId="0B68B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4B765B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559</w:t>
      </w:r>
    </w:p>
    <w:p w14:paraId="16A1E7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5C4BC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560</w:t>
      </w:r>
    </w:p>
    <w:p w14:paraId="6333A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562</w:t>
      </w:r>
    </w:p>
    <w:p w14:paraId="502BDC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562</w:t>
      </w:r>
    </w:p>
    <w:p w14:paraId="3DC28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69DC10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</w:t>
      </w:r>
    </w:p>
    <w:p w14:paraId="3A61A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565</w:t>
      </w:r>
    </w:p>
    <w:p w14:paraId="50537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 for L1 indication</w:t>
      </w:r>
      <w:r>
        <w:rPr>
          <w:noProof/>
        </w:rPr>
        <w:tab/>
        <w:t>566</w:t>
      </w:r>
    </w:p>
    <w:p w14:paraId="2D8DE7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SSB based candidate beam detection</w:t>
      </w:r>
      <w:r>
        <w:rPr>
          <w:noProof/>
        </w:rPr>
        <w:tab/>
        <w:t>566</w:t>
      </w:r>
    </w:p>
    <w:p w14:paraId="37EF0D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566</w:t>
      </w:r>
    </w:p>
    <w:p w14:paraId="68ED6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566</w:t>
      </w:r>
    </w:p>
    <w:p w14:paraId="76138B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SSB based candidate beam detection</w:t>
      </w:r>
      <w:r>
        <w:rPr>
          <w:noProof/>
        </w:rPr>
        <w:tab/>
        <w:t>568</w:t>
      </w:r>
    </w:p>
    <w:p w14:paraId="66D005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CSI-RS based candidate beam detection</w:t>
      </w:r>
      <w:r>
        <w:rPr>
          <w:noProof/>
        </w:rPr>
        <w:tab/>
        <w:t>569</w:t>
      </w:r>
    </w:p>
    <w:p w14:paraId="556E4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569</w:t>
      </w:r>
    </w:p>
    <w:p w14:paraId="020A6D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569</w:t>
      </w:r>
    </w:p>
    <w:p w14:paraId="6520DE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CSI-RS based candidate beam detection</w:t>
      </w:r>
      <w:r>
        <w:rPr>
          <w:noProof/>
        </w:rPr>
        <w:tab/>
        <w:t>571</w:t>
      </w:r>
    </w:p>
    <w:p w14:paraId="38FA26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Requirements for TRP specific </w:t>
      </w:r>
      <w:r w:rsidRPr="00CA6C8F">
        <w:rPr>
          <w:noProof/>
          <w:lang w:eastAsia="zh-TW"/>
        </w:rPr>
        <w:t>B</w:t>
      </w:r>
      <w:r w:rsidRPr="00CA6C8F">
        <w:rPr>
          <w:noProof/>
        </w:rPr>
        <w:t xml:space="preserve">eam </w:t>
      </w:r>
      <w:r w:rsidRPr="00CA6C8F">
        <w:rPr>
          <w:noProof/>
          <w:lang w:eastAsia="zh-TW"/>
        </w:rPr>
        <w:t>F</w:t>
      </w:r>
      <w:r w:rsidRPr="00CA6C8F">
        <w:rPr>
          <w:noProof/>
        </w:rPr>
        <w:t xml:space="preserve">ailure </w:t>
      </w:r>
      <w:r w:rsidRPr="00CA6C8F">
        <w:rPr>
          <w:noProof/>
          <w:lang w:eastAsia="zh-TW"/>
        </w:rPr>
        <w:t>R</w:t>
      </w:r>
      <w:r w:rsidRPr="00CA6C8F">
        <w:rPr>
          <w:noProof/>
        </w:rPr>
        <w:t>ecovery</w:t>
      </w:r>
      <w:r>
        <w:rPr>
          <w:noProof/>
        </w:rPr>
        <w:tab/>
        <w:t>572</w:t>
      </w:r>
    </w:p>
    <w:p w14:paraId="6FA3B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572</w:t>
      </w:r>
    </w:p>
    <w:p w14:paraId="766EF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</w:t>
      </w:r>
      <w:r>
        <w:rPr>
          <w:noProof/>
        </w:rPr>
        <w:tab/>
        <w:t>572</w:t>
      </w:r>
    </w:p>
    <w:p w14:paraId="1952A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 TRP specific beam failure detection</w:t>
      </w:r>
      <w:r>
        <w:rPr>
          <w:noProof/>
        </w:rPr>
        <w:tab/>
        <w:t>572</w:t>
      </w:r>
    </w:p>
    <w:p w14:paraId="13161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</w:t>
      </w:r>
      <w:r w:rsidRPr="00CA6C8F">
        <w:rPr>
          <w:rFonts w:eastAsia="?? ??"/>
          <w:noProof/>
          <w:lang w:eastAsia="ja-JP"/>
        </w:rPr>
        <w:t>8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CA6C8F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572</w:t>
      </w:r>
    </w:p>
    <w:p w14:paraId="51E994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573</w:t>
      </w:r>
    </w:p>
    <w:p w14:paraId="08FCBF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FR2</w:t>
      </w:r>
      <w:r>
        <w:rPr>
          <w:noProof/>
        </w:rPr>
        <w:tab/>
        <w:t>573</w:t>
      </w:r>
    </w:p>
    <w:p w14:paraId="635ACA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573</w:t>
      </w:r>
    </w:p>
    <w:p w14:paraId="2D0BD2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</w:t>
      </w:r>
      <w:r>
        <w:rPr>
          <w:noProof/>
        </w:rPr>
        <w:t xml:space="preserve"> </w:t>
      </w:r>
      <w:r w:rsidRPr="00CA6C8F">
        <w:rPr>
          <w:noProof/>
        </w:rPr>
        <w:t>TRP specific candidate beam detection</w:t>
      </w:r>
      <w:r>
        <w:rPr>
          <w:noProof/>
        </w:rPr>
        <w:tab/>
        <w:t>574</w:t>
      </w:r>
    </w:p>
    <w:p w14:paraId="39A01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</w:t>
      </w:r>
      <w:r w:rsidRPr="00CA6C8F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574</w:t>
      </w:r>
    </w:p>
    <w:p w14:paraId="4EDFD4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574</w:t>
      </w:r>
    </w:p>
    <w:p w14:paraId="7BEB0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FR2</w:t>
      </w:r>
      <w:r>
        <w:rPr>
          <w:noProof/>
        </w:rPr>
        <w:tab/>
        <w:t>574</w:t>
      </w:r>
    </w:p>
    <w:p w14:paraId="02B330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575</w:t>
      </w:r>
    </w:p>
    <w:p w14:paraId="2F5023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575</w:t>
      </w:r>
    </w:p>
    <w:p w14:paraId="306095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575</w:t>
      </w:r>
    </w:p>
    <w:p w14:paraId="044828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575</w:t>
      </w:r>
    </w:p>
    <w:p w14:paraId="5F339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575</w:t>
      </w:r>
    </w:p>
    <w:p w14:paraId="597B2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575</w:t>
      </w:r>
    </w:p>
    <w:p w14:paraId="64B4B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576</w:t>
      </w:r>
    </w:p>
    <w:p w14:paraId="03A111A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577</w:t>
      </w:r>
    </w:p>
    <w:p w14:paraId="552E311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577</w:t>
      </w:r>
    </w:p>
    <w:p w14:paraId="681D4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458837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577</w:t>
      </w:r>
    </w:p>
    <w:p w14:paraId="15CA5A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589</w:t>
      </w:r>
    </w:p>
    <w:p w14:paraId="0F0294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590</w:t>
      </w:r>
    </w:p>
    <w:p w14:paraId="70FE0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591</w:t>
      </w:r>
    </w:p>
    <w:p w14:paraId="5C76B3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592</w:t>
      </w:r>
    </w:p>
    <w:p w14:paraId="50D223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593</w:t>
      </w:r>
    </w:p>
    <w:p w14:paraId="28A3F1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593</w:t>
      </w:r>
    </w:p>
    <w:p w14:paraId="3481A8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593</w:t>
      </w:r>
    </w:p>
    <w:p w14:paraId="6D25A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594</w:t>
      </w:r>
    </w:p>
    <w:p w14:paraId="592921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594</w:t>
      </w:r>
    </w:p>
    <w:p w14:paraId="19E7DF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595</w:t>
      </w:r>
    </w:p>
    <w:p w14:paraId="6F8750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596</w:t>
      </w:r>
    </w:p>
    <w:p w14:paraId="352D2B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596</w:t>
      </w:r>
    </w:p>
    <w:p w14:paraId="20DD11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597</w:t>
      </w:r>
    </w:p>
    <w:p w14:paraId="5BF9B8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1633B1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598</w:t>
      </w:r>
    </w:p>
    <w:p w14:paraId="583E55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598</w:t>
      </w:r>
    </w:p>
    <w:p w14:paraId="6A5385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598</w:t>
      </w:r>
    </w:p>
    <w:p w14:paraId="21285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598</w:t>
      </w:r>
    </w:p>
    <w:p w14:paraId="22B88E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599</w:t>
      </w:r>
    </w:p>
    <w:p w14:paraId="1D49F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599</w:t>
      </w:r>
    </w:p>
    <w:p w14:paraId="3A46FD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599</w:t>
      </w:r>
    </w:p>
    <w:p w14:paraId="508058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599</w:t>
      </w:r>
    </w:p>
    <w:p w14:paraId="66CE47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600</w:t>
      </w:r>
    </w:p>
    <w:p w14:paraId="12985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8E437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6632CC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604</w:t>
      </w:r>
    </w:p>
    <w:p w14:paraId="45D177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605</w:t>
      </w:r>
    </w:p>
    <w:p w14:paraId="0FE45C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607</w:t>
      </w:r>
    </w:p>
    <w:p w14:paraId="46AC33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7508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609</w:t>
      </w:r>
    </w:p>
    <w:p w14:paraId="4731A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609</w:t>
      </w:r>
    </w:p>
    <w:p w14:paraId="55EF69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610</w:t>
      </w:r>
    </w:p>
    <w:p w14:paraId="5CBC4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612</w:t>
      </w:r>
    </w:p>
    <w:p w14:paraId="3D71DE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54630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616</w:t>
      </w:r>
    </w:p>
    <w:p w14:paraId="75B95F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618</w:t>
      </w:r>
    </w:p>
    <w:p w14:paraId="63A42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619</w:t>
      </w:r>
    </w:p>
    <w:p w14:paraId="2CBFE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620</w:t>
      </w:r>
    </w:p>
    <w:p w14:paraId="5A0A7F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620</w:t>
      </w:r>
    </w:p>
    <w:p w14:paraId="5FC5E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620</w:t>
      </w:r>
    </w:p>
    <w:p w14:paraId="4670D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621</w:t>
      </w:r>
    </w:p>
    <w:p w14:paraId="71B247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621</w:t>
      </w:r>
    </w:p>
    <w:p w14:paraId="5F5F8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622</w:t>
      </w:r>
    </w:p>
    <w:p w14:paraId="6E5895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575EAA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622</w:t>
      </w:r>
    </w:p>
    <w:p w14:paraId="65CA2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623</w:t>
      </w:r>
    </w:p>
    <w:p w14:paraId="17E053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623</w:t>
      </w:r>
    </w:p>
    <w:p w14:paraId="13FF81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624</w:t>
      </w:r>
    </w:p>
    <w:p w14:paraId="4C193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624</w:t>
      </w:r>
    </w:p>
    <w:p w14:paraId="7F361B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624</w:t>
      </w:r>
    </w:p>
    <w:p w14:paraId="59D6B6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624</w:t>
      </w:r>
    </w:p>
    <w:p w14:paraId="1D1CDF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624</w:t>
      </w:r>
    </w:p>
    <w:p w14:paraId="77B03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626</w:t>
      </w:r>
    </w:p>
    <w:p w14:paraId="3E814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626</w:t>
      </w:r>
    </w:p>
    <w:p w14:paraId="7F9D41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626</w:t>
      </w:r>
    </w:p>
    <w:p w14:paraId="4EF1C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2C4177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627</w:t>
      </w:r>
    </w:p>
    <w:p w14:paraId="6699C6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630</w:t>
      </w:r>
    </w:p>
    <w:p w14:paraId="3461DA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631</w:t>
      </w:r>
    </w:p>
    <w:p w14:paraId="29166ED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632</w:t>
      </w:r>
    </w:p>
    <w:p w14:paraId="5CA6C8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56E8D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632</w:t>
      </w:r>
    </w:p>
    <w:p w14:paraId="7D4058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636</w:t>
      </w:r>
    </w:p>
    <w:p w14:paraId="288308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637</w:t>
      </w:r>
    </w:p>
    <w:p w14:paraId="45DE1D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637</w:t>
      </w:r>
    </w:p>
    <w:p w14:paraId="752B73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637</w:t>
      </w:r>
    </w:p>
    <w:p w14:paraId="1EE7EC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637</w:t>
      </w:r>
    </w:p>
    <w:p w14:paraId="426967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0AA36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638</w:t>
      </w:r>
    </w:p>
    <w:p w14:paraId="7CEB2E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638</w:t>
      </w:r>
    </w:p>
    <w:p w14:paraId="656322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638</w:t>
      </w:r>
    </w:p>
    <w:p w14:paraId="27208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639</w:t>
      </w:r>
    </w:p>
    <w:p w14:paraId="271D8B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639</w:t>
      </w:r>
    </w:p>
    <w:p w14:paraId="338C8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639</w:t>
      </w:r>
    </w:p>
    <w:p w14:paraId="315640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640</w:t>
      </w:r>
    </w:p>
    <w:p w14:paraId="54FFD2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S</w:t>
      </w:r>
      <w:r w:rsidRPr="00CA6C8F">
        <w:rPr>
          <w:noProof/>
          <w:lang w:val="en-US"/>
        </w:rPr>
        <w:t>AN</w:t>
      </w:r>
      <w:r>
        <w:rPr>
          <w:noProof/>
        </w:rPr>
        <w:tab/>
        <w:t>641</w:t>
      </w:r>
    </w:p>
    <w:p w14:paraId="7535D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CD9C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641</w:t>
      </w:r>
    </w:p>
    <w:p w14:paraId="3921A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643</w:t>
      </w:r>
    </w:p>
    <w:p w14:paraId="5A673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643</w:t>
      </w:r>
    </w:p>
    <w:p w14:paraId="45AB0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643</w:t>
      </w:r>
    </w:p>
    <w:p w14:paraId="4DC0D2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643</w:t>
      </w:r>
    </w:p>
    <w:p w14:paraId="795D84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644</w:t>
      </w:r>
    </w:p>
    <w:p w14:paraId="139E6E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644</w:t>
      </w:r>
    </w:p>
    <w:p w14:paraId="3FF8CD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644</w:t>
      </w:r>
    </w:p>
    <w:p w14:paraId="46FF7D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644</w:t>
      </w:r>
    </w:p>
    <w:p w14:paraId="5281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644</w:t>
      </w:r>
    </w:p>
    <w:p w14:paraId="5F840D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645</w:t>
      </w:r>
    </w:p>
    <w:p w14:paraId="67FCF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6EB8D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647</w:t>
      </w:r>
    </w:p>
    <w:p w14:paraId="45009D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647</w:t>
      </w:r>
    </w:p>
    <w:p w14:paraId="43A37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647</w:t>
      </w:r>
    </w:p>
    <w:p w14:paraId="72207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647</w:t>
      </w:r>
    </w:p>
    <w:p w14:paraId="621D99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647</w:t>
      </w:r>
    </w:p>
    <w:p w14:paraId="2485BC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39AF85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648</w:t>
      </w:r>
    </w:p>
    <w:p w14:paraId="1D9619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648</w:t>
      </w:r>
    </w:p>
    <w:p w14:paraId="225EDA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648</w:t>
      </w:r>
    </w:p>
    <w:p w14:paraId="2BFC4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648</w:t>
      </w:r>
    </w:p>
    <w:p w14:paraId="07B3E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653</w:t>
      </w:r>
    </w:p>
    <w:p w14:paraId="1AD24B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656</w:t>
      </w:r>
    </w:p>
    <w:p w14:paraId="10B0B4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656</w:t>
      </w:r>
    </w:p>
    <w:p w14:paraId="6605C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656</w:t>
      </w:r>
    </w:p>
    <w:p w14:paraId="05D6E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657</w:t>
      </w:r>
    </w:p>
    <w:p w14:paraId="21282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658</w:t>
      </w:r>
    </w:p>
    <w:p w14:paraId="1CEF2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659</w:t>
      </w:r>
    </w:p>
    <w:p w14:paraId="1D4D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4BC3D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659</w:t>
      </w:r>
    </w:p>
    <w:p w14:paraId="3429B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659</w:t>
      </w:r>
    </w:p>
    <w:p w14:paraId="4047C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660</w:t>
      </w:r>
    </w:p>
    <w:p w14:paraId="1CFEF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660</w:t>
      </w:r>
    </w:p>
    <w:p w14:paraId="7D332D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660</w:t>
      </w:r>
    </w:p>
    <w:p w14:paraId="2F5E2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662</w:t>
      </w:r>
    </w:p>
    <w:p w14:paraId="4B2CC4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664</w:t>
      </w:r>
    </w:p>
    <w:p w14:paraId="0F8E22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664</w:t>
      </w:r>
    </w:p>
    <w:p w14:paraId="5ABE69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666</w:t>
      </w:r>
    </w:p>
    <w:p w14:paraId="55DC86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667</w:t>
      </w:r>
    </w:p>
    <w:p w14:paraId="082E14E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667</w:t>
      </w:r>
    </w:p>
    <w:p w14:paraId="6AE525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73ECFB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668</w:t>
      </w:r>
    </w:p>
    <w:p w14:paraId="65885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668</w:t>
      </w:r>
    </w:p>
    <w:p w14:paraId="39A54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668</w:t>
      </w:r>
    </w:p>
    <w:p w14:paraId="146E0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669</w:t>
      </w:r>
    </w:p>
    <w:p w14:paraId="5C7750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669</w:t>
      </w:r>
    </w:p>
    <w:p w14:paraId="6849C0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670</w:t>
      </w:r>
    </w:p>
    <w:p w14:paraId="706FB4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674</w:t>
      </w:r>
    </w:p>
    <w:p w14:paraId="087184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676</w:t>
      </w:r>
    </w:p>
    <w:p w14:paraId="05E26D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677</w:t>
      </w:r>
    </w:p>
    <w:p w14:paraId="5A876F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677</w:t>
      </w:r>
    </w:p>
    <w:p w14:paraId="18D01D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677</w:t>
      </w:r>
    </w:p>
    <w:p w14:paraId="02F5E8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677</w:t>
      </w:r>
    </w:p>
    <w:p w14:paraId="2EDD1D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677</w:t>
      </w:r>
    </w:p>
    <w:p w14:paraId="73BF91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680</w:t>
      </w:r>
    </w:p>
    <w:p w14:paraId="174F31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681</w:t>
      </w:r>
    </w:p>
    <w:p w14:paraId="543B4D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681</w:t>
      </w:r>
    </w:p>
    <w:p w14:paraId="0220C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683</w:t>
      </w:r>
    </w:p>
    <w:p w14:paraId="3FAC60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684</w:t>
      </w:r>
    </w:p>
    <w:p w14:paraId="5301F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684</w:t>
      </w:r>
    </w:p>
    <w:p w14:paraId="0C6F5E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685</w:t>
      </w:r>
    </w:p>
    <w:p w14:paraId="2796B2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5B3A7D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685</w:t>
      </w:r>
    </w:p>
    <w:p w14:paraId="6DF85D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686</w:t>
      </w:r>
    </w:p>
    <w:p w14:paraId="6C2E0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686</w:t>
      </w:r>
    </w:p>
    <w:p w14:paraId="3DD5A4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686</w:t>
      </w:r>
    </w:p>
    <w:p w14:paraId="482339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686</w:t>
      </w:r>
    </w:p>
    <w:p w14:paraId="0A5C4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686</w:t>
      </w:r>
    </w:p>
    <w:p w14:paraId="123485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686</w:t>
      </w:r>
    </w:p>
    <w:p w14:paraId="03E74D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686</w:t>
      </w:r>
    </w:p>
    <w:p w14:paraId="5B82A1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687</w:t>
      </w:r>
    </w:p>
    <w:p w14:paraId="3D8B6E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687</w:t>
      </w:r>
    </w:p>
    <w:p w14:paraId="29141C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689</w:t>
      </w:r>
    </w:p>
    <w:p w14:paraId="03954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690</w:t>
      </w:r>
    </w:p>
    <w:p w14:paraId="101B41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690</w:t>
      </w:r>
    </w:p>
    <w:p w14:paraId="009E6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690</w:t>
      </w:r>
    </w:p>
    <w:p w14:paraId="588CF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691</w:t>
      </w:r>
    </w:p>
    <w:p w14:paraId="3365D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691</w:t>
      </w:r>
    </w:p>
    <w:p w14:paraId="6555EA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692</w:t>
      </w:r>
    </w:p>
    <w:p w14:paraId="2C0A6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692</w:t>
      </w:r>
    </w:p>
    <w:p w14:paraId="27272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693</w:t>
      </w:r>
    </w:p>
    <w:p w14:paraId="230DB9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694</w:t>
      </w:r>
    </w:p>
    <w:p w14:paraId="608D8E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31A2F9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695</w:t>
      </w:r>
    </w:p>
    <w:p w14:paraId="54453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696</w:t>
      </w:r>
    </w:p>
    <w:p w14:paraId="7D610A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696</w:t>
      </w:r>
    </w:p>
    <w:p w14:paraId="0ED2AB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696</w:t>
      </w:r>
    </w:p>
    <w:p w14:paraId="42FD3E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Periodic Reporting</w:t>
      </w:r>
      <w:r>
        <w:rPr>
          <w:noProof/>
        </w:rPr>
        <w:tab/>
        <w:t>696</w:t>
      </w:r>
    </w:p>
    <w:p w14:paraId="084FCE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Event-triggered Periodic Reporting</w:t>
      </w:r>
      <w:r>
        <w:rPr>
          <w:noProof/>
        </w:rPr>
        <w:tab/>
        <w:t>696</w:t>
      </w:r>
    </w:p>
    <w:p w14:paraId="78B50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 Triggered Reporting</w:t>
      </w:r>
      <w:r>
        <w:rPr>
          <w:noProof/>
        </w:rPr>
        <w:tab/>
        <w:t>696</w:t>
      </w:r>
    </w:p>
    <w:p w14:paraId="544648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697</w:t>
      </w:r>
    </w:p>
    <w:p w14:paraId="275F06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697</w:t>
      </w:r>
    </w:p>
    <w:p w14:paraId="03787F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699</w:t>
      </w:r>
    </w:p>
    <w:p w14:paraId="40B6F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699</w:t>
      </w:r>
    </w:p>
    <w:p w14:paraId="45932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699</w:t>
      </w:r>
    </w:p>
    <w:p w14:paraId="38E477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700</w:t>
      </w:r>
    </w:p>
    <w:p w14:paraId="2FC9B8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700</w:t>
      </w:r>
    </w:p>
    <w:p w14:paraId="68C18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700</w:t>
      </w:r>
    </w:p>
    <w:p w14:paraId="637CD1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702</w:t>
      </w:r>
    </w:p>
    <w:p w14:paraId="468B72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702</w:t>
      </w:r>
    </w:p>
    <w:p w14:paraId="6EA29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702</w:t>
      </w:r>
    </w:p>
    <w:p w14:paraId="6E38BA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704</w:t>
      </w:r>
    </w:p>
    <w:p w14:paraId="11687D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70B0E6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4D9A6D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704</w:t>
      </w:r>
    </w:p>
    <w:p w14:paraId="385835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704</w:t>
      </w:r>
    </w:p>
    <w:p w14:paraId="2AFE76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704</w:t>
      </w:r>
    </w:p>
    <w:p w14:paraId="7F1D2E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704</w:t>
      </w:r>
    </w:p>
    <w:p w14:paraId="1D885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3900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7A6F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708</w:t>
      </w:r>
    </w:p>
    <w:p w14:paraId="7C2CAF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945D2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66A4C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ABDF9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709</w:t>
      </w:r>
    </w:p>
    <w:p w14:paraId="45261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709</w:t>
      </w:r>
    </w:p>
    <w:p w14:paraId="60FCC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709</w:t>
      </w:r>
    </w:p>
    <w:p w14:paraId="5CA19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709</w:t>
      </w:r>
    </w:p>
    <w:p w14:paraId="3F1C19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710</w:t>
      </w:r>
    </w:p>
    <w:p w14:paraId="34136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710</w:t>
      </w:r>
    </w:p>
    <w:p w14:paraId="67A2D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710</w:t>
      </w:r>
    </w:p>
    <w:p w14:paraId="6C966A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delay</w:t>
      </w:r>
      <w:r>
        <w:rPr>
          <w:noProof/>
        </w:rPr>
        <w:tab/>
        <w:t>710</w:t>
      </w:r>
    </w:p>
    <w:p w14:paraId="618BD8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reporting delay</w:t>
      </w:r>
      <w:r>
        <w:rPr>
          <w:noProof/>
        </w:rPr>
        <w:tab/>
        <w:t>711</w:t>
      </w:r>
    </w:p>
    <w:p w14:paraId="4CF59A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711</w:t>
      </w:r>
    </w:p>
    <w:p w14:paraId="0533FD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711</w:t>
      </w:r>
    </w:p>
    <w:p w14:paraId="367E0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714</w:t>
      </w:r>
    </w:p>
    <w:p w14:paraId="1B33D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716</w:t>
      </w:r>
    </w:p>
    <w:p w14:paraId="2E9FD9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716</w:t>
      </w:r>
    </w:p>
    <w:p w14:paraId="45714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716</w:t>
      </w:r>
    </w:p>
    <w:p w14:paraId="26CFF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717</w:t>
      </w:r>
    </w:p>
    <w:p w14:paraId="138B6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717</w:t>
      </w:r>
    </w:p>
    <w:p w14:paraId="6502C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717</w:t>
      </w:r>
    </w:p>
    <w:p w14:paraId="35EDAA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79B9B5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64800B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1F4FD1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720</w:t>
      </w:r>
    </w:p>
    <w:p w14:paraId="541B01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721</w:t>
      </w:r>
    </w:p>
    <w:p w14:paraId="2B062A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721</w:t>
      </w:r>
    </w:p>
    <w:p w14:paraId="269A15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722</w:t>
      </w:r>
    </w:p>
    <w:p w14:paraId="003C3E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722</w:t>
      </w:r>
    </w:p>
    <w:p w14:paraId="22335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723</w:t>
      </w:r>
    </w:p>
    <w:p w14:paraId="26B29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723</w:t>
      </w:r>
    </w:p>
    <w:p w14:paraId="2D4D77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724</w:t>
      </w:r>
    </w:p>
    <w:p w14:paraId="0FE29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725</w:t>
      </w:r>
    </w:p>
    <w:p w14:paraId="041CC8C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726</w:t>
      </w:r>
    </w:p>
    <w:p w14:paraId="5F4FDA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58BC5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726</w:t>
      </w:r>
    </w:p>
    <w:p w14:paraId="2E246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727</w:t>
      </w:r>
    </w:p>
    <w:p w14:paraId="4675BC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FR1</w:t>
      </w:r>
      <w:r>
        <w:rPr>
          <w:noProof/>
        </w:rPr>
        <w:tab/>
        <w:t>727</w:t>
      </w:r>
    </w:p>
    <w:p w14:paraId="2DDA4D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FR2-2</w:t>
      </w:r>
      <w:r>
        <w:rPr>
          <w:noProof/>
        </w:rPr>
        <w:tab/>
        <w:t>727</w:t>
      </w:r>
    </w:p>
    <w:p w14:paraId="2AEBB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727</w:t>
      </w:r>
    </w:p>
    <w:p w14:paraId="30557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729</w:t>
      </w:r>
    </w:p>
    <w:p w14:paraId="59811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731</w:t>
      </w:r>
    </w:p>
    <w:p w14:paraId="483356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731</w:t>
      </w:r>
    </w:p>
    <w:p w14:paraId="7482B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731</w:t>
      </w:r>
    </w:p>
    <w:p w14:paraId="55DC33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731</w:t>
      </w:r>
    </w:p>
    <w:p w14:paraId="7BBD02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731</w:t>
      </w:r>
    </w:p>
    <w:p w14:paraId="1D20D0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732</w:t>
      </w:r>
    </w:p>
    <w:p w14:paraId="0EF5602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733</w:t>
      </w:r>
    </w:p>
    <w:p w14:paraId="767631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733</w:t>
      </w:r>
    </w:p>
    <w:p w14:paraId="2F5E6E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733</w:t>
      </w:r>
    </w:p>
    <w:p w14:paraId="54C525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734</w:t>
      </w:r>
    </w:p>
    <w:p w14:paraId="2A29F0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734</w:t>
      </w:r>
    </w:p>
    <w:p w14:paraId="260DAD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734</w:t>
      </w:r>
    </w:p>
    <w:p w14:paraId="75B512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734</w:t>
      </w:r>
    </w:p>
    <w:p w14:paraId="3E8B3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735</w:t>
      </w:r>
    </w:p>
    <w:p w14:paraId="7E700A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736</w:t>
      </w:r>
    </w:p>
    <w:p w14:paraId="2B4A6D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736</w:t>
      </w:r>
    </w:p>
    <w:p w14:paraId="615787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736</w:t>
      </w:r>
    </w:p>
    <w:p w14:paraId="75F88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736</w:t>
      </w:r>
    </w:p>
    <w:p w14:paraId="5A0A2A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737</w:t>
      </w:r>
    </w:p>
    <w:p w14:paraId="531894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737</w:t>
      </w:r>
    </w:p>
    <w:p w14:paraId="710A80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739</w:t>
      </w:r>
    </w:p>
    <w:p w14:paraId="3AF6B8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740</w:t>
      </w:r>
    </w:p>
    <w:p w14:paraId="26159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740</w:t>
      </w:r>
    </w:p>
    <w:p w14:paraId="24FD9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741</w:t>
      </w:r>
    </w:p>
    <w:p w14:paraId="305F86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741</w:t>
      </w:r>
    </w:p>
    <w:p w14:paraId="5BB71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741</w:t>
      </w:r>
    </w:p>
    <w:p w14:paraId="1912F6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742</w:t>
      </w:r>
    </w:p>
    <w:p w14:paraId="078F0D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742</w:t>
      </w:r>
    </w:p>
    <w:p w14:paraId="160553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743</w:t>
      </w:r>
    </w:p>
    <w:p w14:paraId="656C7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743</w:t>
      </w:r>
    </w:p>
    <w:p w14:paraId="0CDED9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743</w:t>
      </w:r>
    </w:p>
    <w:p w14:paraId="5C38F1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743</w:t>
      </w:r>
    </w:p>
    <w:p w14:paraId="0FA33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745</w:t>
      </w:r>
    </w:p>
    <w:p w14:paraId="02CBBD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745</w:t>
      </w:r>
    </w:p>
    <w:p w14:paraId="5D2B37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745</w:t>
      </w:r>
    </w:p>
    <w:p w14:paraId="5E0D54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745</w:t>
      </w:r>
    </w:p>
    <w:p w14:paraId="40817E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745</w:t>
      </w:r>
    </w:p>
    <w:p w14:paraId="42E71D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746</w:t>
      </w:r>
    </w:p>
    <w:p w14:paraId="375FD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746</w:t>
      </w:r>
    </w:p>
    <w:p w14:paraId="733A12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747</w:t>
      </w:r>
    </w:p>
    <w:p w14:paraId="15DDF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747</w:t>
      </w:r>
    </w:p>
    <w:p w14:paraId="7F6A2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748</w:t>
      </w:r>
    </w:p>
    <w:p w14:paraId="271E2B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748</w:t>
      </w:r>
    </w:p>
    <w:p w14:paraId="4B7AFF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748</w:t>
      </w:r>
    </w:p>
    <w:p w14:paraId="48AD40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98A31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750</w:t>
      </w:r>
    </w:p>
    <w:p w14:paraId="05A0C5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3C622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750</w:t>
      </w:r>
    </w:p>
    <w:p w14:paraId="632A83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751</w:t>
      </w:r>
    </w:p>
    <w:p w14:paraId="70FDF4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753</w:t>
      </w:r>
    </w:p>
    <w:p w14:paraId="59A825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753</w:t>
      </w:r>
    </w:p>
    <w:p w14:paraId="22BDBB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753</w:t>
      </w:r>
    </w:p>
    <w:p w14:paraId="63D79B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754</w:t>
      </w:r>
    </w:p>
    <w:p w14:paraId="6167CC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754</w:t>
      </w:r>
    </w:p>
    <w:p w14:paraId="66251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754</w:t>
      </w:r>
    </w:p>
    <w:p w14:paraId="37BD19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6C922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754</w:t>
      </w:r>
    </w:p>
    <w:p w14:paraId="3D59B7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756</w:t>
      </w:r>
    </w:p>
    <w:p w14:paraId="35EBEF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757</w:t>
      </w:r>
    </w:p>
    <w:p w14:paraId="3745B5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757</w:t>
      </w:r>
    </w:p>
    <w:p w14:paraId="0850CE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758</w:t>
      </w:r>
    </w:p>
    <w:p w14:paraId="1F00D8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758</w:t>
      </w:r>
    </w:p>
    <w:p w14:paraId="7E6B56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758</w:t>
      </w:r>
    </w:p>
    <w:p w14:paraId="76D62F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RSTD measurements</w:t>
      </w:r>
      <w:r>
        <w:rPr>
          <w:noProof/>
        </w:rPr>
        <w:tab/>
        <w:t>758</w:t>
      </w:r>
    </w:p>
    <w:p w14:paraId="11E08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RSTD measurements</w:t>
      </w:r>
      <w:r>
        <w:rPr>
          <w:noProof/>
        </w:rPr>
        <w:tab/>
        <w:t>758</w:t>
      </w:r>
    </w:p>
    <w:p w14:paraId="6DB4F8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52B34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759</w:t>
      </w:r>
    </w:p>
    <w:p w14:paraId="43642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RSTD measurements</w:t>
      </w:r>
      <w:r>
        <w:rPr>
          <w:noProof/>
        </w:rPr>
        <w:tab/>
        <w:t>762</w:t>
      </w:r>
    </w:p>
    <w:p w14:paraId="75854F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3A15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763</w:t>
      </w:r>
    </w:p>
    <w:p w14:paraId="4D6098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E-CID measurements</w:t>
      </w:r>
      <w:r>
        <w:rPr>
          <w:noProof/>
        </w:rPr>
        <w:tab/>
        <w:t>766</w:t>
      </w:r>
    </w:p>
    <w:p w14:paraId="0DBF94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FDD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766</w:t>
      </w:r>
    </w:p>
    <w:p w14:paraId="09C3B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3476CF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766</w:t>
      </w:r>
    </w:p>
    <w:p w14:paraId="4CF544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766</w:t>
      </w:r>
    </w:p>
    <w:p w14:paraId="7846A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TDD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49322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4D1F1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252D8D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767</w:t>
      </w:r>
    </w:p>
    <w:p w14:paraId="5F93F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UTRAN FDD measurements</w:t>
      </w:r>
      <w:r>
        <w:rPr>
          <w:noProof/>
        </w:rPr>
        <w:tab/>
        <w:t>767</w:t>
      </w:r>
    </w:p>
    <w:p w14:paraId="4B4B8A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C00D6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767</w:t>
      </w:r>
    </w:p>
    <w:p w14:paraId="374363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768</w:t>
      </w:r>
    </w:p>
    <w:p w14:paraId="2F4B02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770</w:t>
      </w:r>
    </w:p>
    <w:p w14:paraId="6BAEAC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770</w:t>
      </w:r>
    </w:p>
    <w:p w14:paraId="2718A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770</w:t>
      </w:r>
    </w:p>
    <w:p w14:paraId="78C7EF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771</w:t>
      </w:r>
    </w:p>
    <w:p w14:paraId="293F52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7D3E0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772</w:t>
      </w:r>
    </w:p>
    <w:p w14:paraId="50F31E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19F61F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772</w:t>
      </w:r>
    </w:p>
    <w:p w14:paraId="12355D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773</w:t>
      </w:r>
    </w:p>
    <w:p w14:paraId="246188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774</w:t>
      </w:r>
    </w:p>
    <w:p w14:paraId="4CC9AD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70238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774</w:t>
      </w:r>
    </w:p>
    <w:p w14:paraId="1D9FA7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774</w:t>
      </w:r>
    </w:p>
    <w:p w14:paraId="10DA60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775</w:t>
      </w:r>
    </w:p>
    <w:p w14:paraId="24BC54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680BF3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775</w:t>
      </w:r>
    </w:p>
    <w:p w14:paraId="2D7D3D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777</w:t>
      </w:r>
    </w:p>
    <w:p w14:paraId="389CC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778</w:t>
      </w:r>
    </w:p>
    <w:p w14:paraId="711A8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210FA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050F6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778</w:t>
      </w:r>
    </w:p>
    <w:p w14:paraId="6D062E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779</w:t>
      </w:r>
    </w:p>
    <w:p w14:paraId="2122B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779</w:t>
      </w:r>
    </w:p>
    <w:p w14:paraId="4D13F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779</w:t>
      </w:r>
    </w:p>
    <w:p w14:paraId="12E81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779</w:t>
      </w:r>
    </w:p>
    <w:p w14:paraId="6D284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780</w:t>
      </w:r>
    </w:p>
    <w:p w14:paraId="3DE91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32AD6C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780</w:t>
      </w:r>
    </w:p>
    <w:p w14:paraId="421998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781</w:t>
      </w:r>
    </w:p>
    <w:p w14:paraId="6AF30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07AA4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781</w:t>
      </w:r>
    </w:p>
    <w:p w14:paraId="2BAA84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781</w:t>
      </w:r>
    </w:p>
    <w:p w14:paraId="47B652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782</w:t>
      </w:r>
    </w:p>
    <w:p w14:paraId="3881BC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782</w:t>
      </w:r>
    </w:p>
    <w:p w14:paraId="642C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785</w:t>
      </w:r>
    </w:p>
    <w:p w14:paraId="165073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2763F7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4125B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788</w:t>
      </w:r>
    </w:p>
    <w:p w14:paraId="5EF60A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788</w:t>
      </w:r>
    </w:p>
    <w:p w14:paraId="20033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789</w:t>
      </w:r>
    </w:p>
    <w:p w14:paraId="367808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790</w:t>
      </w:r>
    </w:p>
    <w:p w14:paraId="35E05C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790</w:t>
      </w:r>
    </w:p>
    <w:p w14:paraId="7B410D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790</w:t>
      </w:r>
    </w:p>
    <w:p w14:paraId="09AAD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790</w:t>
      </w:r>
    </w:p>
    <w:p w14:paraId="7B59E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792</w:t>
      </w:r>
    </w:p>
    <w:p w14:paraId="42B2AC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792</w:t>
      </w:r>
    </w:p>
    <w:p w14:paraId="5B8AE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7BFFF2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792</w:t>
      </w:r>
    </w:p>
    <w:p w14:paraId="24FF2D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792</w:t>
      </w:r>
    </w:p>
    <w:p w14:paraId="6C906D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7BC1D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793</w:t>
      </w:r>
    </w:p>
    <w:p w14:paraId="57AD34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793</w:t>
      </w:r>
    </w:p>
    <w:p w14:paraId="2AB772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793</w:t>
      </w:r>
    </w:p>
    <w:p w14:paraId="5AB41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793</w:t>
      </w:r>
    </w:p>
    <w:p w14:paraId="4B2F8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796</w:t>
      </w:r>
    </w:p>
    <w:p w14:paraId="7A300E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796</w:t>
      </w:r>
    </w:p>
    <w:p w14:paraId="20AC5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796</w:t>
      </w:r>
    </w:p>
    <w:p w14:paraId="0DEBB9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796</w:t>
      </w:r>
    </w:p>
    <w:p w14:paraId="2737F5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797</w:t>
      </w:r>
    </w:p>
    <w:p w14:paraId="28C02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797</w:t>
      </w:r>
    </w:p>
    <w:p w14:paraId="6DC1C8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797</w:t>
      </w:r>
    </w:p>
    <w:p w14:paraId="3E3D12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797</w:t>
      </w:r>
    </w:p>
    <w:p w14:paraId="48008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798</w:t>
      </w:r>
    </w:p>
    <w:p w14:paraId="58234D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798</w:t>
      </w:r>
    </w:p>
    <w:p w14:paraId="5D68C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183087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798</w:t>
      </w:r>
    </w:p>
    <w:p w14:paraId="18DC5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799</w:t>
      </w:r>
    </w:p>
    <w:p w14:paraId="58D96C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81C4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799</w:t>
      </w:r>
    </w:p>
    <w:p w14:paraId="5FAC9B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799</w:t>
      </w:r>
    </w:p>
    <w:p w14:paraId="7BDD6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800</w:t>
      </w:r>
    </w:p>
    <w:p w14:paraId="77B646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800</w:t>
      </w:r>
    </w:p>
    <w:p w14:paraId="26CC3E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801</w:t>
      </w:r>
    </w:p>
    <w:p w14:paraId="047842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804</w:t>
      </w:r>
    </w:p>
    <w:p w14:paraId="14A91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804</w:t>
      </w:r>
    </w:p>
    <w:p w14:paraId="36DF96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805</w:t>
      </w:r>
    </w:p>
    <w:p w14:paraId="3A91CC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805</w:t>
      </w:r>
    </w:p>
    <w:p w14:paraId="06532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805</w:t>
      </w:r>
    </w:p>
    <w:p w14:paraId="3F0B20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805</w:t>
      </w:r>
    </w:p>
    <w:p w14:paraId="28FD2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806</w:t>
      </w:r>
    </w:p>
    <w:p w14:paraId="12D0372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806</w:t>
      </w:r>
    </w:p>
    <w:p w14:paraId="58E19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D86A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807</w:t>
      </w:r>
    </w:p>
    <w:p w14:paraId="696B8D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E229B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807</w:t>
      </w:r>
    </w:p>
    <w:p w14:paraId="70B5C8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808</w:t>
      </w:r>
    </w:p>
    <w:p w14:paraId="08E878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808</w:t>
      </w:r>
    </w:p>
    <w:p w14:paraId="59616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808</w:t>
      </w:r>
    </w:p>
    <w:p w14:paraId="08E2D0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810</w:t>
      </w:r>
    </w:p>
    <w:p w14:paraId="0055A9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810</w:t>
      </w:r>
    </w:p>
    <w:p w14:paraId="71505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810</w:t>
      </w:r>
    </w:p>
    <w:p w14:paraId="31A0E8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811</w:t>
      </w:r>
    </w:p>
    <w:p w14:paraId="04FB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811</w:t>
      </w:r>
    </w:p>
    <w:p w14:paraId="35759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811</w:t>
      </w:r>
    </w:p>
    <w:p w14:paraId="7ACA299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811</w:t>
      </w:r>
    </w:p>
    <w:p w14:paraId="38ABB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2EAD0F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Measurements</w:t>
      </w:r>
      <w:r>
        <w:rPr>
          <w:noProof/>
        </w:rPr>
        <w:tab/>
        <w:t>811</w:t>
      </w:r>
    </w:p>
    <w:p w14:paraId="40464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62F3DC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811</w:t>
      </w:r>
    </w:p>
    <w:p w14:paraId="4061B5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812</w:t>
      </w:r>
    </w:p>
    <w:p w14:paraId="7F769E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812</w:t>
      </w:r>
    </w:p>
    <w:p w14:paraId="04A985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measurements</w:t>
      </w:r>
      <w:r>
        <w:rPr>
          <w:noProof/>
        </w:rPr>
        <w:tab/>
        <w:t>812</w:t>
      </w:r>
    </w:p>
    <w:p w14:paraId="7670BD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812</w:t>
      </w:r>
    </w:p>
    <w:p w14:paraId="5E1A31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813</w:t>
      </w:r>
    </w:p>
    <w:p w14:paraId="2DE3F4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813</w:t>
      </w:r>
    </w:p>
    <w:p w14:paraId="1D1B6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3E922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08E9F5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126DBF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813</w:t>
      </w:r>
    </w:p>
    <w:p w14:paraId="175249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814</w:t>
      </w:r>
    </w:p>
    <w:p w14:paraId="4AEC6F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measurements</w:t>
      </w:r>
      <w:r>
        <w:rPr>
          <w:noProof/>
        </w:rPr>
        <w:tab/>
        <w:t>814</w:t>
      </w:r>
    </w:p>
    <w:p w14:paraId="6B6B77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4CA6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814</w:t>
      </w:r>
    </w:p>
    <w:p w14:paraId="339F3A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814</w:t>
      </w:r>
    </w:p>
    <w:p w14:paraId="7E880D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814</w:t>
      </w:r>
    </w:p>
    <w:p w14:paraId="44683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814</w:t>
      </w:r>
    </w:p>
    <w:p w14:paraId="6D9A32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8D29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58BA1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815</w:t>
      </w:r>
    </w:p>
    <w:p w14:paraId="08BECD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CLI measurements</w:t>
      </w:r>
      <w:r>
        <w:rPr>
          <w:noProof/>
        </w:rPr>
        <w:tab/>
        <w:t>815</w:t>
      </w:r>
    </w:p>
    <w:p w14:paraId="1AD48A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815</w:t>
      </w:r>
    </w:p>
    <w:p w14:paraId="66C5EB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816</w:t>
      </w:r>
    </w:p>
    <w:p w14:paraId="51EADF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816</w:t>
      </w:r>
    </w:p>
    <w:p w14:paraId="3A9BC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481D4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817</w:t>
      </w:r>
    </w:p>
    <w:p w14:paraId="03B508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817</w:t>
      </w:r>
    </w:p>
    <w:p w14:paraId="5302CE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817</w:t>
      </w:r>
    </w:p>
    <w:p w14:paraId="2DC3DC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818</w:t>
      </w:r>
    </w:p>
    <w:p w14:paraId="4DF767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818</w:t>
      </w:r>
    </w:p>
    <w:p w14:paraId="2750E9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818</w:t>
      </w:r>
    </w:p>
    <w:p w14:paraId="66161B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823</w:t>
      </w:r>
    </w:p>
    <w:p w14:paraId="792657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824</w:t>
      </w:r>
    </w:p>
    <w:p w14:paraId="4EFA6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825</w:t>
      </w:r>
    </w:p>
    <w:p w14:paraId="764FD8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825</w:t>
      </w:r>
    </w:p>
    <w:p w14:paraId="702CE0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826</w:t>
      </w:r>
    </w:p>
    <w:p w14:paraId="049DF7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826</w:t>
      </w:r>
    </w:p>
    <w:p w14:paraId="3B29CA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826</w:t>
      </w:r>
    </w:p>
    <w:p w14:paraId="4D39D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826</w:t>
      </w:r>
    </w:p>
    <w:p w14:paraId="3E8F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827</w:t>
      </w:r>
    </w:p>
    <w:p w14:paraId="26AEF83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828</w:t>
      </w:r>
    </w:p>
    <w:p w14:paraId="21745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06E357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828</w:t>
      </w:r>
    </w:p>
    <w:p w14:paraId="5A91A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828</w:t>
      </w:r>
    </w:p>
    <w:p w14:paraId="21452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829</w:t>
      </w:r>
    </w:p>
    <w:p w14:paraId="7561EC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830</w:t>
      </w:r>
    </w:p>
    <w:p w14:paraId="48AF3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63690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830</w:t>
      </w:r>
    </w:p>
    <w:p w14:paraId="76498C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831</w:t>
      </w:r>
    </w:p>
    <w:p w14:paraId="7E9522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831</w:t>
      </w:r>
    </w:p>
    <w:p w14:paraId="3A568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23902E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6D5C3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05A6D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831</w:t>
      </w:r>
    </w:p>
    <w:p w14:paraId="6D6F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6E0851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834</w:t>
      </w:r>
    </w:p>
    <w:p w14:paraId="503D8E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64A01E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837</w:t>
      </w:r>
    </w:p>
    <w:p w14:paraId="6DCBFF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838</w:t>
      </w:r>
    </w:p>
    <w:p w14:paraId="461BE3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36EA7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838</w:t>
      </w:r>
    </w:p>
    <w:p w14:paraId="5D0B4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838</w:t>
      </w:r>
    </w:p>
    <w:p w14:paraId="14D92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838</w:t>
      </w:r>
    </w:p>
    <w:p w14:paraId="6A337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838</w:t>
      </w:r>
    </w:p>
    <w:p w14:paraId="52E706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841</w:t>
      </w:r>
    </w:p>
    <w:p w14:paraId="03E408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5E1D1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843</w:t>
      </w:r>
    </w:p>
    <w:p w14:paraId="1D530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844</w:t>
      </w:r>
    </w:p>
    <w:p w14:paraId="155C6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522C3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844</w:t>
      </w:r>
    </w:p>
    <w:p w14:paraId="71B22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844</w:t>
      </w:r>
    </w:p>
    <w:p w14:paraId="5AA69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844</w:t>
      </w:r>
    </w:p>
    <w:p w14:paraId="44A3E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844</w:t>
      </w:r>
    </w:p>
    <w:p w14:paraId="5EF21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848</w:t>
      </w:r>
    </w:p>
    <w:p w14:paraId="0996A4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851</w:t>
      </w:r>
    </w:p>
    <w:p w14:paraId="733A6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851</w:t>
      </w:r>
    </w:p>
    <w:p w14:paraId="2275B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852</w:t>
      </w:r>
    </w:p>
    <w:p w14:paraId="19B096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269CFA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852</w:t>
      </w:r>
    </w:p>
    <w:p w14:paraId="6F315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852</w:t>
      </w:r>
    </w:p>
    <w:p w14:paraId="51DE1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852</w:t>
      </w:r>
    </w:p>
    <w:p w14:paraId="4F95B2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853</w:t>
      </w:r>
    </w:p>
    <w:p w14:paraId="3CE620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853</w:t>
      </w:r>
    </w:p>
    <w:p w14:paraId="6372B6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42C820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853</w:t>
      </w:r>
    </w:p>
    <w:p w14:paraId="128762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853</w:t>
      </w:r>
    </w:p>
    <w:p w14:paraId="6EE41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853</w:t>
      </w:r>
    </w:p>
    <w:p w14:paraId="3E860C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854</w:t>
      </w:r>
    </w:p>
    <w:p w14:paraId="3798C7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854</w:t>
      </w:r>
    </w:p>
    <w:p w14:paraId="7B35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43991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854</w:t>
      </w:r>
    </w:p>
    <w:p w14:paraId="62F52C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854</w:t>
      </w:r>
    </w:p>
    <w:p w14:paraId="72C9FC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9F824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854</w:t>
      </w:r>
    </w:p>
    <w:p w14:paraId="4FA002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88FC6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4EB281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CA6C8F">
        <w:rPr>
          <w:rFonts w:eastAsiaTheme="minorEastAsia"/>
          <w:noProof/>
        </w:rPr>
        <w:t>CSI-RS</w:t>
      </w:r>
      <w:r>
        <w:rPr>
          <w:noProof/>
        </w:rPr>
        <w:tab/>
        <w:t>856</w:t>
      </w:r>
    </w:p>
    <w:p w14:paraId="310F39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856</w:t>
      </w:r>
    </w:p>
    <w:p w14:paraId="302D37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856</w:t>
      </w:r>
    </w:p>
    <w:p w14:paraId="51CA0C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856</w:t>
      </w:r>
    </w:p>
    <w:p w14:paraId="4F57F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857</w:t>
      </w:r>
    </w:p>
    <w:p w14:paraId="7CA3A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857</w:t>
      </w:r>
    </w:p>
    <w:p w14:paraId="2DB61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857</w:t>
      </w:r>
    </w:p>
    <w:p w14:paraId="3DD410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857</w:t>
      </w:r>
    </w:p>
    <w:p w14:paraId="0B8F7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859</w:t>
      </w:r>
    </w:p>
    <w:p w14:paraId="1AEA7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859</w:t>
      </w:r>
    </w:p>
    <w:p w14:paraId="2F6490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859</w:t>
      </w:r>
    </w:p>
    <w:p w14:paraId="400106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859</w:t>
      </w:r>
    </w:p>
    <w:p w14:paraId="02533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4D547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860</w:t>
      </w:r>
    </w:p>
    <w:p w14:paraId="3C6B3D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860</w:t>
      </w:r>
    </w:p>
    <w:p w14:paraId="791B9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860</w:t>
      </w:r>
    </w:p>
    <w:p w14:paraId="337C9C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861</w:t>
      </w:r>
    </w:p>
    <w:p w14:paraId="4E7EB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861</w:t>
      </w:r>
    </w:p>
    <w:p w14:paraId="6F3ED9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861</w:t>
      </w:r>
    </w:p>
    <w:p w14:paraId="591D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861</w:t>
      </w:r>
    </w:p>
    <w:p w14:paraId="61D32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861</w:t>
      </w:r>
    </w:p>
    <w:p w14:paraId="7DDD6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861</w:t>
      </w:r>
    </w:p>
    <w:p w14:paraId="311A9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863</w:t>
      </w:r>
    </w:p>
    <w:p w14:paraId="6384DC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863</w:t>
      </w:r>
    </w:p>
    <w:p w14:paraId="7AFFB1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863</w:t>
      </w:r>
    </w:p>
    <w:p w14:paraId="3E4449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864</w:t>
      </w:r>
    </w:p>
    <w:p w14:paraId="5CB632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864</w:t>
      </w:r>
    </w:p>
    <w:p w14:paraId="54C41A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02403F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75C8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79F65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866</w:t>
      </w:r>
    </w:p>
    <w:p w14:paraId="29037FE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866</w:t>
      </w:r>
    </w:p>
    <w:p w14:paraId="064DE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5A9AC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866</w:t>
      </w:r>
    </w:p>
    <w:p w14:paraId="093DCD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867</w:t>
      </w:r>
    </w:p>
    <w:p w14:paraId="22F8DB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867</w:t>
      </w:r>
    </w:p>
    <w:p w14:paraId="400425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867</w:t>
      </w:r>
    </w:p>
    <w:p w14:paraId="7A233B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868</w:t>
      </w:r>
    </w:p>
    <w:p w14:paraId="34BC9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869</w:t>
      </w:r>
    </w:p>
    <w:p w14:paraId="415E9C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869</w:t>
      </w:r>
    </w:p>
    <w:p w14:paraId="65AC1F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869</w:t>
      </w:r>
    </w:p>
    <w:p w14:paraId="172F85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869</w:t>
      </w:r>
    </w:p>
    <w:p w14:paraId="152E86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34F1D1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870</w:t>
      </w:r>
    </w:p>
    <w:p w14:paraId="3C0E3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870</w:t>
      </w:r>
    </w:p>
    <w:p w14:paraId="0809AB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871</w:t>
      </w:r>
    </w:p>
    <w:p w14:paraId="75F3BF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871</w:t>
      </w:r>
    </w:p>
    <w:p w14:paraId="22FDF1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871</w:t>
      </w:r>
    </w:p>
    <w:p w14:paraId="03235B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871</w:t>
      </w:r>
    </w:p>
    <w:p w14:paraId="7E7F0D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871</w:t>
      </w:r>
    </w:p>
    <w:p w14:paraId="6B33C6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873</w:t>
      </w:r>
    </w:p>
    <w:p w14:paraId="3C42BA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874</w:t>
      </w:r>
    </w:p>
    <w:p w14:paraId="6705BD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874</w:t>
      </w:r>
    </w:p>
    <w:p w14:paraId="624DD9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875</w:t>
      </w:r>
    </w:p>
    <w:p w14:paraId="5FAC3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875</w:t>
      </w:r>
    </w:p>
    <w:p w14:paraId="6E1710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875</w:t>
      </w:r>
    </w:p>
    <w:p w14:paraId="05DE17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875</w:t>
      </w:r>
    </w:p>
    <w:p w14:paraId="344093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876</w:t>
      </w:r>
    </w:p>
    <w:p w14:paraId="2C68B04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877</w:t>
      </w:r>
    </w:p>
    <w:p w14:paraId="473EA46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877</w:t>
      </w:r>
    </w:p>
    <w:p w14:paraId="4934CC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877</w:t>
      </w:r>
    </w:p>
    <w:p w14:paraId="09A534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877</w:t>
      </w:r>
    </w:p>
    <w:p w14:paraId="21E56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79E54C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6CC16D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538A3E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879</w:t>
      </w:r>
    </w:p>
    <w:p w14:paraId="7980D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879</w:t>
      </w:r>
    </w:p>
    <w:p w14:paraId="5E1132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4C011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77A39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881</w:t>
      </w:r>
    </w:p>
    <w:p w14:paraId="57058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881</w:t>
      </w:r>
    </w:p>
    <w:p w14:paraId="0AA812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6CEB1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882</w:t>
      </w:r>
    </w:p>
    <w:p w14:paraId="12C3D8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7E4DB3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05DAD2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36CDA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883</w:t>
      </w:r>
    </w:p>
    <w:p w14:paraId="0BB858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3A189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5D87A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884</w:t>
      </w:r>
    </w:p>
    <w:p w14:paraId="383FDA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Void</w:t>
      </w:r>
      <w:r>
        <w:rPr>
          <w:noProof/>
        </w:rPr>
        <w:tab/>
        <w:t>885</w:t>
      </w:r>
    </w:p>
    <w:p w14:paraId="04A57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885</w:t>
      </w:r>
    </w:p>
    <w:p w14:paraId="5A8AB0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5A30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886</w:t>
      </w:r>
    </w:p>
    <w:p w14:paraId="29558B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887</w:t>
      </w:r>
    </w:p>
    <w:p w14:paraId="51D1D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887</w:t>
      </w:r>
    </w:p>
    <w:p w14:paraId="79DC68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179096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888</w:t>
      </w:r>
    </w:p>
    <w:p w14:paraId="20E806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005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453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08D89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890</w:t>
      </w:r>
    </w:p>
    <w:p w14:paraId="772BD5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890</w:t>
      </w:r>
    </w:p>
    <w:p w14:paraId="67A53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CSI-RSRP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7FC1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891</w:t>
      </w:r>
    </w:p>
    <w:p w14:paraId="2DB60A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892</w:t>
      </w:r>
    </w:p>
    <w:p w14:paraId="3BC1B1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892</w:t>
      </w:r>
    </w:p>
    <w:p w14:paraId="10C36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33B2F97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893</w:t>
      </w:r>
    </w:p>
    <w:p w14:paraId="741A0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893</w:t>
      </w:r>
    </w:p>
    <w:p w14:paraId="268F24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893</w:t>
      </w:r>
    </w:p>
    <w:p w14:paraId="5C854A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894</w:t>
      </w:r>
    </w:p>
    <w:p w14:paraId="007708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895</w:t>
      </w:r>
    </w:p>
    <w:p w14:paraId="71846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E910B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895</w:t>
      </w:r>
    </w:p>
    <w:p w14:paraId="1D623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895</w:t>
      </w:r>
    </w:p>
    <w:p w14:paraId="5B3E7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896</w:t>
      </w:r>
    </w:p>
    <w:p w14:paraId="05D2BA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CSI-RSRP accuracy requirements</w:t>
      </w:r>
      <w:r>
        <w:rPr>
          <w:noProof/>
        </w:rPr>
        <w:tab/>
        <w:t>896</w:t>
      </w:r>
    </w:p>
    <w:p w14:paraId="00443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CSI-RSRP Accuracy</w:t>
      </w:r>
      <w:r>
        <w:rPr>
          <w:noProof/>
        </w:rPr>
        <w:tab/>
        <w:t>896</w:t>
      </w:r>
    </w:p>
    <w:p w14:paraId="53E45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CSI-RSRP Accuracy</w:t>
      </w:r>
      <w:r>
        <w:rPr>
          <w:noProof/>
        </w:rPr>
        <w:tab/>
        <w:t>897</w:t>
      </w:r>
    </w:p>
    <w:p w14:paraId="7A8B9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898</w:t>
      </w:r>
    </w:p>
    <w:p w14:paraId="59840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898</w:t>
      </w:r>
    </w:p>
    <w:p w14:paraId="3A456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898</w:t>
      </w:r>
    </w:p>
    <w:p w14:paraId="14954B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899</w:t>
      </w:r>
    </w:p>
    <w:p w14:paraId="3E7D28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901</w:t>
      </w:r>
    </w:p>
    <w:p w14:paraId="628DD5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901</w:t>
      </w:r>
    </w:p>
    <w:p w14:paraId="7634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901</w:t>
      </w:r>
    </w:p>
    <w:p w14:paraId="4C8EF0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902</w:t>
      </w:r>
    </w:p>
    <w:p w14:paraId="22ADCC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902</w:t>
      </w:r>
    </w:p>
    <w:p w14:paraId="007BB44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903</w:t>
      </w:r>
    </w:p>
    <w:p w14:paraId="24BEB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43221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0EC55D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904</w:t>
      </w:r>
    </w:p>
    <w:p w14:paraId="44AFA1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904</w:t>
      </w:r>
    </w:p>
    <w:p w14:paraId="20C95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904</w:t>
      </w:r>
    </w:p>
    <w:p w14:paraId="672DFD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905</w:t>
      </w:r>
    </w:p>
    <w:p w14:paraId="6A750F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905</w:t>
      </w:r>
    </w:p>
    <w:p w14:paraId="27E82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905</w:t>
      </w:r>
    </w:p>
    <w:p w14:paraId="0F7FF4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906</w:t>
      </w:r>
    </w:p>
    <w:p w14:paraId="3ADEF2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906</w:t>
      </w:r>
    </w:p>
    <w:p w14:paraId="160442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906</w:t>
      </w:r>
    </w:p>
    <w:p w14:paraId="3C661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906</w:t>
      </w:r>
    </w:p>
    <w:p w14:paraId="3387A3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758EC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907</w:t>
      </w:r>
    </w:p>
    <w:p w14:paraId="01F4F0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2CCB8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177B8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7933C2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909</w:t>
      </w:r>
    </w:p>
    <w:p w14:paraId="51CCAF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909</w:t>
      </w:r>
    </w:p>
    <w:p w14:paraId="3463FC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7AEC1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911</w:t>
      </w:r>
    </w:p>
    <w:p w14:paraId="4DA88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562F4E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6FE901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912</w:t>
      </w:r>
    </w:p>
    <w:p w14:paraId="58ECA6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09B5E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21B83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913</w:t>
      </w:r>
    </w:p>
    <w:p w14:paraId="33FBBC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914</w:t>
      </w:r>
    </w:p>
    <w:p w14:paraId="5B886C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914</w:t>
      </w:r>
    </w:p>
    <w:p w14:paraId="1BBF2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914</w:t>
      </w:r>
    </w:p>
    <w:p w14:paraId="0EFF76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914</w:t>
      </w:r>
    </w:p>
    <w:p w14:paraId="796BD9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915</w:t>
      </w:r>
    </w:p>
    <w:p w14:paraId="397B1A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915</w:t>
      </w:r>
    </w:p>
    <w:p w14:paraId="42C622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916</w:t>
      </w:r>
    </w:p>
    <w:p w14:paraId="462AB3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917</w:t>
      </w:r>
    </w:p>
    <w:p w14:paraId="6F2DA2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44B0D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50863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RSRQ report mapping</w:t>
      </w:r>
      <w:r>
        <w:rPr>
          <w:noProof/>
        </w:rPr>
        <w:tab/>
        <w:t>918</w:t>
      </w:r>
    </w:p>
    <w:p w14:paraId="48F20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918</w:t>
      </w:r>
    </w:p>
    <w:p w14:paraId="080F1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918</w:t>
      </w:r>
    </w:p>
    <w:p w14:paraId="45057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918</w:t>
      </w:r>
    </w:p>
    <w:p w14:paraId="7DED68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7D0A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919</w:t>
      </w:r>
    </w:p>
    <w:p w14:paraId="39D8E8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920</w:t>
      </w:r>
    </w:p>
    <w:p w14:paraId="515032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CBAF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B413F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921</w:t>
      </w:r>
    </w:p>
    <w:p w14:paraId="113F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921</w:t>
      </w:r>
    </w:p>
    <w:p w14:paraId="52BD9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921</w:t>
      </w:r>
    </w:p>
    <w:p w14:paraId="4E2EE7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922</w:t>
      </w:r>
    </w:p>
    <w:p w14:paraId="78654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922</w:t>
      </w:r>
    </w:p>
    <w:p w14:paraId="5F82B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922</w:t>
      </w:r>
    </w:p>
    <w:p w14:paraId="36023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DB78F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56050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923</w:t>
      </w:r>
    </w:p>
    <w:p w14:paraId="1ABB9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92FB0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59117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925</w:t>
      </w:r>
    </w:p>
    <w:p w14:paraId="4A4051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926</w:t>
      </w:r>
    </w:p>
    <w:p w14:paraId="20767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7BDEA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7E58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927</w:t>
      </w:r>
    </w:p>
    <w:p w14:paraId="2B9AA7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928</w:t>
      </w:r>
    </w:p>
    <w:p w14:paraId="670819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3CC0A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463DC6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928</w:t>
      </w:r>
    </w:p>
    <w:p w14:paraId="4B037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5F0030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2561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930</w:t>
      </w:r>
    </w:p>
    <w:p w14:paraId="2E8342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SINR report mapping</w:t>
      </w:r>
      <w:r>
        <w:rPr>
          <w:noProof/>
        </w:rPr>
        <w:tab/>
        <w:t>931</w:t>
      </w:r>
    </w:p>
    <w:p w14:paraId="7CA5C9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931</w:t>
      </w:r>
    </w:p>
    <w:p w14:paraId="7F247B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Power Headroom</w:t>
      </w:r>
      <w:r>
        <w:rPr>
          <w:noProof/>
        </w:rPr>
        <w:tab/>
        <w:t>932</w:t>
      </w:r>
    </w:p>
    <w:p w14:paraId="35A2AC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932</w:t>
      </w:r>
    </w:p>
    <w:p w14:paraId="3CC26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Power Headroom Report Mapping</w:t>
      </w:r>
      <w:r>
        <w:rPr>
          <w:noProof/>
        </w:rPr>
        <w:tab/>
        <w:t>932</w:t>
      </w:r>
    </w:p>
    <w:p w14:paraId="09420A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rFonts w:cs="v4.2.0"/>
          <w:noProof/>
          <w:vertAlign w:val="subscript"/>
        </w:rPr>
        <w:t>CMAX,c,f</w:t>
      </w:r>
      <w:r>
        <w:rPr>
          <w:noProof/>
        </w:rPr>
        <w:tab/>
        <w:t>933</w:t>
      </w:r>
    </w:p>
    <w:p w14:paraId="45A514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933</w:t>
      </w:r>
    </w:p>
    <w:p w14:paraId="69232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933</w:t>
      </w:r>
    </w:p>
    <w:p w14:paraId="04E0C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3E9AC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53A08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511EE4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29246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409C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734F3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 SAN</w:t>
      </w:r>
      <w:r>
        <w:rPr>
          <w:noProof/>
        </w:rPr>
        <w:tab/>
        <w:t>937</w:t>
      </w:r>
    </w:p>
    <w:p w14:paraId="056481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937</w:t>
      </w:r>
    </w:p>
    <w:p w14:paraId="7BB93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0C177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B1DD7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938</w:t>
      </w:r>
    </w:p>
    <w:p w14:paraId="42D9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938</w:t>
      </w:r>
    </w:p>
    <w:p w14:paraId="227FDB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939</w:t>
      </w:r>
    </w:p>
    <w:p w14:paraId="1E01D1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46BE3D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0B58F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6EF90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62FBA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941</w:t>
      </w:r>
    </w:p>
    <w:p w14:paraId="6A6F7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941</w:t>
      </w:r>
    </w:p>
    <w:p w14:paraId="509D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0A18B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accuracy requirements</w:t>
      </w:r>
      <w:r>
        <w:rPr>
          <w:noProof/>
        </w:rPr>
        <w:tab/>
        <w:t>943</w:t>
      </w:r>
    </w:p>
    <w:p w14:paraId="607F5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NE-DC</w:t>
      </w:r>
      <w:r>
        <w:rPr>
          <w:noProof/>
        </w:rPr>
        <w:tab/>
        <w:t>943</w:t>
      </w:r>
    </w:p>
    <w:p w14:paraId="1118E5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NR-DC</w:t>
      </w:r>
      <w:r>
        <w:rPr>
          <w:noProof/>
        </w:rPr>
        <w:tab/>
        <w:t>945</w:t>
      </w:r>
    </w:p>
    <w:p w14:paraId="033085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 frequency SFTD acuracy requirements</w:t>
      </w:r>
      <w:r>
        <w:rPr>
          <w:noProof/>
        </w:rPr>
        <w:tab/>
        <w:t>946</w:t>
      </w:r>
    </w:p>
    <w:p w14:paraId="777998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 measurement accuracy requirements</w:t>
      </w:r>
      <w:r>
        <w:rPr>
          <w:noProof/>
        </w:rPr>
        <w:tab/>
        <w:t>947</w:t>
      </w:r>
    </w:p>
    <w:p w14:paraId="0ECB25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</w:t>
      </w:r>
      <w:r>
        <w:rPr>
          <w:noProof/>
        </w:rPr>
        <w:tab/>
        <w:t>947</w:t>
      </w:r>
    </w:p>
    <w:p w14:paraId="22631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</w:t>
      </w:r>
      <w:r w:rsidRPr="00CA6C8F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947</w:t>
      </w:r>
    </w:p>
    <w:p w14:paraId="4EB18C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report mapping</w:t>
      </w:r>
      <w:r>
        <w:rPr>
          <w:noProof/>
        </w:rPr>
        <w:tab/>
        <w:t>949</w:t>
      </w:r>
    </w:p>
    <w:p w14:paraId="0C612159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</w:t>
      </w:r>
      <w:r w:rsidRPr="00950437">
        <w:rPr>
          <w:noProof/>
          <w:lang w:val="fr-FR"/>
        </w:rPr>
        <w:tab/>
        <w:t>949</w:t>
      </w:r>
    </w:p>
    <w:p w14:paraId="05491AF8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 Accuracy</w:t>
      </w:r>
      <w:r w:rsidRPr="00950437">
        <w:rPr>
          <w:noProof/>
          <w:lang w:val="fr-FR"/>
        </w:rPr>
        <w:tab/>
        <w:t>949</w:t>
      </w:r>
    </w:p>
    <w:p w14:paraId="609C42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report mapping</w:t>
      </w:r>
      <w:r>
        <w:rPr>
          <w:noProof/>
        </w:rPr>
        <w:tab/>
        <w:t>950</w:t>
      </w:r>
    </w:p>
    <w:p w14:paraId="659FFCF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951</w:t>
      </w:r>
    </w:p>
    <w:p w14:paraId="45B95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951</w:t>
      </w:r>
    </w:p>
    <w:p w14:paraId="73127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951</w:t>
      </w:r>
    </w:p>
    <w:p w14:paraId="261D9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961</w:t>
      </w:r>
    </w:p>
    <w:p w14:paraId="57D5C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961</w:t>
      </w:r>
    </w:p>
    <w:p w14:paraId="4003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963</w:t>
      </w:r>
    </w:p>
    <w:p w14:paraId="559196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965</w:t>
      </w:r>
    </w:p>
    <w:p w14:paraId="4D38BB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967</w:t>
      </w:r>
    </w:p>
    <w:p w14:paraId="148AF0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314331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967</w:t>
      </w:r>
    </w:p>
    <w:p w14:paraId="79CF9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967</w:t>
      </w:r>
    </w:p>
    <w:p w14:paraId="2CB3A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971</w:t>
      </w:r>
    </w:p>
    <w:p w14:paraId="02BBBA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975</w:t>
      </w:r>
    </w:p>
    <w:p w14:paraId="76F11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975</w:t>
      </w:r>
    </w:p>
    <w:p w14:paraId="1A629E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976</w:t>
      </w:r>
    </w:p>
    <w:p w14:paraId="54681E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978</w:t>
      </w:r>
    </w:p>
    <w:p w14:paraId="39752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5D6FF0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978</w:t>
      </w:r>
    </w:p>
    <w:p w14:paraId="2A6D79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991</w:t>
      </w:r>
    </w:p>
    <w:p w14:paraId="44C87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991</w:t>
      </w:r>
    </w:p>
    <w:p w14:paraId="5966BF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993</w:t>
      </w:r>
    </w:p>
    <w:p w14:paraId="55BEE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994</w:t>
      </w:r>
    </w:p>
    <w:p w14:paraId="183C82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FR2 P-MPR report</w:t>
      </w:r>
      <w:r>
        <w:rPr>
          <w:noProof/>
        </w:rPr>
        <w:tab/>
        <w:t>996</w:t>
      </w:r>
    </w:p>
    <w:p w14:paraId="64626C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996</w:t>
      </w:r>
    </w:p>
    <w:p w14:paraId="2EF5AD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FR1</w:t>
      </w:r>
      <w:r>
        <w:rPr>
          <w:noProof/>
        </w:rPr>
        <w:tab/>
        <w:t>996</w:t>
      </w:r>
    </w:p>
    <w:p w14:paraId="220343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996</w:t>
      </w:r>
    </w:p>
    <w:p w14:paraId="72542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996</w:t>
      </w:r>
    </w:p>
    <w:p w14:paraId="21EBC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6E59C0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998</w:t>
      </w:r>
    </w:p>
    <w:p w14:paraId="04481B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5D57A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062C68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70A430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65E2AF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446FA1D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099F86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47F89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2651BA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8757A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3DF37B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40C5B2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7B52B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3021C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1C270E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2156F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204E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6E9469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4EAF22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FD5E2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3B695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52F13B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0B78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1739E8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3913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161CF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707C58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6D5B9F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6EF88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4EC4D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70E578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2E46E2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706B04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549522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78644F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B4D19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17CFD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1B1AB0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69FA4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41A35B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PRS</w:t>
      </w:r>
      <w:r w:rsidRPr="00CA6C8F">
        <w:rPr>
          <w:noProof/>
          <w:lang w:val="en-US"/>
        </w:rPr>
        <w:t xml:space="preserve">-RSRPP </w:t>
      </w:r>
      <w:r w:rsidRPr="00CA6C8F">
        <w:rPr>
          <w:noProof/>
        </w:rPr>
        <w:t>Measurements</w:t>
      </w:r>
      <w:r>
        <w:rPr>
          <w:noProof/>
        </w:rPr>
        <w:tab/>
        <w:t>1022</w:t>
      </w:r>
    </w:p>
    <w:p w14:paraId="32EE8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03D7AA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3BA81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25199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Report mapping</w:t>
      </w:r>
      <w:r>
        <w:rPr>
          <w:noProof/>
        </w:rPr>
        <w:tab/>
        <w:t>1027</w:t>
      </w:r>
    </w:p>
    <w:p w14:paraId="62F69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1027</w:t>
      </w:r>
    </w:p>
    <w:p w14:paraId="298E0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1028</w:t>
      </w:r>
    </w:p>
    <w:p w14:paraId="47A82A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1029</w:t>
      </w:r>
    </w:p>
    <w:p w14:paraId="197A7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1029</w:t>
      </w:r>
    </w:p>
    <w:p w14:paraId="0972C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1029</w:t>
      </w:r>
    </w:p>
    <w:p w14:paraId="12D277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1034</w:t>
      </w:r>
    </w:p>
    <w:p w14:paraId="2F3D13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53237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1038</w:t>
      </w:r>
    </w:p>
    <w:p w14:paraId="029473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1038</w:t>
      </w:r>
    </w:p>
    <w:p w14:paraId="141F7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1038</w:t>
      </w:r>
    </w:p>
    <w:p w14:paraId="16A94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1038</w:t>
      </w:r>
    </w:p>
    <w:p w14:paraId="76280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1038</w:t>
      </w:r>
    </w:p>
    <w:p w14:paraId="7830C2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1039</w:t>
      </w:r>
    </w:p>
    <w:p w14:paraId="01B065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1040</w:t>
      </w:r>
    </w:p>
    <w:p w14:paraId="67289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1C338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7F29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1040</w:t>
      </w:r>
    </w:p>
    <w:p w14:paraId="65FA6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1040</w:t>
      </w:r>
    </w:p>
    <w:p w14:paraId="53A1F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1040</w:t>
      </w:r>
    </w:p>
    <w:p w14:paraId="08646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0E56A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1041</w:t>
      </w:r>
    </w:p>
    <w:p w14:paraId="2E015E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1042</w:t>
      </w:r>
    </w:p>
    <w:p w14:paraId="059BD9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46E51B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1042</w:t>
      </w:r>
    </w:p>
    <w:p w14:paraId="5E63B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1042</w:t>
      </w:r>
    </w:p>
    <w:p w14:paraId="33434F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1042</w:t>
      </w:r>
    </w:p>
    <w:p w14:paraId="38524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78A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84F1C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1043</w:t>
      </w:r>
    </w:p>
    <w:p w14:paraId="4E062A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1043</w:t>
      </w:r>
    </w:p>
    <w:p w14:paraId="5D987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3D04AB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1043</w:t>
      </w:r>
    </w:p>
    <w:p w14:paraId="772163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56EEA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1CF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1044</w:t>
      </w:r>
    </w:p>
    <w:p w14:paraId="6B5490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262A4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1045</w:t>
      </w:r>
    </w:p>
    <w:p w14:paraId="3EC9D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1334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1045</w:t>
      </w:r>
    </w:p>
    <w:p w14:paraId="0647E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1045</w:t>
      </w:r>
    </w:p>
    <w:p w14:paraId="0ECC70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53FF21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1045</w:t>
      </w:r>
    </w:p>
    <w:p w14:paraId="7DA419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1046</w:t>
      </w:r>
    </w:p>
    <w:p w14:paraId="1B7940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1046</w:t>
      </w:r>
    </w:p>
    <w:p w14:paraId="15B54C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1046</w:t>
      </w:r>
    </w:p>
    <w:p w14:paraId="673674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1046</w:t>
      </w:r>
    </w:p>
    <w:p w14:paraId="2F0E8C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5C3502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78ADF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1047</w:t>
      </w:r>
    </w:p>
    <w:p w14:paraId="446E7F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5E2E5E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33DF84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0F90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1048</w:t>
      </w:r>
    </w:p>
    <w:p w14:paraId="0D4FE2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1048</w:t>
      </w:r>
    </w:p>
    <w:p w14:paraId="4CA5C7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0EE04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E345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49216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1050</w:t>
      </w:r>
    </w:p>
    <w:p w14:paraId="2123D9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74F2D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3388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1052</w:t>
      </w:r>
    </w:p>
    <w:p w14:paraId="1CFEE2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1052</w:t>
      </w:r>
    </w:p>
    <w:p w14:paraId="79538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13738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5342A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3FBB25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09976F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11A64E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1053</w:t>
      </w:r>
    </w:p>
    <w:p w14:paraId="341B5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18073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1053</w:t>
      </w:r>
    </w:p>
    <w:p w14:paraId="684884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1053</w:t>
      </w:r>
    </w:p>
    <w:p w14:paraId="4107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RSTD measurements</w:t>
      </w:r>
      <w:r>
        <w:rPr>
          <w:noProof/>
        </w:rPr>
        <w:tab/>
        <w:t>1053</w:t>
      </w:r>
    </w:p>
    <w:p w14:paraId="657CCE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1054</w:t>
      </w:r>
    </w:p>
    <w:p w14:paraId="0015D6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RSRP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60D5B2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RSRQ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0124FE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1055</w:t>
      </w:r>
    </w:p>
    <w:p w14:paraId="033E78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0E9E83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723245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DA675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45FDBF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1056</w:t>
      </w:r>
    </w:p>
    <w:p w14:paraId="32B0ED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1056</w:t>
      </w:r>
    </w:p>
    <w:p w14:paraId="48916A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1057</w:t>
      </w:r>
    </w:p>
    <w:p w14:paraId="0DBF0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1057</w:t>
      </w:r>
    </w:p>
    <w:p w14:paraId="747762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230B43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1057</w:t>
      </w:r>
    </w:p>
    <w:p w14:paraId="02187F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1057</w:t>
      </w:r>
    </w:p>
    <w:p w14:paraId="00EE7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1058</w:t>
      </w:r>
    </w:p>
    <w:p w14:paraId="58576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1059</w:t>
      </w:r>
    </w:p>
    <w:p w14:paraId="2B607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SL-RSSI Accuracy</w:t>
      </w:r>
      <w:r>
        <w:rPr>
          <w:noProof/>
        </w:rPr>
        <w:tab/>
        <w:t>1059</w:t>
      </w:r>
    </w:p>
    <w:p w14:paraId="2FD6FC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1059</w:t>
      </w:r>
    </w:p>
    <w:p w14:paraId="65A8DD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1059</w:t>
      </w:r>
    </w:p>
    <w:p w14:paraId="1A4D2B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1060</w:t>
      </w:r>
    </w:p>
    <w:p w14:paraId="1D92B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1060</w:t>
      </w:r>
    </w:p>
    <w:p w14:paraId="2019812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1061</w:t>
      </w:r>
    </w:p>
    <w:p w14:paraId="0D7D35E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1062</w:t>
      </w:r>
    </w:p>
    <w:p w14:paraId="178891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D3E79F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1062</w:t>
      </w:r>
    </w:p>
    <w:p w14:paraId="10D94A3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7B0068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1062</w:t>
      </w:r>
    </w:p>
    <w:p w14:paraId="59A8BA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1063</w:t>
      </w:r>
    </w:p>
    <w:p w14:paraId="3902A1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1063</w:t>
      </w:r>
    </w:p>
    <w:p w14:paraId="34F8E2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1064</w:t>
      </w:r>
    </w:p>
    <w:p w14:paraId="4B0D1F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1064</w:t>
      </w:r>
    </w:p>
    <w:p w14:paraId="518202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3AE90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1064</w:t>
      </w:r>
    </w:p>
    <w:p w14:paraId="5ADFDC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1065</w:t>
      </w:r>
    </w:p>
    <w:p w14:paraId="592B8A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1066</w:t>
      </w:r>
    </w:p>
    <w:p w14:paraId="76799D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1066</w:t>
      </w:r>
    </w:p>
    <w:p w14:paraId="32A9FF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1067</w:t>
      </w:r>
    </w:p>
    <w:p w14:paraId="3EC07C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1068</w:t>
      </w:r>
    </w:p>
    <w:p w14:paraId="7986A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3E1067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1069</w:t>
      </w:r>
    </w:p>
    <w:p w14:paraId="164E96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1069</w:t>
      </w:r>
    </w:p>
    <w:p w14:paraId="5FF8FCB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1069</w:t>
      </w:r>
    </w:p>
    <w:p w14:paraId="6E04CE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1069</w:t>
      </w:r>
    </w:p>
    <w:p w14:paraId="4962B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1070</w:t>
      </w:r>
    </w:p>
    <w:p w14:paraId="6A770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1071</w:t>
      </w:r>
    </w:p>
    <w:p w14:paraId="73C8D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1072</w:t>
      </w:r>
    </w:p>
    <w:p w14:paraId="79E98D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1072</w:t>
      </w:r>
    </w:p>
    <w:p w14:paraId="0FDCA9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CA6C8F">
        <w:rPr>
          <w:noProof/>
          <w:lang w:val="en-US"/>
        </w:rPr>
        <w:t>due to Active BWP switching Requirement</w:t>
      </w:r>
      <w:r>
        <w:rPr>
          <w:noProof/>
        </w:rPr>
        <w:tab/>
        <w:t>1073</w:t>
      </w:r>
    </w:p>
    <w:p w14:paraId="1F4DC7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1073</w:t>
      </w:r>
    </w:p>
    <w:p w14:paraId="05FB29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1073</w:t>
      </w:r>
    </w:p>
    <w:p w14:paraId="0F6D8D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1074</w:t>
      </w:r>
    </w:p>
    <w:p w14:paraId="78CAF5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1074</w:t>
      </w:r>
    </w:p>
    <w:p w14:paraId="1D397E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1074</w:t>
      </w:r>
    </w:p>
    <w:p w14:paraId="41C9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1074</w:t>
      </w:r>
    </w:p>
    <w:p w14:paraId="5A4365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6695AA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6BC11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47EEA9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Performance Requirements for NR gNB</w:t>
      </w:r>
      <w:r>
        <w:rPr>
          <w:noProof/>
        </w:rPr>
        <w:tab/>
        <w:t>1075</w:t>
      </w:r>
    </w:p>
    <w:p w14:paraId="29D757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1075</w:t>
      </w:r>
    </w:p>
    <w:p w14:paraId="45370B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6BD30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1077</w:t>
      </w:r>
    </w:p>
    <w:p w14:paraId="19D974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1079</w:t>
      </w:r>
    </w:p>
    <w:p w14:paraId="46515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3A5E9E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1081</w:t>
      </w:r>
    </w:p>
    <w:p w14:paraId="5B034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1083</w:t>
      </w:r>
    </w:p>
    <w:p w14:paraId="27C5F7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1083</w:t>
      </w:r>
    </w:p>
    <w:p w14:paraId="70B7A2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UL SRS RSRP measurement</w:t>
      </w:r>
      <w:r>
        <w:rPr>
          <w:noProof/>
        </w:rPr>
        <w:tab/>
        <w:t>1084</w:t>
      </w:r>
    </w:p>
    <w:p w14:paraId="4FE8FD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384192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4690A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1085</w:t>
      </w:r>
    </w:p>
    <w:p w14:paraId="36E02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1085</w:t>
      </w:r>
    </w:p>
    <w:p w14:paraId="50939C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AoA/ZoA</w:t>
      </w:r>
      <w:r>
        <w:rPr>
          <w:noProof/>
        </w:rPr>
        <w:tab/>
        <w:t>1086</w:t>
      </w:r>
    </w:p>
    <w:p w14:paraId="49E237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067B37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A6C8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1087</w:t>
      </w:r>
    </w:p>
    <w:p w14:paraId="401B8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7B8B1F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1088</w:t>
      </w:r>
    </w:p>
    <w:p w14:paraId="235120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1088</w:t>
      </w:r>
    </w:p>
    <w:p w14:paraId="7A63F3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1090</w:t>
      </w:r>
    </w:p>
    <w:p w14:paraId="6787E4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1090</w:t>
      </w:r>
    </w:p>
    <w:p w14:paraId="636351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1090</w:t>
      </w:r>
    </w:p>
    <w:p w14:paraId="74308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1090</w:t>
      </w:r>
    </w:p>
    <w:p w14:paraId="05AD15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1090</w:t>
      </w:r>
    </w:p>
    <w:p w14:paraId="5C176BC3" w14:textId="7C2ABEE7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</w:t>
      </w:r>
      <w:r w:rsidRPr="00CA6C8F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1092</w:t>
      </w:r>
    </w:p>
    <w:p w14:paraId="098DFF8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1092</w:t>
      </w:r>
    </w:p>
    <w:p w14:paraId="279139F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1092</w:t>
      </w:r>
    </w:p>
    <w:p w14:paraId="09694A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1092</w:t>
      </w:r>
    </w:p>
    <w:p w14:paraId="2752D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1092</w:t>
      </w:r>
    </w:p>
    <w:p w14:paraId="306F43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1092</w:t>
      </w:r>
    </w:p>
    <w:p w14:paraId="376AD4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Implementation requirements</w:t>
      </w:r>
      <w:r>
        <w:rPr>
          <w:noProof/>
        </w:rPr>
        <w:tab/>
        <w:t>1093</w:t>
      </w:r>
    </w:p>
    <w:p w14:paraId="1871D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Physical layer timing requirements</w:t>
      </w:r>
      <w:r>
        <w:rPr>
          <w:noProof/>
        </w:rPr>
        <w:tab/>
        <w:t>1093</w:t>
      </w:r>
    </w:p>
    <w:p w14:paraId="637DA97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1093</w:t>
      </w:r>
    </w:p>
    <w:p w14:paraId="66DAA373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1094</w:t>
      </w:r>
    </w:p>
    <w:p w14:paraId="6CBD6A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1094</w:t>
      </w:r>
    </w:p>
    <w:p w14:paraId="39AEE7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1094</w:t>
      </w:r>
    </w:p>
    <w:p w14:paraId="05EDC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0F383B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7B50C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1098</w:t>
      </w:r>
    </w:p>
    <w:p w14:paraId="64A516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2C53D0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2666EF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1102</w:t>
      </w:r>
    </w:p>
    <w:p w14:paraId="55FBD3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1102</w:t>
      </w:r>
    </w:p>
    <w:p w14:paraId="38E365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1104</w:t>
      </w:r>
    </w:p>
    <w:p w14:paraId="06C68F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1109</w:t>
      </w:r>
    </w:p>
    <w:p w14:paraId="0A83680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1111</w:t>
      </w:r>
    </w:p>
    <w:p w14:paraId="6E3B59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1111</w:t>
      </w:r>
    </w:p>
    <w:p w14:paraId="75EBC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sv-SE"/>
        </w:rPr>
        <w:t>TDD</w:t>
      </w:r>
      <w:r>
        <w:rPr>
          <w:noProof/>
        </w:rPr>
        <w:tab/>
        <w:t>1111</w:t>
      </w:r>
    </w:p>
    <w:p w14:paraId="72896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1112</w:t>
      </w:r>
    </w:p>
    <w:p w14:paraId="1BC963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1112</w:t>
      </w:r>
    </w:p>
    <w:p w14:paraId="17EC28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1113</w:t>
      </w:r>
    </w:p>
    <w:p w14:paraId="59CE1B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1113</w:t>
      </w:r>
    </w:p>
    <w:p w14:paraId="53064A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1114</w:t>
      </w:r>
    </w:p>
    <w:p w14:paraId="337807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RMC burst transmission model</w:t>
      </w:r>
      <w:r>
        <w:rPr>
          <w:noProof/>
        </w:rPr>
        <w:tab/>
        <w:t>1114</w:t>
      </w:r>
    </w:p>
    <w:p w14:paraId="1EBA402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1114</w:t>
      </w:r>
    </w:p>
    <w:p w14:paraId="6A3C94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1114</w:t>
      </w:r>
    </w:p>
    <w:p w14:paraId="31151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1115</w:t>
      </w:r>
    </w:p>
    <w:p w14:paraId="10196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1115</w:t>
      </w:r>
    </w:p>
    <w:p w14:paraId="390B6D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1116</w:t>
      </w:r>
    </w:p>
    <w:p w14:paraId="0662C0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1116</w:t>
      </w:r>
    </w:p>
    <w:p w14:paraId="1590D3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6FFFD9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1117</w:t>
      </w:r>
    </w:p>
    <w:p w14:paraId="453A69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1117</w:t>
      </w:r>
    </w:p>
    <w:p w14:paraId="6CFEDB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1118</w:t>
      </w:r>
    </w:p>
    <w:p w14:paraId="083D69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1118</w:t>
      </w:r>
    </w:p>
    <w:p w14:paraId="370E4A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1118</w:t>
      </w:r>
    </w:p>
    <w:p w14:paraId="3A39FA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1119</w:t>
      </w:r>
    </w:p>
    <w:p w14:paraId="5D3CAD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1119</w:t>
      </w:r>
    </w:p>
    <w:p w14:paraId="7BD17E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1119</w:t>
      </w:r>
    </w:p>
    <w:p w14:paraId="2EFB37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1120</w:t>
      </w:r>
    </w:p>
    <w:p w14:paraId="76854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1120</w:t>
      </w:r>
    </w:p>
    <w:p w14:paraId="71D8CE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1120</w:t>
      </w:r>
    </w:p>
    <w:p w14:paraId="256A3A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11: DRX cycle = 20 ms and TAT =</w:t>
      </w:r>
      <w:r w:rsidRPr="00CA6C8F">
        <w:rPr>
          <w:rFonts w:cs="Arial"/>
          <w:noProof/>
          <w:lang w:val="en-US"/>
        </w:rPr>
        <w:t xml:space="preserve"> </w:t>
      </w:r>
      <w:r w:rsidRPr="00CA6C8F">
        <w:rPr>
          <w:rFonts w:cs="Arial"/>
          <w:noProof/>
        </w:rPr>
        <w:t>Infinity</w:t>
      </w:r>
      <w:r>
        <w:rPr>
          <w:noProof/>
        </w:rPr>
        <w:tab/>
        <w:t>1121</w:t>
      </w:r>
    </w:p>
    <w:p w14:paraId="775852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1121</w:t>
      </w:r>
    </w:p>
    <w:p w14:paraId="1254CB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1121</w:t>
      </w:r>
    </w:p>
    <w:p w14:paraId="5A15C1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1122</w:t>
      </w:r>
    </w:p>
    <w:p w14:paraId="0F9CD5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1122</w:t>
      </w:r>
    </w:p>
    <w:p w14:paraId="0EC912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1122</w:t>
      </w:r>
    </w:p>
    <w:p w14:paraId="52E94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59E1BB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43D52E7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1122</w:t>
      </w:r>
    </w:p>
    <w:p w14:paraId="646381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1122</w:t>
      </w:r>
    </w:p>
    <w:p w14:paraId="585DFE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28FDEA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301E3C2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1123</w:t>
      </w:r>
    </w:p>
    <w:p w14:paraId="12F5DF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9BB5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598631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0C183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7D7BF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FR2</w:t>
      </w:r>
      <w:r>
        <w:rPr>
          <w:noProof/>
        </w:rPr>
        <w:tab/>
        <w:t>1126</w:t>
      </w:r>
    </w:p>
    <w:p w14:paraId="4ADF0A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1126</w:t>
      </w:r>
    </w:p>
    <w:p w14:paraId="699580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1126</w:t>
      </w:r>
    </w:p>
    <w:p w14:paraId="2778B5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1126</w:t>
      </w:r>
    </w:p>
    <w:p w14:paraId="5CCBE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1126</w:t>
      </w:r>
    </w:p>
    <w:p w14:paraId="16567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1126</w:t>
      </w:r>
    </w:p>
    <w:p w14:paraId="0E60F1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1128</w:t>
      </w:r>
    </w:p>
    <w:p w14:paraId="38223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417F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6AAF2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1128</w:t>
      </w:r>
    </w:p>
    <w:p w14:paraId="172C2E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1513617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1130</w:t>
      </w:r>
    </w:p>
    <w:p w14:paraId="238F365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1131</w:t>
      </w:r>
    </w:p>
    <w:p w14:paraId="4823E0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23571A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1131</w:t>
      </w:r>
    </w:p>
    <w:p w14:paraId="5FA660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1131</w:t>
      </w:r>
    </w:p>
    <w:p w14:paraId="0CDFFE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1132</w:t>
      </w:r>
    </w:p>
    <w:p w14:paraId="0822B9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1132</w:t>
      </w:r>
    </w:p>
    <w:p w14:paraId="37448F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1132</w:t>
      </w:r>
    </w:p>
    <w:p w14:paraId="5C317F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1132</w:t>
      </w:r>
    </w:p>
    <w:p w14:paraId="71FBF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1132</w:t>
      </w:r>
    </w:p>
    <w:p w14:paraId="6B34D4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1132</w:t>
      </w:r>
    </w:p>
    <w:p w14:paraId="64CCC1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1132</w:t>
      </w:r>
    </w:p>
    <w:p w14:paraId="1E239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1132</w:t>
      </w:r>
    </w:p>
    <w:p w14:paraId="558A73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3B7203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1133</w:t>
      </w:r>
    </w:p>
    <w:p w14:paraId="1FFA6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1133</w:t>
      </w:r>
    </w:p>
    <w:p w14:paraId="64D969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1134</w:t>
      </w:r>
    </w:p>
    <w:p w14:paraId="03C054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1135</w:t>
      </w:r>
    </w:p>
    <w:p w14:paraId="04636D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</w:t>
      </w:r>
      <w:r w:rsidRPr="00CA6C8F">
        <w:rPr>
          <w:noProof/>
          <w:snapToGrid w:val="0"/>
          <w:lang w:eastAsia="zh-CN"/>
        </w:rPr>
        <w:t>2</w:t>
      </w:r>
      <w:r>
        <w:rPr>
          <w:noProof/>
        </w:rPr>
        <w:tab/>
        <w:t>1136</w:t>
      </w:r>
    </w:p>
    <w:p w14:paraId="75753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1136</w:t>
      </w:r>
    </w:p>
    <w:p w14:paraId="2CD9A6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1137</w:t>
      </w:r>
    </w:p>
    <w:p w14:paraId="34D573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1138</w:t>
      </w:r>
    </w:p>
    <w:p w14:paraId="7BCAA6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1139</w:t>
      </w:r>
    </w:p>
    <w:p w14:paraId="285B8B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1140</w:t>
      </w:r>
    </w:p>
    <w:p w14:paraId="5AF453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8A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1140</w:t>
      </w:r>
    </w:p>
    <w:p w14:paraId="6A2B23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A.3.8A.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1140</w:t>
      </w:r>
    </w:p>
    <w:p w14:paraId="14102A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1140</w:t>
      </w:r>
    </w:p>
    <w:p w14:paraId="4B3E3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1141</w:t>
      </w:r>
    </w:p>
    <w:p w14:paraId="2C5616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1142</w:t>
      </w:r>
    </w:p>
    <w:p w14:paraId="7DAE6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1142</w:t>
      </w:r>
    </w:p>
    <w:p w14:paraId="26E798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1143</w:t>
      </w:r>
    </w:p>
    <w:p w14:paraId="1DD6F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1143</w:t>
      </w:r>
    </w:p>
    <w:p w14:paraId="5A32B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1143</w:t>
      </w:r>
    </w:p>
    <w:p w14:paraId="67ED25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1144</w:t>
      </w:r>
    </w:p>
    <w:p w14:paraId="0FBDC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1144</w:t>
      </w:r>
    </w:p>
    <w:p w14:paraId="7F3C77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1144</w:t>
      </w:r>
    </w:p>
    <w:p w14:paraId="4DB221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1144</w:t>
      </w:r>
    </w:p>
    <w:p w14:paraId="45CC2F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551C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6D0CE2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22520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1145</w:t>
      </w:r>
    </w:p>
    <w:p w14:paraId="40DC88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675DDB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1146</w:t>
      </w:r>
    </w:p>
    <w:p w14:paraId="16AA90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1146</w:t>
      </w:r>
    </w:p>
    <w:p w14:paraId="287E9F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1146</w:t>
      </w:r>
    </w:p>
    <w:p w14:paraId="1CB56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1146</w:t>
      </w:r>
    </w:p>
    <w:p w14:paraId="76A92A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1147</w:t>
      </w:r>
    </w:p>
    <w:p w14:paraId="52BE23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1147</w:t>
      </w:r>
    </w:p>
    <w:p w14:paraId="636DD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1148</w:t>
      </w:r>
    </w:p>
    <w:p w14:paraId="0705D6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1148</w:t>
      </w:r>
    </w:p>
    <w:p w14:paraId="060192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1149</w:t>
      </w:r>
    </w:p>
    <w:p w14:paraId="056ADC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1149</w:t>
      </w:r>
    </w:p>
    <w:p w14:paraId="6F87F2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1150</w:t>
      </w:r>
    </w:p>
    <w:p w14:paraId="4D7E5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1150</w:t>
      </w:r>
    </w:p>
    <w:p w14:paraId="02489A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1150</w:t>
      </w:r>
    </w:p>
    <w:p w14:paraId="3656DF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1151</w:t>
      </w:r>
    </w:p>
    <w:p w14:paraId="3DC99C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1151</w:t>
      </w:r>
    </w:p>
    <w:p w14:paraId="7A933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1152</w:t>
      </w:r>
    </w:p>
    <w:p w14:paraId="7C906F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1152</w:t>
      </w:r>
    </w:p>
    <w:p w14:paraId="4C04D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1153</w:t>
      </w:r>
    </w:p>
    <w:p w14:paraId="701246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1153</w:t>
      </w:r>
    </w:p>
    <w:p w14:paraId="0822DE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1154</w:t>
      </w:r>
    </w:p>
    <w:p w14:paraId="3CC9C6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1154</w:t>
      </w:r>
    </w:p>
    <w:p w14:paraId="23CDEB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DC919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16F2A0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1156</w:t>
      </w:r>
    </w:p>
    <w:p w14:paraId="7515B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1156</w:t>
      </w:r>
    </w:p>
    <w:p w14:paraId="5D1F95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1FAE9D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SSB pattern </w:t>
      </w:r>
      <w:r w:rsidRPr="00CA6C8F">
        <w:rPr>
          <w:noProof/>
          <w:lang w:eastAsia="zh-CN"/>
        </w:rPr>
        <w:t>16</w:t>
      </w:r>
      <w:r w:rsidRPr="00CA6C8F"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08DA80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418415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0345E1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1159</w:t>
      </w:r>
    </w:p>
    <w:p w14:paraId="2AE98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1159</w:t>
      </w:r>
    </w:p>
    <w:p w14:paraId="5C3B9A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1159</w:t>
      </w:r>
    </w:p>
    <w:p w14:paraId="75A23A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1159</w:t>
      </w:r>
    </w:p>
    <w:p w14:paraId="6BAED8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1160</w:t>
      </w:r>
    </w:p>
    <w:p w14:paraId="2DA9D8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1160</w:t>
      </w:r>
    </w:p>
    <w:p w14:paraId="67D240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1161</w:t>
      </w:r>
    </w:p>
    <w:p w14:paraId="07FC21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1161</w:t>
      </w:r>
    </w:p>
    <w:p w14:paraId="6E9388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1161</w:t>
      </w:r>
    </w:p>
    <w:p w14:paraId="2CD78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1161</w:t>
      </w:r>
    </w:p>
    <w:p w14:paraId="63651B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1162</w:t>
      </w:r>
    </w:p>
    <w:p w14:paraId="38E08B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1162</w:t>
      </w:r>
    </w:p>
    <w:p w14:paraId="1956B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1163</w:t>
      </w:r>
    </w:p>
    <w:p w14:paraId="2DEA69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1163</w:t>
      </w:r>
    </w:p>
    <w:p w14:paraId="14DF1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1164</w:t>
      </w:r>
    </w:p>
    <w:p w14:paraId="4E9A94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1164</w:t>
      </w:r>
    </w:p>
    <w:p w14:paraId="1B3AA1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1164</w:t>
      </w:r>
    </w:p>
    <w:p w14:paraId="3354A2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1165</w:t>
      </w:r>
    </w:p>
    <w:p w14:paraId="50E6E6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1165</w:t>
      </w:r>
    </w:p>
    <w:p w14:paraId="452255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1166</w:t>
      </w:r>
    </w:p>
    <w:p w14:paraId="513D16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1166</w:t>
      </w:r>
    </w:p>
    <w:p w14:paraId="2F941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1167</w:t>
      </w:r>
    </w:p>
    <w:p w14:paraId="5F4C85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1167</w:t>
      </w:r>
    </w:p>
    <w:p w14:paraId="15BBD9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1167</w:t>
      </w:r>
    </w:p>
    <w:p w14:paraId="62839C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1167</w:t>
      </w:r>
    </w:p>
    <w:p w14:paraId="6E0EF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1167</w:t>
      </w:r>
    </w:p>
    <w:p w14:paraId="4E70B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1168</w:t>
      </w:r>
    </w:p>
    <w:p w14:paraId="561329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1168</w:t>
      </w:r>
    </w:p>
    <w:p w14:paraId="383CF5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1168</w:t>
      </w:r>
    </w:p>
    <w:p w14:paraId="15AE2E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1168</w:t>
      </w:r>
    </w:p>
    <w:p w14:paraId="562DA4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1168</w:t>
      </w:r>
    </w:p>
    <w:p w14:paraId="3005DE4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1169</w:t>
      </w:r>
    </w:p>
    <w:p w14:paraId="6C2D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1169</w:t>
      </w:r>
    </w:p>
    <w:p w14:paraId="2EF00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1169</w:t>
      </w:r>
    </w:p>
    <w:p w14:paraId="494442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1169</w:t>
      </w:r>
    </w:p>
    <w:p w14:paraId="5AB5F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1169</w:t>
      </w:r>
    </w:p>
    <w:p w14:paraId="12547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1169</w:t>
      </w:r>
    </w:p>
    <w:p w14:paraId="4D596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1170</w:t>
      </w:r>
    </w:p>
    <w:p w14:paraId="79CC50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1170</w:t>
      </w:r>
    </w:p>
    <w:p w14:paraId="2E318B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DB87B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697082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1170</w:t>
      </w:r>
    </w:p>
    <w:p w14:paraId="1C5D0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8F3D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E98BA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1170</w:t>
      </w:r>
    </w:p>
    <w:p w14:paraId="442F47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4E64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71C6D0B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734135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27BAA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3FC73B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593EB2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1172</w:t>
      </w:r>
    </w:p>
    <w:p w14:paraId="5557F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2AB8EC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1364E5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20CC31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54A368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BDE5B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3C59F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63AF03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4C1695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196870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56AEA8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057383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B7663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47C117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55BABF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7849F7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489AF7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7C2201B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3FA990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67125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460266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651641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21D53F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0CE5B7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3C64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4902ED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105347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65E5F3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41A96C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1BC18C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6B40E23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33330A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481D5B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29452E5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5E1043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30FB96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3ECA25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6C0177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0F432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</w:t>
      </w:r>
      <w:r w:rsidRPr="00CA6C8F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1EBE01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7A4262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5FD7B31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70FE6E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6BE0C7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295C59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56E1B5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BF146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229DE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7B4AFF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0730AB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7137C8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04165B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68AE51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26B9D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758FE0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2BA3DA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47F10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05FD8D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B3CB2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129B63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6E433F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24F602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0CCF08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7D7DF5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643171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57EA0F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96B9B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4049EF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6F74D2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FA9D4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613F50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54FCF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8B2AD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49C52E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CA668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06FF3E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08FE8F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28C433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0A04467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611135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6C47E8C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1DB92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62B774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33009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398188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394E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63C4F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22B716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64E003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0F363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142F89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7EB0BA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5CE563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671F7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3E5530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6541C9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27DB83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2B4CA25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35FDC0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62CDB1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080C65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5E9B0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7D2029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55E08F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2DEFE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FD2E8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3939AE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4D90D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45D5FA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3CEC2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4AB83E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93608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E3CF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668E14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3BD36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3CF0E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1D051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1231</w:t>
      </w:r>
    </w:p>
    <w:p w14:paraId="2FC12D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20F749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49D8BF4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1231</w:t>
      </w:r>
    </w:p>
    <w:p w14:paraId="1B2E0E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50DC44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1231</w:t>
      </w:r>
    </w:p>
    <w:p w14:paraId="2D2BCB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1231</w:t>
      </w:r>
    </w:p>
    <w:p w14:paraId="042784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1231</w:t>
      </w:r>
    </w:p>
    <w:p w14:paraId="7B1E06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1231</w:t>
      </w:r>
    </w:p>
    <w:p w14:paraId="49F43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1235</w:t>
      </w:r>
    </w:p>
    <w:p w14:paraId="393AA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1239</w:t>
      </w:r>
    </w:p>
    <w:p w14:paraId="19FDB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1243</w:t>
      </w:r>
    </w:p>
    <w:p w14:paraId="3497DA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1247</w:t>
      </w:r>
    </w:p>
    <w:p w14:paraId="40A647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CA6C8F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1247</w:t>
      </w:r>
    </w:p>
    <w:p w14:paraId="4615B6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A02C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6878CB3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1254</w:t>
      </w:r>
    </w:p>
    <w:p w14:paraId="7D17D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1254</w:t>
      </w:r>
    </w:p>
    <w:p w14:paraId="16EE1D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NR UE Transmit Timing Test for FR1</w:t>
      </w:r>
      <w:r>
        <w:rPr>
          <w:noProof/>
        </w:rPr>
        <w:tab/>
        <w:t>1254</w:t>
      </w:r>
    </w:p>
    <w:p w14:paraId="48014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73ED3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6F8F2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1258</w:t>
      </w:r>
    </w:p>
    <w:p w14:paraId="622E29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1258</w:t>
      </w:r>
    </w:p>
    <w:p w14:paraId="1FFE0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1258</w:t>
      </w:r>
    </w:p>
    <w:p w14:paraId="708F4C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44803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1258</w:t>
      </w:r>
    </w:p>
    <w:p w14:paraId="05446F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79051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1262</w:t>
      </w:r>
    </w:p>
    <w:p w14:paraId="16C5F1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1262</w:t>
      </w:r>
    </w:p>
    <w:p w14:paraId="42D02A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1263</w:t>
      </w:r>
    </w:p>
    <w:p w14:paraId="46F4A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31DBBC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55D07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1267</w:t>
      </w:r>
    </w:p>
    <w:p w14:paraId="39556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1B7CB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1AA65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1273</w:t>
      </w:r>
    </w:p>
    <w:p w14:paraId="796E3F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1273</w:t>
      </w:r>
    </w:p>
    <w:p w14:paraId="1596E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58520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1278</w:t>
      </w:r>
    </w:p>
    <w:p w14:paraId="5EE6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45998D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2EE03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1284</w:t>
      </w:r>
    </w:p>
    <w:p w14:paraId="6BE41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1284</w:t>
      </w:r>
    </w:p>
    <w:p w14:paraId="28B25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D505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1289</w:t>
      </w:r>
    </w:p>
    <w:p w14:paraId="6DBE5A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3AB0F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2AD1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1295</w:t>
      </w:r>
    </w:p>
    <w:p w14:paraId="34BBD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24EC3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14A00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1301</w:t>
      </w:r>
    </w:p>
    <w:p w14:paraId="5A09A0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1301</w:t>
      </w:r>
    </w:p>
    <w:p w14:paraId="3E5B10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468254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1306</w:t>
      </w:r>
    </w:p>
    <w:p w14:paraId="10F74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1306</w:t>
      </w:r>
    </w:p>
    <w:p w14:paraId="798EB8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1312</w:t>
      </w:r>
    </w:p>
    <w:p w14:paraId="7344D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1312</w:t>
      </w:r>
    </w:p>
    <w:p w14:paraId="326399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3205F7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2A008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1316</w:t>
      </w:r>
    </w:p>
    <w:p w14:paraId="725EF7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1316</w:t>
      </w:r>
    </w:p>
    <w:p w14:paraId="404DEF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1320</w:t>
      </w:r>
    </w:p>
    <w:p w14:paraId="08F8DD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1320</w:t>
      </w:r>
    </w:p>
    <w:p w14:paraId="4E680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71EDF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6825A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1328</w:t>
      </w:r>
    </w:p>
    <w:p w14:paraId="11E8D9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1328</w:t>
      </w:r>
    </w:p>
    <w:p w14:paraId="2CE52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6E0114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1333</w:t>
      </w:r>
    </w:p>
    <w:p w14:paraId="3A8C6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1333</w:t>
      </w:r>
    </w:p>
    <w:p w14:paraId="367115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2B6543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1336</w:t>
      </w:r>
    </w:p>
    <w:p w14:paraId="66CC4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1336</w:t>
      </w:r>
    </w:p>
    <w:p w14:paraId="4592A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1340</w:t>
      </w:r>
    </w:p>
    <w:p w14:paraId="274588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1340</w:t>
      </w:r>
    </w:p>
    <w:p w14:paraId="318B1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1340</w:t>
      </w:r>
    </w:p>
    <w:p w14:paraId="3F5BE1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42F0D9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DA66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1344</w:t>
      </w:r>
    </w:p>
    <w:p w14:paraId="51A215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5230E4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1348</w:t>
      </w:r>
    </w:p>
    <w:p w14:paraId="38CCC1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1349</w:t>
      </w:r>
    </w:p>
    <w:p w14:paraId="2234C3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1349</w:t>
      </w:r>
    </w:p>
    <w:p w14:paraId="5D428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1352</w:t>
      </w:r>
    </w:p>
    <w:p w14:paraId="5BECB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 w:rsidRPr="00CA6C8F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1352</w:t>
      </w:r>
    </w:p>
    <w:p w14:paraId="247993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1352</w:t>
      </w:r>
    </w:p>
    <w:p w14:paraId="672E4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1357</w:t>
      </w:r>
    </w:p>
    <w:p w14:paraId="7587E1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1358</w:t>
      </w:r>
    </w:p>
    <w:p w14:paraId="78D060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6D1A6B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1366</w:t>
      </w:r>
    </w:p>
    <w:p w14:paraId="2998E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1366</w:t>
      </w:r>
    </w:p>
    <w:p w14:paraId="6AA57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1366</w:t>
      </w:r>
    </w:p>
    <w:p w14:paraId="680EFB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1CA25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1373</w:t>
      </w:r>
    </w:p>
    <w:p w14:paraId="630BFD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E157F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79C1FC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1373</w:t>
      </w:r>
    </w:p>
    <w:p w14:paraId="2212BF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44414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16D44D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1375</w:t>
      </w:r>
    </w:p>
    <w:p w14:paraId="69A62D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1375</w:t>
      </w:r>
    </w:p>
    <w:p w14:paraId="2724FB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50C6BD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1378</w:t>
      </w:r>
    </w:p>
    <w:p w14:paraId="7360E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682864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0A6EE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1386</w:t>
      </w:r>
    </w:p>
    <w:p w14:paraId="4F2A16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1CAE2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1390</w:t>
      </w:r>
    </w:p>
    <w:p w14:paraId="5F85D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1391</w:t>
      </w:r>
    </w:p>
    <w:p w14:paraId="2CAD9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1391</w:t>
      </w:r>
    </w:p>
    <w:p w14:paraId="1AB4A1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1E978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36A613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1C4B92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1A2EEE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156D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1400</w:t>
      </w:r>
    </w:p>
    <w:p w14:paraId="328ACB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1400</w:t>
      </w:r>
    </w:p>
    <w:p w14:paraId="11B5FB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0D8CBC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B3226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1407</w:t>
      </w:r>
    </w:p>
    <w:p w14:paraId="7DE9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1407</w:t>
      </w:r>
    </w:p>
    <w:p w14:paraId="1228A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3C33E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1413</w:t>
      </w:r>
    </w:p>
    <w:p w14:paraId="2EDF4D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1413</w:t>
      </w:r>
    </w:p>
    <w:p w14:paraId="47AAD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005831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1419</w:t>
      </w:r>
    </w:p>
    <w:p w14:paraId="526C5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1419</w:t>
      </w:r>
    </w:p>
    <w:p w14:paraId="215243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6C043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1425</w:t>
      </w:r>
    </w:p>
    <w:p w14:paraId="77C9D1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1425</w:t>
      </w:r>
    </w:p>
    <w:p w14:paraId="146D52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40FEF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1431</w:t>
      </w:r>
    </w:p>
    <w:p w14:paraId="116DC0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3A8C9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3E227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1438</w:t>
      </w:r>
    </w:p>
    <w:p w14:paraId="4AA706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Purpose and </w:t>
      </w:r>
      <w:r w:rsidRPr="00CA6C8F">
        <w:rPr>
          <w:noProof/>
          <w:snapToGrid w:val="0"/>
          <w:lang w:eastAsia="zh-CN"/>
        </w:rPr>
        <w:t>Environment</w:t>
      </w:r>
      <w:r>
        <w:rPr>
          <w:noProof/>
        </w:rPr>
        <w:tab/>
        <w:t>1438</w:t>
      </w:r>
    </w:p>
    <w:p w14:paraId="04A81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1443</w:t>
      </w:r>
    </w:p>
    <w:p w14:paraId="3EF95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1444</w:t>
      </w:r>
    </w:p>
    <w:p w14:paraId="7FA8F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1444</w:t>
      </w:r>
    </w:p>
    <w:p w14:paraId="110C3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1D0846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1451</w:t>
      </w:r>
    </w:p>
    <w:p w14:paraId="61935D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1451</w:t>
      </w:r>
    </w:p>
    <w:p w14:paraId="6D65DA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1451</w:t>
      </w:r>
    </w:p>
    <w:p w14:paraId="778D4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1456</w:t>
      </w:r>
    </w:p>
    <w:p w14:paraId="032551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1462</w:t>
      </w:r>
    </w:p>
    <w:p w14:paraId="49BBC3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1466</w:t>
      </w:r>
    </w:p>
    <w:p w14:paraId="433E4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1466</w:t>
      </w:r>
    </w:p>
    <w:p w14:paraId="4649A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13E17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1472</w:t>
      </w:r>
    </w:p>
    <w:p w14:paraId="4C3234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1472</w:t>
      </w:r>
    </w:p>
    <w:p w14:paraId="3D20FDE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1472</w:t>
      </w:r>
    </w:p>
    <w:p w14:paraId="35BA82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1479</w:t>
      </w:r>
    </w:p>
    <w:p w14:paraId="4F332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1479</w:t>
      </w:r>
    </w:p>
    <w:p w14:paraId="79BD1A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1479</w:t>
      </w:r>
    </w:p>
    <w:p w14:paraId="66A1CFE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68B149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1490</w:t>
      </w:r>
    </w:p>
    <w:p w14:paraId="74690D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1490</w:t>
      </w:r>
    </w:p>
    <w:p w14:paraId="7D379A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1495</w:t>
      </w:r>
    </w:p>
    <w:p w14:paraId="5935BB1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1495</w:t>
      </w:r>
    </w:p>
    <w:p w14:paraId="7D57058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1501</w:t>
      </w:r>
    </w:p>
    <w:p w14:paraId="0E7C9B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1501</w:t>
      </w:r>
    </w:p>
    <w:p w14:paraId="5D63C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1501</w:t>
      </w:r>
    </w:p>
    <w:p w14:paraId="57EBE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F4F3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6D27F9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1507</w:t>
      </w:r>
    </w:p>
    <w:p w14:paraId="31A2B0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495157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5094D7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1511</w:t>
      </w:r>
    </w:p>
    <w:p w14:paraId="7927CB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1511</w:t>
      </w:r>
    </w:p>
    <w:p w14:paraId="06B433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A31F8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 xml:space="preserve">Test </w:t>
      </w:r>
      <w:r w:rsidRPr="00CA6C8F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1515</w:t>
      </w:r>
    </w:p>
    <w:p w14:paraId="7A200F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3B062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77533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4EAC93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D9109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1520</w:t>
      </w:r>
    </w:p>
    <w:p w14:paraId="50376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1520</w:t>
      </w:r>
    </w:p>
    <w:p w14:paraId="799D6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5F45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29E1C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4CD58E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1524</w:t>
      </w:r>
    </w:p>
    <w:p w14:paraId="64D9AB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1524</w:t>
      </w:r>
    </w:p>
    <w:p w14:paraId="0DA0D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1524</w:t>
      </w:r>
    </w:p>
    <w:p w14:paraId="6E313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1FE71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1524</w:t>
      </w:r>
    </w:p>
    <w:p w14:paraId="495B24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89A0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1528</w:t>
      </w:r>
    </w:p>
    <w:p w14:paraId="580351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12546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1528</w:t>
      </w:r>
    </w:p>
    <w:p w14:paraId="4C1703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9F280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1532</w:t>
      </w:r>
    </w:p>
    <w:p w14:paraId="57468E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48D6AE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6EF62B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1536</w:t>
      </w:r>
    </w:p>
    <w:p w14:paraId="74E84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1536</w:t>
      </w:r>
    </w:p>
    <w:p w14:paraId="0D0CCC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F03AF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1536</w:t>
      </w:r>
    </w:p>
    <w:p w14:paraId="0B747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EAB9A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1540</w:t>
      </w:r>
    </w:p>
    <w:p w14:paraId="6844D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4F8E8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4C04E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1542</w:t>
      </w:r>
    </w:p>
    <w:p w14:paraId="733FB6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1543</w:t>
      </w:r>
    </w:p>
    <w:p w14:paraId="6E592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6C4475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1543</w:t>
      </w:r>
    </w:p>
    <w:p w14:paraId="195CD3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1545</w:t>
      </w:r>
    </w:p>
    <w:p w14:paraId="193120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1546</w:t>
      </w:r>
    </w:p>
    <w:p w14:paraId="0CA7D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1CFA1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1546</w:t>
      </w:r>
    </w:p>
    <w:p w14:paraId="41114D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E919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CA6C8F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CA6C8F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1550</w:t>
      </w:r>
    </w:p>
    <w:p w14:paraId="3C74F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F3C1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067B0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1556</w:t>
      </w:r>
    </w:p>
    <w:p w14:paraId="54EB4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1556</w:t>
      </w:r>
    </w:p>
    <w:p w14:paraId="6171E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69BE0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9E71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1560</w:t>
      </w:r>
    </w:p>
    <w:p w14:paraId="70D052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0309E7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2E02E3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3FD13E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594C9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1564</w:t>
      </w:r>
    </w:p>
    <w:p w14:paraId="6A1BC0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45C03E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B28DB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1569</w:t>
      </w:r>
    </w:p>
    <w:p w14:paraId="6966A0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212E5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6C1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7D5FA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599129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1575</w:t>
      </w:r>
    </w:p>
    <w:p w14:paraId="30E39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7182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4CF5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1578</w:t>
      </w:r>
    </w:p>
    <w:p w14:paraId="01FFD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1578</w:t>
      </w:r>
    </w:p>
    <w:p w14:paraId="4F823B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1578</w:t>
      </w:r>
    </w:p>
    <w:p w14:paraId="523E6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3ECC7B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5B5F3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03B72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1582</w:t>
      </w:r>
    </w:p>
    <w:p w14:paraId="33AE0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77BEE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287B63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0AABB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1586</w:t>
      </w:r>
    </w:p>
    <w:p w14:paraId="50ED1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1586</w:t>
      </w:r>
    </w:p>
    <w:p w14:paraId="32BEDC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1587</w:t>
      </w:r>
    </w:p>
    <w:p w14:paraId="5F2275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480A9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1590</w:t>
      </w:r>
    </w:p>
    <w:p w14:paraId="598BB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5FFE7A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1591</w:t>
      </w:r>
    </w:p>
    <w:p w14:paraId="40ADB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628610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1593</w:t>
      </w:r>
    </w:p>
    <w:p w14:paraId="4C2F9E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9D8BE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6B1F5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2C112D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1597</w:t>
      </w:r>
    </w:p>
    <w:p w14:paraId="29FDE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1597</w:t>
      </w:r>
    </w:p>
    <w:p w14:paraId="0DCBC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1597</w:t>
      </w:r>
    </w:p>
    <w:p w14:paraId="5E97CC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1598</w:t>
      </w:r>
    </w:p>
    <w:p w14:paraId="007E7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1601</w:t>
      </w:r>
    </w:p>
    <w:p w14:paraId="0EB02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1601</w:t>
      </w:r>
    </w:p>
    <w:p w14:paraId="16646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1601</w:t>
      </w:r>
    </w:p>
    <w:p w14:paraId="24768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731EA7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7A05F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5125DB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1609</w:t>
      </w:r>
    </w:p>
    <w:p w14:paraId="3450D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1611</w:t>
      </w:r>
    </w:p>
    <w:p w14:paraId="1B7DE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78C0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1612</w:t>
      </w:r>
    </w:p>
    <w:p w14:paraId="614AC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E07AA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L1-SINR measurement </w:t>
      </w:r>
      <w:r w:rsidRPr="00CA6C8F">
        <w:rPr>
          <w:noProof/>
          <w:snapToGrid w:val="0"/>
          <w:lang w:eastAsia="zh-CN"/>
        </w:rPr>
        <w:t xml:space="preserve">with </w:t>
      </w:r>
      <w:r w:rsidRPr="00CA6C8F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1614</w:t>
      </w:r>
    </w:p>
    <w:p w14:paraId="573189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2281D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6AF48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425F96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1617</w:t>
      </w:r>
    </w:p>
    <w:p w14:paraId="6828A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1617</w:t>
      </w:r>
    </w:p>
    <w:p w14:paraId="7B9149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1617</w:t>
      </w:r>
    </w:p>
    <w:p w14:paraId="0FBB6C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1621</w:t>
      </w:r>
    </w:p>
    <w:p w14:paraId="242B81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1621</w:t>
      </w:r>
    </w:p>
    <w:p w14:paraId="34173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1621</w:t>
      </w:r>
    </w:p>
    <w:p w14:paraId="78B83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4EF42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072468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1626</w:t>
      </w:r>
    </w:p>
    <w:p w14:paraId="1ADCA4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1626</w:t>
      </w:r>
    </w:p>
    <w:p w14:paraId="1D960C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1626</w:t>
      </w:r>
    </w:p>
    <w:p w14:paraId="205C48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0F6468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1A0FC0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6949CC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1631</w:t>
      </w:r>
    </w:p>
    <w:p w14:paraId="4F2A2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1631</w:t>
      </w:r>
    </w:p>
    <w:p w14:paraId="1E2DC6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1631</w:t>
      </w:r>
    </w:p>
    <w:p w14:paraId="5D1230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1635</w:t>
      </w:r>
    </w:p>
    <w:p w14:paraId="1DCAC0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1636</w:t>
      </w:r>
    </w:p>
    <w:p w14:paraId="06568D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1636</w:t>
      </w:r>
    </w:p>
    <w:p w14:paraId="4182E4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1636</w:t>
      </w:r>
    </w:p>
    <w:p w14:paraId="55923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645B6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1636</w:t>
      </w:r>
    </w:p>
    <w:p w14:paraId="21615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2DBD83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5A5A7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A.4.7.2.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5C3D99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4247F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DCAD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1646</w:t>
      </w:r>
    </w:p>
    <w:p w14:paraId="4903B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1646</w:t>
      </w:r>
    </w:p>
    <w:p w14:paraId="2F150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5024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1646</w:t>
      </w:r>
    </w:p>
    <w:p w14:paraId="52B2B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2CB098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1650</w:t>
      </w:r>
    </w:p>
    <w:p w14:paraId="0DE5B5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407666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19540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48D67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1655</w:t>
      </w:r>
    </w:p>
    <w:p w14:paraId="6668A4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1655</w:t>
      </w:r>
    </w:p>
    <w:p w14:paraId="5776B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01604E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66B4B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3D90A4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1659</w:t>
      </w:r>
    </w:p>
    <w:p w14:paraId="70FB36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7077C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3DD1FC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BD528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SFTD accuracy</w:t>
      </w:r>
      <w:r>
        <w:rPr>
          <w:noProof/>
        </w:rPr>
        <w:tab/>
        <w:t>1663</w:t>
      </w:r>
    </w:p>
    <w:p w14:paraId="7B8BB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1663</w:t>
      </w:r>
    </w:p>
    <w:p w14:paraId="3A0ED1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657F7E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1663</w:t>
      </w:r>
    </w:p>
    <w:p w14:paraId="671BB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2D873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3898F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F1DF5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1668</w:t>
      </w:r>
    </w:p>
    <w:p w14:paraId="1B651E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1668</w:t>
      </w:r>
    </w:p>
    <w:p w14:paraId="114EBA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456E4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648AB3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80EDA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1673</w:t>
      </w:r>
    </w:p>
    <w:p w14:paraId="2CDAE4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648BD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1674</w:t>
      </w:r>
    </w:p>
    <w:p w14:paraId="647F8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B00B3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1677</w:t>
      </w:r>
    </w:p>
    <w:p w14:paraId="34F087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1681</w:t>
      </w:r>
    </w:p>
    <w:p w14:paraId="0A912C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85C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1682</w:t>
      </w:r>
    </w:p>
    <w:p w14:paraId="1ED96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1567C4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1685</w:t>
      </w:r>
    </w:p>
    <w:p w14:paraId="48DBE9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7910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1686</w:t>
      </w:r>
    </w:p>
    <w:p w14:paraId="50D16D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0D588D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1690</w:t>
      </w:r>
    </w:p>
    <w:p w14:paraId="19413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76C2D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2AE955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1690</w:t>
      </w:r>
    </w:p>
    <w:p w14:paraId="54804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57BB5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491CB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D35CD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442A6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2A9104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1701</w:t>
      </w:r>
    </w:p>
    <w:p w14:paraId="1871FC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1701</w:t>
      </w:r>
    </w:p>
    <w:p w14:paraId="6801AC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2352D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3D02B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B6C7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1706</w:t>
      </w:r>
    </w:p>
    <w:p w14:paraId="7BFFE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2284D2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5C95F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7F8808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1713</w:t>
      </w:r>
    </w:p>
    <w:p w14:paraId="20A81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1713</w:t>
      </w:r>
    </w:p>
    <w:p w14:paraId="6AD35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97B9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1713</w:t>
      </w:r>
    </w:p>
    <w:p w14:paraId="2587E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68BAEA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1718</w:t>
      </w:r>
    </w:p>
    <w:p w14:paraId="65CBD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57DB0F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1718</w:t>
      </w:r>
    </w:p>
    <w:p w14:paraId="09DCA4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0A3D4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1723</w:t>
      </w:r>
    </w:p>
    <w:p w14:paraId="58195F0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1723</w:t>
      </w:r>
    </w:p>
    <w:p w14:paraId="606016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1723</w:t>
      </w:r>
    </w:p>
    <w:p w14:paraId="613F3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1723</w:t>
      </w:r>
    </w:p>
    <w:p w14:paraId="51EF7C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B8F4E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73B3C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</w:t>
      </w:r>
      <w:r w:rsidRPr="00CA6C8F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1729</w:t>
      </w:r>
    </w:p>
    <w:p w14:paraId="52D72B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en-GB"/>
        </w:rPr>
        <w:t>E-UTRAN</w:t>
      </w:r>
      <w:r w:rsidRPr="00CA6C8F">
        <w:rPr>
          <w:rFonts w:eastAsiaTheme="minorEastAsia"/>
          <w:noProof/>
          <w:lang w:val="en-US" w:eastAsia="zh-CN"/>
        </w:rPr>
        <w:t xml:space="preserve"> PSCell</w:t>
      </w:r>
      <w:r w:rsidRPr="00CA6C8F">
        <w:rPr>
          <w:noProof/>
          <w:lang w:val="en-US" w:eastAsia="en-GB"/>
        </w:rPr>
        <w:t xml:space="preserve"> – NR </w:t>
      </w:r>
      <w:r w:rsidRPr="00CA6C8F">
        <w:rPr>
          <w:rFonts w:eastAsiaTheme="minorEastAsia"/>
          <w:noProof/>
          <w:lang w:val="en-US" w:eastAsia="zh-CN"/>
        </w:rPr>
        <w:t>P</w:t>
      </w:r>
      <w:r w:rsidRPr="00CA6C8F">
        <w:rPr>
          <w:noProof/>
          <w:lang w:val="en-US" w:eastAsia="en-GB"/>
        </w:rPr>
        <w:t xml:space="preserve">Cell </w:t>
      </w:r>
      <w:r w:rsidRPr="00CA6C8F">
        <w:rPr>
          <w:rFonts w:eastAsiaTheme="minorEastAsia"/>
          <w:noProof/>
          <w:lang w:val="en-US" w:eastAsia="zh-CN"/>
        </w:rPr>
        <w:t xml:space="preserve">FR1 </w:t>
      </w:r>
      <w:r w:rsidRPr="00CA6C8F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CA6C8F">
        <w:rPr>
          <w:noProof/>
          <w:lang w:val="en-US" w:eastAsia="en-GB"/>
        </w:rPr>
        <w:t xml:space="preserve">DL active BWP switch in non-DRX in synchronous </w:t>
      </w:r>
      <w:r w:rsidRPr="00CA6C8F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1729</w:t>
      </w:r>
    </w:p>
    <w:p w14:paraId="239BB6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CA6C8F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CA6C8F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1729</w:t>
      </w:r>
    </w:p>
    <w:p w14:paraId="27C602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A.4A.1.2.</w:t>
      </w:r>
      <w:r w:rsidRPr="00CA6C8F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1733</w:t>
      </w:r>
    </w:p>
    <w:p w14:paraId="72696E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1734</w:t>
      </w:r>
    </w:p>
    <w:p w14:paraId="51D20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008C64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4FCF4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1739</w:t>
      </w:r>
    </w:p>
    <w:p w14:paraId="174D78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1739</w:t>
      </w:r>
    </w:p>
    <w:p w14:paraId="1213A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1739</w:t>
      </w:r>
    </w:p>
    <w:p w14:paraId="16A4DD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4DD1E4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1744</w:t>
      </w:r>
    </w:p>
    <w:p w14:paraId="082F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1744</w:t>
      </w:r>
    </w:p>
    <w:p w14:paraId="1F9599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1745</w:t>
      </w:r>
    </w:p>
    <w:p w14:paraId="49293B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4DCD6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5D2BE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1745</w:t>
      </w:r>
    </w:p>
    <w:p w14:paraId="787C94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1745</w:t>
      </w:r>
    </w:p>
    <w:p w14:paraId="5E5E2A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5D8E2D8D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1750</w:t>
      </w:r>
    </w:p>
    <w:p w14:paraId="32765C8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1C88C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5D11B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208C6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65C087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26192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2ECE2A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36419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1750</w:t>
      </w:r>
    </w:p>
    <w:p w14:paraId="0CC61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1753</w:t>
      </w:r>
    </w:p>
    <w:p w14:paraId="279D45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1759</w:t>
      </w:r>
    </w:p>
    <w:p w14:paraId="577ABD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1762</w:t>
      </w:r>
    </w:p>
    <w:p w14:paraId="1AC0F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1766</w:t>
      </w:r>
    </w:p>
    <w:p w14:paraId="76CD03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1766</w:t>
      </w:r>
    </w:p>
    <w:p w14:paraId="31FE5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1766</w:t>
      </w:r>
    </w:p>
    <w:p w14:paraId="048F11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FA1A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788479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0D32A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void</w:t>
      </w:r>
      <w:r>
        <w:rPr>
          <w:noProof/>
        </w:rPr>
        <w:tab/>
        <w:t>1772</w:t>
      </w:r>
    </w:p>
    <w:p w14:paraId="6C23BC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1772</w:t>
      </w:r>
    </w:p>
    <w:p w14:paraId="32066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1772</w:t>
      </w:r>
    </w:p>
    <w:p w14:paraId="3A0F78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1772</w:t>
      </w:r>
    </w:p>
    <w:p w14:paraId="7E8D6C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1772</w:t>
      </w:r>
    </w:p>
    <w:p w14:paraId="127B2F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1ACE6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DDA3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1776</w:t>
      </w:r>
    </w:p>
    <w:p w14:paraId="23CA6B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1776</w:t>
      </w:r>
    </w:p>
    <w:p w14:paraId="279BA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1776</w:t>
      </w:r>
    </w:p>
    <w:p w14:paraId="197A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1776</w:t>
      </w:r>
    </w:p>
    <w:p w14:paraId="19719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A.5.4.3.1.2 Test Parameters</w:t>
      </w:r>
      <w:r>
        <w:rPr>
          <w:noProof/>
        </w:rPr>
        <w:tab/>
        <w:t>1776</w:t>
      </w:r>
    </w:p>
    <w:p w14:paraId="361F0D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60439C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1780</w:t>
      </w:r>
    </w:p>
    <w:p w14:paraId="1CC7C9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1780</w:t>
      </w:r>
    </w:p>
    <w:p w14:paraId="379BD7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1780</w:t>
      </w:r>
    </w:p>
    <w:p w14:paraId="70AC1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1780</w:t>
      </w:r>
    </w:p>
    <w:p w14:paraId="1644D7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A0A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1785</w:t>
      </w:r>
    </w:p>
    <w:p w14:paraId="42491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8402F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21738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1789</w:t>
      </w:r>
    </w:p>
    <w:p w14:paraId="675509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1789</w:t>
      </w:r>
    </w:p>
    <w:p w14:paraId="446CA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1742C8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1793</w:t>
      </w:r>
    </w:p>
    <w:p w14:paraId="781A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342E4D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F707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1797</w:t>
      </w:r>
    </w:p>
    <w:p w14:paraId="4858D2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1801</w:t>
      </w:r>
    </w:p>
    <w:p w14:paraId="1280C2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1805</w:t>
      </w:r>
    </w:p>
    <w:p w14:paraId="70C000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1810</w:t>
      </w:r>
    </w:p>
    <w:p w14:paraId="10E9E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78E7F3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1815</w:t>
      </w:r>
    </w:p>
    <w:p w14:paraId="75755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109E7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3FFFF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1817</w:t>
      </w:r>
    </w:p>
    <w:p w14:paraId="6EF83A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1817</w:t>
      </w:r>
    </w:p>
    <w:p w14:paraId="43F916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5D47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1820</w:t>
      </w:r>
    </w:p>
    <w:p w14:paraId="02E0F7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1820</w:t>
      </w:r>
    </w:p>
    <w:p w14:paraId="0B7702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6F9EB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36B0A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1823</w:t>
      </w:r>
    </w:p>
    <w:p w14:paraId="328F1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757CD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3E6E05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1826</w:t>
      </w:r>
    </w:p>
    <w:p w14:paraId="1DE0AE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4F9F1D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3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6332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1830</w:t>
      </w:r>
    </w:p>
    <w:p w14:paraId="12FBF3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66C0E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4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12080C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1834</w:t>
      </w:r>
    </w:p>
    <w:p w14:paraId="59D286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1834</w:t>
      </w:r>
    </w:p>
    <w:p w14:paraId="7C90C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5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9374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1837</w:t>
      </w:r>
    </w:p>
    <w:p w14:paraId="393C2D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54AF26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6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5E687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1840</w:t>
      </w:r>
    </w:p>
    <w:p w14:paraId="69790D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3F873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1844</w:t>
      </w:r>
    </w:p>
    <w:p w14:paraId="4D67E2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A.5.5.2.8 </w:t>
      </w:r>
      <w:r w:rsidRPr="00CA6C8F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1844</w:t>
      </w:r>
    </w:p>
    <w:p w14:paraId="257BC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1844</w:t>
      </w:r>
    </w:p>
    <w:p w14:paraId="17E64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1846</w:t>
      </w:r>
    </w:p>
    <w:p w14:paraId="797AAC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1846</w:t>
      </w:r>
    </w:p>
    <w:p w14:paraId="722D2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1846</w:t>
      </w:r>
    </w:p>
    <w:p w14:paraId="493C0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1FCC63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7F0FAB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1848</w:t>
      </w:r>
    </w:p>
    <w:p w14:paraId="173C2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78FC46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1852</w:t>
      </w:r>
    </w:p>
    <w:p w14:paraId="0124B4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7828CF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50AC0D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1852</w:t>
      </w:r>
    </w:p>
    <w:p w14:paraId="738CF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1852</w:t>
      </w:r>
    </w:p>
    <w:p w14:paraId="031A8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2AF1C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1856</w:t>
      </w:r>
    </w:p>
    <w:p w14:paraId="199237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195544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7722AD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TW"/>
        </w:rPr>
        <w:t xml:space="preserve">Direct </w:t>
      </w:r>
      <w:r w:rsidRPr="00CA6C8F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1861</w:t>
      </w:r>
    </w:p>
    <w:p w14:paraId="086FA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Purpose and Environment</w:t>
      </w:r>
      <w:r>
        <w:rPr>
          <w:noProof/>
        </w:rPr>
        <w:tab/>
        <w:t>1861</w:t>
      </w:r>
    </w:p>
    <w:p w14:paraId="3DFF99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119FA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1864</w:t>
      </w:r>
    </w:p>
    <w:p w14:paraId="3413D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1864</w:t>
      </w:r>
    </w:p>
    <w:p w14:paraId="77B4C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1868</w:t>
      </w:r>
    </w:p>
    <w:p w14:paraId="6D43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1869</w:t>
      </w:r>
    </w:p>
    <w:p w14:paraId="5B668F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1869</w:t>
      </w:r>
    </w:p>
    <w:p w14:paraId="089467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1872</w:t>
      </w:r>
    </w:p>
    <w:p w14:paraId="40629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1873</w:t>
      </w:r>
    </w:p>
    <w:p w14:paraId="224A95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1873</w:t>
      </w:r>
    </w:p>
    <w:p w14:paraId="224CDB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1876</w:t>
      </w:r>
    </w:p>
    <w:p w14:paraId="799CA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1877</w:t>
      </w:r>
    </w:p>
    <w:p w14:paraId="0AE4AA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1877</w:t>
      </w:r>
    </w:p>
    <w:p w14:paraId="0163A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1880</w:t>
      </w:r>
    </w:p>
    <w:p w14:paraId="66E13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1881</w:t>
      </w:r>
    </w:p>
    <w:p w14:paraId="6A2E5A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1881</w:t>
      </w:r>
    </w:p>
    <w:p w14:paraId="0F630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1884</w:t>
      </w:r>
    </w:p>
    <w:p w14:paraId="641716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1885</w:t>
      </w:r>
    </w:p>
    <w:p w14:paraId="64C70A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1885</w:t>
      </w:r>
    </w:p>
    <w:p w14:paraId="42F781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1885</w:t>
      </w:r>
    </w:p>
    <w:p w14:paraId="2C30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E9C1F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66FF6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1890</w:t>
      </w:r>
    </w:p>
    <w:p w14:paraId="305E6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307960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B651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1895</w:t>
      </w:r>
    </w:p>
    <w:p w14:paraId="2F9405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5C9101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1FA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3BBDD1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7C2CA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7BB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1905</w:t>
      </w:r>
    </w:p>
    <w:p w14:paraId="48DAEA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116D1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218B3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1910</w:t>
      </w:r>
    </w:p>
    <w:p w14:paraId="76179D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030AD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10FE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1915</w:t>
      </w:r>
    </w:p>
    <w:p w14:paraId="6B2B5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77B53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7E5C4F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1920</w:t>
      </w:r>
    </w:p>
    <w:p w14:paraId="366B25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1920</w:t>
      </w:r>
    </w:p>
    <w:p w14:paraId="4785C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71CFEF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CA6C8F">
        <w:rPr>
          <w:noProof/>
          <w:lang w:val="en-US"/>
        </w:rPr>
        <w:t>mode for UE fulfilling relaxed measurement criterion</w:t>
      </w:r>
      <w:r>
        <w:rPr>
          <w:noProof/>
        </w:rPr>
        <w:tab/>
        <w:t>1925</w:t>
      </w:r>
    </w:p>
    <w:p w14:paraId="5130C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1925</w:t>
      </w:r>
    </w:p>
    <w:p w14:paraId="57F4D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66BE62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1929</w:t>
      </w:r>
    </w:p>
    <w:p w14:paraId="30C808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1929</w:t>
      </w:r>
    </w:p>
    <w:p w14:paraId="05092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1929</w:t>
      </w:r>
    </w:p>
    <w:p w14:paraId="4C4116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1929</w:t>
      </w:r>
    </w:p>
    <w:p w14:paraId="780591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bCs/>
          <w:noProof/>
        </w:rPr>
        <w:t>5.5.6.1.1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1933</w:t>
      </w:r>
    </w:p>
    <w:p w14:paraId="08BD5F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1933</w:t>
      </w:r>
    </w:p>
    <w:p w14:paraId="640D9E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1938</w:t>
      </w:r>
    </w:p>
    <w:p w14:paraId="79906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1938</w:t>
      </w:r>
    </w:p>
    <w:p w14:paraId="343C3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A.5.5.6.3 </w:t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1942</w:t>
      </w:r>
    </w:p>
    <w:p w14:paraId="04FE47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1942</w:t>
      </w:r>
    </w:p>
    <w:p w14:paraId="29FAA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1946</w:t>
      </w:r>
    </w:p>
    <w:p w14:paraId="111584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1946</w:t>
      </w:r>
    </w:p>
    <w:p w14:paraId="019A49B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1946</w:t>
      </w:r>
    </w:p>
    <w:p w14:paraId="170B2A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1950</w:t>
      </w:r>
    </w:p>
    <w:p w14:paraId="225DF6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1950</w:t>
      </w:r>
    </w:p>
    <w:p w14:paraId="09CF6F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1950</w:t>
      </w:r>
    </w:p>
    <w:p w14:paraId="75EF210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1957</w:t>
      </w:r>
    </w:p>
    <w:p w14:paraId="71D3D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1957</w:t>
      </w:r>
    </w:p>
    <w:p w14:paraId="675F5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1957</w:t>
      </w:r>
    </w:p>
    <w:p w14:paraId="50C139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1960</w:t>
      </w:r>
    </w:p>
    <w:p w14:paraId="1FD3EE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1960</w:t>
      </w:r>
    </w:p>
    <w:p w14:paraId="2076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773F4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509BB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1964</w:t>
      </w:r>
    </w:p>
    <w:p w14:paraId="00794E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1964</w:t>
      </w:r>
    </w:p>
    <w:p w14:paraId="48B434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1964</w:t>
      </w:r>
    </w:p>
    <w:p w14:paraId="443C81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1964</w:t>
      </w:r>
    </w:p>
    <w:p w14:paraId="604E6B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3B8F3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1968</w:t>
      </w:r>
    </w:p>
    <w:p w14:paraId="7FC5C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1968</w:t>
      </w:r>
    </w:p>
    <w:p w14:paraId="611088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525303C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5C3D2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1972</w:t>
      </w:r>
    </w:p>
    <w:p w14:paraId="5481F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1972</w:t>
      </w:r>
    </w:p>
    <w:p w14:paraId="1A3428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1972</w:t>
      </w:r>
    </w:p>
    <w:p w14:paraId="5E15816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1972</w:t>
      </w:r>
    </w:p>
    <w:p w14:paraId="7A11F9D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1EA9F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1975</w:t>
      </w:r>
    </w:p>
    <w:p w14:paraId="787607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1975</w:t>
      </w:r>
    </w:p>
    <w:p w14:paraId="630EA28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437DA0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5892C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1978</w:t>
      </w:r>
    </w:p>
    <w:p w14:paraId="3A882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1978</w:t>
      </w:r>
    </w:p>
    <w:p w14:paraId="13526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5A92F5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52F339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1982</w:t>
      </w:r>
    </w:p>
    <w:p w14:paraId="58015B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MAC-CE based active </w:t>
      </w:r>
      <w:r w:rsidRPr="00CA6C8F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1982</w:t>
      </w:r>
    </w:p>
    <w:p w14:paraId="470F50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active </w:t>
      </w:r>
      <w:r w:rsidRPr="00CA6C8F">
        <w:rPr>
          <w:rFonts w:cs="Arial"/>
          <w:noProof/>
          <w:lang w:val="en-US" w:eastAsia="zh-CN"/>
        </w:rPr>
        <w:t xml:space="preserve">joint </w:t>
      </w:r>
      <w:r w:rsidRPr="00CA6C8F">
        <w:rPr>
          <w:rFonts w:cs="Arial"/>
          <w:noProof/>
        </w:rPr>
        <w:t>TCI state switch for a known TCI state</w:t>
      </w:r>
      <w:r>
        <w:rPr>
          <w:noProof/>
        </w:rPr>
        <w:tab/>
        <w:t>1982</w:t>
      </w:r>
    </w:p>
    <w:p w14:paraId="31858BA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B4A48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1982</w:t>
      </w:r>
    </w:p>
    <w:p w14:paraId="1BD3D11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1985</w:t>
      </w:r>
    </w:p>
    <w:p w14:paraId="280A60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1985</w:t>
      </w:r>
    </w:p>
    <w:p w14:paraId="3132C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1985</w:t>
      </w:r>
    </w:p>
    <w:p w14:paraId="03F693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1985</w:t>
      </w:r>
    </w:p>
    <w:p w14:paraId="258CA9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1986</w:t>
      </w:r>
    </w:p>
    <w:p w14:paraId="2056D4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E25ED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1988</w:t>
      </w:r>
    </w:p>
    <w:p w14:paraId="50061F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1988</w:t>
      </w:r>
    </w:p>
    <w:p w14:paraId="15F7BF1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1988</w:t>
      </w:r>
    </w:p>
    <w:p w14:paraId="5C6A0B1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1989</w:t>
      </w:r>
    </w:p>
    <w:p w14:paraId="6B38BE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A.5.5.11.3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7AE02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04819B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7B3AEA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1E3DC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39FAC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1997</w:t>
      </w:r>
    </w:p>
    <w:p w14:paraId="5F9A94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1997</w:t>
      </w:r>
    </w:p>
    <w:p w14:paraId="48353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1997</w:t>
      </w:r>
    </w:p>
    <w:p w14:paraId="3CA5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46844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2001</w:t>
      </w:r>
    </w:p>
    <w:p w14:paraId="5C7FA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2974AD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A.5.5.13.2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7C3219B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2004</w:t>
      </w:r>
    </w:p>
    <w:p w14:paraId="29115D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2004</w:t>
      </w:r>
    </w:p>
    <w:p w14:paraId="1A2E2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2004</w:t>
      </w:r>
    </w:p>
    <w:p w14:paraId="77AB9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0CE00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08DE5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2008</w:t>
      </w:r>
    </w:p>
    <w:p w14:paraId="5573B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2F04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66643F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2011</w:t>
      </w:r>
    </w:p>
    <w:p w14:paraId="2EEA72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334E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50E17A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2015</w:t>
      </w:r>
    </w:p>
    <w:p w14:paraId="751BA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401BD4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6B20D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2019</w:t>
      </w:r>
    </w:p>
    <w:p w14:paraId="77C1A8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5B742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11330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6E460F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2022</w:t>
      </w:r>
    </w:p>
    <w:p w14:paraId="10CE4D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557220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164BAC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2026</w:t>
      </w:r>
    </w:p>
    <w:p w14:paraId="70353D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4595E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2369A9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2030</w:t>
      </w:r>
    </w:p>
    <w:p w14:paraId="27A9B7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34E33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CB6D4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2034</w:t>
      </w:r>
    </w:p>
    <w:p w14:paraId="5D158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1F1FC4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20B66D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2039</w:t>
      </w:r>
    </w:p>
    <w:p w14:paraId="118B49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277E9F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FB94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2043</w:t>
      </w:r>
    </w:p>
    <w:p w14:paraId="42B81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2B132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8B0C5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2048</w:t>
      </w:r>
    </w:p>
    <w:p w14:paraId="50830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4D8A9F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5A26CE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2054</w:t>
      </w:r>
    </w:p>
    <w:p w14:paraId="1DC31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2054</w:t>
      </w:r>
    </w:p>
    <w:p w14:paraId="615856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14F80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09EFA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2056</w:t>
      </w:r>
    </w:p>
    <w:p w14:paraId="49EB35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2056</w:t>
      </w:r>
    </w:p>
    <w:p w14:paraId="5F7B6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BDC5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6E983D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618561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2059</w:t>
      </w:r>
    </w:p>
    <w:p w14:paraId="54F9CC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2059</w:t>
      </w:r>
    </w:p>
    <w:p w14:paraId="0E29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F0C7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7B6887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2062</w:t>
      </w:r>
    </w:p>
    <w:p w14:paraId="7420C4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282EB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242664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6FF220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2066</w:t>
      </w:r>
    </w:p>
    <w:p w14:paraId="36CC80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2066</w:t>
      </w:r>
    </w:p>
    <w:p w14:paraId="5E5C7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B78D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2066</w:t>
      </w:r>
    </w:p>
    <w:p w14:paraId="05873F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30999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2068</w:t>
      </w:r>
    </w:p>
    <w:p w14:paraId="1016D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571D0B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10477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1A5E9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2071</w:t>
      </w:r>
    </w:p>
    <w:p w14:paraId="74EFF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2071</w:t>
      </w:r>
    </w:p>
    <w:p w14:paraId="345431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D092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3983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2075</w:t>
      </w:r>
    </w:p>
    <w:p w14:paraId="01FFE5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2077</w:t>
      </w:r>
    </w:p>
    <w:p w14:paraId="5115F1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1CEF9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0C3D8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2F108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</w:t>
      </w:r>
      <w:r w:rsidRPr="00CA6C8F">
        <w:rPr>
          <w:noProof/>
          <w:snapToGrid w:val="0"/>
          <w:lang w:eastAsia="zh-CN"/>
        </w:rPr>
        <w:t xml:space="preserve"> with</w:t>
      </w:r>
      <w:r w:rsidRPr="00CA6C8F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2081</w:t>
      </w:r>
    </w:p>
    <w:p w14:paraId="27239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1C42FE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5131E2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01CC5C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2084</w:t>
      </w:r>
    </w:p>
    <w:p w14:paraId="1805F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2084</w:t>
      </w:r>
    </w:p>
    <w:p w14:paraId="37E21D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789B98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043653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2088</w:t>
      </w:r>
    </w:p>
    <w:p w14:paraId="33237A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2088</w:t>
      </w:r>
    </w:p>
    <w:p w14:paraId="732968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169AD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C8227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2092</w:t>
      </w:r>
    </w:p>
    <w:p w14:paraId="3844FD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2092</w:t>
      </w:r>
    </w:p>
    <w:p w14:paraId="49B2D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2092</w:t>
      </w:r>
    </w:p>
    <w:p w14:paraId="6C8D9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0ED45C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3ECD7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301D4D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2096</w:t>
      </w:r>
    </w:p>
    <w:p w14:paraId="6F35A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762B1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20410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8EA1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2101</w:t>
      </w:r>
    </w:p>
    <w:p w14:paraId="46E405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34B6DA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65F100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69A7A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2105</w:t>
      </w:r>
    </w:p>
    <w:p w14:paraId="5F1254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2105</w:t>
      </w:r>
    </w:p>
    <w:p w14:paraId="5D3910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713DA1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2105</w:t>
      </w:r>
    </w:p>
    <w:p w14:paraId="647823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6FFEB1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2108</w:t>
      </w:r>
    </w:p>
    <w:p w14:paraId="18DAC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5</w:t>
      </w:r>
      <w:r w:rsidRPr="00CA6C8F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C3BE7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412F4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4F14A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2111</w:t>
      </w:r>
    </w:p>
    <w:p w14:paraId="678AA3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2111</w:t>
      </w:r>
    </w:p>
    <w:p w14:paraId="4CA24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8B19F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2111</w:t>
      </w:r>
    </w:p>
    <w:p w14:paraId="213D76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4E0399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2114</w:t>
      </w:r>
    </w:p>
    <w:p w14:paraId="7B2E1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323D8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7DC62D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6CA2A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2116</w:t>
      </w:r>
    </w:p>
    <w:p w14:paraId="04D90A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2116</w:t>
      </w:r>
    </w:p>
    <w:p w14:paraId="156B75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68C20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58D97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29238D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2120</w:t>
      </w:r>
    </w:p>
    <w:p w14:paraId="53FF6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96D33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3D54A0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72A219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2123</w:t>
      </w:r>
    </w:p>
    <w:p w14:paraId="4FAC96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2123</w:t>
      </w:r>
    </w:p>
    <w:p w14:paraId="2B04A4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6C1CE7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2BDA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A70A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2127</w:t>
      </w:r>
    </w:p>
    <w:p w14:paraId="7FDD5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695DF1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54164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7615E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2130</w:t>
      </w:r>
    </w:p>
    <w:p w14:paraId="406C0E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2133</w:t>
      </w:r>
    </w:p>
    <w:p w14:paraId="0C791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2133</w:t>
      </w:r>
    </w:p>
    <w:p w14:paraId="1D811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2133</w:t>
      </w:r>
    </w:p>
    <w:p w14:paraId="7CDFB0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2135</w:t>
      </w:r>
    </w:p>
    <w:p w14:paraId="2C7FF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2136</w:t>
      </w:r>
    </w:p>
    <w:p w14:paraId="452CB8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2136</w:t>
      </w:r>
    </w:p>
    <w:p w14:paraId="5F9F4B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7D1040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738F8F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2139</w:t>
      </w:r>
    </w:p>
    <w:p w14:paraId="657C9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2139</w:t>
      </w:r>
    </w:p>
    <w:p w14:paraId="78259A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5595B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6B182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194336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2144</w:t>
      </w:r>
    </w:p>
    <w:p w14:paraId="429044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3396DE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3DF14E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6D5213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2149</w:t>
      </w:r>
    </w:p>
    <w:p w14:paraId="00BE5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2149</w:t>
      </w:r>
    </w:p>
    <w:p w14:paraId="22518E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2DE02B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2149</w:t>
      </w:r>
    </w:p>
    <w:p w14:paraId="0BFE7C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3CEDF0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2151</w:t>
      </w:r>
    </w:p>
    <w:p w14:paraId="0F37BC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85709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E14E2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2153</w:t>
      </w:r>
    </w:p>
    <w:p w14:paraId="324B92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2153</w:t>
      </w:r>
    </w:p>
    <w:p w14:paraId="183C4B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2153</w:t>
      </w:r>
    </w:p>
    <w:p w14:paraId="5C1C6A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32F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2154</w:t>
      </w:r>
    </w:p>
    <w:p w14:paraId="439A95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1C78F9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2156</w:t>
      </w:r>
    </w:p>
    <w:p w14:paraId="68114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9E5B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CF76C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AFBDE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2159</w:t>
      </w:r>
    </w:p>
    <w:p w14:paraId="6B9DE8A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23F26A1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5DDBD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46C208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1CCD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0C83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2FCF82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46DADA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54F4B8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4B61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71098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150F72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CA6C8F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CA883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37BB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220635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63469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6F71B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0E23E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328805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741B6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1EFF07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38D825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5724F7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40285D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679286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B2FCB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739AB8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11AEC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 xml:space="preserve">Cell reselection to FR1 intra-frequency NR case for UE configured with </w:t>
      </w:r>
      <w:r w:rsidRPr="00CA6C8F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7915A4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4E554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lastRenderedPageBreak/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37BB0A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1D8F8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CA6C8F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25F043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0D64E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73E607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5AAE16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63AE6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35FC1D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23FE8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779529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06257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7C824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6426CC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3F750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087554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365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786DC4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2625F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1922B9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CA6C8F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642CC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24DB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025B49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1539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6048A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5E554E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09A76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772B29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4DD7CB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6A9DA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3CE02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7EA50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1C98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2B4746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86765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61AEB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05A8A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1FFD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3E02CE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0CADD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033F54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F944E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67954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6441AD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469DFA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359E2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0EB8A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5C5BE5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4C6D42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16ABC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579930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2AF5C1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310BF1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323260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519C3A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187AC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7CF26E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7B82BB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159C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4B89CC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07A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686166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7BAEF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017CF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32BE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436E7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F77A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2C854A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09AD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EB4B9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63495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A6034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7C8BE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4B385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F776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F85D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7C48AE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0B60E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208D91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2273</w:t>
      </w:r>
    </w:p>
    <w:p w14:paraId="720D0E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79EA3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2968A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E76CD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1EB913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3D3128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21DE1E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614AFF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153C98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50AD9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2E0566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203FB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481C5A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02B80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67FD4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2314</w:t>
      </w:r>
    </w:p>
    <w:p w14:paraId="7B454E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2CD32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3C3583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6BF772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EE50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03873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8721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5C1E5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12E9E6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32383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315788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0621C4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878B8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2A5A3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6217E0A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49129F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6A75C9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43B86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152C5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623780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064DC2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01878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75CD11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7308C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C8B49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068F40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40B178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736B9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022776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F0811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338D35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4B3C28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5DEF62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43AA98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02B356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351C3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15AA7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5319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36FCB9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1867B9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5E37F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9E0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5E72FE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7CAC8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2117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3995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5C4A30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252047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2675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30DAD8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6C23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ECD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3DA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4C3D69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0951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5F82AE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A.6.5.2.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337514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A.6.5.2.1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9F1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4BD066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15048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68B5C6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08208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 w:rsidRPr="00CA6C8F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379076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</w:t>
      </w:r>
      <w:r w:rsidRPr="00CA6C8F">
        <w:rPr>
          <w:rFonts w:eastAsiaTheme="minorEastAsia"/>
          <w:noProof/>
          <w:snapToGrid w:val="0"/>
        </w:rPr>
        <w:t>3</w:t>
      </w:r>
      <w:r w:rsidRPr="00CA6C8F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3C127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2B6100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4351AD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2F853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2559F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</w:t>
      </w:r>
      <w:r w:rsidRPr="00CA6C8F">
        <w:rPr>
          <w:noProof/>
          <w:snapToGrid w:val="0"/>
        </w:rPr>
        <w:t>.</w:t>
      </w:r>
      <w:r w:rsidRPr="00CA6C8F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08AA7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E28D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4F5A69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A99E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5C612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54CC3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3CF77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7BCA6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FF58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28A685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75B5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2752C0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2CB424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15F09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4AAED5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3034DA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76A82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2CE23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7DA286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EFE52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5DB8A2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0F4D6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894F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76306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3A582D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D27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D384E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141E7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02C54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6FBC25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200A25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04C1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41F03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374CC3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7035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752F51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334B52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6BA4B5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8C63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586ED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30746C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7D84C1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690F9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75476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E503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076F9F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603A1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2E9CF2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561B04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582C9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6583FC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3839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39E61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4AF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024D7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0859E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510E50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D2FD9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1FBEE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7A965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742C85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6B07B2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214BC4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72C09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62338E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6EE29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4F08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1B7FE7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A.6.5.6.3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14F22E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 xml:space="preserve">NR FR1- NR FR1 DL active BWP switch on multiple CCs </w:t>
      </w:r>
      <w:r w:rsidRPr="00CA6C8F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29F804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2AC69F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20F406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4C9DA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6904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78F041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3409EC4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7BB939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0BDB0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6CC7C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46E336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159D2B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49AAD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997BB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0CFA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078ED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0A46D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5BD3EF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C8BA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4A5DA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29A91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582EE6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A52C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74A224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0B5893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6024CE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0FE8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066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0D30E9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287C59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457EB1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2869FA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04BD6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72001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8776F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68EBD8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AD32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511CDD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5B5818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DAC1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BA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52C8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08C125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74C58E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9F6D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DFEEF3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682B6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64FC4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3D0363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46051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4B5BE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20F6EA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3B8C58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123C43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2CEB0A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4FF2CD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30C81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0717B5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966D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2CF6C6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12196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7436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79451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6B506E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07B52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4B77D4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4F223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6E8F1A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03084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7097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7502B0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33811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190D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486A7E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387409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69A88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 w:rsidRPr="00CA6C8F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01855A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73FDFE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7226D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576CFC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B2A49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7047A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078008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5D852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66E480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6720E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73FF9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5020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E9A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32DFA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497DF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FDFF8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E510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6C1F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29597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8C8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5E437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7F31B1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79B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9AA8A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E8AC7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D0C0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71D61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3C44E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39D406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1607B6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40EC69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48A59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3796F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4B642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4F13E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ADD1F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00F33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SA NR - E-UTRAN event-triggered reporting in DRX in FR1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023089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1B268C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30EFA0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73DC87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6E3937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2406E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38F68C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57F3C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5D379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3977C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4354A3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211EE6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98F8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531AD8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47E87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BB57F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3CE86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3AB9CD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05126E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2F15F8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78E12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71012E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55505E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749DE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37DBB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02A050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5B4F55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D89F8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0112D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4AF850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3382B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CE550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54468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303FC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9F8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7F8F5A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39866B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74E41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E5078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202BEB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50047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56A27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C28B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6C718A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5AE992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DAA3F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174FB0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6721E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1BBA9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610DB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672DD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63AA1E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10624A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5CC5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2B6E40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3FA619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621FA9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73BE7B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DA68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295D2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6F46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18A82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06D6A5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7397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1FB9D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36D4C6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BCE8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5D3F1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579B1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7465B3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7CA6B2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22CA0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250893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550A54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08591D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DDAFC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35073F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72295B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3797A9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50475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5B1EF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4E32B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0B66F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08AD7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02BEE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704B3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11C4F7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4C615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4D86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B8EBF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3E5D9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6C8C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FA9DF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32F40C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578AF1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085317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76B2AC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3F7EA9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794480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53F057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465E48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2A1F8D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1774E7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7ADC3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D46E7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543B4F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025D1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499BA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7328A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7ABDA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58F036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126E4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B3FBD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lastRenderedPageBreak/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754DA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1D475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558BE2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28F84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06D59A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4B9C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5EDBAE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CBB5B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2AA3C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67B90F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41850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27891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510B65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3D359C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4CB0B9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32B8EE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7BA7A9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6A29D4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61DD05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771738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50E47D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8A368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5FE4AE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62FA1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2F08D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01683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56AEDB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422DF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78EE9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44B69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0C1C8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3D4261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6B55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52C64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73092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CD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4A742E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662CE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2C65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F084F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2CD10C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6ADCE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37C01E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60587F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3E1CEB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6913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BBAB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45E7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64FF3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344FBB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71E381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3FF4C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2C313B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77CC7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7B19DB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29FD42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73EC11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4268F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4F8931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D40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07D454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77C506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5C8D825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3BCD38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4B077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78FE6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35EB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32B9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6B234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43B7B1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7912F4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67318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7319B4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C3B34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465B2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320C77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2340E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0CAE26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10096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53396B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5CEB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4B69D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36421C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21487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738A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30C1A7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0568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61B7E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68057E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35C25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7BC7F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41DF59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6D0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0A87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3A977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5F4A5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41044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5BACA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98A58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1B7FA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0BCEA4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118FE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5980C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3B7BB7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43187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4B3AAC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250448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304B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20F5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31E93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C2DF8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6A9533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78D3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60D628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12E675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2E2B97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5961A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11E38B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16FF4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EFA42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1E436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2AF8D2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A208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3DE4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E8487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2D4C62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663E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1B72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B388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1352A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647B5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6B0F0F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3BCCE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3E479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5A9E4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05948A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2E809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157A5B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208F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7DCCBA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322763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2C0ED6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504756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5BC1AA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2FC54B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EFC1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678ED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6D9B38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76D76F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1DE1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008B21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749F0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130329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7B511A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717DA2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7BC58C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49F4C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4E4B6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3E66B0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0480FF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3D197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7AA49E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18565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9F9E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086C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4E9A8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1A605C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7DBC8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5062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1887A2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2683B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25DE50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5CD42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</w:t>
      </w:r>
      <w:r w:rsidRPr="00CA6C8F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510C0C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643E2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055B96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25A9D1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lastRenderedPageBreak/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7EDC6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6873F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43BCA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89B3A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3618B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6CC9D2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59896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9BF51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BB3AF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175228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45E5DA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1DFF38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32F42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27183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6857B1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7359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2E80FA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251B96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2E6AA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BB101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08CE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189FE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486E2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44FF4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114ED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994A2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</w:t>
      </w:r>
      <w:r w:rsidRPr="00CA6C8F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6277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3036</w:t>
      </w:r>
    </w:p>
    <w:p w14:paraId="63DA32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3036</w:t>
      </w:r>
    </w:p>
    <w:p w14:paraId="44DEC5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3155DC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460659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7C992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199668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3A3BD8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24E8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08B28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437E01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5401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4F9942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5909F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58324F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D20A7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8C8E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1F22AC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102F26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BEF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0EA4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5708D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09CAD0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44B0D7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F403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6DD99B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503495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C6A89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6E1809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2B399D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C5A3B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0C9F73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5C253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1BF4F2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1EFA3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01422B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628D20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5B2B7A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E1A4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14A01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4F2DED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2FF3E0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39F4D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00047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462ECF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0CE075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1A0AD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2C35A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2744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61E71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78973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B39A4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D56D7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17A53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377735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73472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0C8593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7B6D65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2ECA3C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PRS-RSRPP measurement accuracy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1F7DD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3084</w:t>
      </w:r>
    </w:p>
    <w:p w14:paraId="3AF4BF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3084</w:t>
      </w:r>
    </w:p>
    <w:p w14:paraId="5A6AC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3088</w:t>
      </w:r>
    </w:p>
    <w:p w14:paraId="4CC74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PRS samples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15088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3088</w:t>
      </w:r>
    </w:p>
    <w:p w14:paraId="02CA8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3088</w:t>
      </w:r>
    </w:p>
    <w:p w14:paraId="2F3F6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3090</w:t>
      </w:r>
    </w:p>
    <w:p w14:paraId="2F2C878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3092</w:t>
      </w:r>
    </w:p>
    <w:p w14:paraId="5A57ED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3092</w:t>
      </w:r>
    </w:p>
    <w:p w14:paraId="7A3D6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3092</w:t>
      </w:r>
    </w:p>
    <w:p w14:paraId="21110E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3092</w:t>
      </w:r>
    </w:p>
    <w:p w14:paraId="26759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078414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3092</w:t>
      </w:r>
    </w:p>
    <w:p w14:paraId="71218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2F329D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3096</w:t>
      </w:r>
    </w:p>
    <w:p w14:paraId="43CBEF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1B76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3096</w:t>
      </w:r>
    </w:p>
    <w:p w14:paraId="73758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3098</w:t>
      </w:r>
    </w:p>
    <w:p w14:paraId="7F3EE7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3099</w:t>
      </w:r>
    </w:p>
    <w:p w14:paraId="2B4025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56EE33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3099</w:t>
      </w:r>
    </w:p>
    <w:p w14:paraId="0B2A1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6980D3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3102</w:t>
      </w:r>
    </w:p>
    <w:p w14:paraId="0E2CF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D5E6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3102</w:t>
      </w:r>
    </w:p>
    <w:p w14:paraId="5A5AE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6C693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3105</w:t>
      </w:r>
    </w:p>
    <w:p w14:paraId="1A6AC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E7635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67ED6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19A1C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3109</w:t>
      </w:r>
    </w:p>
    <w:p w14:paraId="6D587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752F3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2FCD3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6E2C5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rFonts w:eastAsia="Malgun Gothic"/>
          <w:noProof/>
        </w:rPr>
        <w:t xml:space="preserve"> for </w:t>
      </w:r>
      <w:r w:rsidRPr="00CA6C8F">
        <w:rPr>
          <w:rFonts w:cs="v4.2.0"/>
          <w:noProof/>
          <w:lang w:val="en-US"/>
        </w:rPr>
        <w:t xml:space="preserve">FR2 power class 6 </w:t>
      </w:r>
      <w:r w:rsidRPr="00CA6C8F">
        <w:rPr>
          <w:rFonts w:cs="v4.2.0"/>
          <w:noProof/>
        </w:rPr>
        <w:t xml:space="preserve">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3113</w:t>
      </w:r>
    </w:p>
    <w:p w14:paraId="35D389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0F5D66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3113</w:t>
      </w:r>
    </w:p>
    <w:p w14:paraId="0D30A2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1DC47BE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3117</w:t>
      </w:r>
    </w:p>
    <w:p w14:paraId="15D1F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3117</w:t>
      </w:r>
    </w:p>
    <w:p w14:paraId="330FE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3117</w:t>
      </w:r>
    </w:p>
    <w:p w14:paraId="03A13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A5BD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114B2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3121</w:t>
      </w:r>
    </w:p>
    <w:p w14:paraId="0B2D64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3121</w:t>
      </w:r>
    </w:p>
    <w:p w14:paraId="677ACF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3121</w:t>
      </w:r>
    </w:p>
    <w:p w14:paraId="6D7FFE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62606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27CF7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3125</w:t>
      </w:r>
    </w:p>
    <w:p w14:paraId="5C3EF3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3125</w:t>
      </w:r>
    </w:p>
    <w:p w14:paraId="76118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190939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1E414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75F324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3128</w:t>
      </w:r>
    </w:p>
    <w:p w14:paraId="0BBCD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676C98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4C355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4EF47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3130</w:t>
      </w:r>
    </w:p>
    <w:p w14:paraId="5A957C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33E8F1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3130</w:t>
      </w:r>
    </w:p>
    <w:p w14:paraId="0A78D0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A.7.3.1.4.3 Test Requirements</w:t>
      </w:r>
      <w:r>
        <w:rPr>
          <w:noProof/>
        </w:rPr>
        <w:tab/>
        <w:t>3137</w:t>
      </w:r>
    </w:p>
    <w:p w14:paraId="57ECE5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3137</w:t>
      </w:r>
    </w:p>
    <w:p w14:paraId="363B04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113361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3137</w:t>
      </w:r>
    </w:p>
    <w:p w14:paraId="7B1DDA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A.7.3.1.5.3 Test Requirements</w:t>
      </w:r>
      <w:r>
        <w:rPr>
          <w:noProof/>
        </w:rPr>
        <w:tab/>
        <w:t>3144</w:t>
      </w:r>
    </w:p>
    <w:p w14:paraId="4342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CA6C8F">
        <w:rPr>
          <w:noProof/>
          <w:snapToGrid w:val="0"/>
        </w:rPr>
        <w:t>; unknown FR2 target PScell</w:t>
      </w:r>
      <w:r>
        <w:rPr>
          <w:noProof/>
        </w:rPr>
        <w:tab/>
        <w:t>3144</w:t>
      </w:r>
    </w:p>
    <w:p w14:paraId="5974B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6E5A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3144</w:t>
      </w:r>
    </w:p>
    <w:p w14:paraId="269A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0D1521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3154</w:t>
      </w:r>
    </w:p>
    <w:p w14:paraId="7EB6F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4D0EB3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4809F9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CA6C8F">
        <w:rPr>
          <w:noProof/>
          <w:lang w:val="en-US"/>
        </w:rPr>
        <w:t>from NR-DC to NR-DC</w:t>
      </w:r>
      <w:r>
        <w:rPr>
          <w:noProof/>
        </w:rPr>
        <w:tab/>
        <w:t>3160</w:t>
      </w:r>
    </w:p>
    <w:p w14:paraId="41B23A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6D720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4A4E39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3165</w:t>
      </w:r>
    </w:p>
    <w:p w14:paraId="360A02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390D84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3165</w:t>
      </w:r>
    </w:p>
    <w:p w14:paraId="56981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24347C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3168</w:t>
      </w:r>
    </w:p>
    <w:p w14:paraId="0C92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5ADEB7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3168</w:t>
      </w:r>
    </w:p>
    <w:p w14:paraId="2D2C5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3172</w:t>
      </w:r>
    </w:p>
    <w:p w14:paraId="184763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3172</w:t>
      </w:r>
    </w:p>
    <w:p w14:paraId="05B08C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611CE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3172</w:t>
      </w:r>
    </w:p>
    <w:p w14:paraId="2BFE43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545EAE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3176</w:t>
      </w:r>
    </w:p>
    <w:p w14:paraId="4F5747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3176</w:t>
      </w:r>
    </w:p>
    <w:p w14:paraId="625045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3176</w:t>
      </w:r>
    </w:p>
    <w:p w14:paraId="3C93C0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3179</w:t>
      </w:r>
    </w:p>
    <w:p w14:paraId="0B4C5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3182</w:t>
      </w:r>
    </w:p>
    <w:p w14:paraId="0B13228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78214F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3102C1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</w:t>
      </w:r>
      <w:r>
        <w:rPr>
          <w:noProof/>
        </w:rPr>
        <w:tab/>
        <w:t>3185</w:t>
      </w:r>
    </w:p>
    <w:p w14:paraId="51C29C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31E9A6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6BB08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FR2-2</w:t>
      </w:r>
      <w:r>
        <w:rPr>
          <w:noProof/>
        </w:rPr>
        <w:tab/>
        <w:t>3188</w:t>
      </w:r>
    </w:p>
    <w:p w14:paraId="6F4BBC7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478A63A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31E7E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3191</w:t>
      </w:r>
    </w:p>
    <w:p w14:paraId="63F1473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3A46F7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4FA14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3194</w:t>
      </w:r>
    </w:p>
    <w:p w14:paraId="78FC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3194</w:t>
      </w:r>
    </w:p>
    <w:p w14:paraId="023347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3198</w:t>
      </w:r>
    </w:p>
    <w:p w14:paraId="044C0C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3202</w:t>
      </w:r>
    </w:p>
    <w:p w14:paraId="749565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3205</w:t>
      </w:r>
    </w:p>
    <w:p w14:paraId="225774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3208</w:t>
      </w:r>
    </w:p>
    <w:p w14:paraId="102541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3208</w:t>
      </w:r>
    </w:p>
    <w:p w14:paraId="003FA4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 Conditional Handover</w:t>
      </w:r>
      <w:r>
        <w:rPr>
          <w:noProof/>
        </w:rPr>
        <w:tab/>
        <w:t>3212</w:t>
      </w:r>
    </w:p>
    <w:p w14:paraId="249A1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3212</w:t>
      </w:r>
    </w:p>
    <w:p w14:paraId="459A0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42587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3212</w:t>
      </w:r>
    </w:p>
    <w:p w14:paraId="5643C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00B1A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3215</w:t>
      </w:r>
    </w:p>
    <w:p w14:paraId="395FD7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2CD5A4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3215</w:t>
      </w:r>
    </w:p>
    <w:p w14:paraId="1B02DA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A.7.3.3.2.3 Test Requirements</w:t>
      </w:r>
      <w:r>
        <w:rPr>
          <w:noProof/>
        </w:rPr>
        <w:tab/>
        <w:t>3217</w:t>
      </w:r>
    </w:p>
    <w:p w14:paraId="578E6CF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DF6ED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54F71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25D18B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2D753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49A7E2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48A720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4E9BA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451FDB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23FF1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1A127E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529A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17B9CF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4E602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5A03C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F397D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3B818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730AC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7FA32F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32743B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301B61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2576BC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5718B3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99C0D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22AF1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EB0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0003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42A39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184B1D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14AB07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00454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7D9D57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182A4B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29A287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5B238A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7D8F25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77A023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556BD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2453EA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3261</w:t>
      </w:r>
    </w:p>
    <w:p w14:paraId="424942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F7920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3265</w:t>
      </w:r>
    </w:p>
    <w:p w14:paraId="34EF3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3265</w:t>
      </w:r>
    </w:p>
    <w:p w14:paraId="59339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3265</w:t>
      </w:r>
    </w:p>
    <w:p w14:paraId="2B24A5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37F1C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3270</w:t>
      </w:r>
    </w:p>
    <w:p w14:paraId="513C8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194FB6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20DF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3273</w:t>
      </w:r>
    </w:p>
    <w:p w14:paraId="0D351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A.7.5.2.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3273</w:t>
      </w:r>
    </w:p>
    <w:p w14:paraId="481586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CCF6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A.7.5.2.1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3B93DE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carrier-based switching</w:t>
      </w:r>
      <w:r>
        <w:rPr>
          <w:noProof/>
        </w:rPr>
        <w:tab/>
        <w:t>3277</w:t>
      </w:r>
    </w:p>
    <w:p w14:paraId="32CEA8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3D236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3277</w:t>
      </w:r>
    </w:p>
    <w:p w14:paraId="13372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46536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3279</w:t>
      </w:r>
    </w:p>
    <w:p w14:paraId="091032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3279</w:t>
      </w:r>
    </w:p>
    <w:p w14:paraId="4D60BB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313E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7CCD51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3281</w:t>
      </w:r>
    </w:p>
    <w:p w14:paraId="6BB6B0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5AA3D1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5999D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3286</w:t>
      </w:r>
    </w:p>
    <w:p w14:paraId="7E976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214C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4288E2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3290</w:t>
      </w:r>
    </w:p>
    <w:p w14:paraId="185543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A18B2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096DD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3294</w:t>
      </w:r>
    </w:p>
    <w:p w14:paraId="76C84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C9FE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1C7A8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3298</w:t>
      </w:r>
    </w:p>
    <w:p w14:paraId="242D0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4C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0194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3303</w:t>
      </w:r>
    </w:p>
    <w:p w14:paraId="43E62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6F2C1F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0ACC3A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3308</w:t>
      </w:r>
    </w:p>
    <w:p w14:paraId="57FEBA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623AE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07F4E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3313</w:t>
      </w:r>
    </w:p>
    <w:p w14:paraId="5A68E9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05C2A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1720E1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3317</w:t>
      </w:r>
    </w:p>
    <w:p w14:paraId="63829F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52E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14E57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3322</w:t>
      </w:r>
    </w:p>
    <w:p w14:paraId="434D4C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3322</w:t>
      </w:r>
    </w:p>
    <w:p w14:paraId="077B975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B69FF8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1C7D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3327</w:t>
      </w:r>
    </w:p>
    <w:p w14:paraId="2388B15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4E09440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5483BB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3332</w:t>
      </w:r>
    </w:p>
    <w:p w14:paraId="5CBA1A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3332</w:t>
      </w:r>
    </w:p>
    <w:p w14:paraId="6A8D8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5297F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B35C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3335</w:t>
      </w:r>
    </w:p>
    <w:p w14:paraId="49571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2DC5BF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660F8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212B6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196424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3339</w:t>
      </w:r>
    </w:p>
    <w:p w14:paraId="31CCF6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3339</w:t>
      </w:r>
    </w:p>
    <w:p w14:paraId="1F229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3339</w:t>
      </w:r>
    </w:p>
    <w:p w14:paraId="0E24BF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3343</w:t>
      </w:r>
    </w:p>
    <w:p w14:paraId="32DDD2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3344</w:t>
      </w:r>
    </w:p>
    <w:p w14:paraId="02D946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3344</w:t>
      </w:r>
    </w:p>
    <w:p w14:paraId="6460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6B4DB2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3348</w:t>
      </w:r>
    </w:p>
    <w:p w14:paraId="1ECA4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3348</w:t>
      </w:r>
    </w:p>
    <w:p w14:paraId="523F2F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3352</w:t>
      </w:r>
    </w:p>
    <w:p w14:paraId="5D1D6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3353</w:t>
      </w:r>
    </w:p>
    <w:p w14:paraId="4B2B6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5C1AFB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3357</w:t>
      </w:r>
    </w:p>
    <w:p w14:paraId="123541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3358</w:t>
      </w:r>
    </w:p>
    <w:p w14:paraId="20156A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3358</w:t>
      </w:r>
    </w:p>
    <w:p w14:paraId="70915B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3361</w:t>
      </w:r>
    </w:p>
    <w:p w14:paraId="136A1F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3362</w:t>
      </w:r>
    </w:p>
    <w:p w14:paraId="6951E2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3362</w:t>
      </w:r>
    </w:p>
    <w:p w14:paraId="057852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73F792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3367</w:t>
      </w:r>
    </w:p>
    <w:p w14:paraId="7BBC16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3367</w:t>
      </w:r>
    </w:p>
    <w:p w14:paraId="79A53E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3371</w:t>
      </w:r>
    </w:p>
    <w:p w14:paraId="536C7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3372</w:t>
      </w:r>
    </w:p>
    <w:p w14:paraId="0280C9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21B2CB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3376</w:t>
      </w:r>
    </w:p>
    <w:p w14:paraId="63385C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3376</w:t>
      </w:r>
    </w:p>
    <w:p w14:paraId="043088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3376</w:t>
      </w:r>
    </w:p>
    <w:p w14:paraId="550033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03BEB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3382</w:t>
      </w:r>
    </w:p>
    <w:p w14:paraId="458EAF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0DFA4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3388</w:t>
      </w:r>
    </w:p>
    <w:p w14:paraId="55A23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3388</w:t>
      </w:r>
    </w:p>
    <w:p w14:paraId="4C3233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3388</w:t>
      </w:r>
    </w:p>
    <w:p w14:paraId="3CFD5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3393</w:t>
      </w:r>
    </w:p>
    <w:p w14:paraId="5F2A1E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3393</w:t>
      </w:r>
    </w:p>
    <w:p w14:paraId="6DD7B0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069FE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3F0D34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3398</w:t>
      </w:r>
    </w:p>
    <w:p w14:paraId="789E2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6A069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3402</w:t>
      </w:r>
    </w:p>
    <w:p w14:paraId="32F51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3402</w:t>
      </w:r>
    </w:p>
    <w:p w14:paraId="0010E9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3402</w:t>
      </w:r>
    </w:p>
    <w:p w14:paraId="23D34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3402</w:t>
      </w:r>
    </w:p>
    <w:p w14:paraId="7BF8B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3407</w:t>
      </w:r>
    </w:p>
    <w:p w14:paraId="0EEA90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3412</w:t>
      </w:r>
    </w:p>
    <w:p w14:paraId="57C7A3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3412</w:t>
      </w:r>
    </w:p>
    <w:p w14:paraId="20E5B9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noProof/>
        </w:rPr>
        <w:t>7.5.6.1.3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3415</w:t>
      </w:r>
    </w:p>
    <w:p w14:paraId="2806D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3415</w:t>
      </w:r>
    </w:p>
    <w:p w14:paraId="2A1E5AC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698CF8A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2CFF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3421</w:t>
      </w:r>
    </w:p>
    <w:p w14:paraId="39447F9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3E06FB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242ABC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3425</w:t>
      </w:r>
    </w:p>
    <w:p w14:paraId="169B33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5B06886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4ACCA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A.7.5.6.3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3430</w:t>
      </w:r>
    </w:p>
    <w:p w14:paraId="13DA3D8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3430</w:t>
      </w:r>
    </w:p>
    <w:p w14:paraId="3677F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3433</w:t>
      </w:r>
    </w:p>
    <w:p w14:paraId="34946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3433</w:t>
      </w:r>
    </w:p>
    <w:p w14:paraId="3CC53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3433</w:t>
      </w:r>
    </w:p>
    <w:p w14:paraId="75B5DD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CF27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5D67D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3438</w:t>
      </w:r>
    </w:p>
    <w:p w14:paraId="72B2029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3438</w:t>
      </w:r>
    </w:p>
    <w:p w14:paraId="321A1D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Test Requirements</w:t>
      </w:r>
      <w:r>
        <w:rPr>
          <w:noProof/>
        </w:rPr>
        <w:tab/>
        <w:t>3443</w:t>
      </w:r>
    </w:p>
    <w:p w14:paraId="2EDDC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3443</w:t>
      </w:r>
    </w:p>
    <w:p w14:paraId="0DC254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3443</w:t>
      </w:r>
    </w:p>
    <w:p w14:paraId="733D5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3446</w:t>
      </w:r>
    </w:p>
    <w:p w14:paraId="1431185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3446</w:t>
      </w:r>
    </w:p>
    <w:p w14:paraId="3A803C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A.7.5.6.5.2</w:t>
      </w:r>
      <w:r w:rsidRPr="00CA6C8F">
        <w:rPr>
          <w:rFonts w:eastAsia="MS Mincho"/>
          <w:bCs/>
          <w:noProof/>
        </w:rPr>
        <w:t>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64A51F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3451</w:t>
      </w:r>
    </w:p>
    <w:p w14:paraId="2DC0E8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3451</w:t>
      </w:r>
    </w:p>
    <w:p w14:paraId="5C948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95F8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70C504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3454</w:t>
      </w:r>
    </w:p>
    <w:p w14:paraId="513F22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7E25BE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9045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3457</w:t>
      </w:r>
    </w:p>
    <w:p w14:paraId="061434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5027C8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21310A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3460</w:t>
      </w:r>
    </w:p>
    <w:p w14:paraId="717E3A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2882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3463</w:t>
      </w:r>
    </w:p>
    <w:p w14:paraId="0D4A0F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3463</w:t>
      </w:r>
    </w:p>
    <w:p w14:paraId="6D523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3463</w:t>
      </w:r>
    </w:p>
    <w:p w14:paraId="0708B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3467</w:t>
      </w:r>
    </w:p>
    <w:p w14:paraId="75635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3471</w:t>
      </w:r>
    </w:p>
    <w:p w14:paraId="7E2E05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3471</w:t>
      </w:r>
    </w:p>
    <w:p w14:paraId="4698337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3471</w:t>
      </w:r>
    </w:p>
    <w:p w14:paraId="57FB2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A.7.5.8</w:t>
      </w:r>
      <w:r w:rsidRPr="00CA6C8F">
        <w:rPr>
          <w:rFonts w:eastAsia="MS Mincho"/>
          <w:bCs/>
          <w:noProof/>
        </w:rPr>
        <w:t>.3.1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83146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3476</w:t>
      </w:r>
    </w:p>
    <w:p w14:paraId="7567799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1DB1A1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A.7.5.9</w:t>
      </w:r>
      <w:r w:rsidRPr="00CA6C8F">
        <w:rPr>
          <w:rFonts w:eastAsia="MS Mincho"/>
          <w:noProof/>
        </w:rPr>
        <w:t>.1.1</w:t>
      </w:r>
      <w:r w:rsidRPr="00CA6C8F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28122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3479</w:t>
      </w:r>
    </w:p>
    <w:p w14:paraId="6F050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</w:t>
      </w:r>
      <w:r w:rsidRPr="00CA6C8F">
        <w:rPr>
          <w:rFonts w:cs="Arial"/>
          <w:noProof/>
          <w:lang w:val="en-US"/>
        </w:rPr>
        <w:t xml:space="preserve">PCell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3479</w:t>
      </w:r>
    </w:p>
    <w:p w14:paraId="2FF1C4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6916087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3482</w:t>
      </w:r>
    </w:p>
    <w:p w14:paraId="0D50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3482</w:t>
      </w:r>
    </w:p>
    <w:p w14:paraId="64073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3482</w:t>
      </w:r>
    </w:p>
    <w:p w14:paraId="02D284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139C0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3485</w:t>
      </w:r>
    </w:p>
    <w:p w14:paraId="7F9A3F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5B8C66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34337D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673B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3489</w:t>
      </w:r>
    </w:p>
    <w:p w14:paraId="106037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3489</w:t>
      </w:r>
    </w:p>
    <w:p w14:paraId="562DC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3489</w:t>
      </w:r>
    </w:p>
    <w:p w14:paraId="3509DA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560403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18A1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12F4A6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3492</w:t>
      </w:r>
    </w:p>
    <w:p w14:paraId="4E9B3A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3492</w:t>
      </w:r>
    </w:p>
    <w:p w14:paraId="342E5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3492</w:t>
      </w:r>
    </w:p>
    <w:p w14:paraId="6FF4E44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3492</w:t>
      </w:r>
    </w:p>
    <w:p w14:paraId="20E77E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3493</w:t>
      </w:r>
    </w:p>
    <w:p w14:paraId="6BDA5F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A.7.5.13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337D82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3495</w:t>
      </w:r>
    </w:p>
    <w:p w14:paraId="710D60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3495</w:t>
      </w:r>
    </w:p>
    <w:p w14:paraId="294798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3495</w:t>
      </w:r>
    </w:p>
    <w:p w14:paraId="3A9F17D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3496</w:t>
      </w:r>
    </w:p>
    <w:p w14:paraId="04622C6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3498</w:t>
      </w:r>
    </w:p>
    <w:p w14:paraId="454F60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3498</w:t>
      </w:r>
    </w:p>
    <w:p w14:paraId="11469D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3498</w:t>
      </w:r>
    </w:p>
    <w:p w14:paraId="5D02ADB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3498</w:t>
      </w:r>
    </w:p>
    <w:p w14:paraId="4AD0459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3499</w:t>
      </w:r>
    </w:p>
    <w:p w14:paraId="330982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3502</w:t>
      </w:r>
    </w:p>
    <w:p w14:paraId="0EE406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3502</w:t>
      </w:r>
    </w:p>
    <w:p w14:paraId="5CE9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798E98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E8481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3506</w:t>
      </w:r>
    </w:p>
    <w:p w14:paraId="6C695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3506</w:t>
      </w:r>
    </w:p>
    <w:p w14:paraId="20108A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3506</w:t>
      </w:r>
    </w:p>
    <w:p w14:paraId="358F00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3506</w:t>
      </w:r>
    </w:p>
    <w:p w14:paraId="4A2288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3509</w:t>
      </w:r>
    </w:p>
    <w:p w14:paraId="29DFE2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3509</w:t>
      </w:r>
    </w:p>
    <w:p w14:paraId="0CEFDF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3509</w:t>
      </w:r>
    </w:p>
    <w:p w14:paraId="6961A0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61446C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3513</w:t>
      </w:r>
    </w:p>
    <w:p w14:paraId="18F419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3513</w:t>
      </w:r>
    </w:p>
    <w:p w14:paraId="67853C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3516</w:t>
      </w:r>
    </w:p>
    <w:p w14:paraId="7D7FDA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3516</w:t>
      </w:r>
    </w:p>
    <w:p w14:paraId="2CDBB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3516</w:t>
      </w:r>
    </w:p>
    <w:p w14:paraId="0512B5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3519</w:t>
      </w:r>
    </w:p>
    <w:p w14:paraId="39C4C9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 without gap under non-DRX for UE configured with </w:t>
      </w:r>
      <w:r w:rsidRPr="00CA6C8F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3520</w:t>
      </w:r>
    </w:p>
    <w:p w14:paraId="4D7E20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3520</w:t>
      </w:r>
    </w:p>
    <w:p w14:paraId="7ABC3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217D0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3523</w:t>
      </w:r>
    </w:p>
    <w:p w14:paraId="55350F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3523</w:t>
      </w:r>
    </w:p>
    <w:p w14:paraId="6F9EFD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4161BD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3527</w:t>
      </w:r>
    </w:p>
    <w:p w14:paraId="5DC1AA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3527</w:t>
      </w:r>
    </w:p>
    <w:p w14:paraId="69C961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6DBC06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3530</w:t>
      </w:r>
    </w:p>
    <w:p w14:paraId="614D2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3530</w:t>
      </w:r>
    </w:p>
    <w:p w14:paraId="6910C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3533</w:t>
      </w:r>
    </w:p>
    <w:p w14:paraId="43BD86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3534</w:t>
      </w:r>
    </w:p>
    <w:p w14:paraId="58DB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3534</w:t>
      </w:r>
    </w:p>
    <w:p w14:paraId="74B22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3536</w:t>
      </w:r>
    </w:p>
    <w:p w14:paraId="72AB86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3537</w:t>
      </w:r>
    </w:p>
    <w:p w14:paraId="395C6E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3537</w:t>
      </w:r>
    </w:p>
    <w:p w14:paraId="2A176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3541</w:t>
      </w:r>
    </w:p>
    <w:p w14:paraId="5F9580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3541</w:t>
      </w:r>
    </w:p>
    <w:p w14:paraId="05660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3541</w:t>
      </w:r>
    </w:p>
    <w:p w14:paraId="36206B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3544</w:t>
      </w:r>
    </w:p>
    <w:p w14:paraId="14C9C7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3544</w:t>
      </w:r>
    </w:p>
    <w:p w14:paraId="1BECC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3544</w:t>
      </w:r>
    </w:p>
    <w:p w14:paraId="65225C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242D6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91EF0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3548</w:t>
      </w:r>
    </w:p>
    <w:p w14:paraId="02F4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9D0FD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318BC0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3552</w:t>
      </w:r>
    </w:p>
    <w:p w14:paraId="596B3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021982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7AB6F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3556</w:t>
      </w:r>
    </w:p>
    <w:p w14:paraId="76CE09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594E59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DD8B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3560</w:t>
      </w:r>
    </w:p>
    <w:p w14:paraId="6E3110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6B4EE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4DEE96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3565</w:t>
      </w:r>
    </w:p>
    <w:p w14:paraId="551AC3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7EDB5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07588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3570</w:t>
      </w:r>
    </w:p>
    <w:p w14:paraId="780A49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DBCB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CF8DB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3575</w:t>
      </w:r>
    </w:p>
    <w:p w14:paraId="421C43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1469C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1CECD2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3580</w:t>
      </w:r>
    </w:p>
    <w:p w14:paraId="44535E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4D6F4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15CF1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3584</w:t>
      </w:r>
    </w:p>
    <w:p w14:paraId="25A23C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3584</w:t>
      </w:r>
    </w:p>
    <w:p w14:paraId="5C000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3586</w:t>
      </w:r>
    </w:p>
    <w:p w14:paraId="089533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3587</w:t>
      </w:r>
    </w:p>
    <w:p w14:paraId="5EE2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3587</w:t>
      </w:r>
    </w:p>
    <w:p w14:paraId="3DE1D1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3589</w:t>
      </w:r>
    </w:p>
    <w:p w14:paraId="1B276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3590</w:t>
      </w:r>
    </w:p>
    <w:p w14:paraId="5178E9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26906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0BFC08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3594</w:t>
      </w:r>
    </w:p>
    <w:p w14:paraId="5EDC8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D53B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F1517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3599</w:t>
      </w:r>
    </w:p>
    <w:p w14:paraId="073F20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BDF6E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65A3EF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3604</w:t>
      </w:r>
    </w:p>
    <w:p w14:paraId="5D2239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0512E2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407E7A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3609</w:t>
      </w:r>
    </w:p>
    <w:p w14:paraId="4F325F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5A85B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57AFF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3615</w:t>
      </w:r>
    </w:p>
    <w:p w14:paraId="15C108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29681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A4F2B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3623</w:t>
      </w:r>
    </w:p>
    <w:p w14:paraId="6A451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77252A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67D72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3629</w:t>
      </w:r>
    </w:p>
    <w:p w14:paraId="4518AF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5F011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46E757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3638</w:t>
      </w:r>
    </w:p>
    <w:p w14:paraId="3410509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3638</w:t>
      </w:r>
    </w:p>
    <w:p w14:paraId="70EFE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3638</w:t>
      </w:r>
    </w:p>
    <w:p w14:paraId="3EB93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62ADC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3EE0CA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3640</w:t>
      </w:r>
    </w:p>
    <w:p w14:paraId="50B371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F0E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2C5494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43C34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3643</w:t>
      </w:r>
    </w:p>
    <w:p w14:paraId="351D2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3B34A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3644</w:t>
      </w:r>
    </w:p>
    <w:p w14:paraId="6D508E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466A2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3647</w:t>
      </w:r>
    </w:p>
    <w:p w14:paraId="72121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3B28B7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421AA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3A8FBE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</w:t>
      </w:r>
      <w:r w:rsidRPr="00CA6C8F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 w:rsidRPr="00CA6C8F">
        <w:rPr>
          <w:noProof/>
          <w:snapToGrid w:val="0"/>
          <w:lang w:val="en-US"/>
        </w:rPr>
        <w:t xml:space="preserve"> for power class 6 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3650</w:t>
      </w:r>
    </w:p>
    <w:p w14:paraId="379B06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5142D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0CF786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3652</w:t>
      </w:r>
    </w:p>
    <w:p w14:paraId="0EFF9C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3652</w:t>
      </w:r>
    </w:p>
    <w:p w14:paraId="7F1E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56303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3653</w:t>
      </w:r>
    </w:p>
    <w:p w14:paraId="127279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4CA6F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3656</w:t>
      </w:r>
    </w:p>
    <w:p w14:paraId="3B801A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3C858C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6A736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9402D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3661</w:t>
      </w:r>
    </w:p>
    <w:p w14:paraId="5E1A58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3661</w:t>
      </w:r>
    </w:p>
    <w:p w14:paraId="33D44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72C62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365190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72248D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3663</w:t>
      </w:r>
    </w:p>
    <w:p w14:paraId="7F62C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3663</w:t>
      </w:r>
    </w:p>
    <w:p w14:paraId="0BD33D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41ED9C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538FFC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3666</w:t>
      </w:r>
    </w:p>
    <w:p w14:paraId="55C52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0751F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3669</w:t>
      </w:r>
    </w:p>
    <w:p w14:paraId="6E369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3669</w:t>
      </w:r>
    </w:p>
    <w:p w14:paraId="3FFD4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3671</w:t>
      </w:r>
    </w:p>
    <w:p w14:paraId="739C85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56C24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76C89A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3674</w:t>
      </w:r>
    </w:p>
    <w:p w14:paraId="08CDFB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3674</w:t>
      </w:r>
    </w:p>
    <w:p w14:paraId="612A75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3674</w:t>
      </w:r>
    </w:p>
    <w:p w14:paraId="34FAA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0DECFA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57563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3677</w:t>
      </w:r>
    </w:p>
    <w:p w14:paraId="21BE1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3677</w:t>
      </w:r>
    </w:p>
    <w:p w14:paraId="157A1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7B4E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1A08D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3681</w:t>
      </w:r>
    </w:p>
    <w:p w14:paraId="474EDA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3681</w:t>
      </w:r>
    </w:p>
    <w:p w14:paraId="3713B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B175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991ED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3684</w:t>
      </w:r>
    </w:p>
    <w:p w14:paraId="0E4402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3684</w:t>
      </w:r>
    </w:p>
    <w:p w14:paraId="622A7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3112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1488D9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3692</w:t>
      </w:r>
    </w:p>
    <w:p w14:paraId="610CC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41C2D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69BBEE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3700</w:t>
      </w:r>
    </w:p>
    <w:p w14:paraId="69B40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39A4F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3706</w:t>
      </w:r>
    </w:p>
    <w:p w14:paraId="0921E6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3707</w:t>
      </w:r>
    </w:p>
    <w:p w14:paraId="748F21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31FA84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72C12C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3711</w:t>
      </w:r>
    </w:p>
    <w:p w14:paraId="77E37E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D797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672D95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3715</w:t>
      </w:r>
    </w:p>
    <w:p w14:paraId="5ADB5A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3715</w:t>
      </w:r>
    </w:p>
    <w:p w14:paraId="2C2A41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6C2097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3966EA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3719</w:t>
      </w:r>
    </w:p>
    <w:p w14:paraId="3C2D4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30B99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BF10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</w:t>
      </w:r>
      <w:r w:rsidRPr="00CA6C8F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3723</w:t>
      </w:r>
    </w:p>
    <w:p w14:paraId="480F21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3723</w:t>
      </w:r>
    </w:p>
    <w:p w14:paraId="079751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531517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reporting delay test case for single positioning frequency layer</w:t>
      </w:r>
      <w:r w:rsidRPr="00CA6C8F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3728</w:t>
      </w:r>
    </w:p>
    <w:p w14:paraId="6B412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3D67D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52E21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3733</w:t>
      </w:r>
    </w:p>
    <w:p w14:paraId="468181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3733</w:t>
      </w:r>
    </w:p>
    <w:p w14:paraId="7163F5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22C11F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5E54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3737</w:t>
      </w:r>
    </w:p>
    <w:p w14:paraId="2854E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5D624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4F47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3741</w:t>
      </w:r>
    </w:p>
    <w:p w14:paraId="0563D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293C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59B640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3744</w:t>
      </w:r>
    </w:p>
    <w:p w14:paraId="3FC7B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3744</w:t>
      </w:r>
    </w:p>
    <w:p w14:paraId="6C2D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3746</w:t>
      </w:r>
    </w:p>
    <w:p w14:paraId="206A6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3747</w:t>
      </w:r>
    </w:p>
    <w:p w14:paraId="2CED3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3747</w:t>
      </w:r>
    </w:p>
    <w:p w14:paraId="245DA1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3749</w:t>
      </w:r>
    </w:p>
    <w:p w14:paraId="371B0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3750</w:t>
      </w:r>
    </w:p>
    <w:p w14:paraId="22BE36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3750</w:t>
      </w:r>
    </w:p>
    <w:p w14:paraId="764B0B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37F40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286357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3753</w:t>
      </w:r>
    </w:p>
    <w:p w14:paraId="061071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3FE42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E88FE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3756</w:t>
      </w:r>
    </w:p>
    <w:p w14:paraId="589F4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09E32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06A6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3760</w:t>
      </w:r>
    </w:p>
    <w:p w14:paraId="1A1E89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3760</w:t>
      </w:r>
    </w:p>
    <w:p w14:paraId="209B9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0D0A69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6382E2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3762</w:t>
      </w:r>
    </w:p>
    <w:p w14:paraId="2F431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B56F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119554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3764</w:t>
      </w:r>
    </w:p>
    <w:p w14:paraId="28D3EC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test with SA event triggered reporting tests: with </w:t>
      </w:r>
      <w:r w:rsidRPr="00CA6C8F">
        <w:rPr>
          <w:bCs/>
          <w:noProof/>
          <w:snapToGrid w:val="0"/>
        </w:rPr>
        <w:t>autonomous</w:t>
      </w:r>
      <w:r w:rsidRPr="00CA6C8F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3764</w:t>
      </w:r>
    </w:p>
    <w:p w14:paraId="65167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2A3AD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3764</w:t>
      </w:r>
    </w:p>
    <w:p w14:paraId="2EE2E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3767</w:t>
      </w:r>
    </w:p>
    <w:p w14:paraId="50EF0B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3767</w:t>
      </w:r>
    </w:p>
    <w:p w14:paraId="7D9D20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3767</w:t>
      </w:r>
    </w:p>
    <w:p w14:paraId="0FF6F3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3767</w:t>
      </w:r>
    </w:p>
    <w:p w14:paraId="0FE1A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3770</w:t>
      </w:r>
    </w:p>
    <w:p w14:paraId="5FE53F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3770</w:t>
      </w:r>
    </w:p>
    <w:p w14:paraId="78C23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3770</w:t>
      </w:r>
    </w:p>
    <w:p w14:paraId="4E77AF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6099F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0E1D6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CA6C8F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3773</w:t>
      </w:r>
    </w:p>
    <w:p w14:paraId="18C821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A984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2530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3776</w:t>
      </w:r>
    </w:p>
    <w:p w14:paraId="1668F7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53FBF5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40E7D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3780</w:t>
      </w:r>
    </w:p>
    <w:p w14:paraId="3AF6E8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</w:t>
      </w:r>
      <w:r w:rsidRPr="00CA6C8F">
        <w:rPr>
          <w:noProof/>
          <w:snapToGrid w:val="0"/>
          <w:lang w:val="en-US"/>
        </w:rPr>
        <w:t xml:space="preserve"> per-UE</w:t>
      </w:r>
      <w:r w:rsidRPr="00CA6C8F">
        <w:rPr>
          <w:noProof/>
          <w:snapToGrid w:val="0"/>
        </w:rPr>
        <w:t xml:space="preserve"> </w:t>
      </w:r>
      <w:r w:rsidRPr="00CA6C8F">
        <w:rPr>
          <w:noProof/>
          <w:snapToGrid w:val="0"/>
          <w:lang w:val="en-US"/>
        </w:rPr>
        <w:t>NCSG</w:t>
      </w:r>
      <w:r w:rsidRPr="00CA6C8F">
        <w:rPr>
          <w:noProof/>
          <w:snapToGrid w:val="0"/>
        </w:rPr>
        <w:t xml:space="preserve"> under non-DRX</w:t>
      </w:r>
      <w:r>
        <w:rPr>
          <w:noProof/>
        </w:rPr>
        <w:tab/>
        <w:t>3780</w:t>
      </w:r>
    </w:p>
    <w:p w14:paraId="2D49F8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3780</w:t>
      </w:r>
    </w:p>
    <w:p w14:paraId="09E1D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3784</w:t>
      </w:r>
    </w:p>
    <w:p w14:paraId="3770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3784</w:t>
      </w:r>
    </w:p>
    <w:p w14:paraId="704BAF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288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75830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3787</w:t>
      </w:r>
    </w:p>
    <w:p w14:paraId="3FD15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D7C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15EAD3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3790</w:t>
      </w:r>
    </w:p>
    <w:p w14:paraId="6CB025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3791</w:t>
      </w:r>
    </w:p>
    <w:p w14:paraId="3CA4B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166B3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73FF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F212A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76713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3796</w:t>
      </w:r>
    </w:p>
    <w:p w14:paraId="6F6B40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009A6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DE56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599E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3801</w:t>
      </w:r>
    </w:p>
    <w:p w14:paraId="1D56E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2B1E0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A0F35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8D71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3805</w:t>
      </w:r>
    </w:p>
    <w:p w14:paraId="714412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3805</w:t>
      </w:r>
    </w:p>
    <w:p w14:paraId="5B848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3805</w:t>
      </w:r>
    </w:p>
    <w:p w14:paraId="06826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3805</w:t>
      </w:r>
    </w:p>
    <w:p w14:paraId="5414A7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3807</w:t>
      </w:r>
    </w:p>
    <w:p w14:paraId="3758F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3807</w:t>
      </w:r>
    </w:p>
    <w:p w14:paraId="6ADFC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4F126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524F12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3E8D4E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3809</w:t>
      </w:r>
    </w:p>
    <w:p w14:paraId="4E13AB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3809</w:t>
      </w:r>
    </w:p>
    <w:p w14:paraId="6396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1EDE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5FDDC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AB427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3811</w:t>
      </w:r>
    </w:p>
    <w:p w14:paraId="4C633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14FCAA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3C15EF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3093B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3813</w:t>
      </w:r>
    </w:p>
    <w:p w14:paraId="2E6F6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3813</w:t>
      </w:r>
    </w:p>
    <w:p w14:paraId="03FC6F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0653ED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5CCEEC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09560B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3817</w:t>
      </w:r>
    </w:p>
    <w:p w14:paraId="45157F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4DAB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6CD44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7BCF5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3820</w:t>
      </w:r>
    </w:p>
    <w:p w14:paraId="5D9C4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3820</w:t>
      </w:r>
    </w:p>
    <w:p w14:paraId="50155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DD95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7563D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126E7E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3824</w:t>
      </w:r>
    </w:p>
    <w:p w14:paraId="33F15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4C25E0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3824</w:t>
      </w:r>
    </w:p>
    <w:p w14:paraId="64108E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6A3632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3827</w:t>
      </w:r>
    </w:p>
    <w:p w14:paraId="3C4A14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0106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739883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3D0081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3830</w:t>
      </w:r>
    </w:p>
    <w:p w14:paraId="577DA7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3830</w:t>
      </w:r>
    </w:p>
    <w:p w14:paraId="0AA0A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3830</w:t>
      </w:r>
    </w:p>
    <w:p w14:paraId="512EF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16F83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3833</w:t>
      </w:r>
    </w:p>
    <w:p w14:paraId="7E053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28EC78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2D0A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6A7BFB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3836</w:t>
      </w:r>
    </w:p>
    <w:p w14:paraId="315A0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3836</w:t>
      </w:r>
    </w:p>
    <w:p w14:paraId="64EB0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27330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AED9F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39170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3841</w:t>
      </w:r>
    </w:p>
    <w:p w14:paraId="443728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1308F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3842</w:t>
      </w:r>
    </w:p>
    <w:p w14:paraId="59AB35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3846</w:t>
      </w:r>
    </w:p>
    <w:p w14:paraId="1820D9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3847</w:t>
      </w:r>
    </w:p>
    <w:p w14:paraId="3F5224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3847</w:t>
      </w:r>
    </w:p>
    <w:p w14:paraId="4D5079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3847</w:t>
      </w:r>
    </w:p>
    <w:p w14:paraId="23498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3847</w:t>
      </w:r>
    </w:p>
    <w:p w14:paraId="57B35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5D0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3849</w:t>
      </w:r>
    </w:p>
    <w:p w14:paraId="049F5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6ED234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11420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2DD510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3851</w:t>
      </w:r>
    </w:p>
    <w:p w14:paraId="61EA1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3851</w:t>
      </w:r>
    </w:p>
    <w:p w14:paraId="6C8F5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525345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3852</w:t>
      </w:r>
    </w:p>
    <w:p w14:paraId="5F9F26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788A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3855</w:t>
      </w:r>
    </w:p>
    <w:p w14:paraId="4F78C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3855</w:t>
      </w:r>
    </w:p>
    <w:p w14:paraId="6858C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1466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74FF74B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3858</w:t>
      </w:r>
    </w:p>
    <w:p w14:paraId="072EAC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3858</w:t>
      </w:r>
    </w:p>
    <w:p w14:paraId="248E9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0C89E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2098C9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3860</w:t>
      </w:r>
    </w:p>
    <w:p w14:paraId="20850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2B25CC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642F67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3865</w:t>
      </w:r>
    </w:p>
    <w:p w14:paraId="09A0E5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8491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04CF48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3867</w:t>
      </w:r>
    </w:p>
    <w:p w14:paraId="1F119E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0208C2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3869</w:t>
      </w:r>
    </w:p>
    <w:p w14:paraId="252435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3869</w:t>
      </w:r>
    </w:p>
    <w:p w14:paraId="792997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PRS in FR2</w:t>
      </w:r>
      <w:r>
        <w:rPr>
          <w:noProof/>
        </w:rPr>
        <w:tab/>
        <w:t>3869</w:t>
      </w:r>
    </w:p>
    <w:p w14:paraId="4B98E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445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0CEA54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14AB4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3874</w:t>
      </w:r>
    </w:p>
    <w:p w14:paraId="0A62D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3874</w:t>
      </w:r>
    </w:p>
    <w:p w14:paraId="0D166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3874</w:t>
      </w:r>
    </w:p>
    <w:p w14:paraId="303BF2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3876</w:t>
      </w:r>
    </w:p>
    <w:p w14:paraId="06C014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3877</w:t>
      </w:r>
    </w:p>
    <w:p w14:paraId="11EF1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3877</w:t>
      </w:r>
    </w:p>
    <w:p w14:paraId="1BFF99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37AC02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5CDCF7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240EEF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3881</w:t>
      </w:r>
    </w:p>
    <w:p w14:paraId="6C12F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3881</w:t>
      </w:r>
    </w:p>
    <w:p w14:paraId="2FDB75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3881</w:t>
      </w:r>
    </w:p>
    <w:p w14:paraId="114498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3884</w:t>
      </w:r>
    </w:p>
    <w:p w14:paraId="0F89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3884</w:t>
      </w:r>
    </w:p>
    <w:p w14:paraId="2C6AB7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3884</w:t>
      </w:r>
    </w:p>
    <w:p w14:paraId="150C7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3884</w:t>
      </w:r>
    </w:p>
    <w:p w14:paraId="1A68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3887</w:t>
      </w:r>
    </w:p>
    <w:p w14:paraId="43677C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3887</w:t>
      </w:r>
    </w:p>
    <w:p w14:paraId="74270C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3887</w:t>
      </w:r>
    </w:p>
    <w:p w14:paraId="1912D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3887</w:t>
      </w:r>
    </w:p>
    <w:p w14:paraId="02F66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3888</w:t>
      </w:r>
    </w:p>
    <w:p w14:paraId="422215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3890</w:t>
      </w:r>
    </w:p>
    <w:p w14:paraId="3092EA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3891</w:t>
      </w:r>
    </w:p>
    <w:p w14:paraId="0F3B96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3891</w:t>
      </w:r>
    </w:p>
    <w:p w14:paraId="7C190A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3891</w:t>
      </w:r>
    </w:p>
    <w:p w14:paraId="67BAE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3893</w:t>
      </w:r>
    </w:p>
    <w:p w14:paraId="075923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3894</w:t>
      </w:r>
    </w:p>
    <w:p w14:paraId="01BDE0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3894</w:t>
      </w:r>
    </w:p>
    <w:p w14:paraId="6C6721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3894</w:t>
      </w:r>
    </w:p>
    <w:p w14:paraId="4B8D2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1F9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48C444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3897</w:t>
      </w:r>
    </w:p>
    <w:p w14:paraId="2C959B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027B9F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5B9FB9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3904</w:t>
      </w:r>
    </w:p>
    <w:p w14:paraId="19AA46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single positioning frequency layer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3904</w:t>
      </w:r>
    </w:p>
    <w:p w14:paraId="344C62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3904</w:t>
      </w:r>
    </w:p>
    <w:p w14:paraId="716666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3908</w:t>
      </w:r>
    </w:p>
    <w:p w14:paraId="008A1C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3908</w:t>
      </w:r>
    </w:p>
    <w:p w14:paraId="4D8682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C4F26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438D5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3912</w:t>
      </w:r>
    </w:p>
    <w:p w14:paraId="200D8F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3912</w:t>
      </w:r>
    </w:p>
    <w:p w14:paraId="4340AA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3912</w:t>
      </w:r>
    </w:p>
    <w:p w14:paraId="22D851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3916</w:t>
      </w:r>
    </w:p>
    <w:p w14:paraId="5FA8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3916</w:t>
      </w:r>
    </w:p>
    <w:p w14:paraId="55F49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22FD6A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6EDEC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3919</w:t>
      </w:r>
    </w:p>
    <w:p w14:paraId="7409FE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3919</w:t>
      </w:r>
    </w:p>
    <w:p w14:paraId="3E7D71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6D66A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16129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3922</w:t>
      </w:r>
    </w:p>
    <w:p w14:paraId="619B69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2228B1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259E2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3925</w:t>
      </w:r>
    </w:p>
    <w:p w14:paraId="543007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3925</w:t>
      </w:r>
    </w:p>
    <w:p w14:paraId="51968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3925</w:t>
      </w:r>
    </w:p>
    <w:p w14:paraId="17AC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5C231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15FC4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3927</w:t>
      </w:r>
    </w:p>
    <w:p w14:paraId="0A2B9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45328E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 w:rsidRPr="00CA6C8F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3F8CB0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3929</w:t>
      </w:r>
    </w:p>
    <w:p w14:paraId="135803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3929</w:t>
      </w:r>
    </w:p>
    <w:p w14:paraId="3286A7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3929</w:t>
      </w:r>
    </w:p>
    <w:p w14:paraId="72D9D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3929</w:t>
      </w:r>
    </w:p>
    <w:p w14:paraId="29B2A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3931</w:t>
      </w:r>
    </w:p>
    <w:p w14:paraId="45E7B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3932</w:t>
      </w:r>
    </w:p>
    <w:p w14:paraId="65BE6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3932</w:t>
      </w:r>
    </w:p>
    <w:p w14:paraId="543EF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3932</w:t>
      </w:r>
    </w:p>
    <w:p w14:paraId="0F1DE2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3934</w:t>
      </w:r>
    </w:p>
    <w:p w14:paraId="087FE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3935</w:t>
      </w:r>
    </w:p>
    <w:p w14:paraId="2D9A7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3935</w:t>
      </w:r>
    </w:p>
    <w:p w14:paraId="193A31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3935</w:t>
      </w:r>
    </w:p>
    <w:p w14:paraId="688F6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3935</w:t>
      </w:r>
    </w:p>
    <w:p w14:paraId="60D6BA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3938</w:t>
      </w:r>
    </w:p>
    <w:p w14:paraId="28CE6A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3938</w:t>
      </w:r>
    </w:p>
    <w:p w14:paraId="11E7A7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3938</w:t>
      </w:r>
    </w:p>
    <w:p w14:paraId="7F16E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3938</w:t>
      </w:r>
    </w:p>
    <w:p w14:paraId="2CA48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3941</w:t>
      </w:r>
    </w:p>
    <w:p w14:paraId="3F034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3941</w:t>
      </w:r>
    </w:p>
    <w:p w14:paraId="7CDD17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3941</w:t>
      </w:r>
    </w:p>
    <w:p w14:paraId="48DC9E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3941</w:t>
      </w:r>
    </w:p>
    <w:p w14:paraId="52A7B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3941</w:t>
      </w:r>
    </w:p>
    <w:p w14:paraId="0691EB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3943</w:t>
      </w:r>
    </w:p>
    <w:p w14:paraId="271161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3944</w:t>
      </w:r>
    </w:p>
    <w:p w14:paraId="60E21F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3944</w:t>
      </w:r>
    </w:p>
    <w:p w14:paraId="5DE756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3944</w:t>
      </w:r>
    </w:p>
    <w:p w14:paraId="0F003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3946</w:t>
      </w:r>
    </w:p>
    <w:p w14:paraId="1658F1B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3947</w:t>
      </w:r>
    </w:p>
    <w:p w14:paraId="6D3E71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0FA610A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3947</w:t>
      </w:r>
    </w:p>
    <w:p w14:paraId="70DAA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3947</w:t>
      </w:r>
    </w:p>
    <w:p w14:paraId="102689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3947</w:t>
      </w:r>
    </w:p>
    <w:p w14:paraId="316F3C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137E28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69EFF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3953</w:t>
      </w:r>
    </w:p>
    <w:p w14:paraId="36D8B2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3953</w:t>
      </w:r>
    </w:p>
    <w:p w14:paraId="324A9B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3957</w:t>
      </w:r>
    </w:p>
    <w:p w14:paraId="734B50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3958</w:t>
      </w:r>
    </w:p>
    <w:p w14:paraId="2B6B3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3958</w:t>
      </w:r>
    </w:p>
    <w:p w14:paraId="4C262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3958</w:t>
      </w:r>
    </w:p>
    <w:p w14:paraId="6FEFB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3962</w:t>
      </w:r>
    </w:p>
    <w:p w14:paraId="5B64B3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3962</w:t>
      </w:r>
    </w:p>
    <w:p w14:paraId="4148A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3962</w:t>
      </w:r>
    </w:p>
    <w:p w14:paraId="1AA415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3965</w:t>
      </w:r>
    </w:p>
    <w:p w14:paraId="23D87E1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3966</w:t>
      </w:r>
    </w:p>
    <w:p w14:paraId="436984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3966</w:t>
      </w:r>
    </w:p>
    <w:p w14:paraId="4218AD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3966</w:t>
      </w:r>
    </w:p>
    <w:p w14:paraId="47D33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3966</w:t>
      </w:r>
    </w:p>
    <w:p w14:paraId="0D2977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3971</w:t>
      </w:r>
    </w:p>
    <w:p w14:paraId="0AEBC6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3971</w:t>
      </w:r>
    </w:p>
    <w:p w14:paraId="12205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3971</w:t>
      </w:r>
    </w:p>
    <w:p w14:paraId="7DFD0B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3971</w:t>
      </w:r>
    </w:p>
    <w:p w14:paraId="6FB577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3971</w:t>
      </w:r>
    </w:p>
    <w:p w14:paraId="1FBA89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3973</w:t>
      </w:r>
    </w:p>
    <w:p w14:paraId="523791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3974</w:t>
      </w:r>
    </w:p>
    <w:p w14:paraId="38E66E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3974</w:t>
      </w:r>
    </w:p>
    <w:p w14:paraId="7B2A9E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3975</w:t>
      </w:r>
    </w:p>
    <w:p w14:paraId="2D220C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3975</w:t>
      </w:r>
    </w:p>
    <w:p w14:paraId="0E334F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3975</w:t>
      </w:r>
    </w:p>
    <w:p w14:paraId="618D9D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0EA7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0F2F4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3980</w:t>
      </w:r>
    </w:p>
    <w:p w14:paraId="23D18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3873A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7A2F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3984</w:t>
      </w:r>
    </w:p>
    <w:p w14:paraId="359002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0B46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545E3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3988</w:t>
      </w:r>
    </w:p>
    <w:p w14:paraId="3E347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7D386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785D71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3992</w:t>
      </w:r>
    </w:p>
    <w:p w14:paraId="33CBB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29DA0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2D5E2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3995</w:t>
      </w:r>
    </w:p>
    <w:p w14:paraId="10AF7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37102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00E4D0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3998</w:t>
      </w:r>
    </w:p>
    <w:p w14:paraId="65181A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68B3E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7EDC8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4001</w:t>
      </w:r>
    </w:p>
    <w:p w14:paraId="58340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5E5FE9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07D6E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CA6C8F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4004</w:t>
      </w:r>
    </w:p>
    <w:p w14:paraId="07089E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70ABD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B1F02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4009</w:t>
      </w:r>
    </w:p>
    <w:p w14:paraId="2156FA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20D24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3F1052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4009</w:t>
      </w:r>
    </w:p>
    <w:p w14:paraId="70455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4009</w:t>
      </w:r>
    </w:p>
    <w:p w14:paraId="2F43E2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5A59DC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4016</w:t>
      </w:r>
    </w:p>
    <w:p w14:paraId="446A4C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4016</w:t>
      </w:r>
    </w:p>
    <w:p w14:paraId="3D0BF4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4020</w:t>
      </w:r>
    </w:p>
    <w:p w14:paraId="0EAB89F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4020</w:t>
      </w:r>
    </w:p>
    <w:p w14:paraId="65D91A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4020</w:t>
      </w:r>
    </w:p>
    <w:p w14:paraId="54C77E9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044F51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SS-RSRQ</w:t>
      </w:r>
      <w:r>
        <w:rPr>
          <w:noProof/>
        </w:rPr>
        <w:tab/>
        <w:t>4022</w:t>
      </w:r>
    </w:p>
    <w:p w14:paraId="71EBD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4022</w:t>
      </w:r>
    </w:p>
    <w:p w14:paraId="0056C8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4027</w:t>
      </w:r>
    </w:p>
    <w:p w14:paraId="1C4647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4027</w:t>
      </w:r>
    </w:p>
    <w:p w14:paraId="4F22DE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4028</w:t>
      </w:r>
    </w:p>
    <w:p w14:paraId="07C1C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2F1943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SS-SINR</w:t>
      </w:r>
      <w:r>
        <w:rPr>
          <w:noProof/>
        </w:rPr>
        <w:tab/>
        <w:t>4030</w:t>
      </w:r>
    </w:p>
    <w:p w14:paraId="7739D6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4030</w:t>
      </w:r>
    </w:p>
    <w:p w14:paraId="00D92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4033</w:t>
      </w:r>
    </w:p>
    <w:p w14:paraId="268723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4033</w:t>
      </w:r>
    </w:p>
    <w:p w14:paraId="295D75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4033</w:t>
      </w:r>
    </w:p>
    <w:p w14:paraId="0165200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4035</w:t>
      </w:r>
    </w:p>
    <w:p w14:paraId="1F8B1C4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V2X Tests</w:t>
      </w:r>
      <w:r>
        <w:rPr>
          <w:noProof/>
        </w:rPr>
        <w:tab/>
        <w:t>4036</w:t>
      </w:r>
    </w:p>
    <w:p w14:paraId="36C89C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4036</w:t>
      </w:r>
    </w:p>
    <w:p w14:paraId="492AEF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4036</w:t>
      </w:r>
    </w:p>
    <w:p w14:paraId="0F3665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4036</w:t>
      </w:r>
    </w:p>
    <w:p w14:paraId="34D8EE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01464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7F8C7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4036</w:t>
      </w:r>
    </w:p>
    <w:p w14:paraId="4C155C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A80F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70FE5B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4037</w:t>
      </w:r>
    </w:p>
    <w:p w14:paraId="6903F4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7D8D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3422FD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4040</w:t>
      </w:r>
    </w:p>
    <w:p w14:paraId="3D524D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4040</w:t>
      </w:r>
    </w:p>
    <w:p w14:paraId="196ADB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3360A3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D5F2D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4043</w:t>
      </w:r>
    </w:p>
    <w:p w14:paraId="675467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2C17FD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4045</w:t>
      </w:r>
    </w:p>
    <w:p w14:paraId="2F66E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4045</w:t>
      </w:r>
    </w:p>
    <w:p w14:paraId="1A843D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4045</w:t>
      </w:r>
    </w:p>
    <w:p w14:paraId="5E2EE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4956A6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4047</w:t>
      </w:r>
    </w:p>
    <w:p w14:paraId="1C337A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4047</w:t>
      </w:r>
    </w:p>
    <w:p w14:paraId="7DE997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566D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4049</w:t>
      </w:r>
    </w:p>
    <w:p w14:paraId="567E20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4050</w:t>
      </w:r>
    </w:p>
    <w:p w14:paraId="3FAB50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2A2D76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2D2E94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4053</w:t>
      </w:r>
    </w:p>
    <w:p w14:paraId="6EFB4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381D35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38756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4056</w:t>
      </w:r>
    </w:p>
    <w:p w14:paraId="0A191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7F2D4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06785C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L1 SL-RSRP Measurement</w:t>
      </w:r>
      <w:r>
        <w:rPr>
          <w:noProof/>
        </w:rPr>
        <w:tab/>
        <w:t>4059</w:t>
      </w:r>
    </w:p>
    <w:p w14:paraId="526EC0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4059</w:t>
      </w:r>
    </w:p>
    <w:p w14:paraId="7DD8C7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4059</w:t>
      </w:r>
    </w:p>
    <w:p w14:paraId="005ED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50CA1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4062</w:t>
      </w:r>
    </w:p>
    <w:p w14:paraId="74B80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4062</w:t>
      </w:r>
    </w:p>
    <w:p w14:paraId="53A88C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0419BE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4066</w:t>
      </w:r>
    </w:p>
    <w:p w14:paraId="6AA979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2A679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479467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4073</w:t>
      </w:r>
    </w:p>
    <w:p w14:paraId="23588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027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E2A1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4078</w:t>
      </w:r>
    </w:p>
    <w:p w14:paraId="4C53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A301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9075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4080</w:t>
      </w:r>
    </w:p>
    <w:p w14:paraId="0E071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40D94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A12C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Congestion Control Measurement</w:t>
      </w:r>
      <w:r>
        <w:rPr>
          <w:noProof/>
        </w:rPr>
        <w:tab/>
        <w:t>4084</w:t>
      </w:r>
    </w:p>
    <w:p w14:paraId="6D5561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7F77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0EBD2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Interruption</w:t>
      </w:r>
      <w:r>
        <w:rPr>
          <w:noProof/>
        </w:rPr>
        <w:tab/>
        <w:t>4090</w:t>
      </w:r>
    </w:p>
    <w:p w14:paraId="11EA7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4090</w:t>
      </w:r>
    </w:p>
    <w:p w14:paraId="6C1C0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0A6EC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55F2F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4094</w:t>
      </w:r>
    </w:p>
    <w:p w14:paraId="6582F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CBB8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709E2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4098</w:t>
      </w:r>
    </w:p>
    <w:p w14:paraId="7DAF66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4CF71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E34F9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4103</w:t>
      </w:r>
    </w:p>
    <w:p w14:paraId="115CF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6334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682E13F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4110</w:t>
      </w:r>
    </w:p>
    <w:p w14:paraId="4AC080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4110</w:t>
      </w:r>
    </w:p>
    <w:p w14:paraId="560FDC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4110</w:t>
      </w:r>
    </w:p>
    <w:p w14:paraId="397D1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4110</w:t>
      </w:r>
    </w:p>
    <w:p w14:paraId="0F2CAA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4110</w:t>
      </w:r>
    </w:p>
    <w:p w14:paraId="3F8FA4D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04B3D9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029D4E4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4113</w:t>
      </w:r>
    </w:p>
    <w:p w14:paraId="67D00534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4113</w:t>
      </w:r>
    </w:p>
    <w:p w14:paraId="326483D2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4114</w:t>
      </w:r>
    </w:p>
    <w:p w14:paraId="5521D74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4114</w:t>
      </w:r>
    </w:p>
    <w:p w14:paraId="0E4D477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4114</w:t>
      </w:r>
    </w:p>
    <w:p w14:paraId="45BA82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4115</w:t>
      </w:r>
    </w:p>
    <w:p w14:paraId="1F3900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68E7AFD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B50D0D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4118</w:t>
      </w:r>
    </w:p>
    <w:p w14:paraId="0667F7B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4119</w:t>
      </w:r>
    </w:p>
    <w:p w14:paraId="5D96B8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4119</w:t>
      </w:r>
    </w:p>
    <w:p w14:paraId="7A2D9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4119</w:t>
      </w:r>
    </w:p>
    <w:p w14:paraId="41EBA8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08B17CE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11CE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4123</w:t>
      </w:r>
    </w:p>
    <w:p w14:paraId="723019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4123</w:t>
      </w:r>
    </w:p>
    <w:p w14:paraId="3A6072F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4124</w:t>
      </w:r>
    </w:p>
    <w:p w14:paraId="2127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4124</w:t>
      </w:r>
    </w:p>
    <w:p w14:paraId="7D8C5FB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0D407F2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7E5A609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4128</w:t>
      </w:r>
    </w:p>
    <w:p w14:paraId="6C37885E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4129</w:t>
      </w:r>
    </w:p>
    <w:p w14:paraId="29777B5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4129</w:t>
      </w:r>
    </w:p>
    <w:p w14:paraId="67C41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4129</w:t>
      </w:r>
    </w:p>
    <w:p w14:paraId="691787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4129</w:t>
      </w:r>
    </w:p>
    <w:p w14:paraId="46C0E5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eastAsia="ko-KR"/>
        </w:rPr>
        <w:t>A.</w:t>
      </w:r>
      <w:r w:rsidRPr="00CA6C8F">
        <w:rPr>
          <w:rFonts w:eastAsia="MS Mincho" w:cs="Arial"/>
          <w:bCs/>
          <w:noProof/>
          <w:lang w:eastAsia="ko-KR"/>
        </w:rPr>
        <w:t>10.1</w:t>
      </w:r>
      <w:r w:rsidRPr="00CA6C8F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4136</w:t>
      </w:r>
    </w:p>
    <w:p w14:paraId="712355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4137</w:t>
      </w:r>
    </w:p>
    <w:p w14:paraId="739869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4137</w:t>
      </w:r>
    </w:p>
    <w:p w14:paraId="3911BB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Transmit Timing Test with PSCell under DL CCA</w:t>
      </w:r>
      <w:r>
        <w:rPr>
          <w:noProof/>
        </w:rPr>
        <w:tab/>
        <w:t>4137</w:t>
      </w:r>
    </w:p>
    <w:p w14:paraId="785FE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12EC3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7223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4141</w:t>
      </w:r>
    </w:p>
    <w:p w14:paraId="34CE57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4141</w:t>
      </w:r>
    </w:p>
    <w:p w14:paraId="6AF7B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C29FF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4141</w:t>
      </w:r>
    </w:p>
    <w:p w14:paraId="32414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CC252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4145</w:t>
      </w:r>
    </w:p>
    <w:p w14:paraId="15E7B58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4145</w:t>
      </w:r>
    </w:p>
    <w:p w14:paraId="752C2F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4145</w:t>
      </w:r>
    </w:p>
    <w:p w14:paraId="3B29D5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4146</w:t>
      </w:r>
    </w:p>
    <w:p w14:paraId="4F02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4146</w:t>
      </w:r>
    </w:p>
    <w:p w14:paraId="2C3CDB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4150</w:t>
      </w:r>
    </w:p>
    <w:p w14:paraId="35C1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4151</w:t>
      </w:r>
    </w:p>
    <w:p w14:paraId="53121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4151</w:t>
      </w:r>
    </w:p>
    <w:p w14:paraId="77F3DB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4156</w:t>
      </w:r>
    </w:p>
    <w:p w14:paraId="613B46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A183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4D8A75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3D47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17EB4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84F8D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F02CE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09C07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4156</w:t>
      </w:r>
    </w:p>
    <w:p w14:paraId="38219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4156</w:t>
      </w:r>
    </w:p>
    <w:p w14:paraId="7CE00B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A2B82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2469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4161</w:t>
      </w:r>
    </w:p>
    <w:p w14:paraId="58101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C9972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5BB0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4162</w:t>
      </w:r>
    </w:p>
    <w:p w14:paraId="1399BB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0BC78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FED8F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4163</w:t>
      </w:r>
    </w:p>
    <w:p w14:paraId="57A6F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4163</w:t>
      </w:r>
    </w:p>
    <w:p w14:paraId="3BFC6A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4163</w:t>
      </w:r>
    </w:p>
    <w:p w14:paraId="5D94E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4168</w:t>
      </w:r>
    </w:p>
    <w:p w14:paraId="339C2B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4168</w:t>
      </w:r>
    </w:p>
    <w:p w14:paraId="0944F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4168</w:t>
      </w:r>
    </w:p>
    <w:p w14:paraId="3675B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4174</w:t>
      </w:r>
    </w:p>
    <w:p w14:paraId="5E4D03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4174</w:t>
      </w:r>
    </w:p>
    <w:p w14:paraId="4B839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4174</w:t>
      </w:r>
    </w:p>
    <w:p w14:paraId="13488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614C5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4180</w:t>
      </w:r>
    </w:p>
    <w:p w14:paraId="47C1EB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4180</w:t>
      </w:r>
    </w:p>
    <w:p w14:paraId="75747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4183</w:t>
      </w:r>
    </w:p>
    <w:p w14:paraId="102B69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4187</w:t>
      </w:r>
    </w:p>
    <w:p w14:paraId="6C7DBE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4187</w:t>
      </w:r>
    </w:p>
    <w:p w14:paraId="2F11C5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4191</w:t>
      </w:r>
    </w:p>
    <w:p w14:paraId="57CB71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4191</w:t>
      </w:r>
    </w:p>
    <w:p w14:paraId="32D9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4E645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21111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4197</w:t>
      </w:r>
    </w:p>
    <w:p w14:paraId="27811F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4197</w:t>
      </w:r>
    </w:p>
    <w:p w14:paraId="1FB54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4197</w:t>
      </w:r>
    </w:p>
    <w:p w14:paraId="08D1F2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4197</w:t>
      </w:r>
    </w:p>
    <w:p w14:paraId="79452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4197</w:t>
      </w:r>
    </w:p>
    <w:p w14:paraId="6CD782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4197</w:t>
      </w:r>
    </w:p>
    <w:p w14:paraId="22A3A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4200</w:t>
      </w:r>
    </w:p>
    <w:p w14:paraId="7B55F2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B3EC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2008F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4200</w:t>
      </w:r>
    </w:p>
    <w:p w14:paraId="0A9CB8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9593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4201</w:t>
      </w:r>
    </w:p>
    <w:p w14:paraId="2F15B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4205</w:t>
      </w:r>
    </w:p>
    <w:p w14:paraId="6FC7EE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4196B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E3DFA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AC0A5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B8D4F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723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8298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CF3EC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CB5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4206</w:t>
      </w:r>
    </w:p>
    <w:p w14:paraId="27DB5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9BC6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071E4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4206</w:t>
      </w:r>
    </w:p>
    <w:p w14:paraId="2F0607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154759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D39B1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4211</w:t>
      </w:r>
    </w:p>
    <w:p w14:paraId="5962C1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CA6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6AD17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4216</w:t>
      </w:r>
    </w:p>
    <w:p w14:paraId="00665E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723E49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A9F7D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4221</w:t>
      </w:r>
    </w:p>
    <w:p w14:paraId="33901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9A72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5DE82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4226</w:t>
      </w:r>
    </w:p>
    <w:p w14:paraId="2D2ED0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77F61F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382CDF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4232</w:t>
      </w:r>
    </w:p>
    <w:p w14:paraId="2C9331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25DD62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4238</w:t>
      </w:r>
    </w:p>
    <w:p w14:paraId="390DD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4238</w:t>
      </w:r>
    </w:p>
    <w:p w14:paraId="63DD8C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456CA1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4244</w:t>
      </w:r>
    </w:p>
    <w:p w14:paraId="738F9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4244</w:t>
      </w:r>
    </w:p>
    <w:p w14:paraId="66F0D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41A5D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1147BE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4251</w:t>
      </w:r>
    </w:p>
    <w:p w14:paraId="085BB5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4251</w:t>
      </w:r>
    </w:p>
    <w:p w14:paraId="414A59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C5E28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4251</w:t>
      </w:r>
    </w:p>
    <w:p w14:paraId="2343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B6F90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4254</w:t>
      </w:r>
    </w:p>
    <w:p w14:paraId="321953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10B2E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3ABF3C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4256</w:t>
      </w:r>
    </w:p>
    <w:p w14:paraId="557C1A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4257</w:t>
      </w:r>
    </w:p>
    <w:p w14:paraId="151EC6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4257</w:t>
      </w:r>
    </w:p>
    <w:p w14:paraId="58BF99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4257</w:t>
      </w:r>
    </w:p>
    <w:p w14:paraId="496130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4260</w:t>
      </w:r>
    </w:p>
    <w:p w14:paraId="3084A4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4261</w:t>
      </w:r>
    </w:p>
    <w:p w14:paraId="6BA3A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00B53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4261</w:t>
      </w:r>
    </w:p>
    <w:p w14:paraId="431ED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4264</w:t>
      </w:r>
    </w:p>
    <w:p w14:paraId="10D9C2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4265</w:t>
      </w:r>
    </w:p>
    <w:p w14:paraId="0D05FE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4265</w:t>
      </w:r>
    </w:p>
    <w:p w14:paraId="39FED2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4265</w:t>
      </w:r>
    </w:p>
    <w:p w14:paraId="7FE9BA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4499D5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4272</w:t>
      </w:r>
    </w:p>
    <w:p w14:paraId="5CA363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32D5C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7E4CF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4279</w:t>
      </w:r>
    </w:p>
    <w:p w14:paraId="6A931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26F9F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E1B33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4287</w:t>
      </w:r>
    </w:p>
    <w:p w14:paraId="54818B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08C626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4295</w:t>
      </w:r>
    </w:p>
    <w:p w14:paraId="34CB69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4295</w:t>
      </w:r>
    </w:p>
    <w:p w14:paraId="7A939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4295</w:t>
      </w:r>
    </w:p>
    <w:p w14:paraId="0C4FDE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4295</w:t>
      </w:r>
    </w:p>
    <w:p w14:paraId="6F1A35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5B85F4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4295</w:t>
      </w:r>
    </w:p>
    <w:p w14:paraId="3CF4A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086D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4298</w:t>
      </w:r>
    </w:p>
    <w:p w14:paraId="1F51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AF7D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0287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1B1B2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SS-RSRQ</w:t>
      </w:r>
      <w:r>
        <w:rPr>
          <w:noProof/>
        </w:rPr>
        <w:tab/>
        <w:t>4301</w:t>
      </w:r>
    </w:p>
    <w:p w14:paraId="7AD9B2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4301</w:t>
      </w:r>
    </w:p>
    <w:p w14:paraId="0CAC8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4301</w:t>
      </w:r>
    </w:p>
    <w:p w14:paraId="5313A4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4301</w:t>
      </w:r>
    </w:p>
    <w:p w14:paraId="339D5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4304</w:t>
      </w:r>
    </w:p>
    <w:p w14:paraId="37186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4304</w:t>
      </w:r>
    </w:p>
    <w:p w14:paraId="3E1541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5073A5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7FA24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0FBE2E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SS-SINR</w:t>
      </w:r>
      <w:r>
        <w:rPr>
          <w:noProof/>
        </w:rPr>
        <w:tab/>
        <w:t>4307</w:t>
      </w:r>
    </w:p>
    <w:p w14:paraId="0DF9EA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PSCC</w:t>
      </w:r>
      <w:r>
        <w:rPr>
          <w:noProof/>
        </w:rPr>
        <w:tab/>
        <w:t>4307</w:t>
      </w:r>
    </w:p>
    <w:p w14:paraId="47A2AC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46C9A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41E781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95DDB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4310</w:t>
      </w:r>
    </w:p>
    <w:p w14:paraId="50C1D0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366E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4310</w:t>
      </w:r>
    </w:p>
    <w:p w14:paraId="39908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4313</w:t>
      </w:r>
    </w:p>
    <w:p w14:paraId="79238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4313</w:t>
      </w:r>
    </w:p>
    <w:p w14:paraId="62A99F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20686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4313</w:t>
      </w:r>
    </w:p>
    <w:p w14:paraId="60C72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52B8FB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4316</w:t>
      </w:r>
    </w:p>
    <w:p w14:paraId="1D9B32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4316</w:t>
      </w:r>
    </w:p>
    <w:p w14:paraId="65E763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8EB0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6C15C7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1A9078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4319</w:t>
      </w:r>
    </w:p>
    <w:p w14:paraId="336B2F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4319</w:t>
      </w:r>
    </w:p>
    <w:p w14:paraId="32157D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7D7D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4319</w:t>
      </w:r>
    </w:p>
    <w:p w14:paraId="4E81C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3659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4BEA7B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7D9CC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035F3B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77786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4325</w:t>
      </w:r>
    </w:p>
    <w:p w14:paraId="620F1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7887E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19283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4329</w:t>
      </w:r>
    </w:p>
    <w:p w14:paraId="3CDDDB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4329</w:t>
      </w:r>
    </w:p>
    <w:p w14:paraId="264CA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4329</w:t>
      </w:r>
    </w:p>
    <w:p w14:paraId="6545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3D48EA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4329</w:t>
      </w:r>
    </w:p>
    <w:p w14:paraId="31503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4333</w:t>
      </w:r>
    </w:p>
    <w:p w14:paraId="6C78C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4333</w:t>
      </w:r>
    </w:p>
    <w:p w14:paraId="6FDFD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A93F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4333</w:t>
      </w:r>
    </w:p>
    <w:p w14:paraId="1937E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06079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4336</w:t>
      </w:r>
    </w:p>
    <w:p w14:paraId="603017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2FF54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0B467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3F99EFA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2A54BBE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0FB97A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598AB0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38B1C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16965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1FC176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BFBB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630A98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2898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6D0C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1E26F7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57F4F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AD0B5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63DB3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6C915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1FE00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702866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58EC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A299C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79777D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780B2D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5FCC1A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34262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3723D6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74F323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2EAD65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4D1F2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3FAE1F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15F7A7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58DD22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368E2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05E5F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618CEA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75FFE2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749712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62B19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51637C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70B36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EAD0E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400783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7B484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2015E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04A0F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63D4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46D87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79B8A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3B38FB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14092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3DF42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B288F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E215F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214741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45B4E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48973E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6D476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en-US"/>
        </w:rPr>
        <w:t xml:space="preserve"> SA NR FR1 carrier under CCA </w:t>
      </w:r>
      <w:r w:rsidRPr="00CA6C8F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688B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4D8E7E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6E8C8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1F42D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1A31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4892F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48EAA3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6C92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4D45AA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0499DE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1E02B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</w:t>
      </w:r>
      <w:r>
        <w:rPr>
          <w:noProof/>
        </w:rPr>
        <w:t>frequency</w:t>
      </w:r>
      <w:r w:rsidRPr="00CA6C8F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686462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E34B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CA6C8F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7851C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75825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2434F9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1F555CC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28D502A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0ED2A725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262E2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66A95A1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09F13D8F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06D3425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71A4973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524AC9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1A1801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60DF0B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7FD817E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201A1C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24C0CF2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13D89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77D0B47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1C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BD3226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0DDA9AD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1672D50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4E63B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636B605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295B40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CC2404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3328B8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3C3F2A30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No </w:t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5E4254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31AC8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20AF0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8AEF9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2B9CE2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3CB277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25AC92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688A9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8198C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773E1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24656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618EC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C857B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67F2648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5906D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6E5CE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692BF2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560F6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27B54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70A273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3332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7B661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158D1F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620E0C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5010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33B0C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EF6CF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D87E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0E2C4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76888E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FD470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43F78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0B2D7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6B617B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15CCCB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6C9D3A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66CD9C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8F8B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796EEA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2F29B9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EC15B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D3A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74295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0B31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213D38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4B5E6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115A84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58A52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525D6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438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6893B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04EFB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7AB8A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182BDB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65814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2C771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70374AF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1442C7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60F72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03C8DC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4BAFF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393951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66FD3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BE31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31E2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65FEE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7F5D26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3A5AC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5D405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1DFD7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36C3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0393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632DF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8AA63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BB51E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E6575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356566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13A6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2E515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783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24C26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51172A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00C296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4408E1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23CA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17B14C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07E22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0AFEC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6BB3C7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6AF04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FEF1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1E5D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59BE74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7A93AB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0E223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52EF5D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43E8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B8B82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420C54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E1B3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266033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5398D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2A98FC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4A0B12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25D2DD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2575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6230D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59D09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334E60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60C9A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34186C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2801ED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6CF586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22473F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224E35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2D6EE3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1229E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6B9732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2281A5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62C8EE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51835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35C13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5098A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0C0D21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6EC351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562417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419BF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182886C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65C759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2BB71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2AF67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4BEE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230E7A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7D6C3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C3773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365EF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73F13E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8E85B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5509A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6F3E2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3E85C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2CBA93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0CC4C9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7464F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6060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4595</w:t>
      </w:r>
    </w:p>
    <w:p w14:paraId="6D0F2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97BD6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1EE04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1DB01D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087A5D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96D6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5668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0128A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4601</w:t>
      </w:r>
    </w:p>
    <w:p w14:paraId="0F445B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4607</w:t>
      </w:r>
    </w:p>
    <w:p w14:paraId="4C7F8E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547BE5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3030D9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5D147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4607</w:t>
      </w:r>
    </w:p>
    <w:p w14:paraId="76398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4610</w:t>
      </w:r>
    </w:p>
    <w:p w14:paraId="183740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1AA0A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1FE174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4610</w:t>
      </w:r>
    </w:p>
    <w:p w14:paraId="275141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4613</w:t>
      </w:r>
    </w:p>
    <w:p w14:paraId="734161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2E5129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7AB49F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4613</w:t>
      </w:r>
    </w:p>
    <w:p w14:paraId="7E664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4616</w:t>
      </w:r>
    </w:p>
    <w:p w14:paraId="358E31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B14E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5B4E1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4616</w:t>
      </w:r>
    </w:p>
    <w:p w14:paraId="5CCA3E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4624</w:t>
      </w:r>
    </w:p>
    <w:p w14:paraId="55D074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390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1351EC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48DD17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64DCE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09FC10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261667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44931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5986A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1E5434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F635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00CC0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4547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789A16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A60A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7A3A1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0C6D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083D4A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3262FC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1A7A3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5CA439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233086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17A58C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4519A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04292F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3B02B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7252C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6C88E8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5B538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2D89C2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18F11A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748284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4E1C39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2BDD78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A6BE5C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485B0E6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8459D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1C872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11E24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302516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19D39D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665E2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44EC46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E-UTRAN - </w:t>
      </w:r>
      <w:r w:rsidRPr="00CA6C8F">
        <w:rPr>
          <w:rFonts w:cs="v4.2.0"/>
          <w:noProof/>
          <w:lang w:val="en-US"/>
        </w:rPr>
        <w:t xml:space="preserve">NR </w:t>
      </w:r>
      <w:r w:rsidRPr="00CA6C8F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75D2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0CB20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25FA09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457B2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33559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748B11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62C7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41D2F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5647CD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1BB07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5C8A9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4B04C0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106BB9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0FB32B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7A18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A4F9A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1AEDCE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302303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4A4884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5B1BC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530F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04884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B727E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27EE8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099D3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CA6C8F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6FB58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2167F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2C45C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0B6EB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30902C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60E78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43A8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4FD16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6750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4297B73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4697</w:t>
      </w:r>
    </w:p>
    <w:p w14:paraId="515B7D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3DE23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4697</w:t>
      </w:r>
    </w:p>
    <w:p w14:paraId="29CAC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629DBA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4697</w:t>
      </w:r>
    </w:p>
    <w:p w14:paraId="580E8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4697</w:t>
      </w:r>
    </w:p>
    <w:p w14:paraId="41060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2005C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4701</w:t>
      </w:r>
    </w:p>
    <w:p w14:paraId="18090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4701</w:t>
      </w:r>
    </w:p>
    <w:p w14:paraId="2E0967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4701</w:t>
      </w:r>
    </w:p>
    <w:p w14:paraId="39CE34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6B90A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4702</w:t>
      </w:r>
    </w:p>
    <w:p w14:paraId="73C9F2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256A7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014C9C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4703</w:t>
      </w:r>
    </w:p>
    <w:p w14:paraId="730BF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4703</w:t>
      </w:r>
    </w:p>
    <w:p w14:paraId="2CEBC5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4703</w:t>
      </w:r>
    </w:p>
    <w:p w14:paraId="6BFF68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4703</w:t>
      </w:r>
    </w:p>
    <w:p w14:paraId="40556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736F0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4703</w:t>
      </w:r>
    </w:p>
    <w:p w14:paraId="01B66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4708</w:t>
      </w:r>
    </w:p>
    <w:p w14:paraId="4D6B4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4708</w:t>
      </w:r>
    </w:p>
    <w:p w14:paraId="28291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AB0C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7A5D4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4713</w:t>
      </w:r>
    </w:p>
    <w:p w14:paraId="67196A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4713</w:t>
      </w:r>
    </w:p>
    <w:p w14:paraId="551B14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0AE96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364D14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4718</w:t>
      </w:r>
    </w:p>
    <w:p w14:paraId="46083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4718</w:t>
      </w:r>
    </w:p>
    <w:p w14:paraId="44D212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4718</w:t>
      </w:r>
    </w:p>
    <w:p w14:paraId="4A213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4718</w:t>
      </w:r>
    </w:p>
    <w:p w14:paraId="76DD8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2B7B4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33C788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08CBCD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4724</w:t>
      </w:r>
    </w:p>
    <w:p w14:paraId="0DA3C3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5E9ACF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7410D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4724</w:t>
      </w:r>
    </w:p>
    <w:p w14:paraId="460E47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2CD4F9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4729</w:t>
      </w:r>
    </w:p>
    <w:p w14:paraId="017961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4729</w:t>
      </w:r>
    </w:p>
    <w:p w14:paraId="289CF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4729</w:t>
      </w:r>
    </w:p>
    <w:p w14:paraId="282774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0C9C1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4735</w:t>
      </w:r>
    </w:p>
    <w:p w14:paraId="5C409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4F3D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4740</w:t>
      </w:r>
    </w:p>
    <w:p w14:paraId="0A0A62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4740</w:t>
      </w:r>
    </w:p>
    <w:p w14:paraId="4B5FD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4740</w:t>
      </w:r>
    </w:p>
    <w:p w14:paraId="36DEEA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20E02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4746</w:t>
      </w:r>
    </w:p>
    <w:p w14:paraId="5319F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4746</w:t>
      </w:r>
    </w:p>
    <w:p w14:paraId="2686C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1CA1FE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DB9E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FAA3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4750</w:t>
      </w:r>
    </w:p>
    <w:p w14:paraId="2FE40E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5B15ED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354A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125E44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4754</w:t>
      </w:r>
    </w:p>
    <w:p w14:paraId="4582D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4754</w:t>
      </w:r>
    </w:p>
    <w:p w14:paraId="46EC49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4754</w:t>
      </w:r>
    </w:p>
    <w:p w14:paraId="71D07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650418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92783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2BF52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4757</w:t>
      </w:r>
    </w:p>
    <w:p w14:paraId="76A00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4757</w:t>
      </w:r>
    </w:p>
    <w:p w14:paraId="747089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4757</w:t>
      </w:r>
    </w:p>
    <w:p w14:paraId="1C541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4757</w:t>
      </w:r>
    </w:p>
    <w:p w14:paraId="600FC7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4763</w:t>
      </w:r>
    </w:p>
    <w:p w14:paraId="58689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4763</w:t>
      </w:r>
    </w:p>
    <w:p w14:paraId="3F2B83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4763</w:t>
      </w:r>
    </w:p>
    <w:p w14:paraId="0357BC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4763</w:t>
      </w:r>
    </w:p>
    <w:p w14:paraId="57EAD4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4763</w:t>
      </w:r>
    </w:p>
    <w:p w14:paraId="66E654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4770</w:t>
      </w:r>
    </w:p>
    <w:p w14:paraId="2D4614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4770</w:t>
      </w:r>
    </w:p>
    <w:p w14:paraId="748DD2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4770</w:t>
      </w:r>
    </w:p>
    <w:p w14:paraId="7FCCEF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741CB6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4770</w:t>
      </w:r>
    </w:p>
    <w:p w14:paraId="0C980B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4010FB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4775</w:t>
      </w:r>
    </w:p>
    <w:p w14:paraId="6694A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4775</w:t>
      </w:r>
    </w:p>
    <w:p w14:paraId="710F92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7D7523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1DDE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09FBE1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4778</w:t>
      </w:r>
    </w:p>
    <w:p w14:paraId="1F0F6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2C392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8BDC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3574D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4782</w:t>
      </w:r>
    </w:p>
    <w:p w14:paraId="1735EB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4782</w:t>
      </w:r>
    </w:p>
    <w:p w14:paraId="0A8B6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2049FE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1C696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4A905C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4786</w:t>
      </w:r>
    </w:p>
    <w:p w14:paraId="1F46A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73C40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414A7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6117C32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4790</w:t>
      </w:r>
    </w:p>
    <w:p w14:paraId="67A5DEF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4790</w:t>
      </w:r>
    </w:p>
    <w:p w14:paraId="6168A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4790</w:t>
      </w:r>
    </w:p>
    <w:p w14:paraId="07220F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40BA9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521517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4792</w:t>
      </w:r>
    </w:p>
    <w:p w14:paraId="0E2341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4793</w:t>
      </w:r>
    </w:p>
    <w:p w14:paraId="7986EA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47F15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11B1DB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F3DF7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4796</w:t>
      </w:r>
    </w:p>
    <w:p w14:paraId="3758E9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6906FA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4796</w:t>
      </w:r>
    </w:p>
    <w:p w14:paraId="4BB308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4798</w:t>
      </w:r>
    </w:p>
    <w:p w14:paraId="2E592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4799</w:t>
      </w:r>
    </w:p>
    <w:p w14:paraId="2E6DD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47284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704F9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8DA0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4802</w:t>
      </w:r>
    </w:p>
    <w:p w14:paraId="1EA70F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4802</w:t>
      </w:r>
    </w:p>
    <w:p w14:paraId="09F78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4802</w:t>
      </w:r>
    </w:p>
    <w:p w14:paraId="77476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4804</w:t>
      </w:r>
    </w:p>
    <w:p w14:paraId="09B3B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4805</w:t>
      </w:r>
    </w:p>
    <w:p w14:paraId="4E3173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5A3AB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18E1CE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29BCE7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4808</w:t>
      </w:r>
    </w:p>
    <w:p w14:paraId="4EF918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4808</w:t>
      </w:r>
    </w:p>
    <w:p w14:paraId="4528B9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4808</w:t>
      </w:r>
    </w:p>
    <w:p w14:paraId="46706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14617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4811</w:t>
      </w:r>
    </w:p>
    <w:p w14:paraId="58FC0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586550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4811</w:t>
      </w:r>
    </w:p>
    <w:p w14:paraId="41CBBC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4813</w:t>
      </w:r>
    </w:p>
    <w:p w14:paraId="401964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4814</w:t>
      </w:r>
    </w:p>
    <w:p w14:paraId="293F7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4814</w:t>
      </w:r>
    </w:p>
    <w:p w14:paraId="03096C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4814</w:t>
      </w:r>
    </w:p>
    <w:p w14:paraId="1B897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4817</w:t>
      </w:r>
    </w:p>
    <w:p w14:paraId="03ED71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4817</w:t>
      </w:r>
    </w:p>
    <w:p w14:paraId="4717D3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4817</w:t>
      </w:r>
    </w:p>
    <w:p w14:paraId="78232B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4817</w:t>
      </w:r>
    </w:p>
    <w:p w14:paraId="783BCF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4819</w:t>
      </w:r>
    </w:p>
    <w:p w14:paraId="29A210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4820</w:t>
      </w:r>
    </w:p>
    <w:p w14:paraId="495DE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4820</w:t>
      </w:r>
    </w:p>
    <w:p w14:paraId="32F6A7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Handover from FR1 to FR1</w:t>
      </w:r>
      <w:r>
        <w:rPr>
          <w:noProof/>
        </w:rPr>
        <w:tab/>
        <w:t>4820</w:t>
      </w:r>
    </w:p>
    <w:p w14:paraId="3B8FF4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1CB43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48552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4822</w:t>
      </w:r>
    </w:p>
    <w:p w14:paraId="06DE4A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Handover from FR1 to FR1</w:t>
      </w:r>
      <w:r>
        <w:rPr>
          <w:noProof/>
        </w:rPr>
        <w:tab/>
        <w:t>4823</w:t>
      </w:r>
    </w:p>
    <w:p w14:paraId="18D4DE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396B0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58FCE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7A8A61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4825</w:t>
      </w:r>
    </w:p>
    <w:p w14:paraId="29C1B3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06FE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60C064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4FDFB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4829</w:t>
      </w:r>
    </w:p>
    <w:p w14:paraId="53A287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1D231B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66E285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B2BE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4832</w:t>
      </w:r>
    </w:p>
    <w:p w14:paraId="7DBE9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4832</w:t>
      </w:r>
    </w:p>
    <w:p w14:paraId="13529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4832</w:t>
      </w:r>
    </w:p>
    <w:p w14:paraId="631446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1BD6F1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4835</w:t>
      </w:r>
    </w:p>
    <w:p w14:paraId="1FFB4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4FE0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215E1C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3267F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4839</w:t>
      </w:r>
    </w:p>
    <w:p w14:paraId="59FDA0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 for SAN</w:t>
      </w:r>
      <w:r>
        <w:rPr>
          <w:noProof/>
        </w:rPr>
        <w:tab/>
        <w:t>4839</w:t>
      </w:r>
    </w:p>
    <w:p w14:paraId="72155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4839</w:t>
      </w:r>
    </w:p>
    <w:p w14:paraId="37D2A0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4842</w:t>
      </w:r>
    </w:p>
    <w:p w14:paraId="26560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4845</w:t>
      </w:r>
    </w:p>
    <w:p w14:paraId="4DA603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4845</w:t>
      </w:r>
    </w:p>
    <w:p w14:paraId="74D78B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4845</w:t>
      </w:r>
    </w:p>
    <w:p w14:paraId="0C16A5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4848</w:t>
      </w:r>
    </w:p>
    <w:p w14:paraId="5BE43C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4849</w:t>
      </w:r>
    </w:p>
    <w:p w14:paraId="5DFEA5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0D20DFF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4853</w:t>
      </w:r>
    </w:p>
    <w:p w14:paraId="413D02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4854</w:t>
      </w:r>
    </w:p>
    <w:p w14:paraId="5C8AB8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4854</w:t>
      </w:r>
    </w:p>
    <w:p w14:paraId="50DA62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64FE597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4854</w:t>
      </w:r>
    </w:p>
    <w:p w14:paraId="0CBC20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4857</w:t>
      </w:r>
    </w:p>
    <w:p w14:paraId="283A6D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4857</w:t>
      </w:r>
    </w:p>
    <w:p w14:paraId="647A9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4857</w:t>
      </w:r>
    </w:p>
    <w:p w14:paraId="4EB9F1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4857</w:t>
      </w:r>
    </w:p>
    <w:p w14:paraId="4E803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4857</w:t>
      </w:r>
    </w:p>
    <w:p w14:paraId="2876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4859</w:t>
      </w:r>
    </w:p>
    <w:p w14:paraId="5D851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4860</w:t>
      </w:r>
    </w:p>
    <w:p w14:paraId="5608D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4860</w:t>
      </w:r>
    </w:p>
    <w:p w14:paraId="2D35E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072FCA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4860</w:t>
      </w:r>
    </w:p>
    <w:p w14:paraId="4F7C30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4863</w:t>
      </w:r>
    </w:p>
    <w:p w14:paraId="6A5EF9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4863</w:t>
      </w:r>
    </w:p>
    <w:p w14:paraId="589B1A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4863</w:t>
      </w:r>
    </w:p>
    <w:p w14:paraId="514C2D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4863</w:t>
      </w:r>
    </w:p>
    <w:p w14:paraId="728C7F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31472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4868</w:t>
      </w:r>
    </w:p>
    <w:p w14:paraId="126A22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4868</w:t>
      </w:r>
    </w:p>
    <w:p w14:paraId="0CBBF2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4868</w:t>
      </w:r>
    </w:p>
    <w:p w14:paraId="215FA2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6CD7DF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4874</w:t>
      </w:r>
    </w:p>
    <w:p w14:paraId="30B0A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4A044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1360B2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4878</w:t>
      </w:r>
    </w:p>
    <w:p w14:paraId="7FA6B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39A8D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1DB5C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4883</w:t>
      </w:r>
    </w:p>
    <w:p w14:paraId="62153C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63CD2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4FCF6D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4888</w:t>
      </w:r>
    </w:p>
    <w:p w14:paraId="63977B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55BF1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7355B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4892</w:t>
      </w:r>
    </w:p>
    <w:p w14:paraId="3B04F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4892</w:t>
      </w:r>
    </w:p>
    <w:p w14:paraId="47BD73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4A060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63491F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4897</w:t>
      </w:r>
    </w:p>
    <w:p w14:paraId="07557C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7585A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4902</w:t>
      </w:r>
    </w:p>
    <w:p w14:paraId="23CE7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4902</w:t>
      </w:r>
    </w:p>
    <w:p w14:paraId="4267C4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4902</w:t>
      </w:r>
    </w:p>
    <w:p w14:paraId="21F66C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05A4BE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4908</w:t>
      </w:r>
    </w:p>
    <w:p w14:paraId="1C2485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4908</w:t>
      </w:r>
    </w:p>
    <w:p w14:paraId="40228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4913</w:t>
      </w:r>
    </w:p>
    <w:p w14:paraId="086CD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4913</w:t>
      </w:r>
    </w:p>
    <w:p w14:paraId="52B432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4913</w:t>
      </w:r>
    </w:p>
    <w:p w14:paraId="660EF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7ED5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4919</w:t>
      </w:r>
    </w:p>
    <w:p w14:paraId="168846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4919</w:t>
      </w:r>
    </w:p>
    <w:p w14:paraId="0515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3276AE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0E07C2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5AC3BF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4924</w:t>
      </w:r>
    </w:p>
    <w:p w14:paraId="2293F0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4924</w:t>
      </w:r>
    </w:p>
    <w:p w14:paraId="2085C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4924</w:t>
      </w:r>
    </w:p>
    <w:p w14:paraId="4663914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4924</w:t>
      </w:r>
    </w:p>
    <w:p w14:paraId="74C8B6D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531C42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4929</w:t>
      </w:r>
    </w:p>
    <w:p w14:paraId="7E298F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4929</w:t>
      </w:r>
    </w:p>
    <w:p w14:paraId="1B62775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2B89EBC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6525E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4933</w:t>
      </w:r>
    </w:p>
    <w:p w14:paraId="7AAAFA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4933</w:t>
      </w:r>
    </w:p>
    <w:p w14:paraId="0C644F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7F4726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67A8F8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4937</w:t>
      </w:r>
    </w:p>
    <w:p w14:paraId="584648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4937</w:t>
      </w:r>
    </w:p>
    <w:p w14:paraId="1B616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3717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4940</w:t>
      </w:r>
    </w:p>
    <w:p w14:paraId="33AD09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4941</w:t>
      </w:r>
    </w:p>
    <w:p w14:paraId="104D5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4941</w:t>
      </w:r>
    </w:p>
    <w:p w14:paraId="012F6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4941</w:t>
      </w:r>
    </w:p>
    <w:p w14:paraId="13C077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59B1B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20AB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40A15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4944</w:t>
      </w:r>
    </w:p>
    <w:p w14:paraId="078FE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378AE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65CC5E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4945</w:t>
      </w:r>
    </w:p>
    <w:p w14:paraId="6C5C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4946</w:t>
      </w:r>
    </w:p>
    <w:p w14:paraId="2B6141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4D0A72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4C68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6E87E0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single measurement gap under non-DRX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4949</w:t>
      </w:r>
    </w:p>
    <w:p w14:paraId="6DCEB7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2E5629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3A94C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7804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FNO concurrent gaps under 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4952</w:t>
      </w:r>
    </w:p>
    <w:p w14:paraId="664EC3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769E59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33D623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4955</w:t>
      </w:r>
    </w:p>
    <w:p w14:paraId="3912C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PPO concurrent gaps under non-DRX with SSB index reading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4955</w:t>
      </w:r>
    </w:p>
    <w:p w14:paraId="1FE9F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E0EBC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46602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7291F8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4958</w:t>
      </w:r>
    </w:p>
    <w:p w14:paraId="64E4B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4958</w:t>
      </w:r>
    </w:p>
    <w:p w14:paraId="3699D3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465A2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0C335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4962</w:t>
      </w:r>
    </w:p>
    <w:p w14:paraId="2999E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0FB05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7BBDC4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4966</w:t>
      </w:r>
    </w:p>
    <w:p w14:paraId="3A226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55277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5C7DC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4970</w:t>
      </w:r>
    </w:p>
    <w:p w14:paraId="3F52A7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0F9A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63A91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692E5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2CB4E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C7FCF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4974</w:t>
      </w:r>
    </w:p>
    <w:p w14:paraId="0E4EFB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070CE3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148AA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4978</w:t>
      </w:r>
    </w:p>
    <w:p w14:paraId="256880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4978</w:t>
      </w:r>
    </w:p>
    <w:p w14:paraId="35167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4978</w:t>
      </w:r>
    </w:p>
    <w:p w14:paraId="3A401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48A0E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4981</w:t>
      </w:r>
    </w:p>
    <w:p w14:paraId="60D0D5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468E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526252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4983</w:t>
      </w:r>
    </w:p>
    <w:p w14:paraId="20F36A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CA6C8F">
        <w:rPr>
          <w:rFonts w:eastAsia="MS Mincho" w:cs="Arial"/>
          <w:noProof/>
        </w:rPr>
        <w:t>for satellite access</w:t>
      </w:r>
      <w:r>
        <w:rPr>
          <w:noProof/>
        </w:rPr>
        <w:tab/>
        <w:t>4984</w:t>
      </w:r>
    </w:p>
    <w:p w14:paraId="353C76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4984</w:t>
      </w:r>
    </w:p>
    <w:p w14:paraId="6BA52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4984</w:t>
      </w:r>
    </w:p>
    <w:p w14:paraId="3B0F69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593CF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127528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4987</w:t>
      </w:r>
    </w:p>
    <w:p w14:paraId="33907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473886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5E7BEA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4991</w:t>
      </w:r>
    </w:p>
    <w:p w14:paraId="52CEF7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4991</w:t>
      </w:r>
    </w:p>
    <w:p w14:paraId="68FB9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4991</w:t>
      </w:r>
    </w:p>
    <w:p w14:paraId="1699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125723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33F311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4993</w:t>
      </w:r>
    </w:p>
    <w:p w14:paraId="0EE3E6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5800C8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31240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4EF330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4997</w:t>
      </w:r>
    </w:p>
    <w:p w14:paraId="62949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4997</w:t>
      </w:r>
    </w:p>
    <w:p w14:paraId="79BFE2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4997</w:t>
      </w:r>
    </w:p>
    <w:p w14:paraId="5157D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4997</w:t>
      </w:r>
    </w:p>
    <w:p w14:paraId="3307B2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49623A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5875F7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5001</w:t>
      </w:r>
    </w:p>
    <w:p w14:paraId="409A4D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5001</w:t>
      </w:r>
    </w:p>
    <w:p w14:paraId="7A9B2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5001</w:t>
      </w:r>
    </w:p>
    <w:p w14:paraId="2C313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5004</w:t>
      </w:r>
    </w:p>
    <w:p w14:paraId="77F545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5004</w:t>
      </w:r>
    </w:p>
    <w:p w14:paraId="1782D8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5004</w:t>
      </w:r>
    </w:p>
    <w:p w14:paraId="11C90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5004</w:t>
      </w:r>
    </w:p>
    <w:p w14:paraId="678C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5004</w:t>
      </w:r>
    </w:p>
    <w:p w14:paraId="0EA88C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5007</w:t>
      </w:r>
    </w:p>
    <w:p w14:paraId="731A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5007</w:t>
      </w:r>
    </w:p>
    <w:p w14:paraId="4CDAAA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5007</w:t>
      </w:r>
    </w:p>
    <w:p w14:paraId="7BCC1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60EB2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8B131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5010</w:t>
      </w:r>
    </w:p>
    <w:p w14:paraId="00CC0E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5010</w:t>
      </w:r>
    </w:p>
    <w:p w14:paraId="2F4965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5010</w:t>
      </w:r>
    </w:p>
    <w:p w14:paraId="2DBAB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6FFCE5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3EC6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5013</w:t>
      </w:r>
    </w:p>
    <w:p w14:paraId="303EBD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5013</w:t>
      </w:r>
    </w:p>
    <w:p w14:paraId="71EE3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5AE85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1F261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5016</w:t>
      </w:r>
    </w:p>
    <w:p w14:paraId="12D56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5016</w:t>
      </w:r>
    </w:p>
    <w:p w14:paraId="1F241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47A3CF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72668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62C3C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5019</w:t>
      </w:r>
    </w:p>
    <w:p w14:paraId="0AB121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484BA0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1859C5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5022</w:t>
      </w:r>
    </w:p>
    <w:p w14:paraId="46FC13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5024</w:t>
      </w:r>
    </w:p>
    <w:p w14:paraId="4F9642C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5024</w:t>
      </w:r>
    </w:p>
    <w:p w14:paraId="528D46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5024</w:t>
      </w:r>
    </w:p>
    <w:p w14:paraId="10DE42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5024</w:t>
      </w:r>
    </w:p>
    <w:p w14:paraId="39B88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76906C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1DAA7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30B8C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5028</w:t>
      </w:r>
    </w:p>
    <w:p w14:paraId="3CEF2C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5028</w:t>
      </w:r>
    </w:p>
    <w:p w14:paraId="3E83A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5028</w:t>
      </w:r>
    </w:p>
    <w:p w14:paraId="5CBE38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089C00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5032</w:t>
      </w:r>
    </w:p>
    <w:p w14:paraId="63D84E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5032</w:t>
      </w:r>
    </w:p>
    <w:p w14:paraId="7C5233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5032</w:t>
      </w:r>
    </w:p>
    <w:p w14:paraId="788DC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72598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5035</w:t>
      </w:r>
    </w:p>
    <w:p w14:paraId="6F54C7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5035</w:t>
      </w:r>
    </w:p>
    <w:p w14:paraId="2267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5035</w:t>
      </w:r>
    </w:p>
    <w:p w14:paraId="7176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5038</w:t>
      </w:r>
    </w:p>
    <w:p w14:paraId="655B4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5038</w:t>
      </w:r>
    </w:p>
    <w:p w14:paraId="7ABA6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5038</w:t>
      </w:r>
    </w:p>
    <w:p w14:paraId="5D633F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5038</w:t>
      </w:r>
    </w:p>
    <w:p w14:paraId="438C5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5042</w:t>
      </w:r>
    </w:p>
    <w:p w14:paraId="79DD99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5042</w:t>
      </w:r>
    </w:p>
    <w:p w14:paraId="4568C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607F4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5042</w:t>
      </w:r>
    </w:p>
    <w:p w14:paraId="0CFA5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7BA68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5045</w:t>
      </w:r>
    </w:p>
    <w:p w14:paraId="3E721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5045</w:t>
      </w:r>
    </w:p>
    <w:p w14:paraId="3B343B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5045</w:t>
      </w:r>
    </w:p>
    <w:p w14:paraId="5DD11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391822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6DFF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5048</w:t>
      </w:r>
    </w:p>
    <w:p w14:paraId="758F9D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5048</w:t>
      </w:r>
    </w:p>
    <w:p w14:paraId="21AB1A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5053</w:t>
      </w:r>
    </w:p>
    <w:p w14:paraId="3C2321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5054</w:t>
      </w:r>
    </w:p>
    <w:p w14:paraId="2AB881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341C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0E88F0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5058</w:t>
      </w:r>
    </w:p>
    <w:p w14:paraId="36908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6266E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5061</w:t>
      </w:r>
    </w:p>
    <w:p w14:paraId="1FEC5B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5062</w:t>
      </w:r>
    </w:p>
    <w:p w14:paraId="49776E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05CFE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151070C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5067</w:t>
      </w:r>
    </w:p>
    <w:p w14:paraId="32C22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5067</w:t>
      </w:r>
    </w:p>
    <w:p w14:paraId="5E584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5067</w:t>
      </w:r>
    </w:p>
    <w:p w14:paraId="7AAA5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72F93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5067</w:t>
      </w:r>
    </w:p>
    <w:p w14:paraId="5D7E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5071</w:t>
      </w:r>
    </w:p>
    <w:p w14:paraId="4F967D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5071</w:t>
      </w:r>
    </w:p>
    <w:p w14:paraId="5B524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5071</w:t>
      </w:r>
    </w:p>
    <w:p w14:paraId="7DA6A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5071</w:t>
      </w:r>
    </w:p>
    <w:p w14:paraId="7EB5F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5075</w:t>
      </w:r>
    </w:p>
    <w:p w14:paraId="255C87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5076</w:t>
      </w:r>
    </w:p>
    <w:p w14:paraId="69C7D5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5076</w:t>
      </w:r>
    </w:p>
    <w:p w14:paraId="3263F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5076</w:t>
      </w:r>
    </w:p>
    <w:p w14:paraId="3F5CC3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5076</w:t>
      </w:r>
    </w:p>
    <w:p w14:paraId="64BEE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5078</w:t>
      </w:r>
    </w:p>
    <w:p w14:paraId="0A0B1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5079</w:t>
      </w:r>
    </w:p>
    <w:p w14:paraId="65FD39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5079</w:t>
      </w:r>
    </w:p>
    <w:p w14:paraId="3E9A2C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3BB22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3CD8A14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5083</w:t>
      </w:r>
    </w:p>
    <w:p w14:paraId="5DB0F0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5083</w:t>
      </w:r>
    </w:p>
    <w:p w14:paraId="680062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5083</w:t>
      </w:r>
    </w:p>
    <w:p w14:paraId="71CE3F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5083</w:t>
      </w:r>
    </w:p>
    <w:p w14:paraId="1068F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263DAD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2747C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5087</w:t>
      </w:r>
    </w:p>
    <w:p w14:paraId="08DFC6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5087</w:t>
      </w:r>
    </w:p>
    <w:p w14:paraId="0BCBF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5087</w:t>
      </w:r>
    </w:p>
    <w:p w14:paraId="2A064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5087</w:t>
      </w:r>
    </w:p>
    <w:p w14:paraId="4F0833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08AEA8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5091</w:t>
      </w:r>
    </w:p>
    <w:p w14:paraId="2F85EF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402F1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5091</w:t>
      </w:r>
    </w:p>
    <w:p w14:paraId="699B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061159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5096</w:t>
      </w:r>
    </w:p>
    <w:p w14:paraId="62A07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40848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37DC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5101</w:t>
      </w:r>
    </w:p>
    <w:p w14:paraId="339D7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CA6C8F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5101</w:t>
      </w:r>
    </w:p>
    <w:p w14:paraId="3A8DE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704488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10379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3F51F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5106</w:t>
      </w:r>
    </w:p>
    <w:p w14:paraId="46C621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5106</w:t>
      </w:r>
    </w:p>
    <w:p w14:paraId="3A073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5106</w:t>
      </w:r>
    </w:p>
    <w:p w14:paraId="418E0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005B60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5111</w:t>
      </w:r>
    </w:p>
    <w:p w14:paraId="4C92E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5111</w:t>
      </w:r>
    </w:p>
    <w:p w14:paraId="39CF96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6BBC1D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2ACB75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5117</w:t>
      </w:r>
    </w:p>
    <w:p w14:paraId="5A65A3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083E6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5CFB9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3B547F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5122</w:t>
      </w:r>
    </w:p>
    <w:p w14:paraId="33AE8B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5122</w:t>
      </w:r>
    </w:p>
    <w:p w14:paraId="4A1D6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642638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29487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5C33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5126</w:t>
      </w:r>
    </w:p>
    <w:p w14:paraId="581E11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495D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53A71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4BD426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24C776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13210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7549D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D2DE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5134</w:t>
      </w:r>
    </w:p>
    <w:p w14:paraId="5602A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5137</w:t>
      </w:r>
    </w:p>
    <w:p w14:paraId="3DDF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5138</w:t>
      </w:r>
    </w:p>
    <w:p w14:paraId="3CB3AF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5138</w:t>
      </w:r>
    </w:p>
    <w:p w14:paraId="545CBB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5138</w:t>
      </w:r>
    </w:p>
    <w:p w14:paraId="04813A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5141</w:t>
      </w:r>
    </w:p>
    <w:p w14:paraId="6CBEF9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5142</w:t>
      </w:r>
    </w:p>
    <w:p w14:paraId="75684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5142</w:t>
      </w:r>
    </w:p>
    <w:p w14:paraId="3DADFE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5142</w:t>
      </w:r>
    </w:p>
    <w:p w14:paraId="56FD6E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5145</w:t>
      </w:r>
    </w:p>
    <w:p w14:paraId="5384F0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5146</w:t>
      </w:r>
    </w:p>
    <w:p w14:paraId="2DF91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5146</w:t>
      </w:r>
    </w:p>
    <w:p w14:paraId="486679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5146</w:t>
      </w:r>
    </w:p>
    <w:p w14:paraId="1E3F5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5146</w:t>
      </w:r>
    </w:p>
    <w:p w14:paraId="7E9C4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5148</w:t>
      </w:r>
    </w:p>
    <w:p w14:paraId="4C1964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5151</w:t>
      </w:r>
    </w:p>
    <w:p w14:paraId="052E3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5151</w:t>
      </w:r>
    </w:p>
    <w:p w14:paraId="5826B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5151</w:t>
      </w:r>
    </w:p>
    <w:p w14:paraId="617E1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5153</w:t>
      </w:r>
    </w:p>
    <w:p w14:paraId="3D5DE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5156</w:t>
      </w:r>
    </w:p>
    <w:p w14:paraId="5795A0B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5156</w:t>
      </w:r>
    </w:p>
    <w:p w14:paraId="22437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5156</w:t>
      </w:r>
    </w:p>
    <w:p w14:paraId="10823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5156</w:t>
      </w:r>
    </w:p>
    <w:p w14:paraId="6E3431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636A1B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5157</w:t>
      </w:r>
    </w:p>
    <w:p w14:paraId="78AB99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6A285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5160</w:t>
      </w:r>
    </w:p>
    <w:p w14:paraId="284E6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63195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5E25B3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6750D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5164</w:t>
      </w:r>
    </w:p>
    <w:p w14:paraId="2452C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17E907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1CD1F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52E32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5168</w:t>
      </w:r>
    </w:p>
    <w:p w14:paraId="284EC3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09E6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5168</w:t>
      </w:r>
    </w:p>
    <w:p w14:paraId="07D2E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5172</w:t>
      </w:r>
    </w:p>
    <w:p w14:paraId="41C1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5172</w:t>
      </w:r>
    </w:p>
    <w:p w14:paraId="49B04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5172</w:t>
      </w:r>
    </w:p>
    <w:p w14:paraId="0B8A0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4A60BE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5176</w:t>
      </w:r>
    </w:p>
    <w:p w14:paraId="7C8BAA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5176</w:t>
      </w:r>
    </w:p>
    <w:p w14:paraId="15219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5176</w:t>
      </w:r>
    </w:p>
    <w:p w14:paraId="43E97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E5C7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for 1Rx UE</w:t>
      </w:r>
      <w:r>
        <w:rPr>
          <w:noProof/>
        </w:rPr>
        <w:tab/>
        <w:t>5180</w:t>
      </w:r>
    </w:p>
    <w:p w14:paraId="6C83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1E0E8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E99DB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E-UTRAN handover for 2Rx UE</w:t>
      </w:r>
      <w:r>
        <w:rPr>
          <w:noProof/>
        </w:rPr>
        <w:tab/>
        <w:t>5186</w:t>
      </w:r>
    </w:p>
    <w:p w14:paraId="5F999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5186</w:t>
      </w:r>
    </w:p>
    <w:p w14:paraId="2345B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5192</w:t>
      </w:r>
    </w:p>
    <w:p w14:paraId="45E25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5192</w:t>
      </w:r>
    </w:p>
    <w:p w14:paraId="16777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5192</w:t>
      </w:r>
    </w:p>
    <w:p w14:paraId="7FB63D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0D6E2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5199</w:t>
      </w:r>
    </w:p>
    <w:p w14:paraId="56EB7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5199</w:t>
      </w:r>
    </w:p>
    <w:p w14:paraId="225B3F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218EC4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5205</w:t>
      </w:r>
    </w:p>
    <w:p w14:paraId="7D1C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5205</w:t>
      </w:r>
    </w:p>
    <w:p w14:paraId="4C7A5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5205</w:t>
      </w:r>
    </w:p>
    <w:p w14:paraId="0CDF82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5209</w:t>
      </w:r>
    </w:p>
    <w:p w14:paraId="75A4B1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5213</w:t>
      </w:r>
    </w:p>
    <w:p w14:paraId="4A2E5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5218</w:t>
      </w:r>
    </w:p>
    <w:p w14:paraId="6F5F2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5223</w:t>
      </w:r>
    </w:p>
    <w:p w14:paraId="30BA37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5227</w:t>
      </w:r>
    </w:p>
    <w:p w14:paraId="72FA7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5231</w:t>
      </w:r>
    </w:p>
    <w:p w14:paraId="0EB7DC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5231</w:t>
      </w:r>
    </w:p>
    <w:p w14:paraId="3E8F8D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5237</w:t>
      </w:r>
    </w:p>
    <w:p w14:paraId="2423D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5242</w:t>
      </w:r>
    </w:p>
    <w:p w14:paraId="0F31DF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5252</w:t>
      </w:r>
    </w:p>
    <w:p w14:paraId="075A03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5256</w:t>
      </w:r>
    </w:p>
    <w:p w14:paraId="234654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5260</w:t>
      </w:r>
    </w:p>
    <w:p w14:paraId="5C1309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5264</w:t>
      </w:r>
    </w:p>
    <w:p w14:paraId="615E90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5268</w:t>
      </w:r>
    </w:p>
    <w:p w14:paraId="03E293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5268</w:t>
      </w:r>
    </w:p>
    <w:p w14:paraId="2648F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5272</w:t>
      </w:r>
    </w:p>
    <w:p w14:paraId="5944A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5276</w:t>
      </w:r>
    </w:p>
    <w:p w14:paraId="393144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5283</w:t>
      </w:r>
    </w:p>
    <w:p w14:paraId="320E93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5290</w:t>
      </w:r>
    </w:p>
    <w:p w14:paraId="744631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5290</w:t>
      </w:r>
    </w:p>
    <w:p w14:paraId="43DA1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5290</w:t>
      </w:r>
    </w:p>
    <w:p w14:paraId="1FC52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A34D2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078849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5295</w:t>
      </w:r>
    </w:p>
    <w:p w14:paraId="12863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42F85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4BB511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5298</w:t>
      </w:r>
    </w:p>
    <w:p w14:paraId="7C7151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5298</w:t>
      </w:r>
    </w:p>
    <w:p w14:paraId="224FC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5298</w:t>
      </w:r>
    </w:p>
    <w:p w14:paraId="6929E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08977D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5298</w:t>
      </w:r>
    </w:p>
    <w:p w14:paraId="36B82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5302</w:t>
      </w:r>
    </w:p>
    <w:p w14:paraId="52F62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5302</w:t>
      </w:r>
    </w:p>
    <w:p w14:paraId="483AE6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5302</w:t>
      </w:r>
    </w:p>
    <w:p w14:paraId="16AE80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5303</w:t>
      </w:r>
    </w:p>
    <w:p w14:paraId="3F8E7D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5867D3D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5307</w:t>
      </w:r>
    </w:p>
    <w:p w14:paraId="2237E0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5307</w:t>
      </w:r>
    </w:p>
    <w:p w14:paraId="54B66F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5307</w:t>
      </w:r>
    </w:p>
    <w:p w14:paraId="75CD7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5307</w:t>
      </w:r>
    </w:p>
    <w:p w14:paraId="6616C8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13240F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5312</w:t>
      </w:r>
    </w:p>
    <w:p w14:paraId="6962B7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0B2D1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C3ED3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5318</w:t>
      </w:r>
    </w:p>
    <w:p w14:paraId="714B2E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C41B7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30338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5324</w:t>
      </w:r>
    </w:p>
    <w:p w14:paraId="42D534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085453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5330</w:t>
      </w:r>
    </w:p>
    <w:p w14:paraId="261836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5330</w:t>
      </w:r>
    </w:p>
    <w:p w14:paraId="09E43B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13B8B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5336</w:t>
      </w:r>
    </w:p>
    <w:p w14:paraId="3181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5336</w:t>
      </w:r>
    </w:p>
    <w:p w14:paraId="4C315C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5336</w:t>
      </w:r>
    </w:p>
    <w:p w14:paraId="1CB15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5BA42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5341</w:t>
      </w:r>
    </w:p>
    <w:p w14:paraId="43232C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3772C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49890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5346</w:t>
      </w:r>
    </w:p>
    <w:p w14:paraId="2A0BA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1CF95A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52131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5352</w:t>
      </w:r>
    </w:p>
    <w:p w14:paraId="057C7B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139868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8F1D1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5358</w:t>
      </w:r>
    </w:p>
    <w:p w14:paraId="500DA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35EDC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7E5F4C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5364</w:t>
      </w:r>
    </w:p>
    <w:p w14:paraId="29091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5C0AD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5370</w:t>
      </w:r>
    </w:p>
    <w:p w14:paraId="27F952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5370</w:t>
      </w:r>
    </w:p>
    <w:p w14:paraId="22E03F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5370</w:t>
      </w:r>
    </w:p>
    <w:p w14:paraId="0FFDEE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5376</w:t>
      </w:r>
    </w:p>
    <w:p w14:paraId="1BB0A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5376</w:t>
      </w:r>
    </w:p>
    <w:p w14:paraId="62B08C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5376</w:t>
      </w:r>
    </w:p>
    <w:p w14:paraId="2A06D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2CD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5381</w:t>
      </w:r>
    </w:p>
    <w:p w14:paraId="7F14B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58514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41082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5387</w:t>
      </w:r>
    </w:p>
    <w:p w14:paraId="7203A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114EF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1D23D9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5393</w:t>
      </w:r>
    </w:p>
    <w:p w14:paraId="034A3C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51F97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698BE4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5399</w:t>
      </w:r>
    </w:p>
    <w:p w14:paraId="36CFB8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5399</w:t>
      </w:r>
    </w:p>
    <w:p w14:paraId="59E50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42BF2D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5405</w:t>
      </w:r>
    </w:p>
    <w:p w14:paraId="3B33E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5405</w:t>
      </w:r>
    </w:p>
    <w:p w14:paraId="52139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53BD63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5411</w:t>
      </w:r>
    </w:p>
    <w:p w14:paraId="239B1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5411</w:t>
      </w:r>
    </w:p>
    <w:p w14:paraId="0EECE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5411</w:t>
      </w:r>
    </w:p>
    <w:p w14:paraId="31668D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464DFD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5418</w:t>
      </w:r>
    </w:p>
    <w:p w14:paraId="38FD2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2E085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5A7FC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5424</w:t>
      </w:r>
    </w:p>
    <w:p w14:paraId="73FCF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49973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4A5C7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5430</w:t>
      </w:r>
    </w:p>
    <w:p w14:paraId="595B5A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20B6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1AA8CC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5436</w:t>
      </w:r>
    </w:p>
    <w:p w14:paraId="58C8F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31934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5442</w:t>
      </w:r>
    </w:p>
    <w:p w14:paraId="7B6BE6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5442</w:t>
      </w:r>
    </w:p>
    <w:p w14:paraId="757B15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5442</w:t>
      </w:r>
    </w:p>
    <w:p w14:paraId="0DF8F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230954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5448</w:t>
      </w:r>
    </w:p>
    <w:p w14:paraId="37F3B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5448</w:t>
      </w:r>
    </w:p>
    <w:p w14:paraId="1CE6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5448</w:t>
      </w:r>
    </w:p>
    <w:p w14:paraId="5D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6.5.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5448</w:t>
      </w:r>
    </w:p>
    <w:p w14:paraId="38D34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5453</w:t>
      </w:r>
    </w:p>
    <w:p w14:paraId="1BCB6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5453</w:t>
      </w:r>
    </w:p>
    <w:p w14:paraId="6478D4E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5453</w:t>
      </w:r>
    </w:p>
    <w:p w14:paraId="0A8D96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</w:t>
      </w:r>
      <w:r w:rsidRPr="00CA6C8F">
        <w:rPr>
          <w:rFonts w:eastAsia="MS Mincho"/>
          <w:bCs/>
          <w:noProof/>
        </w:rPr>
        <w:t>6.5.</w:t>
      </w:r>
      <w:r w:rsidRPr="00CA6C8F">
        <w:rPr>
          <w:bCs/>
          <w:noProof/>
        </w:rPr>
        <w:t>3.</w:t>
      </w:r>
      <w:r w:rsidRPr="00CA6C8F">
        <w:rPr>
          <w:rFonts w:eastAsia="MS Mincho"/>
          <w:bCs/>
          <w:noProof/>
        </w:rPr>
        <w:t>1.2.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74DD8A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5458</w:t>
      </w:r>
    </w:p>
    <w:p w14:paraId="721E3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5458</w:t>
      </w:r>
    </w:p>
    <w:p w14:paraId="0D6C846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171FAE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579D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5462</w:t>
      </w:r>
    </w:p>
    <w:p w14:paraId="1DE8CFE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5462</w:t>
      </w:r>
    </w:p>
    <w:p w14:paraId="077B7B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5466</w:t>
      </w:r>
    </w:p>
    <w:p w14:paraId="274A11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5466</w:t>
      </w:r>
    </w:p>
    <w:p w14:paraId="5F7B85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5466</w:t>
      </w:r>
    </w:p>
    <w:p w14:paraId="20B37D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20E67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4405DB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5470</w:t>
      </w:r>
    </w:p>
    <w:p w14:paraId="2FD0A4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5470</w:t>
      </w:r>
    </w:p>
    <w:p w14:paraId="724C15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5474</w:t>
      </w:r>
    </w:p>
    <w:p w14:paraId="6BD6A7C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5474</w:t>
      </w:r>
    </w:p>
    <w:p w14:paraId="24F09F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5474</w:t>
      </w:r>
    </w:p>
    <w:p w14:paraId="3E1CCE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5474</w:t>
      </w:r>
    </w:p>
    <w:p w14:paraId="7230A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4FE52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243A4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A4D0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5478</w:t>
      </w:r>
    </w:p>
    <w:p w14:paraId="285C7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7F097C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2A037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620FAB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5482</w:t>
      </w:r>
    </w:p>
    <w:p w14:paraId="0E2D9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05278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59019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DCE2A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5486</w:t>
      </w:r>
    </w:p>
    <w:p w14:paraId="5931D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746D1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22D8C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20859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5490</w:t>
      </w:r>
    </w:p>
    <w:p w14:paraId="45558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C8EC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0D34D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F0DE1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5494</w:t>
      </w:r>
    </w:p>
    <w:p w14:paraId="128B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1C87EF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25F0F6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82518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5498</w:t>
      </w:r>
    </w:p>
    <w:p w14:paraId="321D3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5498</w:t>
      </w:r>
    </w:p>
    <w:p w14:paraId="2707D0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5498</w:t>
      </w:r>
    </w:p>
    <w:p w14:paraId="71DF39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5502</w:t>
      </w:r>
    </w:p>
    <w:p w14:paraId="1BB18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5502</w:t>
      </w:r>
    </w:p>
    <w:p w14:paraId="05A56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368B7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F7D63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5506</w:t>
      </w:r>
    </w:p>
    <w:p w14:paraId="285D3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5506</w:t>
      </w:r>
    </w:p>
    <w:p w14:paraId="1A59F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5506</w:t>
      </w:r>
    </w:p>
    <w:p w14:paraId="08E35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5506</w:t>
      </w:r>
    </w:p>
    <w:p w14:paraId="146CE0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5508</w:t>
      </w:r>
    </w:p>
    <w:p w14:paraId="2FE4A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5509</w:t>
      </w:r>
    </w:p>
    <w:p w14:paraId="72499B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CDBB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5509</w:t>
      </w:r>
    </w:p>
    <w:p w14:paraId="63246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5510</w:t>
      </w:r>
    </w:p>
    <w:p w14:paraId="05F67C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5511</w:t>
      </w:r>
    </w:p>
    <w:p w14:paraId="5C094B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5511</w:t>
      </w:r>
    </w:p>
    <w:p w14:paraId="6BAD42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5511</w:t>
      </w:r>
    </w:p>
    <w:p w14:paraId="70CE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5513</w:t>
      </w:r>
    </w:p>
    <w:p w14:paraId="3FE57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5514</w:t>
      </w:r>
    </w:p>
    <w:p w14:paraId="6260F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3E14F8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5514</w:t>
      </w:r>
    </w:p>
    <w:p w14:paraId="4592C3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5516</w:t>
      </w:r>
    </w:p>
    <w:p w14:paraId="2A7439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5517</w:t>
      </w:r>
    </w:p>
    <w:p w14:paraId="47CD4B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5517</w:t>
      </w:r>
    </w:p>
    <w:p w14:paraId="29CA83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5517</w:t>
      </w:r>
    </w:p>
    <w:p w14:paraId="591615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3F3C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5522</w:t>
      </w:r>
    </w:p>
    <w:p w14:paraId="04EEF0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5522</w:t>
      </w:r>
    </w:p>
    <w:p w14:paraId="5D9C0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5527</w:t>
      </w:r>
    </w:p>
    <w:p w14:paraId="46A13A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5527</w:t>
      </w:r>
    </w:p>
    <w:p w14:paraId="3256A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426DD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0C0BB3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5531</w:t>
      </w:r>
    </w:p>
    <w:p w14:paraId="37F6F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19820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2CDE3C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5535</w:t>
      </w:r>
    </w:p>
    <w:p w14:paraId="64C0B9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50A1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C52E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5539</w:t>
      </w:r>
    </w:p>
    <w:p w14:paraId="4342E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5539</w:t>
      </w:r>
    </w:p>
    <w:p w14:paraId="7809D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2C7AA6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5543</w:t>
      </w:r>
    </w:p>
    <w:p w14:paraId="7856B8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31FB07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5547</w:t>
      </w:r>
    </w:p>
    <w:p w14:paraId="066DD4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5548</w:t>
      </w:r>
    </w:p>
    <w:p w14:paraId="3E7CC0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52F11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5551</w:t>
      </w:r>
    </w:p>
    <w:p w14:paraId="059B7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5552</w:t>
      </w:r>
    </w:p>
    <w:p w14:paraId="38B4DF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DE555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320BB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5555</w:t>
      </w:r>
    </w:p>
    <w:p w14:paraId="075B8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C635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5558</w:t>
      </w:r>
    </w:p>
    <w:p w14:paraId="69C540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5558</w:t>
      </w:r>
    </w:p>
    <w:p w14:paraId="4F4A6D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5558</w:t>
      </w:r>
    </w:p>
    <w:p w14:paraId="755A0F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1B0A86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5561</w:t>
      </w:r>
    </w:p>
    <w:p w14:paraId="7DE00B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5561</w:t>
      </w:r>
    </w:p>
    <w:p w14:paraId="172BDD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08D6F3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5566</w:t>
      </w:r>
    </w:p>
    <w:p w14:paraId="3953C4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5566</w:t>
      </w:r>
    </w:p>
    <w:p w14:paraId="5DB3E7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5566</w:t>
      </w:r>
    </w:p>
    <w:p w14:paraId="59B35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4F2572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5571</w:t>
      </w:r>
    </w:p>
    <w:p w14:paraId="6AB23D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5571</w:t>
      </w:r>
    </w:p>
    <w:p w14:paraId="52E58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5576</w:t>
      </w:r>
    </w:p>
    <w:p w14:paraId="4B0356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5576</w:t>
      </w:r>
    </w:p>
    <w:p w14:paraId="5A2948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5576</w:t>
      </w:r>
    </w:p>
    <w:p w14:paraId="7CE0E0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5581</w:t>
      </w:r>
    </w:p>
    <w:p w14:paraId="5A21E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5581</w:t>
      </w:r>
    </w:p>
    <w:p w14:paraId="610C72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5581</w:t>
      </w:r>
    </w:p>
    <w:p w14:paraId="35801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0D929F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5586</w:t>
      </w:r>
    </w:p>
    <w:p w14:paraId="4CF7D8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5586</w:t>
      </w:r>
    </w:p>
    <w:p w14:paraId="5B2AF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1B92A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5586</w:t>
      </w:r>
    </w:p>
    <w:p w14:paraId="63A64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7C48D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5590</w:t>
      </w:r>
    </w:p>
    <w:p w14:paraId="11300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7B368F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7739B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CBA2F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5594</w:t>
      </w:r>
    </w:p>
    <w:p w14:paraId="0DCF29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83FF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66001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2D85C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5598</w:t>
      </w:r>
    </w:p>
    <w:p w14:paraId="7FA082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BA868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6ACDF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0106A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5602</w:t>
      </w:r>
    </w:p>
    <w:p w14:paraId="778124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065E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5148DC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734B4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5606</w:t>
      </w:r>
    </w:p>
    <w:p w14:paraId="299CD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5606</w:t>
      </w:r>
    </w:p>
    <w:p w14:paraId="011487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0BA3C7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2529C3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5610</w:t>
      </w:r>
    </w:p>
    <w:p w14:paraId="4E4C8B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5610</w:t>
      </w:r>
    </w:p>
    <w:p w14:paraId="6991B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5611</w:t>
      </w:r>
    </w:p>
    <w:p w14:paraId="16C3E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73EC7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5614</w:t>
      </w:r>
    </w:p>
    <w:p w14:paraId="5284E6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4F7C8A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77CBD2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614AFF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5618</w:t>
      </w:r>
    </w:p>
    <w:p w14:paraId="15352A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5618</w:t>
      </w:r>
    </w:p>
    <w:p w14:paraId="33B5C5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5F71B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5618</w:t>
      </w:r>
    </w:p>
    <w:p w14:paraId="29CCB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2CD560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5621</w:t>
      </w:r>
    </w:p>
    <w:p w14:paraId="10DD1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5621</w:t>
      </w:r>
    </w:p>
    <w:p w14:paraId="0DD7BB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5621</w:t>
      </w:r>
    </w:p>
    <w:p w14:paraId="284146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6B41A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5624</w:t>
      </w:r>
    </w:p>
    <w:p w14:paraId="51A305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5624</w:t>
      </w:r>
    </w:p>
    <w:p w14:paraId="7612C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4A9D29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5630</w:t>
      </w:r>
    </w:p>
    <w:p w14:paraId="0A4D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5630</w:t>
      </w:r>
    </w:p>
    <w:p w14:paraId="5E318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2C7D79E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5636</w:t>
      </w:r>
    </w:p>
    <w:p w14:paraId="64B9F6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5636</w:t>
      </w:r>
    </w:p>
    <w:p w14:paraId="4D304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5636</w:t>
      </w:r>
    </w:p>
    <w:p w14:paraId="50EE09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5636</w:t>
      </w:r>
    </w:p>
    <w:p w14:paraId="56FC3B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5636</w:t>
      </w:r>
    </w:p>
    <w:p w14:paraId="2578C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5641</w:t>
      </w:r>
    </w:p>
    <w:p w14:paraId="24EE6F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5641</w:t>
      </w:r>
    </w:p>
    <w:p w14:paraId="6A3213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5641</w:t>
      </w:r>
    </w:p>
    <w:p w14:paraId="1E1B6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5641</w:t>
      </w:r>
    </w:p>
    <w:p w14:paraId="1B8177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5646</w:t>
      </w:r>
    </w:p>
    <w:p w14:paraId="50D86C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5646</w:t>
      </w:r>
    </w:p>
    <w:p w14:paraId="19D00F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5646</w:t>
      </w:r>
    </w:p>
    <w:p w14:paraId="5DF78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5646</w:t>
      </w:r>
    </w:p>
    <w:p w14:paraId="7B2CF0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062405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5650</w:t>
      </w:r>
    </w:p>
    <w:p w14:paraId="2F003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35B1D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3CE2F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18051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5655</w:t>
      </w:r>
    </w:p>
    <w:p w14:paraId="1765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5655</w:t>
      </w:r>
    </w:p>
    <w:p w14:paraId="30661E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58B56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5656</w:t>
      </w:r>
    </w:p>
    <w:p w14:paraId="424571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5660</w:t>
      </w:r>
    </w:p>
    <w:p w14:paraId="7D2C01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5660</w:t>
      </w:r>
    </w:p>
    <w:p w14:paraId="1C3B6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2E27BB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5660</w:t>
      </w:r>
    </w:p>
    <w:p w14:paraId="455D6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5664</w:t>
      </w:r>
    </w:p>
    <w:p w14:paraId="2A63C9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5664</w:t>
      </w:r>
    </w:p>
    <w:p w14:paraId="5133A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5664</w:t>
      </w:r>
    </w:p>
    <w:p w14:paraId="465E0F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2191F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788515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5669</w:t>
      </w:r>
    </w:p>
    <w:p w14:paraId="249AB6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5669</w:t>
      </w:r>
    </w:p>
    <w:p w14:paraId="5E5522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0310D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391BC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5675</w:t>
      </w:r>
    </w:p>
    <w:p w14:paraId="79F2C9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5675</w:t>
      </w:r>
    </w:p>
    <w:p w14:paraId="723C19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5675</w:t>
      </w:r>
    </w:p>
    <w:p w14:paraId="06AED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7C08F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7FA3E5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5680</w:t>
      </w:r>
    </w:p>
    <w:p w14:paraId="4DB33D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039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6AF89A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5685</w:t>
      </w:r>
    </w:p>
    <w:p w14:paraId="5E4B8A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31A6D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5685</w:t>
      </w:r>
    </w:p>
    <w:p w14:paraId="77F2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5A653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5691</w:t>
      </w:r>
    </w:p>
    <w:p w14:paraId="48DD2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5691</w:t>
      </w:r>
    </w:p>
    <w:p w14:paraId="67EB6E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4DE7F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563082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5696</w:t>
      </w:r>
    </w:p>
    <w:p w14:paraId="1E046E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1 Rx UE</w:t>
      </w:r>
      <w:r>
        <w:rPr>
          <w:noProof/>
        </w:rPr>
        <w:tab/>
        <w:t>5696</w:t>
      </w:r>
    </w:p>
    <w:p w14:paraId="2B06D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190C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5696</w:t>
      </w:r>
    </w:p>
    <w:p w14:paraId="69496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3FAB4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2 Rx UE</w:t>
      </w:r>
      <w:r>
        <w:rPr>
          <w:noProof/>
        </w:rPr>
        <w:tab/>
        <w:t>5700</w:t>
      </w:r>
    </w:p>
    <w:p w14:paraId="2944E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52F69F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5A487F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2A51C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5701</w:t>
      </w:r>
    </w:p>
    <w:p w14:paraId="1E1DF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7E6CB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2B4B4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01584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5705</w:t>
      </w:r>
    </w:p>
    <w:p w14:paraId="31CB69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5705</w:t>
      </w:r>
    </w:p>
    <w:p w14:paraId="63A595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626A8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2C1EA9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5706</w:t>
      </w:r>
    </w:p>
    <w:p w14:paraId="2F592E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5706</w:t>
      </w:r>
    </w:p>
    <w:p w14:paraId="0B5BA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552F00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073ECC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5712</w:t>
      </w:r>
    </w:p>
    <w:p w14:paraId="0F33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5713</w:t>
      </w:r>
    </w:p>
    <w:p w14:paraId="48D50E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5713</w:t>
      </w:r>
    </w:p>
    <w:p w14:paraId="30AB6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5713</w:t>
      </w:r>
    </w:p>
    <w:p w14:paraId="3A33F0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75B0B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5720</w:t>
      </w:r>
    </w:p>
    <w:p w14:paraId="173209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5720</w:t>
      </w:r>
    </w:p>
    <w:p w14:paraId="75AD5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6E3F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42634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762771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5727</w:t>
      </w:r>
    </w:p>
    <w:p w14:paraId="622CA9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5727</w:t>
      </w:r>
    </w:p>
    <w:p w14:paraId="66726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5727</w:t>
      </w:r>
    </w:p>
    <w:p w14:paraId="4DD192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BF1568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5734</w:t>
      </w:r>
    </w:p>
    <w:p w14:paraId="7491C1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5734</w:t>
      </w:r>
    </w:p>
    <w:p w14:paraId="16CC5A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5734</w:t>
      </w:r>
    </w:p>
    <w:p w14:paraId="38AAA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5734</w:t>
      </w:r>
    </w:p>
    <w:p w14:paraId="05AEBA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5734</w:t>
      </w:r>
    </w:p>
    <w:p w14:paraId="1B309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5734</w:t>
      </w:r>
    </w:p>
    <w:p w14:paraId="31533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5738</w:t>
      </w:r>
    </w:p>
    <w:p w14:paraId="61684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5738</w:t>
      </w:r>
    </w:p>
    <w:p w14:paraId="77CE38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D4BE4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2392FA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58A6CA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5742</w:t>
      </w:r>
    </w:p>
    <w:p w14:paraId="11AA2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5742</w:t>
      </w:r>
    </w:p>
    <w:p w14:paraId="48AFCE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5742</w:t>
      </w:r>
    </w:p>
    <w:p w14:paraId="1B8998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08A908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5745</w:t>
      </w:r>
    </w:p>
    <w:p w14:paraId="57C38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5745</w:t>
      </w:r>
    </w:p>
    <w:p w14:paraId="03600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161C1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5749</w:t>
      </w:r>
    </w:p>
    <w:p w14:paraId="4DB946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5749</w:t>
      </w:r>
    </w:p>
    <w:p w14:paraId="57C2E0D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5749</w:t>
      </w:r>
    </w:p>
    <w:p w14:paraId="6A391F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5749</w:t>
      </w:r>
    </w:p>
    <w:p w14:paraId="2C6B17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23799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0AAA89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5754</w:t>
      </w:r>
    </w:p>
    <w:p w14:paraId="4B79E9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5754</w:t>
      </w:r>
    </w:p>
    <w:p w14:paraId="1EED26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5754</w:t>
      </w:r>
    </w:p>
    <w:p w14:paraId="0AF76D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5754</w:t>
      </w:r>
    </w:p>
    <w:p w14:paraId="513D3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5754</w:t>
      </w:r>
    </w:p>
    <w:p w14:paraId="356F1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5756</w:t>
      </w:r>
    </w:p>
    <w:p w14:paraId="016E86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5756</w:t>
      </w:r>
    </w:p>
    <w:p w14:paraId="082B3A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7D67F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5756</w:t>
      </w:r>
    </w:p>
    <w:p w14:paraId="184367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A.17.3.1.2.3 Test Requirements</w:t>
      </w:r>
      <w:r>
        <w:rPr>
          <w:noProof/>
        </w:rPr>
        <w:tab/>
        <w:t>5759</w:t>
      </w:r>
    </w:p>
    <w:p w14:paraId="6CD8B4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5759</w:t>
      </w:r>
    </w:p>
    <w:p w14:paraId="50939B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5759</w:t>
      </w:r>
    </w:p>
    <w:p w14:paraId="49C831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5759</w:t>
      </w:r>
    </w:p>
    <w:p w14:paraId="202DA1F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5759</w:t>
      </w:r>
    </w:p>
    <w:p w14:paraId="11AC0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5762</w:t>
      </w:r>
    </w:p>
    <w:p w14:paraId="102CF44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27A426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5765</w:t>
      </w:r>
    </w:p>
    <w:p w14:paraId="5F578D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5765</w:t>
      </w:r>
    </w:p>
    <w:p w14:paraId="3CE6608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6D113F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5768</w:t>
      </w:r>
    </w:p>
    <w:p w14:paraId="49CE6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5768</w:t>
      </w:r>
    </w:p>
    <w:p w14:paraId="0F15BE7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5768</w:t>
      </w:r>
    </w:p>
    <w:p w14:paraId="5037DA3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5770</w:t>
      </w:r>
    </w:p>
    <w:p w14:paraId="09BADE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5772</w:t>
      </w:r>
    </w:p>
    <w:p w14:paraId="6108C76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5772</w:t>
      </w:r>
    </w:p>
    <w:p w14:paraId="28D5B4A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2980FB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5776</w:t>
      </w:r>
    </w:p>
    <w:p w14:paraId="543F64F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1F10D3D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5778</w:t>
      </w:r>
    </w:p>
    <w:p w14:paraId="639B8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5779</w:t>
      </w:r>
    </w:p>
    <w:p w14:paraId="5FC3CD4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75A755C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5781</w:t>
      </w:r>
    </w:p>
    <w:p w14:paraId="2F9312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5782</w:t>
      </w:r>
    </w:p>
    <w:p w14:paraId="38311D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5782</w:t>
      </w:r>
    </w:p>
    <w:p w14:paraId="4F3A7E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5782</w:t>
      </w:r>
    </w:p>
    <w:p w14:paraId="120B45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5782</w:t>
      </w:r>
    </w:p>
    <w:p w14:paraId="55792C2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24A002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5786</w:t>
      </w:r>
    </w:p>
    <w:p w14:paraId="298243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5786</w:t>
      </w:r>
    </w:p>
    <w:p w14:paraId="055293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5786</w:t>
      </w:r>
    </w:p>
    <w:p w14:paraId="4BF355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5125C7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5789</w:t>
      </w:r>
    </w:p>
    <w:p w14:paraId="315347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5790</w:t>
      </w:r>
    </w:p>
    <w:p w14:paraId="62F254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5790</w:t>
      </w:r>
    </w:p>
    <w:p w14:paraId="058F4F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5790</w:t>
      </w:r>
    </w:p>
    <w:p w14:paraId="65DBD8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3E0B42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5790</w:t>
      </w:r>
    </w:p>
    <w:p w14:paraId="50F05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5793</w:t>
      </w:r>
    </w:p>
    <w:p w14:paraId="2FCF08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5793</w:t>
      </w:r>
    </w:p>
    <w:p w14:paraId="347C53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5793</w:t>
      </w:r>
    </w:p>
    <w:p w14:paraId="208CA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5793</w:t>
      </w:r>
    </w:p>
    <w:p w14:paraId="4E646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7C50E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45CDF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5797</w:t>
      </w:r>
    </w:p>
    <w:p w14:paraId="0A946A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5797</w:t>
      </w:r>
    </w:p>
    <w:p w14:paraId="7AD43F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5801</w:t>
      </w:r>
    </w:p>
    <w:p w14:paraId="3B81F5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5802</w:t>
      </w:r>
    </w:p>
    <w:p w14:paraId="03ADB4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5802</w:t>
      </w:r>
    </w:p>
    <w:p w14:paraId="39EC4E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5806</w:t>
      </w:r>
    </w:p>
    <w:p w14:paraId="397D86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5806</w:t>
      </w:r>
    </w:p>
    <w:p w14:paraId="1FA09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5806</w:t>
      </w:r>
    </w:p>
    <w:p w14:paraId="70199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20246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5811</w:t>
      </w:r>
    </w:p>
    <w:p w14:paraId="2E9B14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0E6370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17D155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5816</w:t>
      </w:r>
    </w:p>
    <w:p w14:paraId="54D9C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1B8FD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5820</w:t>
      </w:r>
    </w:p>
    <w:p w14:paraId="70E7C0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5820</w:t>
      </w:r>
    </w:p>
    <w:p w14:paraId="05C302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253309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320771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5824</w:t>
      </w:r>
    </w:p>
    <w:p w14:paraId="62A06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3DA69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5829</w:t>
      </w:r>
    </w:p>
    <w:p w14:paraId="3C385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5829</w:t>
      </w:r>
    </w:p>
    <w:p w14:paraId="58E1A6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5829</w:t>
      </w:r>
    </w:p>
    <w:p w14:paraId="63C0BA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73C3B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5832</w:t>
      </w:r>
    </w:p>
    <w:p w14:paraId="3775C7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5832</w:t>
      </w:r>
    </w:p>
    <w:p w14:paraId="3C6751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629C7C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2861C1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5836</w:t>
      </w:r>
    </w:p>
    <w:p w14:paraId="49407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8CD6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0BAEA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5840</w:t>
      </w:r>
    </w:p>
    <w:p w14:paraId="473A9A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5840</w:t>
      </w:r>
    </w:p>
    <w:p w14:paraId="2E40E1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A1C19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5844</w:t>
      </w:r>
    </w:p>
    <w:p w14:paraId="7300B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5844</w:t>
      </w:r>
    </w:p>
    <w:p w14:paraId="7D08B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5848</w:t>
      </w:r>
    </w:p>
    <w:p w14:paraId="53356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5848</w:t>
      </w:r>
    </w:p>
    <w:p w14:paraId="425C89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5848</w:t>
      </w:r>
    </w:p>
    <w:p w14:paraId="73193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28C42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5852</w:t>
      </w:r>
    </w:p>
    <w:p w14:paraId="079807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5852</w:t>
      </w:r>
    </w:p>
    <w:p w14:paraId="6E58E0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5852</w:t>
      </w:r>
    </w:p>
    <w:p w14:paraId="62BBD2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5852</w:t>
      </w:r>
    </w:p>
    <w:p w14:paraId="5A885A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5855</w:t>
      </w:r>
    </w:p>
    <w:p w14:paraId="3C0BD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5855</w:t>
      </w:r>
    </w:p>
    <w:p w14:paraId="2E2A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5855</w:t>
      </w:r>
    </w:p>
    <w:p w14:paraId="388C1A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1E796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5C8721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5859</w:t>
      </w:r>
    </w:p>
    <w:p w14:paraId="471BE3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5859</w:t>
      </w:r>
    </w:p>
    <w:p w14:paraId="13FF9F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5859</w:t>
      </w:r>
    </w:p>
    <w:p w14:paraId="50A9AF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5859</w:t>
      </w:r>
    </w:p>
    <w:p w14:paraId="18C4BE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5862</w:t>
      </w:r>
    </w:p>
    <w:p w14:paraId="4ED8F1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5862</w:t>
      </w:r>
    </w:p>
    <w:p w14:paraId="73C5EC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5862</w:t>
      </w:r>
    </w:p>
    <w:p w14:paraId="0AFDE8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5862</w:t>
      </w:r>
    </w:p>
    <w:p w14:paraId="49DD67B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4DE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5866</w:t>
      </w:r>
    </w:p>
    <w:p w14:paraId="6E22B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5866</w:t>
      </w:r>
    </w:p>
    <w:p w14:paraId="4488F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5866</w:t>
      </w:r>
    </w:p>
    <w:p w14:paraId="5492138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5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5866</w:t>
      </w:r>
    </w:p>
    <w:p w14:paraId="0303A79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A.17.5.5.1.1.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5869</w:t>
      </w:r>
    </w:p>
    <w:p w14:paraId="3E4110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5869</w:t>
      </w:r>
    </w:p>
    <w:p w14:paraId="6119D4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5869</w:t>
      </w:r>
    </w:p>
    <w:p w14:paraId="36F359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0CCE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5872</w:t>
      </w:r>
    </w:p>
    <w:p w14:paraId="3FAF13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5872</w:t>
      </w:r>
    </w:p>
    <w:p w14:paraId="3A9C01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5872</w:t>
      </w:r>
    </w:p>
    <w:p w14:paraId="0DFDF0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5875</w:t>
      </w:r>
    </w:p>
    <w:p w14:paraId="62093F4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5876</w:t>
      </w:r>
    </w:p>
    <w:p w14:paraId="17CD5E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5876</w:t>
      </w:r>
    </w:p>
    <w:p w14:paraId="3CB35C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5876</w:t>
      </w:r>
    </w:p>
    <w:p w14:paraId="47DDDB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5876</w:t>
      </w:r>
    </w:p>
    <w:p w14:paraId="25283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132AA9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5879</w:t>
      </w:r>
    </w:p>
    <w:p w14:paraId="66C85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5879</w:t>
      </w:r>
    </w:p>
    <w:p w14:paraId="2E5ED3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06F3DB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5880</w:t>
      </w:r>
    </w:p>
    <w:p w14:paraId="5442F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5880</w:t>
      </w:r>
    </w:p>
    <w:p w14:paraId="290E22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5884</w:t>
      </w:r>
    </w:p>
    <w:p w14:paraId="1E5F50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5884</w:t>
      </w:r>
    </w:p>
    <w:p w14:paraId="49915D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5884</w:t>
      </w:r>
    </w:p>
    <w:p w14:paraId="68B14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5887</w:t>
      </w:r>
    </w:p>
    <w:p w14:paraId="72FA9F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5888</w:t>
      </w:r>
    </w:p>
    <w:p w14:paraId="13B6B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5888</w:t>
      </w:r>
    </w:p>
    <w:p w14:paraId="628D4D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61DC3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58620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5891</w:t>
      </w:r>
    </w:p>
    <w:p w14:paraId="44DAB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14F18D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11C135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5895</w:t>
      </w:r>
    </w:p>
    <w:p w14:paraId="3C309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2FF91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02CD1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5899</w:t>
      </w:r>
    </w:p>
    <w:p w14:paraId="11C70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5899</w:t>
      </w:r>
    </w:p>
    <w:p w14:paraId="1C5D0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84C8C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5904</w:t>
      </w:r>
    </w:p>
    <w:p w14:paraId="6BA8A5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5904</w:t>
      </w:r>
    </w:p>
    <w:p w14:paraId="3FDC6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54030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0A7EAB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5904</w:t>
      </w:r>
    </w:p>
    <w:p w14:paraId="38964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5904</w:t>
      </w:r>
    </w:p>
    <w:p w14:paraId="77F4B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1BFB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33F15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C8931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5906</w:t>
      </w:r>
    </w:p>
    <w:p w14:paraId="463AF9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5F7B9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22987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4DEC0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5910</w:t>
      </w:r>
    </w:p>
    <w:p w14:paraId="72B3C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76B8F9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5910</w:t>
      </w:r>
    </w:p>
    <w:p w14:paraId="3158F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3D4412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5913</w:t>
      </w:r>
    </w:p>
    <w:p w14:paraId="7773E0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5913</w:t>
      </w:r>
    </w:p>
    <w:p w14:paraId="337089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7F69B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CA677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5916</w:t>
      </w:r>
    </w:p>
    <w:p w14:paraId="10F01C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5916</w:t>
      </w:r>
    </w:p>
    <w:p w14:paraId="667572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5916</w:t>
      </w:r>
    </w:p>
    <w:p w14:paraId="42B9E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706A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43AE6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5920</w:t>
      </w:r>
    </w:p>
    <w:p w14:paraId="1434A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5921</w:t>
      </w:r>
    </w:p>
    <w:p w14:paraId="42161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64AB32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16C1C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5925</w:t>
      </w:r>
    </w:p>
    <w:p w14:paraId="23C6F4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5926</w:t>
      </w:r>
    </w:p>
    <w:p w14:paraId="229111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5926</w:t>
      </w:r>
    </w:p>
    <w:p w14:paraId="325172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5926</w:t>
      </w:r>
    </w:p>
    <w:p w14:paraId="79B540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5926</w:t>
      </w:r>
    </w:p>
    <w:p w14:paraId="39802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05B2DF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5928</w:t>
      </w:r>
    </w:p>
    <w:p w14:paraId="3A2343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75E22A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5928</w:t>
      </w:r>
    </w:p>
    <w:p w14:paraId="008CB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5930</w:t>
      </w:r>
    </w:p>
    <w:p w14:paraId="32933E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5930</w:t>
      </w:r>
    </w:p>
    <w:p w14:paraId="55CF56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5930</w:t>
      </w:r>
    </w:p>
    <w:p w14:paraId="0E3A70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5930</w:t>
      </w:r>
    </w:p>
    <w:p w14:paraId="7301A8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21B61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61ED6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5931</w:t>
      </w:r>
    </w:p>
    <w:p w14:paraId="6B6E8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5931</w:t>
      </w:r>
    </w:p>
    <w:p w14:paraId="09E040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7B093E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2CB47E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5932</w:t>
      </w:r>
    </w:p>
    <w:p w14:paraId="2352CC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5932</w:t>
      </w:r>
    </w:p>
    <w:p w14:paraId="3A7080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5932</w:t>
      </w:r>
    </w:p>
    <w:p w14:paraId="08F3A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5932</w:t>
      </w:r>
    </w:p>
    <w:p w14:paraId="0658C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5934</w:t>
      </w:r>
    </w:p>
    <w:p w14:paraId="176A58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5934</w:t>
      </w:r>
    </w:p>
    <w:p w14:paraId="65D88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3F72A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5934</w:t>
      </w:r>
    </w:p>
    <w:p w14:paraId="2DCA8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5936</w:t>
      </w:r>
    </w:p>
    <w:p w14:paraId="4D711A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5936</w:t>
      </w:r>
    </w:p>
    <w:p w14:paraId="0723E2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5936</w:t>
      </w:r>
    </w:p>
    <w:p w14:paraId="06A5C2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5936</w:t>
      </w:r>
    </w:p>
    <w:p w14:paraId="20297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5936</w:t>
      </w:r>
    </w:p>
    <w:p w14:paraId="72DD21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5936</w:t>
      </w:r>
    </w:p>
    <w:p w14:paraId="284FE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</w:t>
      </w:r>
      <w:r w:rsidRPr="00CA6C8F">
        <w:rPr>
          <w:noProof/>
          <w:snapToGrid w:val="0"/>
          <w:lang w:eastAsia="ja-JP"/>
        </w:rPr>
        <w:t>1</w:t>
      </w:r>
      <w:r w:rsidRPr="00CA6C8F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1C09010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5942</w:t>
      </w:r>
    </w:p>
    <w:p w14:paraId="20788B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5942</w:t>
      </w:r>
    </w:p>
    <w:p w14:paraId="4B8FB5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5942</w:t>
      </w:r>
    </w:p>
    <w:p w14:paraId="63332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CB99B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5947</w:t>
      </w:r>
    </w:p>
    <w:p w14:paraId="378113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5947</w:t>
      </w:r>
    </w:p>
    <w:p w14:paraId="6DD835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Redirection from E-UTRA to NR FR1 for redcap UE</w:t>
      </w:r>
      <w:r>
        <w:rPr>
          <w:noProof/>
        </w:rPr>
        <w:tab/>
        <w:t>5947</w:t>
      </w:r>
    </w:p>
    <w:p w14:paraId="1A7F0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5947</w:t>
      </w:r>
    </w:p>
    <w:p w14:paraId="1579FE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5947</w:t>
      </w:r>
    </w:p>
    <w:p w14:paraId="0414E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5954</w:t>
      </w:r>
    </w:p>
    <w:p w14:paraId="30EE215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5954</w:t>
      </w:r>
    </w:p>
    <w:p w14:paraId="3A8217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5954</w:t>
      </w:r>
    </w:p>
    <w:p w14:paraId="2BDE47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5954</w:t>
      </w:r>
    </w:p>
    <w:p w14:paraId="096071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3E9D4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4C79CE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5959</w:t>
      </w:r>
    </w:p>
    <w:p w14:paraId="77E820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1F28C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7A3A4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5965</w:t>
      </w:r>
    </w:p>
    <w:p w14:paraId="29A604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60F64C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3E391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5971</w:t>
      </w:r>
    </w:p>
    <w:p w14:paraId="2C49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5971</w:t>
      </w:r>
    </w:p>
    <w:p w14:paraId="23CF1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5977</w:t>
      </w:r>
    </w:p>
    <w:p w14:paraId="5BDF8F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5977</w:t>
      </w:r>
    </w:p>
    <w:p w14:paraId="2A894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5977</w:t>
      </w:r>
    </w:p>
    <w:p w14:paraId="701C6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5979</w:t>
      </w:r>
    </w:p>
    <w:p w14:paraId="0DDBF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5980</w:t>
      </w:r>
    </w:p>
    <w:p w14:paraId="4B827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5980</w:t>
      </w:r>
    </w:p>
    <w:p w14:paraId="684127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5982</w:t>
      </w:r>
    </w:p>
    <w:p w14:paraId="2684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5983</w:t>
      </w:r>
    </w:p>
    <w:p w14:paraId="346EAA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5983</w:t>
      </w:r>
    </w:p>
    <w:p w14:paraId="14A023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5985</w:t>
      </w:r>
    </w:p>
    <w:p w14:paraId="5E7486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5986</w:t>
      </w:r>
    </w:p>
    <w:p w14:paraId="374C03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5986</w:t>
      </w:r>
    </w:p>
    <w:p w14:paraId="7A2F2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5988</w:t>
      </w:r>
    </w:p>
    <w:p w14:paraId="7D8CF5DE" w14:textId="584E461D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5990</w:t>
      </w:r>
    </w:p>
    <w:p w14:paraId="23C1462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5990</w:t>
      </w:r>
    </w:p>
    <w:p w14:paraId="48AD0D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5990</w:t>
      </w:r>
    </w:p>
    <w:p w14:paraId="31E8DE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5990</w:t>
      </w:r>
    </w:p>
    <w:p w14:paraId="4DAB93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5991</w:t>
      </w:r>
    </w:p>
    <w:p w14:paraId="4A48B9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5992</w:t>
      </w:r>
    </w:p>
    <w:p w14:paraId="62FB9A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5992</w:t>
      </w:r>
    </w:p>
    <w:p w14:paraId="696F3E0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5992</w:t>
      </w:r>
    </w:p>
    <w:p w14:paraId="6BACA2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5993</w:t>
      </w:r>
    </w:p>
    <w:p w14:paraId="58D4E6A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5994</w:t>
      </w:r>
    </w:p>
    <w:p w14:paraId="7AA0F7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5994</w:t>
      </w:r>
    </w:p>
    <w:p w14:paraId="0C500FC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5994</w:t>
      </w:r>
    </w:p>
    <w:p w14:paraId="767918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5994</w:t>
      </w:r>
    </w:p>
    <w:p w14:paraId="1EA572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5994</w:t>
      </w:r>
    </w:p>
    <w:p w14:paraId="4C2E10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5994</w:t>
      </w:r>
    </w:p>
    <w:p w14:paraId="1E331F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5995</w:t>
      </w:r>
    </w:p>
    <w:p w14:paraId="2A5400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5995</w:t>
      </w:r>
    </w:p>
    <w:p w14:paraId="73AF8C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5995</w:t>
      </w:r>
    </w:p>
    <w:p w14:paraId="309E43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5996</w:t>
      </w:r>
    </w:p>
    <w:p w14:paraId="428F28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5996</w:t>
      </w:r>
    </w:p>
    <w:p w14:paraId="091E76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5996</w:t>
      </w:r>
    </w:p>
    <w:p w14:paraId="70A988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Gain to SS-RSRP measurement point for</w:t>
      </w:r>
      <w:r w:rsidRPr="00CA6C8F">
        <w:rPr>
          <w:rFonts w:eastAsiaTheme="minorEastAsia" w:cs="Arial"/>
          <w:noProof/>
        </w:rPr>
        <w:t xml:space="preserve"> </w:t>
      </w:r>
      <w:r w:rsidRPr="00CA6C8F">
        <w:rPr>
          <w:rFonts w:eastAsiaTheme="minorEastAsia"/>
          <w:noProof/>
        </w:rPr>
        <w:t>different frequency</w:t>
      </w:r>
      <w:r>
        <w:rPr>
          <w:noProof/>
        </w:rPr>
        <w:tab/>
        <w:t>5997</w:t>
      </w:r>
    </w:p>
    <w:p w14:paraId="32DDC8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5997</w:t>
      </w:r>
    </w:p>
    <w:p w14:paraId="014FDC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5998</w:t>
      </w:r>
    </w:p>
    <w:p w14:paraId="6FCF1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5998</w:t>
      </w:r>
    </w:p>
    <w:p w14:paraId="75AF87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5998</w:t>
      </w:r>
    </w:p>
    <w:p w14:paraId="69F4B2D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6000</w:t>
      </w:r>
    </w:p>
    <w:p w14:paraId="6B7CD3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6001</w:t>
      </w:r>
    </w:p>
    <w:p w14:paraId="2EDC9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6001</w:t>
      </w:r>
    </w:p>
    <w:p w14:paraId="5F4C2A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6002</w:t>
      </w:r>
    </w:p>
    <w:p w14:paraId="0808C34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6004</w:t>
      </w:r>
    </w:p>
    <w:p w14:paraId="533952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92426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AD6D3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7E79822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6005</w:t>
      </w:r>
    </w:p>
    <w:p w14:paraId="168289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6006</w:t>
      </w:r>
    </w:p>
    <w:p w14:paraId="28EF43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6006</w:t>
      </w:r>
    </w:p>
    <w:p w14:paraId="7E0C5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6007</w:t>
      </w:r>
    </w:p>
    <w:p w14:paraId="3A8767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6007</w:t>
      </w:r>
    </w:p>
    <w:p w14:paraId="77AA05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6007</w:t>
      </w:r>
    </w:p>
    <w:p w14:paraId="50974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6009</w:t>
      </w:r>
    </w:p>
    <w:p w14:paraId="55E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6009</w:t>
      </w:r>
    </w:p>
    <w:p w14:paraId="50B216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6010</w:t>
      </w:r>
    </w:p>
    <w:p w14:paraId="5B124E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6011</w:t>
      </w:r>
    </w:p>
    <w:p w14:paraId="685E33F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6011</w:t>
      </w:r>
    </w:p>
    <w:p w14:paraId="00FCC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6011</w:t>
      </w:r>
    </w:p>
    <w:p w14:paraId="7BD0E3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6011</w:t>
      </w:r>
    </w:p>
    <w:p w14:paraId="17BE7BB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6012</w:t>
      </w:r>
    </w:p>
    <w:p w14:paraId="019E0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6013</w:t>
      </w:r>
    </w:p>
    <w:p w14:paraId="277AB8C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6015</w:t>
      </w:r>
    </w:p>
    <w:p w14:paraId="2A0FB3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6017</w:t>
      </w:r>
    </w:p>
    <w:p w14:paraId="375FD80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6018</w:t>
      </w:r>
    </w:p>
    <w:p w14:paraId="72F03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6020</w:t>
      </w:r>
    </w:p>
    <w:p w14:paraId="04C13E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6021</w:t>
      </w:r>
    </w:p>
    <w:p w14:paraId="047E65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6021</w:t>
      </w:r>
    </w:p>
    <w:p w14:paraId="001B3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6021</w:t>
      </w:r>
    </w:p>
    <w:p w14:paraId="3064B7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6021</w:t>
      </w:r>
    </w:p>
    <w:p w14:paraId="22D1B3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6022</w:t>
      </w:r>
    </w:p>
    <w:p w14:paraId="61D271F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6022</w:t>
      </w:r>
    </w:p>
    <w:p w14:paraId="616B4D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6022</w:t>
      </w:r>
    </w:p>
    <w:p w14:paraId="6C9C29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6022</w:t>
      </w:r>
    </w:p>
    <w:p w14:paraId="3DE16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6022</w:t>
      </w:r>
    </w:p>
    <w:p w14:paraId="0B6F9D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6022</w:t>
      </w:r>
    </w:p>
    <w:p w14:paraId="53FAF0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Inter-band carrier aggregation</w:t>
      </w:r>
      <w:r>
        <w:rPr>
          <w:noProof/>
        </w:rPr>
        <w:tab/>
        <w:t>6022</w:t>
      </w:r>
    </w:p>
    <w:p w14:paraId="5CEB2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6022</w:t>
      </w:r>
    </w:p>
    <w:p w14:paraId="4444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6023</w:t>
      </w:r>
    </w:p>
    <w:p w14:paraId="1759D6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6023</w:t>
      </w:r>
    </w:p>
    <w:p w14:paraId="6C80A7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6023</w:t>
      </w:r>
    </w:p>
    <w:p w14:paraId="1EB87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contiguous carrier aggregation</w:t>
      </w:r>
      <w:r>
        <w:rPr>
          <w:noProof/>
        </w:rPr>
        <w:tab/>
        <w:t>6023</w:t>
      </w:r>
    </w:p>
    <w:p w14:paraId="260075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6023</w:t>
      </w:r>
    </w:p>
    <w:p w14:paraId="7AB9945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6023</w:t>
      </w:r>
    </w:p>
    <w:p w14:paraId="3C7C95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6023</w:t>
      </w:r>
    </w:p>
    <w:p w14:paraId="128A30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6023</w:t>
      </w:r>
    </w:p>
    <w:p w14:paraId="5A7A7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6023</w:t>
      </w:r>
    </w:p>
    <w:p w14:paraId="26500A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6023</w:t>
      </w:r>
    </w:p>
    <w:p w14:paraId="67BDA5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6024</w:t>
      </w:r>
    </w:p>
    <w:p w14:paraId="7191DA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6024</w:t>
      </w:r>
    </w:p>
    <w:p w14:paraId="038B20D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6024</w:t>
      </w:r>
    </w:p>
    <w:p w14:paraId="0B776E3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6024</w:t>
      </w:r>
    </w:p>
    <w:p w14:paraId="7FCBD7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6024</w:t>
      </w:r>
    </w:p>
    <w:p w14:paraId="4A1700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6025</w:t>
      </w:r>
    </w:p>
    <w:p w14:paraId="6F838E1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6025</w:t>
      </w:r>
    </w:p>
    <w:p w14:paraId="24EF4D9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6025</w:t>
      </w:r>
    </w:p>
    <w:p w14:paraId="0B7F9084" w14:textId="55C7019C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6027</w:t>
      </w:r>
    </w:p>
    <w:p w14:paraId="631770CD" w14:textId="37D7CD74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5D05E065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950437">
        <w:rPr>
          <w:noProof/>
        </w:rPr>
        <w:instrText>h</w:instrText>
      </w:r>
      <w:r w:rsidR="00950437">
        <w:rPr>
          <w:rFonts w:hint="eastAsia"/>
          <w:noProof/>
          <w:lang w:eastAsia="zh-CN"/>
        </w:rPr>
        <w:instrText>k</w:instrText>
      </w:r>
      <w:r w:rsidR="00950437">
        <w:rPr>
          <w:noProof/>
        </w:rPr>
        <w:instrText>0</w:instrText>
      </w:r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92B3" w14:textId="77777777" w:rsidR="00BC7D31" w:rsidRDefault="00BC7D31">
      <w:r>
        <w:separator/>
      </w:r>
    </w:p>
  </w:endnote>
  <w:endnote w:type="continuationSeparator" w:id="0">
    <w:p w14:paraId="2267F70F" w14:textId="77777777" w:rsidR="00BC7D31" w:rsidRDefault="00BC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5F03" w14:textId="77777777" w:rsidR="00BC7D31" w:rsidRDefault="00BC7D31">
      <w:r>
        <w:separator/>
      </w:r>
    </w:p>
  </w:footnote>
  <w:footnote w:type="continuationSeparator" w:id="0">
    <w:p w14:paraId="0D5FC900" w14:textId="77777777" w:rsidR="00BC7D31" w:rsidRDefault="00BC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076A88FE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39E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749C78D0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39ED">
      <w:rPr>
        <w:rFonts w:ascii="Arial" w:hAnsi="Arial" w:cs="Arial"/>
        <w:b/>
        <w:noProof/>
        <w:sz w:val="18"/>
        <w:szCs w:val="18"/>
      </w:rPr>
      <w:t>3GPP TS 38.133 V17.20.0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B39E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C7D31"/>
    <w:rsid w:val="00BD7D31"/>
    <w:rsid w:val="00BE3255"/>
    <w:rsid w:val="00BF0C50"/>
    <w:rsid w:val="00BF128E"/>
    <w:rsid w:val="00BF33E7"/>
    <w:rsid w:val="00BF55AC"/>
    <w:rsid w:val="00C04A89"/>
    <w:rsid w:val="00C052F9"/>
    <w:rsid w:val="00C0540C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A1DC8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118</Pages>
  <Words>54089</Words>
  <Characters>308308</Characters>
  <Application>Microsoft Office Word</Application>
  <DocSecurity>0</DocSecurity>
  <Lines>2569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361674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32</cp:revision>
  <cp:lastPrinted>2019-02-25T14:05:00Z</cp:lastPrinted>
  <dcterms:created xsi:type="dcterms:W3CDTF">2023-10-06T11:33:00Z</dcterms:created>
  <dcterms:modified xsi:type="dcterms:W3CDTF">2025-12-14T18:29:00Z</dcterms:modified>
</cp:coreProperties>
</file>