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tcPr>
          <w:p w14:paraId="3FDEDF14" w14:textId="7F786288"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006B2F3E">
              <w:t>1</w:t>
            </w:r>
            <w:r w:rsidR="004030BB">
              <w:t>7</w:t>
            </w:r>
            <w:r w:rsidRPr="00074501">
              <w:t>.</w:t>
            </w:r>
            <w:r w:rsidR="0070398A">
              <w:t>4</w:t>
            </w:r>
            <w:r w:rsidRPr="00074501">
              <w:t>.</w:t>
            </w:r>
            <w:bookmarkEnd w:id="3"/>
            <w:r w:rsidR="006C533B">
              <w:t>0</w:t>
            </w:r>
            <w:r w:rsidRPr="00074501">
              <w:t xml:space="preserve"> </w:t>
            </w:r>
            <w:r w:rsidRPr="00074501">
              <w:rPr>
                <w:sz w:val="32"/>
              </w:rPr>
              <w:t>(</w:t>
            </w:r>
            <w:bookmarkStart w:id="4" w:name="issueDate"/>
            <w:r w:rsidRPr="00074501">
              <w:rPr>
                <w:sz w:val="32"/>
              </w:rPr>
              <w:t>202</w:t>
            </w:r>
            <w:r w:rsidR="00CC1C44">
              <w:rPr>
                <w:sz w:val="32"/>
              </w:rPr>
              <w:t>5</w:t>
            </w:r>
            <w:r>
              <w:rPr>
                <w:sz w:val="32"/>
              </w:rPr>
              <w:t>-</w:t>
            </w:r>
            <w:bookmarkEnd w:id="4"/>
            <w:r w:rsidR="0070398A">
              <w:rPr>
                <w:sz w:val="32"/>
              </w:rPr>
              <w:t>12</w:t>
            </w:r>
            <w:r w:rsidRPr="00AE6164">
              <w:rPr>
                <w:sz w:val="32"/>
              </w:rPr>
              <w:t>)</w:t>
            </w:r>
          </w:p>
        </w:tc>
      </w:tr>
      <w:tr w:rsidR="004F0988" w14:paraId="0FFD4F19" w14:textId="77777777" w:rsidTr="00711107">
        <w:trPr>
          <w:cantSplit/>
          <w:trHeight w:hRule="exact" w:val="1134"/>
        </w:trPr>
        <w:tc>
          <w:tcPr>
            <w:tcW w:w="10423" w:type="dxa"/>
            <w:gridSpan w:val="2"/>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tcPr>
          <w:p w14:paraId="05619269" w14:textId="25E544A9" w:rsidR="00670CF4" w:rsidRPr="00AE6164" w:rsidRDefault="00670CF4" w:rsidP="00670CF4">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6pt" o:ole="">
                  <v:imagedata r:id="rId9" o:title=""/>
                </v:shape>
                <o:OLEObject Type="Embed" ProgID="Word.Picture.8" ShapeID="_x0000_i1025" DrawAspect="Content" ObjectID="_1830075507" r:id="rId10"/>
              </w:object>
            </w:r>
          </w:p>
        </w:tc>
        <w:tc>
          <w:tcPr>
            <w:tcW w:w="5212" w:type="dxa"/>
          </w:tcPr>
          <w:p w14:paraId="6182C649" w14:textId="61EFBC43" w:rsidR="00E24999" w:rsidRDefault="00E24999" w:rsidP="00E24999">
            <w:pPr>
              <w:pStyle w:val="TAR"/>
            </w:pPr>
            <w:r>
              <w:object w:dxaOrig="2126" w:dyaOrig="1243" w14:anchorId="44754548">
                <v:shape id="_x0000_i1026" type="#_x0000_t75" style="width:127.5pt;height:75.75pt" o:ole="">
                  <v:imagedata r:id="rId11" o:title=""/>
                </v:shape>
                <o:OLEObject Type="Embed" ProgID="Word.Picture.8" ShapeID="_x0000_i1026" DrawAspect="Content" ObjectID="_1830075508" r:id="rId12"/>
              </w:object>
            </w:r>
          </w:p>
        </w:tc>
      </w:tr>
      <w:tr w:rsidR="00E24999" w:rsidRPr="00AE6164" w14:paraId="6092823F" w14:textId="77777777" w:rsidTr="00711107">
        <w:trPr>
          <w:cantSplit/>
          <w:trHeight w:hRule="exact" w:val="5783"/>
        </w:trPr>
        <w:tc>
          <w:tcPr>
            <w:tcW w:w="10423" w:type="dxa"/>
            <w:gridSpan w:val="2"/>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7CEA8E9"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bookmarkEnd w:id="13"/>
            <w:r w:rsidR="00CC1C44">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F625434" w14:textId="2BEF8A1E" w:rsidR="00604557"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604557">
        <w:rPr>
          <w:noProof/>
        </w:rPr>
        <w:t>Foreword</w:t>
      </w:r>
      <w:r w:rsidR="00604557">
        <w:rPr>
          <w:noProof/>
        </w:rPr>
        <w:tab/>
      </w:r>
      <w:r w:rsidR="00604557">
        <w:rPr>
          <w:noProof/>
        </w:rPr>
        <w:fldChar w:fldCharType="begin" w:fldLock="1"/>
      </w:r>
      <w:r w:rsidR="00604557">
        <w:rPr>
          <w:noProof/>
        </w:rPr>
        <w:instrText xml:space="preserve"> PAGEREF _Toc219462331 \h </w:instrText>
      </w:r>
      <w:r w:rsidR="00604557">
        <w:rPr>
          <w:noProof/>
        </w:rPr>
      </w:r>
      <w:r w:rsidR="00604557">
        <w:rPr>
          <w:noProof/>
        </w:rPr>
        <w:fldChar w:fldCharType="separate"/>
      </w:r>
      <w:r w:rsidR="00604557">
        <w:rPr>
          <w:noProof/>
        </w:rPr>
        <w:t>7</w:t>
      </w:r>
      <w:r w:rsidR="00604557">
        <w:rPr>
          <w:noProof/>
        </w:rPr>
        <w:fldChar w:fldCharType="end"/>
      </w:r>
    </w:p>
    <w:p w14:paraId="7A454340" w14:textId="510E3B3F"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_Toc219462332 \h </w:instrText>
      </w:r>
      <w:r>
        <w:rPr>
          <w:noProof/>
        </w:rPr>
      </w:r>
      <w:r>
        <w:rPr>
          <w:noProof/>
        </w:rPr>
        <w:fldChar w:fldCharType="separate"/>
      </w:r>
      <w:r>
        <w:rPr>
          <w:noProof/>
        </w:rPr>
        <w:t>9</w:t>
      </w:r>
      <w:r>
        <w:rPr>
          <w:noProof/>
        </w:rPr>
        <w:fldChar w:fldCharType="end"/>
      </w:r>
    </w:p>
    <w:p w14:paraId="4E31F1E6" w14:textId="6C606196"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_Toc219462333 \h </w:instrText>
      </w:r>
      <w:r>
        <w:rPr>
          <w:noProof/>
        </w:rPr>
      </w:r>
      <w:r>
        <w:rPr>
          <w:noProof/>
        </w:rPr>
        <w:fldChar w:fldCharType="separate"/>
      </w:r>
      <w:r>
        <w:rPr>
          <w:noProof/>
        </w:rPr>
        <w:t>9</w:t>
      </w:r>
      <w:r>
        <w:rPr>
          <w:noProof/>
        </w:rPr>
        <w:fldChar w:fldCharType="end"/>
      </w:r>
    </w:p>
    <w:p w14:paraId="6D19E3F0" w14:textId="5462739B"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_Toc219462334 \h </w:instrText>
      </w:r>
      <w:r>
        <w:rPr>
          <w:noProof/>
        </w:rPr>
      </w:r>
      <w:r>
        <w:rPr>
          <w:noProof/>
        </w:rPr>
        <w:fldChar w:fldCharType="separate"/>
      </w:r>
      <w:r>
        <w:rPr>
          <w:noProof/>
        </w:rPr>
        <w:t>11</w:t>
      </w:r>
      <w:r>
        <w:rPr>
          <w:noProof/>
        </w:rPr>
        <w:fldChar w:fldCharType="end"/>
      </w:r>
    </w:p>
    <w:p w14:paraId="154A50CC" w14:textId="124750BA"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_Toc219462335 \h </w:instrText>
      </w:r>
      <w:r>
        <w:rPr>
          <w:noProof/>
        </w:rPr>
      </w:r>
      <w:r>
        <w:rPr>
          <w:noProof/>
        </w:rPr>
        <w:fldChar w:fldCharType="separate"/>
      </w:r>
      <w:r>
        <w:rPr>
          <w:noProof/>
        </w:rPr>
        <w:t>11</w:t>
      </w:r>
      <w:r>
        <w:rPr>
          <w:noProof/>
        </w:rPr>
        <w:fldChar w:fldCharType="end"/>
      </w:r>
    </w:p>
    <w:p w14:paraId="5F0A5715" w14:textId="2E63F844"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_Toc219462336 \h </w:instrText>
      </w:r>
      <w:r>
        <w:rPr>
          <w:noProof/>
        </w:rPr>
      </w:r>
      <w:r>
        <w:rPr>
          <w:noProof/>
        </w:rPr>
        <w:fldChar w:fldCharType="separate"/>
      </w:r>
      <w:r>
        <w:rPr>
          <w:noProof/>
        </w:rPr>
        <w:t>12</w:t>
      </w:r>
      <w:r>
        <w:rPr>
          <w:noProof/>
        </w:rPr>
        <w:fldChar w:fldCharType="end"/>
      </w:r>
    </w:p>
    <w:p w14:paraId="2ABBAA94" w14:textId="1EB1F5C5"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_Toc219462337 \h </w:instrText>
      </w:r>
      <w:r>
        <w:rPr>
          <w:noProof/>
        </w:rPr>
      </w:r>
      <w:r>
        <w:rPr>
          <w:noProof/>
        </w:rPr>
        <w:fldChar w:fldCharType="separate"/>
      </w:r>
      <w:r>
        <w:rPr>
          <w:noProof/>
        </w:rPr>
        <w:t>12</w:t>
      </w:r>
      <w:r>
        <w:rPr>
          <w:noProof/>
        </w:rPr>
        <w:fldChar w:fldCharType="end"/>
      </w:r>
    </w:p>
    <w:p w14:paraId="7C8BC375" w14:textId="040B2E75"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_Toc219462338 \h </w:instrText>
      </w:r>
      <w:r>
        <w:rPr>
          <w:noProof/>
        </w:rPr>
      </w:r>
      <w:r>
        <w:rPr>
          <w:noProof/>
        </w:rPr>
        <w:fldChar w:fldCharType="separate"/>
      </w:r>
      <w:r>
        <w:rPr>
          <w:noProof/>
        </w:rPr>
        <w:t>13</w:t>
      </w:r>
      <w:r>
        <w:rPr>
          <w:noProof/>
        </w:rPr>
        <w:fldChar w:fldCharType="end"/>
      </w:r>
    </w:p>
    <w:p w14:paraId="18D65B96" w14:textId="31765E50"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methodology</w:t>
      </w:r>
      <w:r>
        <w:rPr>
          <w:noProof/>
        </w:rPr>
        <w:tab/>
      </w:r>
      <w:r>
        <w:rPr>
          <w:noProof/>
        </w:rPr>
        <w:fldChar w:fldCharType="begin" w:fldLock="1"/>
      </w:r>
      <w:r>
        <w:rPr>
          <w:noProof/>
        </w:rPr>
        <w:instrText xml:space="preserve"> PAGEREF _Toc219462339 \h </w:instrText>
      </w:r>
      <w:r>
        <w:rPr>
          <w:noProof/>
        </w:rPr>
      </w:r>
      <w:r>
        <w:rPr>
          <w:noProof/>
        </w:rPr>
        <w:fldChar w:fldCharType="separate"/>
      </w:r>
      <w:r>
        <w:rPr>
          <w:noProof/>
        </w:rPr>
        <w:t>13</w:t>
      </w:r>
      <w:r>
        <w:rPr>
          <w:noProof/>
        </w:rPr>
        <w:fldChar w:fldCharType="end"/>
      </w:r>
    </w:p>
    <w:p w14:paraId="72845B89" w14:textId="7E7A19A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Testing of optional functions and procedures</w:t>
      </w:r>
      <w:r>
        <w:rPr>
          <w:noProof/>
        </w:rPr>
        <w:tab/>
      </w:r>
      <w:r>
        <w:rPr>
          <w:noProof/>
        </w:rPr>
        <w:fldChar w:fldCharType="begin" w:fldLock="1"/>
      </w:r>
      <w:r>
        <w:rPr>
          <w:noProof/>
        </w:rPr>
        <w:instrText xml:space="preserve"> PAGEREF _Toc219462340 \h </w:instrText>
      </w:r>
      <w:r>
        <w:rPr>
          <w:noProof/>
        </w:rPr>
      </w:r>
      <w:r>
        <w:rPr>
          <w:noProof/>
        </w:rPr>
        <w:fldChar w:fldCharType="separate"/>
      </w:r>
      <w:r>
        <w:rPr>
          <w:noProof/>
        </w:rPr>
        <w:t>13</w:t>
      </w:r>
      <w:r>
        <w:rPr>
          <w:noProof/>
        </w:rPr>
        <w:fldChar w:fldCharType="end"/>
      </w:r>
    </w:p>
    <w:p w14:paraId="5AB89300" w14:textId="2CE0572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Test interfaces and facilities</w:t>
      </w:r>
      <w:r>
        <w:rPr>
          <w:noProof/>
        </w:rPr>
        <w:tab/>
      </w:r>
      <w:r>
        <w:rPr>
          <w:noProof/>
        </w:rPr>
        <w:fldChar w:fldCharType="begin" w:fldLock="1"/>
      </w:r>
      <w:r>
        <w:rPr>
          <w:noProof/>
        </w:rPr>
        <w:instrText xml:space="preserve"> PAGEREF _Toc219462341 \h </w:instrText>
      </w:r>
      <w:r>
        <w:rPr>
          <w:noProof/>
        </w:rPr>
      </w:r>
      <w:r>
        <w:rPr>
          <w:noProof/>
        </w:rPr>
        <w:fldChar w:fldCharType="separate"/>
      </w:r>
      <w:r>
        <w:rPr>
          <w:noProof/>
        </w:rPr>
        <w:t>13</w:t>
      </w:r>
      <w:r>
        <w:rPr>
          <w:noProof/>
        </w:rPr>
        <w:fldChar w:fldCharType="end"/>
      </w:r>
    </w:p>
    <w:p w14:paraId="75EC4721" w14:textId="7E1BA674"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Implicit testing</w:t>
      </w:r>
      <w:r>
        <w:rPr>
          <w:noProof/>
        </w:rPr>
        <w:tab/>
      </w:r>
      <w:r>
        <w:rPr>
          <w:noProof/>
        </w:rPr>
        <w:fldChar w:fldCharType="begin" w:fldLock="1"/>
      </w:r>
      <w:r>
        <w:rPr>
          <w:noProof/>
        </w:rPr>
        <w:instrText xml:space="preserve"> PAGEREF _Toc219462342 \h </w:instrText>
      </w:r>
      <w:r>
        <w:rPr>
          <w:noProof/>
        </w:rPr>
      </w:r>
      <w:r>
        <w:rPr>
          <w:noProof/>
        </w:rPr>
        <w:fldChar w:fldCharType="separate"/>
      </w:r>
      <w:r>
        <w:rPr>
          <w:noProof/>
        </w:rPr>
        <w:t>13</w:t>
      </w:r>
      <w:r>
        <w:rPr>
          <w:noProof/>
        </w:rPr>
        <w:fldChar w:fldCharType="end"/>
      </w:r>
    </w:p>
    <w:p w14:paraId="0471BEEB" w14:textId="3E775734"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Repetition of tests</w:t>
      </w:r>
      <w:r>
        <w:rPr>
          <w:noProof/>
        </w:rPr>
        <w:tab/>
      </w:r>
      <w:r>
        <w:rPr>
          <w:noProof/>
        </w:rPr>
        <w:fldChar w:fldCharType="begin" w:fldLock="1"/>
      </w:r>
      <w:r>
        <w:rPr>
          <w:noProof/>
        </w:rPr>
        <w:instrText xml:space="preserve"> PAGEREF _Toc219462343 \h </w:instrText>
      </w:r>
      <w:r>
        <w:rPr>
          <w:noProof/>
        </w:rPr>
      </w:r>
      <w:r>
        <w:rPr>
          <w:noProof/>
        </w:rPr>
        <w:fldChar w:fldCharType="separate"/>
      </w:r>
      <w:r>
        <w:rPr>
          <w:noProof/>
        </w:rPr>
        <w:t>13</w:t>
      </w:r>
      <w:r>
        <w:rPr>
          <w:noProof/>
        </w:rPr>
        <w:fldChar w:fldCharType="end"/>
      </w:r>
    </w:p>
    <w:p w14:paraId="1AB5EFA7" w14:textId="0FACF49A"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Handling of differences between conformance requirements in different releases of cores specifications</w:t>
      </w:r>
      <w:r>
        <w:rPr>
          <w:noProof/>
        </w:rPr>
        <w:tab/>
      </w:r>
      <w:r>
        <w:rPr>
          <w:noProof/>
        </w:rPr>
        <w:fldChar w:fldCharType="begin" w:fldLock="1"/>
      </w:r>
      <w:r>
        <w:rPr>
          <w:noProof/>
        </w:rPr>
        <w:instrText xml:space="preserve"> PAGEREF _Toc219462344 \h </w:instrText>
      </w:r>
      <w:r>
        <w:rPr>
          <w:noProof/>
        </w:rPr>
      </w:r>
      <w:r>
        <w:rPr>
          <w:noProof/>
        </w:rPr>
        <w:fldChar w:fldCharType="separate"/>
      </w:r>
      <w:r>
        <w:rPr>
          <w:noProof/>
        </w:rPr>
        <w:t>13</w:t>
      </w:r>
      <w:r>
        <w:rPr>
          <w:noProof/>
        </w:rPr>
        <w:fldChar w:fldCharType="end"/>
      </w:r>
    </w:p>
    <w:p w14:paraId="50B78893" w14:textId="54EB997F"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Reference conditions</w:t>
      </w:r>
      <w:r>
        <w:rPr>
          <w:noProof/>
        </w:rPr>
        <w:tab/>
      </w:r>
      <w:r>
        <w:rPr>
          <w:noProof/>
        </w:rPr>
        <w:fldChar w:fldCharType="begin" w:fldLock="1"/>
      </w:r>
      <w:r>
        <w:rPr>
          <w:noProof/>
        </w:rPr>
        <w:instrText xml:space="preserve"> PAGEREF _Toc219462345 \h </w:instrText>
      </w:r>
      <w:r>
        <w:rPr>
          <w:noProof/>
        </w:rPr>
      </w:r>
      <w:r>
        <w:rPr>
          <w:noProof/>
        </w:rPr>
        <w:fldChar w:fldCharType="separate"/>
      </w:r>
      <w:r>
        <w:rPr>
          <w:noProof/>
        </w:rPr>
        <w:t>14</w:t>
      </w:r>
      <w:r>
        <w:rPr>
          <w:noProof/>
        </w:rPr>
        <w:fldChar w:fldCharType="end"/>
      </w:r>
    </w:p>
    <w:p w14:paraId="2BFF3E01" w14:textId="759BA0CD"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Generic setup procedures</w:t>
      </w:r>
      <w:r>
        <w:rPr>
          <w:noProof/>
        </w:rPr>
        <w:tab/>
      </w:r>
      <w:r>
        <w:rPr>
          <w:noProof/>
        </w:rPr>
        <w:fldChar w:fldCharType="begin" w:fldLock="1"/>
      </w:r>
      <w:r>
        <w:rPr>
          <w:noProof/>
        </w:rPr>
        <w:instrText xml:space="preserve"> PAGEREF _Toc219462346 \h </w:instrText>
      </w:r>
      <w:r>
        <w:rPr>
          <w:noProof/>
        </w:rPr>
      </w:r>
      <w:r>
        <w:rPr>
          <w:noProof/>
        </w:rPr>
        <w:fldChar w:fldCharType="separate"/>
      </w:r>
      <w:r>
        <w:rPr>
          <w:noProof/>
        </w:rPr>
        <w:t>14</w:t>
      </w:r>
      <w:r>
        <w:rPr>
          <w:noProof/>
        </w:rPr>
        <w:fldChar w:fldCharType="end"/>
      </w:r>
    </w:p>
    <w:p w14:paraId="79FA7497" w14:textId="0F706739"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MCData Client Configuration</w:t>
      </w:r>
      <w:r>
        <w:rPr>
          <w:noProof/>
        </w:rPr>
        <w:tab/>
      </w:r>
      <w:r>
        <w:rPr>
          <w:noProof/>
        </w:rPr>
        <w:fldChar w:fldCharType="begin" w:fldLock="1"/>
      </w:r>
      <w:r>
        <w:rPr>
          <w:noProof/>
        </w:rPr>
        <w:instrText xml:space="preserve"> PAGEREF _Toc219462347 \h </w:instrText>
      </w:r>
      <w:r>
        <w:rPr>
          <w:noProof/>
        </w:rPr>
      </w:r>
      <w:r>
        <w:rPr>
          <w:noProof/>
        </w:rPr>
        <w:fldChar w:fldCharType="separate"/>
      </w:r>
      <w:r>
        <w:rPr>
          <w:noProof/>
        </w:rPr>
        <w:t>14</w:t>
      </w:r>
      <w:r>
        <w:rPr>
          <w:noProof/>
        </w:rPr>
        <w:fldChar w:fldCharType="end"/>
      </w:r>
    </w:p>
    <w:p w14:paraId="1857C8F5" w14:textId="10871C81"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Configuration / Authentication / User Authorization / UE Configuration / User Profile / Key Generation</w:t>
      </w:r>
      <w:r>
        <w:rPr>
          <w:noProof/>
        </w:rPr>
        <w:tab/>
      </w:r>
      <w:r>
        <w:rPr>
          <w:noProof/>
        </w:rPr>
        <w:fldChar w:fldCharType="begin" w:fldLock="1"/>
      </w:r>
      <w:r>
        <w:rPr>
          <w:noProof/>
        </w:rPr>
        <w:instrText xml:space="preserve"> PAGEREF _Toc219462348 \h </w:instrText>
      </w:r>
      <w:r>
        <w:rPr>
          <w:noProof/>
        </w:rPr>
      </w:r>
      <w:r>
        <w:rPr>
          <w:noProof/>
        </w:rPr>
        <w:fldChar w:fldCharType="separate"/>
      </w:r>
      <w:r>
        <w:rPr>
          <w:noProof/>
        </w:rPr>
        <w:t>14</w:t>
      </w:r>
      <w:r>
        <w:rPr>
          <w:noProof/>
        </w:rPr>
        <w:fldChar w:fldCharType="end"/>
      </w:r>
    </w:p>
    <w:p w14:paraId="7AC51B78" w14:textId="54F87BEA"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Configuration / Group Creation / Group ReGroup Creation / Group ReGroup Teardown</w:t>
      </w:r>
      <w:r>
        <w:rPr>
          <w:noProof/>
        </w:rPr>
        <w:tab/>
      </w:r>
      <w:r>
        <w:rPr>
          <w:noProof/>
        </w:rPr>
        <w:fldChar w:fldCharType="begin" w:fldLock="1"/>
      </w:r>
      <w:r>
        <w:rPr>
          <w:noProof/>
        </w:rPr>
        <w:instrText xml:space="preserve"> PAGEREF _Toc219462349 \h </w:instrText>
      </w:r>
      <w:r>
        <w:rPr>
          <w:noProof/>
        </w:rPr>
      </w:r>
      <w:r>
        <w:rPr>
          <w:noProof/>
        </w:rPr>
        <w:fldChar w:fldCharType="separate"/>
      </w:r>
      <w:r>
        <w:rPr>
          <w:noProof/>
        </w:rPr>
        <w:t>29</w:t>
      </w:r>
      <w:r>
        <w:rPr>
          <w:noProof/>
        </w:rPr>
        <w:fldChar w:fldCharType="end"/>
      </w:r>
    </w:p>
    <w:p w14:paraId="76BBBAD5" w14:textId="08585E93"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Configuration / Group Affiliation / Remote change / De-affiliation / Home MCData system</w:t>
      </w:r>
      <w:r>
        <w:rPr>
          <w:noProof/>
        </w:rPr>
        <w:tab/>
      </w:r>
      <w:r>
        <w:rPr>
          <w:noProof/>
        </w:rPr>
        <w:fldChar w:fldCharType="begin" w:fldLock="1"/>
      </w:r>
      <w:r>
        <w:rPr>
          <w:noProof/>
        </w:rPr>
        <w:instrText xml:space="preserve"> PAGEREF _Toc219462350 \h </w:instrText>
      </w:r>
      <w:r>
        <w:rPr>
          <w:noProof/>
        </w:rPr>
      </w:r>
      <w:r>
        <w:rPr>
          <w:noProof/>
        </w:rPr>
        <w:fldChar w:fldCharType="separate"/>
      </w:r>
      <w:r>
        <w:rPr>
          <w:noProof/>
        </w:rPr>
        <w:t>31</w:t>
      </w:r>
      <w:r>
        <w:rPr>
          <w:noProof/>
        </w:rPr>
        <w:fldChar w:fldCharType="end"/>
      </w:r>
    </w:p>
    <w:p w14:paraId="1AFB817B" w14:textId="0C9A191E"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 Determination of MCData Service Settings / Current Active MCData Settings / De-subscribe</w:t>
      </w:r>
      <w:r>
        <w:rPr>
          <w:noProof/>
        </w:rPr>
        <w:tab/>
      </w:r>
      <w:r>
        <w:rPr>
          <w:noProof/>
        </w:rPr>
        <w:fldChar w:fldCharType="begin" w:fldLock="1"/>
      </w:r>
      <w:r>
        <w:rPr>
          <w:noProof/>
        </w:rPr>
        <w:instrText xml:space="preserve"> PAGEREF _Toc219462351 \h </w:instrText>
      </w:r>
      <w:r>
        <w:rPr>
          <w:noProof/>
        </w:rPr>
      </w:r>
      <w:r>
        <w:rPr>
          <w:noProof/>
        </w:rPr>
        <w:fldChar w:fldCharType="separate"/>
      </w:r>
      <w:r>
        <w:rPr>
          <w:noProof/>
        </w:rPr>
        <w:t>35</w:t>
      </w:r>
      <w:r>
        <w:rPr>
          <w:noProof/>
        </w:rPr>
        <w:fldChar w:fldCharType="end"/>
      </w:r>
    </w:p>
    <w:p w14:paraId="3DA30827" w14:textId="50D3E18B"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Configuration / Pre-established Session Establishment / Pre-established Session Release</w:t>
      </w:r>
      <w:r>
        <w:rPr>
          <w:noProof/>
        </w:rPr>
        <w:tab/>
      </w:r>
      <w:r>
        <w:rPr>
          <w:noProof/>
        </w:rPr>
        <w:fldChar w:fldCharType="begin" w:fldLock="1"/>
      </w:r>
      <w:r>
        <w:rPr>
          <w:noProof/>
        </w:rPr>
        <w:instrText xml:space="preserve"> PAGEREF _Toc219462352 \h </w:instrText>
      </w:r>
      <w:r>
        <w:rPr>
          <w:noProof/>
        </w:rPr>
      </w:r>
      <w:r>
        <w:rPr>
          <w:noProof/>
        </w:rPr>
        <w:fldChar w:fldCharType="separate"/>
      </w:r>
      <w:r>
        <w:rPr>
          <w:noProof/>
        </w:rPr>
        <w:t>37</w:t>
      </w:r>
      <w:r>
        <w:rPr>
          <w:noProof/>
        </w:rPr>
        <w:fldChar w:fldCharType="end"/>
      </w:r>
    </w:p>
    <w:p w14:paraId="327C8A0C" w14:textId="39044F85"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fldLock="1"/>
      </w:r>
      <w:r>
        <w:rPr>
          <w:noProof/>
        </w:rPr>
        <w:instrText xml:space="preserve"> PAGEREF _Toc219462353 \h </w:instrText>
      </w:r>
      <w:r>
        <w:rPr>
          <w:noProof/>
        </w:rPr>
      </w:r>
      <w:r>
        <w:rPr>
          <w:noProof/>
        </w:rPr>
        <w:fldChar w:fldCharType="separate"/>
      </w:r>
      <w:r>
        <w:rPr>
          <w:noProof/>
        </w:rPr>
        <w:t>46</w:t>
      </w:r>
      <w:r>
        <w:rPr>
          <w:noProof/>
        </w:rPr>
        <w:fldChar w:fldCharType="end"/>
      </w:r>
    </w:p>
    <w:p w14:paraId="6EC8CBF1" w14:textId="338F2B2D"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Configuration / Rules based affiliation status change</w:t>
      </w:r>
      <w:r>
        <w:rPr>
          <w:noProof/>
        </w:rPr>
        <w:tab/>
      </w:r>
      <w:r>
        <w:rPr>
          <w:noProof/>
        </w:rPr>
        <w:fldChar w:fldCharType="begin" w:fldLock="1"/>
      </w:r>
      <w:r>
        <w:rPr>
          <w:noProof/>
        </w:rPr>
        <w:instrText xml:space="preserve"> PAGEREF _Toc219462354 \h </w:instrText>
      </w:r>
      <w:r>
        <w:rPr>
          <w:noProof/>
        </w:rPr>
      </w:r>
      <w:r>
        <w:rPr>
          <w:noProof/>
        </w:rPr>
        <w:fldChar w:fldCharType="separate"/>
      </w:r>
      <w:r>
        <w:rPr>
          <w:noProof/>
        </w:rPr>
        <w:t>49</w:t>
      </w:r>
      <w:r>
        <w:rPr>
          <w:noProof/>
        </w:rPr>
        <w:fldChar w:fldCharType="end"/>
      </w:r>
    </w:p>
    <w:p w14:paraId="2844D7BC" w14:textId="1A211E2F"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Location based functional alias status change</w:t>
      </w:r>
      <w:r>
        <w:rPr>
          <w:noProof/>
        </w:rPr>
        <w:tab/>
      </w:r>
      <w:r>
        <w:rPr>
          <w:noProof/>
        </w:rPr>
        <w:fldChar w:fldCharType="begin" w:fldLock="1"/>
      </w:r>
      <w:r>
        <w:rPr>
          <w:noProof/>
        </w:rPr>
        <w:instrText xml:space="preserve"> PAGEREF _Toc219462355 \h </w:instrText>
      </w:r>
      <w:r>
        <w:rPr>
          <w:noProof/>
        </w:rPr>
      </w:r>
      <w:r>
        <w:rPr>
          <w:noProof/>
        </w:rPr>
        <w:fldChar w:fldCharType="separate"/>
      </w:r>
      <w:r>
        <w:rPr>
          <w:noProof/>
        </w:rPr>
        <w:t>53</w:t>
      </w:r>
      <w:r>
        <w:rPr>
          <w:noProof/>
        </w:rPr>
        <w:fldChar w:fldCharType="end"/>
      </w:r>
    </w:p>
    <w:p w14:paraId="74151272" w14:textId="3C461D41"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On-Network Test Scenarios</w:t>
      </w:r>
      <w:r>
        <w:rPr>
          <w:noProof/>
        </w:rPr>
        <w:tab/>
      </w:r>
      <w:r>
        <w:rPr>
          <w:noProof/>
        </w:rPr>
        <w:fldChar w:fldCharType="begin" w:fldLock="1"/>
      </w:r>
      <w:r>
        <w:rPr>
          <w:noProof/>
        </w:rPr>
        <w:instrText xml:space="preserve"> PAGEREF _Toc219462356 \h </w:instrText>
      </w:r>
      <w:r>
        <w:rPr>
          <w:noProof/>
        </w:rPr>
      </w:r>
      <w:r>
        <w:rPr>
          <w:noProof/>
        </w:rPr>
        <w:fldChar w:fldCharType="separate"/>
      </w:r>
      <w:r>
        <w:rPr>
          <w:noProof/>
        </w:rPr>
        <w:t>56</w:t>
      </w:r>
      <w:r>
        <w:rPr>
          <w:noProof/>
        </w:rPr>
        <w:fldChar w:fldCharType="end"/>
      </w:r>
    </w:p>
    <w:p w14:paraId="6771A6BC" w14:textId="02BD7BA6"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Short Data Service</w:t>
      </w:r>
      <w:r>
        <w:rPr>
          <w:noProof/>
        </w:rPr>
        <w:tab/>
      </w:r>
      <w:r>
        <w:rPr>
          <w:noProof/>
        </w:rPr>
        <w:fldChar w:fldCharType="begin" w:fldLock="1"/>
      </w:r>
      <w:r>
        <w:rPr>
          <w:noProof/>
        </w:rPr>
        <w:instrText xml:space="preserve"> PAGEREF _Toc219462357 \h </w:instrText>
      </w:r>
      <w:r>
        <w:rPr>
          <w:noProof/>
        </w:rPr>
      </w:r>
      <w:r>
        <w:rPr>
          <w:noProof/>
        </w:rPr>
        <w:fldChar w:fldCharType="separate"/>
      </w:r>
      <w:r>
        <w:rPr>
          <w:noProof/>
        </w:rPr>
        <w:t>56</w:t>
      </w:r>
      <w:r>
        <w:rPr>
          <w:noProof/>
        </w:rPr>
        <w:fldChar w:fldCharType="end"/>
      </w:r>
    </w:p>
    <w:p w14:paraId="0E1655F0" w14:textId="5BA4FF6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fldLock="1"/>
      </w:r>
      <w:r>
        <w:rPr>
          <w:noProof/>
        </w:rPr>
        <w:instrText xml:space="preserve"> PAGEREF _Toc219462358 \h </w:instrText>
      </w:r>
      <w:r>
        <w:rPr>
          <w:noProof/>
        </w:rPr>
      </w:r>
      <w:r>
        <w:rPr>
          <w:noProof/>
        </w:rPr>
        <w:fldChar w:fldCharType="separate"/>
      </w:r>
      <w:r>
        <w:rPr>
          <w:noProof/>
        </w:rPr>
        <w:t>56</w:t>
      </w:r>
      <w:r>
        <w:rPr>
          <w:noProof/>
        </w:rPr>
        <w:fldChar w:fldCharType="end"/>
      </w:r>
    </w:p>
    <w:p w14:paraId="09EB9149" w14:textId="412A2982"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fldLock="1"/>
      </w:r>
      <w:r>
        <w:rPr>
          <w:noProof/>
        </w:rPr>
        <w:instrText xml:space="preserve"> PAGEREF _Toc219462359 \h </w:instrText>
      </w:r>
      <w:r>
        <w:rPr>
          <w:noProof/>
        </w:rPr>
      </w:r>
      <w:r>
        <w:rPr>
          <w:noProof/>
        </w:rPr>
        <w:fldChar w:fldCharType="separate"/>
      </w:r>
      <w:r>
        <w:rPr>
          <w:noProof/>
        </w:rPr>
        <w:t>64</w:t>
      </w:r>
      <w:r>
        <w:rPr>
          <w:noProof/>
        </w:rPr>
        <w:fldChar w:fldCharType="end"/>
      </w:r>
    </w:p>
    <w:p w14:paraId="2D3160BB" w14:textId="24BFC4D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fldLock="1"/>
      </w:r>
      <w:r>
        <w:rPr>
          <w:noProof/>
        </w:rPr>
        <w:instrText xml:space="preserve"> PAGEREF _Toc219462360 \h </w:instrText>
      </w:r>
      <w:r>
        <w:rPr>
          <w:noProof/>
        </w:rPr>
      </w:r>
      <w:r>
        <w:rPr>
          <w:noProof/>
        </w:rPr>
        <w:fldChar w:fldCharType="separate"/>
      </w:r>
      <w:r>
        <w:rPr>
          <w:noProof/>
        </w:rPr>
        <w:t>76</w:t>
      </w:r>
      <w:r>
        <w:rPr>
          <w:noProof/>
        </w:rPr>
        <w:fldChar w:fldCharType="end"/>
      </w:r>
    </w:p>
    <w:p w14:paraId="5A58BD26" w14:textId="6B88472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fldLock="1"/>
      </w:r>
      <w:r>
        <w:rPr>
          <w:noProof/>
        </w:rPr>
        <w:instrText xml:space="preserve"> PAGEREF _Toc219462361 \h </w:instrText>
      </w:r>
      <w:r>
        <w:rPr>
          <w:noProof/>
        </w:rPr>
      </w:r>
      <w:r>
        <w:rPr>
          <w:noProof/>
        </w:rPr>
        <w:fldChar w:fldCharType="separate"/>
      </w:r>
      <w:r>
        <w:rPr>
          <w:noProof/>
        </w:rPr>
        <w:t>81</w:t>
      </w:r>
      <w:r>
        <w:rPr>
          <w:noProof/>
        </w:rPr>
        <w:fldChar w:fldCharType="end"/>
      </w:r>
    </w:p>
    <w:p w14:paraId="195D4521" w14:textId="50B649BC"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Client Originated (CO)</w:t>
      </w:r>
      <w:r>
        <w:rPr>
          <w:noProof/>
        </w:rPr>
        <w:tab/>
      </w:r>
      <w:r>
        <w:rPr>
          <w:noProof/>
        </w:rPr>
        <w:fldChar w:fldCharType="begin" w:fldLock="1"/>
      </w:r>
      <w:r>
        <w:rPr>
          <w:noProof/>
        </w:rPr>
        <w:instrText xml:space="preserve"> PAGEREF _Toc219462362 \h </w:instrText>
      </w:r>
      <w:r>
        <w:rPr>
          <w:noProof/>
        </w:rPr>
      </w:r>
      <w:r>
        <w:rPr>
          <w:noProof/>
        </w:rPr>
        <w:fldChar w:fldCharType="separate"/>
      </w:r>
      <w:r>
        <w:rPr>
          <w:noProof/>
        </w:rPr>
        <w:t>86</w:t>
      </w:r>
      <w:r>
        <w:rPr>
          <w:noProof/>
        </w:rPr>
        <w:fldChar w:fldCharType="end"/>
      </w:r>
    </w:p>
    <w:p w14:paraId="2A31D32A" w14:textId="7C3A545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Client Terminated (CT)</w:t>
      </w:r>
      <w:r>
        <w:rPr>
          <w:noProof/>
        </w:rPr>
        <w:tab/>
      </w:r>
      <w:r>
        <w:rPr>
          <w:noProof/>
        </w:rPr>
        <w:fldChar w:fldCharType="begin" w:fldLock="1"/>
      </w:r>
      <w:r>
        <w:rPr>
          <w:noProof/>
        </w:rPr>
        <w:instrText xml:space="preserve"> PAGEREF _Toc219462363 \h </w:instrText>
      </w:r>
      <w:r>
        <w:rPr>
          <w:noProof/>
        </w:rPr>
      </w:r>
      <w:r>
        <w:rPr>
          <w:noProof/>
        </w:rPr>
        <w:fldChar w:fldCharType="separate"/>
      </w:r>
      <w:r>
        <w:rPr>
          <w:noProof/>
        </w:rPr>
        <w:t>95</w:t>
      </w:r>
      <w:r>
        <w:rPr>
          <w:noProof/>
        </w:rPr>
        <w:fldChar w:fldCharType="end"/>
      </w:r>
    </w:p>
    <w:p w14:paraId="547EB35F" w14:textId="2B1FA59C"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Client Originated (CO)</w:t>
      </w:r>
      <w:r>
        <w:rPr>
          <w:noProof/>
        </w:rPr>
        <w:tab/>
      </w:r>
      <w:r>
        <w:rPr>
          <w:noProof/>
        </w:rPr>
        <w:fldChar w:fldCharType="begin" w:fldLock="1"/>
      </w:r>
      <w:r>
        <w:rPr>
          <w:noProof/>
        </w:rPr>
        <w:instrText xml:space="preserve"> PAGEREF _Toc219462364 \h </w:instrText>
      </w:r>
      <w:r>
        <w:rPr>
          <w:noProof/>
        </w:rPr>
      </w:r>
      <w:r>
        <w:rPr>
          <w:noProof/>
        </w:rPr>
        <w:fldChar w:fldCharType="separate"/>
      </w:r>
      <w:r>
        <w:rPr>
          <w:noProof/>
        </w:rPr>
        <w:t>104</w:t>
      </w:r>
      <w:r>
        <w:rPr>
          <w:noProof/>
        </w:rPr>
        <w:fldChar w:fldCharType="end"/>
      </w:r>
    </w:p>
    <w:p w14:paraId="1BB4176F" w14:textId="28CED1F3"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Client Terminated (CT)</w:t>
      </w:r>
      <w:r>
        <w:rPr>
          <w:noProof/>
        </w:rPr>
        <w:tab/>
      </w:r>
      <w:r>
        <w:rPr>
          <w:noProof/>
        </w:rPr>
        <w:fldChar w:fldCharType="begin" w:fldLock="1"/>
      </w:r>
      <w:r>
        <w:rPr>
          <w:noProof/>
        </w:rPr>
        <w:instrText xml:space="preserve"> PAGEREF _Toc219462365 \h </w:instrText>
      </w:r>
      <w:r>
        <w:rPr>
          <w:noProof/>
        </w:rPr>
      </w:r>
      <w:r>
        <w:rPr>
          <w:noProof/>
        </w:rPr>
        <w:fldChar w:fldCharType="separate"/>
      </w:r>
      <w:r>
        <w:rPr>
          <w:noProof/>
        </w:rPr>
        <w:t>113</w:t>
      </w:r>
      <w:r>
        <w:rPr>
          <w:noProof/>
        </w:rPr>
        <w:fldChar w:fldCharType="end"/>
      </w:r>
    </w:p>
    <w:p w14:paraId="66F3C195" w14:textId="71C48B59"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Client Originated (CO)</w:t>
      </w:r>
      <w:r>
        <w:rPr>
          <w:noProof/>
        </w:rPr>
        <w:tab/>
      </w:r>
      <w:r>
        <w:rPr>
          <w:noProof/>
        </w:rPr>
        <w:fldChar w:fldCharType="begin" w:fldLock="1"/>
      </w:r>
      <w:r>
        <w:rPr>
          <w:noProof/>
        </w:rPr>
        <w:instrText xml:space="preserve"> PAGEREF _Toc219462366 \h </w:instrText>
      </w:r>
      <w:r>
        <w:rPr>
          <w:noProof/>
        </w:rPr>
      </w:r>
      <w:r>
        <w:rPr>
          <w:noProof/>
        </w:rPr>
        <w:fldChar w:fldCharType="separate"/>
      </w:r>
      <w:r>
        <w:rPr>
          <w:noProof/>
        </w:rPr>
        <w:t>123</w:t>
      </w:r>
      <w:r>
        <w:rPr>
          <w:noProof/>
        </w:rPr>
        <w:fldChar w:fldCharType="end"/>
      </w:r>
    </w:p>
    <w:p w14:paraId="30565D2D" w14:textId="7F7DB97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Client Terminated (CT)</w:t>
      </w:r>
      <w:r>
        <w:rPr>
          <w:noProof/>
        </w:rPr>
        <w:tab/>
      </w:r>
      <w:r>
        <w:rPr>
          <w:noProof/>
        </w:rPr>
        <w:fldChar w:fldCharType="begin" w:fldLock="1"/>
      </w:r>
      <w:r>
        <w:rPr>
          <w:noProof/>
        </w:rPr>
        <w:instrText xml:space="preserve"> PAGEREF _Toc219462367 \h </w:instrText>
      </w:r>
      <w:r>
        <w:rPr>
          <w:noProof/>
        </w:rPr>
      </w:r>
      <w:r>
        <w:rPr>
          <w:noProof/>
        </w:rPr>
        <w:fldChar w:fldCharType="separate"/>
      </w:r>
      <w:r>
        <w:rPr>
          <w:noProof/>
        </w:rPr>
        <w:t>133</w:t>
      </w:r>
      <w:r>
        <w:rPr>
          <w:noProof/>
        </w:rPr>
        <w:fldChar w:fldCharType="end"/>
      </w:r>
    </w:p>
    <w:p w14:paraId="7C415E56" w14:textId="0E425AF1"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Client Originated (CO)</w:t>
      </w:r>
      <w:r>
        <w:rPr>
          <w:noProof/>
        </w:rPr>
        <w:tab/>
      </w:r>
      <w:r>
        <w:rPr>
          <w:noProof/>
        </w:rPr>
        <w:fldChar w:fldCharType="begin" w:fldLock="1"/>
      </w:r>
      <w:r>
        <w:rPr>
          <w:noProof/>
        </w:rPr>
        <w:instrText xml:space="preserve"> PAGEREF _Toc219462368 \h </w:instrText>
      </w:r>
      <w:r>
        <w:rPr>
          <w:noProof/>
        </w:rPr>
      </w:r>
      <w:r>
        <w:rPr>
          <w:noProof/>
        </w:rPr>
        <w:fldChar w:fldCharType="separate"/>
      </w:r>
      <w:r>
        <w:rPr>
          <w:noProof/>
        </w:rPr>
        <w:t>143</w:t>
      </w:r>
      <w:r>
        <w:rPr>
          <w:noProof/>
        </w:rPr>
        <w:fldChar w:fldCharType="end"/>
      </w:r>
    </w:p>
    <w:p w14:paraId="72CD0505" w14:textId="10EA033E"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Client Terminated (CT)</w:t>
      </w:r>
      <w:r>
        <w:rPr>
          <w:noProof/>
        </w:rPr>
        <w:tab/>
      </w:r>
      <w:r>
        <w:rPr>
          <w:noProof/>
        </w:rPr>
        <w:fldChar w:fldCharType="begin" w:fldLock="1"/>
      </w:r>
      <w:r>
        <w:rPr>
          <w:noProof/>
        </w:rPr>
        <w:instrText xml:space="preserve"> PAGEREF _Toc219462369 \h </w:instrText>
      </w:r>
      <w:r>
        <w:rPr>
          <w:noProof/>
        </w:rPr>
      </w:r>
      <w:r>
        <w:rPr>
          <w:noProof/>
        </w:rPr>
        <w:fldChar w:fldCharType="separate"/>
      </w:r>
      <w:r>
        <w:rPr>
          <w:noProof/>
        </w:rPr>
        <w:t>155</w:t>
      </w:r>
      <w:r>
        <w:rPr>
          <w:noProof/>
        </w:rPr>
        <w:fldChar w:fldCharType="end"/>
      </w:r>
    </w:p>
    <w:p w14:paraId="3E4693B7" w14:textId="7F04CEE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6.1.13</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fldLock="1"/>
      </w:r>
      <w:r>
        <w:rPr>
          <w:noProof/>
        </w:rPr>
        <w:instrText xml:space="preserve"> PAGEREF _Toc219462370 \h </w:instrText>
      </w:r>
      <w:r>
        <w:rPr>
          <w:noProof/>
        </w:rPr>
      </w:r>
      <w:r>
        <w:rPr>
          <w:noProof/>
        </w:rPr>
        <w:fldChar w:fldCharType="separate"/>
      </w:r>
      <w:r>
        <w:rPr>
          <w:noProof/>
        </w:rPr>
        <w:t>165</w:t>
      </w:r>
      <w:r>
        <w:rPr>
          <w:noProof/>
        </w:rPr>
        <w:fldChar w:fldCharType="end"/>
      </w:r>
    </w:p>
    <w:p w14:paraId="349DB9E9" w14:textId="1BF49A6E"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fldLock="1"/>
      </w:r>
      <w:r>
        <w:rPr>
          <w:noProof/>
        </w:rPr>
        <w:instrText xml:space="preserve"> PAGEREF _Toc219462371 \h </w:instrText>
      </w:r>
      <w:r>
        <w:rPr>
          <w:noProof/>
        </w:rPr>
      </w:r>
      <w:r>
        <w:rPr>
          <w:noProof/>
        </w:rPr>
        <w:fldChar w:fldCharType="separate"/>
      </w:r>
      <w:r>
        <w:rPr>
          <w:noProof/>
        </w:rPr>
        <w:t>175</w:t>
      </w:r>
      <w:r>
        <w:rPr>
          <w:noProof/>
        </w:rPr>
        <w:fldChar w:fldCharType="end"/>
      </w:r>
    </w:p>
    <w:p w14:paraId="21F1DEBC" w14:textId="38B59442"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Pre-established session / Client Originated (CO)</w:t>
      </w:r>
      <w:r>
        <w:rPr>
          <w:noProof/>
        </w:rPr>
        <w:tab/>
      </w:r>
      <w:r>
        <w:rPr>
          <w:noProof/>
        </w:rPr>
        <w:fldChar w:fldCharType="begin" w:fldLock="1"/>
      </w:r>
      <w:r>
        <w:rPr>
          <w:noProof/>
        </w:rPr>
        <w:instrText xml:space="preserve"> PAGEREF _Toc219462372 \h </w:instrText>
      </w:r>
      <w:r>
        <w:rPr>
          <w:noProof/>
        </w:rPr>
      </w:r>
      <w:r>
        <w:rPr>
          <w:noProof/>
        </w:rPr>
        <w:fldChar w:fldCharType="separate"/>
      </w:r>
      <w:r>
        <w:rPr>
          <w:noProof/>
        </w:rPr>
        <w:t>184</w:t>
      </w:r>
      <w:r>
        <w:rPr>
          <w:noProof/>
        </w:rPr>
        <w:fldChar w:fldCharType="end"/>
      </w:r>
    </w:p>
    <w:p w14:paraId="56FAA9E3" w14:textId="4FEDE7A7"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sidRPr="003974B7">
        <w:rPr>
          <w:noProof/>
          <w:color w:val="000000" w:themeColor="text1"/>
        </w:rPr>
        <w:t>6.1.16</w:t>
      </w:r>
      <w:r>
        <w:rPr>
          <w:rFonts w:asciiTheme="minorHAnsi" w:eastAsiaTheme="minorEastAsia" w:hAnsiTheme="minorHAnsi" w:cstheme="minorBidi"/>
          <w:noProof/>
          <w:kern w:val="2"/>
          <w:sz w:val="24"/>
          <w:szCs w:val="24"/>
          <w:lang w:eastAsia="en-GB"/>
          <w14:ligatures w14:val="standardContextual"/>
        </w:rPr>
        <w:tab/>
      </w:r>
      <w:r w:rsidRPr="003974B7">
        <w:rPr>
          <w:noProof/>
          <w:color w:val="000000" w:themeColor="text1"/>
        </w:rPr>
        <w:t>On-network / Short Data Service (SDS) / SDS Session / One-to-one SDS Session / Pre-established session / Client Terminated (CT)</w:t>
      </w:r>
      <w:r>
        <w:rPr>
          <w:noProof/>
        </w:rPr>
        <w:tab/>
      </w:r>
      <w:r>
        <w:rPr>
          <w:noProof/>
        </w:rPr>
        <w:fldChar w:fldCharType="begin" w:fldLock="1"/>
      </w:r>
      <w:r>
        <w:rPr>
          <w:noProof/>
        </w:rPr>
        <w:instrText xml:space="preserve"> PAGEREF _Toc219462373 \h </w:instrText>
      </w:r>
      <w:r>
        <w:rPr>
          <w:noProof/>
        </w:rPr>
      </w:r>
      <w:r>
        <w:rPr>
          <w:noProof/>
        </w:rPr>
        <w:fldChar w:fldCharType="separate"/>
      </w:r>
      <w:r>
        <w:rPr>
          <w:noProof/>
        </w:rPr>
        <w:t>193</w:t>
      </w:r>
      <w:r>
        <w:rPr>
          <w:noProof/>
        </w:rPr>
        <w:fldChar w:fldCharType="end"/>
      </w:r>
    </w:p>
    <w:p w14:paraId="69545044" w14:textId="57F06F72"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fldLock="1"/>
      </w:r>
      <w:r>
        <w:rPr>
          <w:noProof/>
        </w:rPr>
        <w:instrText xml:space="preserve"> PAGEREF _Toc219462374 \h </w:instrText>
      </w:r>
      <w:r>
        <w:rPr>
          <w:noProof/>
        </w:rPr>
      </w:r>
      <w:r>
        <w:rPr>
          <w:noProof/>
        </w:rPr>
        <w:fldChar w:fldCharType="separate"/>
      </w:r>
      <w:r>
        <w:rPr>
          <w:noProof/>
        </w:rPr>
        <w:t>201</w:t>
      </w:r>
      <w:r>
        <w:rPr>
          <w:noProof/>
        </w:rPr>
        <w:fldChar w:fldCharType="end"/>
      </w:r>
    </w:p>
    <w:p w14:paraId="629822A2" w14:textId="473B717D"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fldLock="1"/>
      </w:r>
      <w:r>
        <w:rPr>
          <w:noProof/>
        </w:rPr>
        <w:instrText xml:space="preserve"> PAGEREF _Toc219462375 \h </w:instrText>
      </w:r>
      <w:r>
        <w:rPr>
          <w:noProof/>
        </w:rPr>
      </w:r>
      <w:r>
        <w:rPr>
          <w:noProof/>
        </w:rPr>
        <w:fldChar w:fldCharType="separate"/>
      </w:r>
      <w:r>
        <w:rPr>
          <w:noProof/>
        </w:rPr>
        <w:t>211</w:t>
      </w:r>
      <w:r>
        <w:rPr>
          <w:noProof/>
        </w:rPr>
        <w:fldChar w:fldCharType="end"/>
      </w:r>
    </w:p>
    <w:p w14:paraId="01758A34" w14:textId="460DF42E"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Pre-established session / Client Originated (CO)</w:t>
      </w:r>
      <w:r>
        <w:rPr>
          <w:noProof/>
        </w:rPr>
        <w:tab/>
      </w:r>
      <w:r>
        <w:rPr>
          <w:noProof/>
        </w:rPr>
        <w:fldChar w:fldCharType="begin" w:fldLock="1"/>
      </w:r>
      <w:r>
        <w:rPr>
          <w:noProof/>
        </w:rPr>
        <w:instrText xml:space="preserve"> PAGEREF _Toc219462376 \h </w:instrText>
      </w:r>
      <w:r>
        <w:rPr>
          <w:noProof/>
        </w:rPr>
      </w:r>
      <w:r>
        <w:rPr>
          <w:noProof/>
        </w:rPr>
        <w:fldChar w:fldCharType="separate"/>
      </w:r>
      <w:r>
        <w:rPr>
          <w:noProof/>
        </w:rPr>
        <w:t>220</w:t>
      </w:r>
      <w:r>
        <w:rPr>
          <w:noProof/>
        </w:rPr>
        <w:fldChar w:fldCharType="end"/>
      </w:r>
    </w:p>
    <w:p w14:paraId="1543AF35" w14:textId="381F1DF7"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sidRPr="003974B7">
        <w:rPr>
          <w:noProof/>
          <w:color w:val="000000" w:themeColor="text1"/>
        </w:rPr>
        <w:t>6.1.20</w:t>
      </w:r>
      <w:r>
        <w:rPr>
          <w:rFonts w:asciiTheme="minorHAnsi" w:eastAsiaTheme="minorEastAsia" w:hAnsiTheme="minorHAnsi" w:cstheme="minorBidi"/>
          <w:noProof/>
          <w:kern w:val="2"/>
          <w:sz w:val="24"/>
          <w:szCs w:val="24"/>
          <w:lang w:eastAsia="en-GB"/>
          <w14:ligatures w14:val="standardContextual"/>
        </w:rPr>
        <w:tab/>
      </w:r>
      <w:r w:rsidRPr="003974B7">
        <w:rPr>
          <w:noProof/>
          <w:color w:val="000000" w:themeColor="text1"/>
        </w:rPr>
        <w:t>On-network / Short Data Service (SDS) / SDS Session / Group SDS Session / Pre-established session / Client Terminated (CT)</w:t>
      </w:r>
      <w:r>
        <w:rPr>
          <w:noProof/>
        </w:rPr>
        <w:tab/>
      </w:r>
      <w:r>
        <w:rPr>
          <w:noProof/>
        </w:rPr>
        <w:fldChar w:fldCharType="begin" w:fldLock="1"/>
      </w:r>
      <w:r>
        <w:rPr>
          <w:noProof/>
        </w:rPr>
        <w:instrText xml:space="preserve"> PAGEREF _Toc219462377 \h </w:instrText>
      </w:r>
      <w:r>
        <w:rPr>
          <w:noProof/>
        </w:rPr>
      </w:r>
      <w:r>
        <w:rPr>
          <w:noProof/>
        </w:rPr>
        <w:fldChar w:fldCharType="separate"/>
      </w:r>
      <w:r>
        <w:rPr>
          <w:noProof/>
        </w:rPr>
        <w:t>228</w:t>
      </w:r>
      <w:r>
        <w:rPr>
          <w:noProof/>
        </w:rPr>
        <w:fldChar w:fldCharType="end"/>
      </w:r>
    </w:p>
    <w:p w14:paraId="60A52E37" w14:textId="0FDBF59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fldLock="1"/>
      </w:r>
      <w:r>
        <w:rPr>
          <w:noProof/>
        </w:rPr>
        <w:instrText xml:space="preserve"> PAGEREF _Toc219462378 \h </w:instrText>
      </w:r>
      <w:r>
        <w:rPr>
          <w:noProof/>
        </w:rPr>
      </w:r>
      <w:r>
        <w:rPr>
          <w:noProof/>
        </w:rPr>
        <w:fldChar w:fldCharType="separate"/>
      </w:r>
      <w:r>
        <w:rPr>
          <w:noProof/>
        </w:rPr>
        <w:t>236</w:t>
      </w:r>
      <w:r>
        <w:rPr>
          <w:noProof/>
        </w:rPr>
        <w:fldChar w:fldCharType="end"/>
      </w:r>
    </w:p>
    <w:p w14:paraId="3BEACE88" w14:textId="5C4B3DE3"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fldLock="1"/>
      </w:r>
      <w:r>
        <w:rPr>
          <w:noProof/>
        </w:rPr>
        <w:instrText xml:space="preserve"> PAGEREF _Toc219462379 \h </w:instrText>
      </w:r>
      <w:r>
        <w:rPr>
          <w:noProof/>
        </w:rPr>
      </w:r>
      <w:r>
        <w:rPr>
          <w:noProof/>
        </w:rPr>
        <w:fldChar w:fldCharType="separate"/>
      </w:r>
      <w:r>
        <w:rPr>
          <w:noProof/>
        </w:rPr>
        <w:t>242</w:t>
      </w:r>
      <w:r>
        <w:rPr>
          <w:noProof/>
        </w:rPr>
        <w:fldChar w:fldCharType="end"/>
      </w:r>
    </w:p>
    <w:p w14:paraId="3A0211C5" w14:textId="7A6D9C1F"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sidRPr="003974B7">
        <w:rPr>
          <w:rFonts w:cs="Arial"/>
          <w:noProof/>
        </w:rPr>
        <w:t>6.1.23</w:t>
      </w:r>
      <w:r>
        <w:rPr>
          <w:rFonts w:asciiTheme="minorHAnsi" w:eastAsiaTheme="minorEastAsia" w:hAnsiTheme="minorHAnsi" w:cstheme="minorBidi"/>
          <w:noProof/>
          <w:kern w:val="2"/>
          <w:sz w:val="24"/>
          <w:szCs w:val="24"/>
          <w:lang w:eastAsia="en-GB"/>
          <w14:ligatures w14:val="standardContextual"/>
        </w:rPr>
        <w:tab/>
      </w:r>
      <w:r w:rsidRPr="003974B7">
        <w:rPr>
          <w:rFonts w:cs="Arial"/>
          <w:noProof/>
        </w:rPr>
        <w:t>On-network / Short Data Service (SDS) / SDS Session / Group SDS Session / Pre-established session / Preconfigured Group Use Only</w:t>
      </w:r>
      <w:r>
        <w:rPr>
          <w:noProof/>
        </w:rPr>
        <w:tab/>
      </w:r>
      <w:r>
        <w:rPr>
          <w:noProof/>
        </w:rPr>
        <w:fldChar w:fldCharType="begin" w:fldLock="1"/>
      </w:r>
      <w:r>
        <w:rPr>
          <w:noProof/>
        </w:rPr>
        <w:instrText xml:space="preserve"> PAGEREF _Toc219462380 \h </w:instrText>
      </w:r>
      <w:r>
        <w:rPr>
          <w:noProof/>
        </w:rPr>
      </w:r>
      <w:r>
        <w:rPr>
          <w:noProof/>
        </w:rPr>
        <w:fldChar w:fldCharType="separate"/>
      </w:r>
      <w:r>
        <w:rPr>
          <w:noProof/>
        </w:rPr>
        <w:t>251</w:t>
      </w:r>
      <w:r>
        <w:rPr>
          <w:noProof/>
        </w:rPr>
        <w:fldChar w:fldCharType="end"/>
      </w:r>
    </w:p>
    <w:p w14:paraId="7C708EA6" w14:textId="7BB4BCD7"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fldLock="1"/>
      </w:r>
      <w:r>
        <w:rPr>
          <w:noProof/>
        </w:rPr>
        <w:instrText xml:space="preserve"> PAGEREF _Toc219462381 \h </w:instrText>
      </w:r>
      <w:r>
        <w:rPr>
          <w:noProof/>
        </w:rPr>
      </w:r>
      <w:r>
        <w:rPr>
          <w:noProof/>
        </w:rPr>
        <w:fldChar w:fldCharType="separate"/>
      </w:r>
      <w:r>
        <w:rPr>
          <w:noProof/>
        </w:rPr>
        <w:t>255</w:t>
      </w:r>
      <w:r>
        <w:rPr>
          <w:noProof/>
        </w:rPr>
        <w:fldChar w:fldCharType="end"/>
      </w:r>
    </w:p>
    <w:p w14:paraId="051D7F94" w14:textId="053334E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fldLock="1"/>
      </w:r>
      <w:r>
        <w:rPr>
          <w:noProof/>
        </w:rPr>
        <w:instrText xml:space="preserve"> PAGEREF _Toc219462382 \h </w:instrText>
      </w:r>
      <w:r>
        <w:rPr>
          <w:noProof/>
        </w:rPr>
      </w:r>
      <w:r>
        <w:rPr>
          <w:noProof/>
        </w:rPr>
        <w:fldChar w:fldCharType="separate"/>
      </w:r>
      <w:r>
        <w:rPr>
          <w:noProof/>
        </w:rPr>
        <w:t>255</w:t>
      </w:r>
      <w:r>
        <w:rPr>
          <w:noProof/>
        </w:rPr>
        <w:fldChar w:fldCharType="end"/>
      </w:r>
    </w:p>
    <w:p w14:paraId="57B3FB40" w14:textId="247ED8E4"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fldLock="1"/>
      </w:r>
      <w:r>
        <w:rPr>
          <w:noProof/>
        </w:rPr>
        <w:instrText xml:space="preserve"> PAGEREF _Toc219462383 \h </w:instrText>
      </w:r>
      <w:r>
        <w:rPr>
          <w:noProof/>
        </w:rPr>
      </w:r>
      <w:r>
        <w:rPr>
          <w:noProof/>
        </w:rPr>
        <w:fldChar w:fldCharType="separate"/>
      </w:r>
      <w:r>
        <w:rPr>
          <w:noProof/>
        </w:rPr>
        <w:t>264</w:t>
      </w:r>
      <w:r>
        <w:rPr>
          <w:noProof/>
        </w:rPr>
        <w:fldChar w:fldCharType="end"/>
      </w:r>
    </w:p>
    <w:p w14:paraId="2EBA9FB7" w14:textId="667E905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fldLock="1"/>
      </w:r>
      <w:r>
        <w:rPr>
          <w:noProof/>
        </w:rPr>
        <w:instrText xml:space="preserve"> PAGEREF _Toc219462384 \h </w:instrText>
      </w:r>
      <w:r>
        <w:rPr>
          <w:noProof/>
        </w:rPr>
      </w:r>
      <w:r>
        <w:rPr>
          <w:noProof/>
        </w:rPr>
        <w:fldChar w:fldCharType="separate"/>
      </w:r>
      <w:r>
        <w:rPr>
          <w:noProof/>
        </w:rPr>
        <w:t>274</w:t>
      </w:r>
      <w:r>
        <w:rPr>
          <w:noProof/>
        </w:rPr>
        <w:fldChar w:fldCharType="end"/>
      </w:r>
    </w:p>
    <w:p w14:paraId="488E04AC" w14:textId="4196C3A9"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fldLock="1"/>
      </w:r>
      <w:r>
        <w:rPr>
          <w:noProof/>
        </w:rPr>
        <w:instrText xml:space="preserve"> PAGEREF _Toc219462385 \h </w:instrText>
      </w:r>
      <w:r>
        <w:rPr>
          <w:noProof/>
        </w:rPr>
      </w:r>
      <w:r>
        <w:rPr>
          <w:noProof/>
        </w:rPr>
        <w:fldChar w:fldCharType="separate"/>
      </w:r>
      <w:r>
        <w:rPr>
          <w:noProof/>
        </w:rPr>
        <w:t>283</w:t>
      </w:r>
      <w:r>
        <w:rPr>
          <w:noProof/>
        </w:rPr>
        <w:fldChar w:fldCharType="end"/>
      </w:r>
    </w:p>
    <w:p w14:paraId="0B56287C" w14:textId="6A3DC2E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fldLock="1"/>
      </w:r>
      <w:r>
        <w:rPr>
          <w:noProof/>
        </w:rPr>
        <w:instrText xml:space="preserve"> PAGEREF _Toc219462386 \h </w:instrText>
      </w:r>
      <w:r>
        <w:rPr>
          <w:noProof/>
        </w:rPr>
      </w:r>
      <w:r>
        <w:rPr>
          <w:noProof/>
        </w:rPr>
        <w:fldChar w:fldCharType="separate"/>
      </w:r>
      <w:r>
        <w:rPr>
          <w:noProof/>
        </w:rPr>
        <w:t>290</w:t>
      </w:r>
      <w:r>
        <w:rPr>
          <w:noProof/>
        </w:rPr>
        <w:fldChar w:fldCharType="end"/>
      </w:r>
    </w:p>
    <w:p w14:paraId="035BC30A" w14:textId="3CD10F8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fldLock="1"/>
      </w:r>
      <w:r>
        <w:rPr>
          <w:noProof/>
        </w:rPr>
        <w:instrText xml:space="preserve"> PAGEREF _Toc219462387 \h </w:instrText>
      </w:r>
      <w:r>
        <w:rPr>
          <w:noProof/>
        </w:rPr>
      </w:r>
      <w:r>
        <w:rPr>
          <w:noProof/>
        </w:rPr>
        <w:fldChar w:fldCharType="separate"/>
      </w:r>
      <w:r>
        <w:rPr>
          <w:noProof/>
        </w:rPr>
        <w:t>296</w:t>
      </w:r>
      <w:r>
        <w:rPr>
          <w:noProof/>
        </w:rPr>
        <w:fldChar w:fldCharType="end"/>
      </w:r>
    </w:p>
    <w:p w14:paraId="72560DA1" w14:textId="7FCB6E4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fldLock="1"/>
      </w:r>
      <w:r>
        <w:rPr>
          <w:noProof/>
        </w:rPr>
        <w:instrText xml:space="preserve"> PAGEREF _Toc219462388 \h </w:instrText>
      </w:r>
      <w:r>
        <w:rPr>
          <w:noProof/>
        </w:rPr>
      </w:r>
      <w:r>
        <w:rPr>
          <w:noProof/>
        </w:rPr>
        <w:fldChar w:fldCharType="separate"/>
      </w:r>
      <w:r>
        <w:rPr>
          <w:noProof/>
        </w:rPr>
        <w:t>302</w:t>
      </w:r>
      <w:r>
        <w:rPr>
          <w:noProof/>
        </w:rPr>
        <w:fldChar w:fldCharType="end"/>
      </w:r>
    </w:p>
    <w:p w14:paraId="6A55BFC3" w14:textId="157EE62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fldLock="1"/>
      </w:r>
      <w:r>
        <w:rPr>
          <w:noProof/>
        </w:rPr>
        <w:instrText xml:space="preserve"> PAGEREF _Toc219462389 \h </w:instrText>
      </w:r>
      <w:r>
        <w:rPr>
          <w:noProof/>
        </w:rPr>
      </w:r>
      <w:r>
        <w:rPr>
          <w:noProof/>
        </w:rPr>
        <w:fldChar w:fldCharType="separate"/>
      </w:r>
      <w:r>
        <w:rPr>
          <w:noProof/>
        </w:rPr>
        <w:t>308</w:t>
      </w:r>
      <w:r>
        <w:rPr>
          <w:noProof/>
        </w:rPr>
        <w:fldChar w:fldCharType="end"/>
      </w:r>
    </w:p>
    <w:p w14:paraId="76AA99CB" w14:textId="720AC23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Client Originated (CO)</w:t>
      </w:r>
      <w:r>
        <w:rPr>
          <w:noProof/>
        </w:rPr>
        <w:tab/>
      </w:r>
      <w:r>
        <w:rPr>
          <w:noProof/>
        </w:rPr>
        <w:fldChar w:fldCharType="begin" w:fldLock="1"/>
      </w:r>
      <w:r>
        <w:rPr>
          <w:noProof/>
        </w:rPr>
        <w:instrText xml:space="preserve"> PAGEREF _Toc219462390 \h </w:instrText>
      </w:r>
      <w:r>
        <w:rPr>
          <w:noProof/>
        </w:rPr>
      </w:r>
      <w:r>
        <w:rPr>
          <w:noProof/>
        </w:rPr>
        <w:fldChar w:fldCharType="separate"/>
      </w:r>
      <w:r>
        <w:rPr>
          <w:noProof/>
        </w:rPr>
        <w:t>314</w:t>
      </w:r>
      <w:r>
        <w:rPr>
          <w:noProof/>
        </w:rPr>
        <w:fldChar w:fldCharType="end"/>
      </w:r>
    </w:p>
    <w:p w14:paraId="09DAE78D" w14:textId="6221E2A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Client Terminated (CT)</w:t>
      </w:r>
      <w:r>
        <w:rPr>
          <w:noProof/>
        </w:rPr>
        <w:tab/>
      </w:r>
      <w:r>
        <w:rPr>
          <w:noProof/>
        </w:rPr>
        <w:fldChar w:fldCharType="begin" w:fldLock="1"/>
      </w:r>
      <w:r>
        <w:rPr>
          <w:noProof/>
        </w:rPr>
        <w:instrText xml:space="preserve"> PAGEREF _Toc219462391 \h </w:instrText>
      </w:r>
      <w:r>
        <w:rPr>
          <w:noProof/>
        </w:rPr>
      </w:r>
      <w:r>
        <w:rPr>
          <w:noProof/>
        </w:rPr>
        <w:fldChar w:fldCharType="separate"/>
      </w:r>
      <w:r>
        <w:rPr>
          <w:noProof/>
        </w:rPr>
        <w:t>323</w:t>
      </w:r>
      <w:r>
        <w:rPr>
          <w:noProof/>
        </w:rPr>
        <w:fldChar w:fldCharType="end"/>
      </w:r>
    </w:p>
    <w:p w14:paraId="2DF1C7CB" w14:textId="573AF3B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Client Originated (CO)</w:t>
      </w:r>
      <w:r>
        <w:rPr>
          <w:noProof/>
        </w:rPr>
        <w:tab/>
      </w:r>
      <w:r>
        <w:rPr>
          <w:noProof/>
        </w:rPr>
        <w:fldChar w:fldCharType="begin" w:fldLock="1"/>
      </w:r>
      <w:r>
        <w:rPr>
          <w:noProof/>
        </w:rPr>
        <w:instrText xml:space="preserve"> PAGEREF _Toc219462392 \h </w:instrText>
      </w:r>
      <w:r>
        <w:rPr>
          <w:noProof/>
        </w:rPr>
      </w:r>
      <w:r>
        <w:rPr>
          <w:noProof/>
        </w:rPr>
        <w:fldChar w:fldCharType="separate"/>
      </w:r>
      <w:r>
        <w:rPr>
          <w:noProof/>
        </w:rPr>
        <w:t>329</w:t>
      </w:r>
      <w:r>
        <w:rPr>
          <w:noProof/>
        </w:rPr>
        <w:fldChar w:fldCharType="end"/>
      </w:r>
    </w:p>
    <w:p w14:paraId="2F8A79BC" w14:textId="555DDEAF"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Client Terminated (CT)</w:t>
      </w:r>
      <w:r>
        <w:rPr>
          <w:noProof/>
        </w:rPr>
        <w:tab/>
      </w:r>
      <w:r>
        <w:rPr>
          <w:noProof/>
        </w:rPr>
        <w:fldChar w:fldCharType="begin" w:fldLock="1"/>
      </w:r>
      <w:r>
        <w:rPr>
          <w:noProof/>
        </w:rPr>
        <w:instrText xml:space="preserve"> PAGEREF _Toc219462393 \h </w:instrText>
      </w:r>
      <w:r>
        <w:rPr>
          <w:noProof/>
        </w:rPr>
      </w:r>
      <w:r>
        <w:rPr>
          <w:noProof/>
        </w:rPr>
        <w:fldChar w:fldCharType="separate"/>
      </w:r>
      <w:r>
        <w:rPr>
          <w:noProof/>
        </w:rPr>
        <w:t>338</w:t>
      </w:r>
      <w:r>
        <w:rPr>
          <w:noProof/>
        </w:rPr>
        <w:fldChar w:fldCharType="end"/>
      </w:r>
    </w:p>
    <w:p w14:paraId="6E6CE39B" w14:textId="3D23ED6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Accessing list of deferred data group communications / Client Originated (CO)</w:t>
      </w:r>
      <w:r>
        <w:rPr>
          <w:noProof/>
        </w:rPr>
        <w:tab/>
      </w:r>
      <w:r>
        <w:rPr>
          <w:noProof/>
        </w:rPr>
        <w:fldChar w:fldCharType="begin" w:fldLock="1"/>
      </w:r>
      <w:r>
        <w:rPr>
          <w:noProof/>
        </w:rPr>
        <w:instrText xml:space="preserve"> PAGEREF _Toc219462394 \h </w:instrText>
      </w:r>
      <w:r>
        <w:rPr>
          <w:noProof/>
        </w:rPr>
      </w:r>
      <w:r>
        <w:rPr>
          <w:noProof/>
        </w:rPr>
        <w:fldChar w:fldCharType="separate"/>
      </w:r>
      <w:r>
        <w:rPr>
          <w:noProof/>
        </w:rPr>
        <w:t>345</w:t>
      </w:r>
      <w:r>
        <w:rPr>
          <w:noProof/>
        </w:rPr>
        <w:fldChar w:fldCharType="end"/>
      </w:r>
    </w:p>
    <w:p w14:paraId="6264A7FE" w14:textId="58850644"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fldLock="1"/>
      </w:r>
      <w:r>
        <w:rPr>
          <w:noProof/>
        </w:rPr>
        <w:instrText xml:space="preserve"> PAGEREF _Toc219462395 \h </w:instrText>
      </w:r>
      <w:r>
        <w:rPr>
          <w:noProof/>
        </w:rPr>
      </w:r>
      <w:r>
        <w:rPr>
          <w:noProof/>
        </w:rPr>
        <w:fldChar w:fldCharType="separate"/>
      </w:r>
      <w:r>
        <w:rPr>
          <w:noProof/>
        </w:rPr>
        <w:t>353</w:t>
      </w:r>
      <w:r>
        <w:rPr>
          <w:noProof/>
        </w:rPr>
        <w:fldChar w:fldCharType="end"/>
      </w:r>
    </w:p>
    <w:p w14:paraId="4A8DB0B0" w14:textId="0D43A507"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fldLock="1"/>
      </w:r>
      <w:r>
        <w:rPr>
          <w:noProof/>
        </w:rPr>
        <w:instrText xml:space="preserve"> PAGEREF _Toc219462396 \h </w:instrText>
      </w:r>
      <w:r>
        <w:rPr>
          <w:noProof/>
        </w:rPr>
      </w:r>
      <w:r>
        <w:rPr>
          <w:noProof/>
        </w:rPr>
        <w:fldChar w:fldCharType="separate"/>
      </w:r>
      <w:r>
        <w:rPr>
          <w:noProof/>
        </w:rPr>
        <w:t>360</w:t>
      </w:r>
      <w:r>
        <w:rPr>
          <w:noProof/>
        </w:rPr>
        <w:fldChar w:fldCharType="end"/>
      </w:r>
    </w:p>
    <w:p w14:paraId="38C01B9E" w14:textId="6DA56A8F"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Preconfigured Group Use Only</w:t>
      </w:r>
      <w:r>
        <w:rPr>
          <w:noProof/>
        </w:rPr>
        <w:tab/>
      </w:r>
      <w:r>
        <w:rPr>
          <w:noProof/>
        </w:rPr>
        <w:fldChar w:fldCharType="begin" w:fldLock="1"/>
      </w:r>
      <w:r>
        <w:rPr>
          <w:noProof/>
        </w:rPr>
        <w:instrText xml:space="preserve"> PAGEREF _Toc219</w:instrText>
      </w:r>
      <w:r>
        <w:rPr>
          <w:noProof/>
        </w:rPr>
        <w:lastRenderedPageBreak/>
        <w:instrText xml:space="preserve">462397 \h </w:instrText>
      </w:r>
      <w:r>
        <w:rPr>
          <w:noProof/>
        </w:rPr>
      </w:r>
      <w:r>
        <w:rPr>
          <w:noProof/>
        </w:rPr>
        <w:fldChar w:fldCharType="separate"/>
      </w:r>
      <w:r>
        <w:rPr>
          <w:noProof/>
        </w:rPr>
        <w:t>367</w:t>
      </w:r>
      <w:r>
        <w:rPr>
          <w:noProof/>
        </w:rPr>
        <w:fldChar w:fldCharType="end"/>
      </w:r>
    </w:p>
    <w:p w14:paraId="3CF04168" w14:textId="5E4762B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Preconfigured Group Use Only</w:t>
      </w:r>
      <w:r>
        <w:rPr>
          <w:noProof/>
        </w:rPr>
        <w:tab/>
      </w:r>
      <w:r>
        <w:rPr>
          <w:noProof/>
        </w:rPr>
        <w:fldChar w:fldCharType="begin" w:fldLock="1"/>
      </w:r>
      <w:r>
        <w:rPr>
          <w:noProof/>
        </w:rPr>
        <w:instrText xml:space="preserve"> PAGEREF _Toc219462398 \h </w:instrText>
      </w:r>
      <w:r>
        <w:rPr>
          <w:noProof/>
        </w:rPr>
      </w:r>
      <w:r>
        <w:rPr>
          <w:noProof/>
        </w:rPr>
        <w:fldChar w:fldCharType="separate"/>
      </w:r>
      <w:r>
        <w:rPr>
          <w:noProof/>
        </w:rPr>
        <w:t>370</w:t>
      </w:r>
      <w:r>
        <w:rPr>
          <w:noProof/>
        </w:rPr>
        <w:fldChar w:fldCharType="end"/>
      </w:r>
    </w:p>
    <w:p w14:paraId="680A17C8" w14:textId="41C26056"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Enhanced Status (ES)</w:t>
      </w:r>
      <w:r>
        <w:rPr>
          <w:noProof/>
        </w:rPr>
        <w:tab/>
      </w:r>
      <w:r>
        <w:rPr>
          <w:noProof/>
        </w:rPr>
        <w:fldChar w:fldCharType="begin" w:fldLock="1"/>
      </w:r>
      <w:r>
        <w:rPr>
          <w:noProof/>
        </w:rPr>
        <w:instrText xml:space="preserve"> PAGEREF _Toc219462399 \h </w:instrText>
      </w:r>
      <w:r>
        <w:rPr>
          <w:noProof/>
        </w:rPr>
      </w:r>
      <w:r>
        <w:rPr>
          <w:noProof/>
        </w:rPr>
        <w:fldChar w:fldCharType="separate"/>
      </w:r>
      <w:r>
        <w:rPr>
          <w:noProof/>
        </w:rPr>
        <w:t>375</w:t>
      </w:r>
      <w:r>
        <w:rPr>
          <w:noProof/>
        </w:rPr>
        <w:fldChar w:fldCharType="end"/>
      </w:r>
    </w:p>
    <w:p w14:paraId="663F4E29" w14:textId="06B30EC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On-network / Enhanced Status (ES) / Client Originated (CO)</w:t>
      </w:r>
      <w:r>
        <w:rPr>
          <w:noProof/>
        </w:rPr>
        <w:tab/>
      </w:r>
      <w:r>
        <w:rPr>
          <w:noProof/>
        </w:rPr>
        <w:fldChar w:fldCharType="begin" w:fldLock="1"/>
      </w:r>
      <w:r>
        <w:rPr>
          <w:noProof/>
        </w:rPr>
        <w:instrText xml:space="preserve"> PAGEREF _Toc219462400 \h </w:instrText>
      </w:r>
      <w:r>
        <w:rPr>
          <w:noProof/>
        </w:rPr>
      </w:r>
      <w:r>
        <w:rPr>
          <w:noProof/>
        </w:rPr>
        <w:fldChar w:fldCharType="separate"/>
      </w:r>
      <w:r>
        <w:rPr>
          <w:noProof/>
        </w:rPr>
        <w:t>375</w:t>
      </w:r>
      <w:r>
        <w:rPr>
          <w:noProof/>
        </w:rPr>
        <w:fldChar w:fldCharType="end"/>
      </w:r>
    </w:p>
    <w:p w14:paraId="25A67A6D" w14:textId="40A29E4D"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On-network / Enhanced Status (ES) / Client Terminated (CT)</w:t>
      </w:r>
      <w:r>
        <w:rPr>
          <w:noProof/>
        </w:rPr>
        <w:tab/>
      </w:r>
      <w:r>
        <w:rPr>
          <w:noProof/>
        </w:rPr>
        <w:fldChar w:fldCharType="begin" w:fldLock="1"/>
      </w:r>
      <w:r>
        <w:rPr>
          <w:noProof/>
        </w:rPr>
        <w:instrText xml:space="preserve"> PAGEREF _Toc219462401 \h </w:instrText>
      </w:r>
      <w:r>
        <w:rPr>
          <w:noProof/>
        </w:rPr>
      </w:r>
      <w:r>
        <w:rPr>
          <w:noProof/>
        </w:rPr>
        <w:fldChar w:fldCharType="separate"/>
      </w:r>
      <w:r>
        <w:rPr>
          <w:noProof/>
        </w:rPr>
        <w:t>381</w:t>
      </w:r>
      <w:r>
        <w:rPr>
          <w:noProof/>
        </w:rPr>
        <w:fldChar w:fldCharType="end"/>
      </w:r>
    </w:p>
    <w:p w14:paraId="7EB360EA" w14:textId="418F87ED"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_Toc219462402 \h </w:instrText>
      </w:r>
      <w:r>
        <w:rPr>
          <w:noProof/>
        </w:rPr>
      </w:r>
      <w:r>
        <w:rPr>
          <w:noProof/>
        </w:rPr>
        <w:fldChar w:fldCharType="separate"/>
      </w:r>
      <w:r>
        <w:rPr>
          <w:noProof/>
        </w:rPr>
        <w:t>387</w:t>
      </w:r>
      <w:r>
        <w:rPr>
          <w:noProof/>
        </w:rPr>
        <w:fldChar w:fldCharType="end"/>
      </w:r>
    </w:p>
    <w:p w14:paraId="4299EF7D" w14:textId="5148E3BD"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Cancel Emergency Alert / Client Originated (CO)</w:t>
      </w:r>
      <w:r>
        <w:rPr>
          <w:noProof/>
        </w:rPr>
        <w:tab/>
      </w:r>
      <w:r>
        <w:rPr>
          <w:noProof/>
        </w:rPr>
        <w:fldChar w:fldCharType="begin" w:fldLock="1"/>
      </w:r>
      <w:r>
        <w:rPr>
          <w:noProof/>
        </w:rPr>
        <w:instrText xml:space="preserve"> PAGEREF _Toc219462403 \h </w:instrText>
      </w:r>
      <w:r>
        <w:rPr>
          <w:noProof/>
        </w:rPr>
      </w:r>
      <w:r>
        <w:rPr>
          <w:noProof/>
        </w:rPr>
        <w:fldChar w:fldCharType="separate"/>
      </w:r>
      <w:r>
        <w:rPr>
          <w:noProof/>
        </w:rPr>
        <w:t>387</w:t>
      </w:r>
      <w:r>
        <w:rPr>
          <w:noProof/>
        </w:rPr>
        <w:fldChar w:fldCharType="end"/>
      </w:r>
    </w:p>
    <w:p w14:paraId="26855944" w14:textId="184B0AB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Client Terminated (CT)</w:t>
      </w:r>
      <w:r>
        <w:rPr>
          <w:noProof/>
        </w:rPr>
        <w:tab/>
      </w:r>
      <w:r>
        <w:rPr>
          <w:noProof/>
        </w:rPr>
        <w:fldChar w:fldCharType="begin" w:fldLock="1"/>
      </w:r>
      <w:r>
        <w:rPr>
          <w:noProof/>
        </w:rPr>
        <w:instrText xml:space="preserve"> PAGEREF _Toc219462404 \h </w:instrText>
      </w:r>
      <w:r>
        <w:rPr>
          <w:noProof/>
        </w:rPr>
      </w:r>
      <w:r>
        <w:rPr>
          <w:noProof/>
        </w:rPr>
        <w:fldChar w:fldCharType="separate"/>
      </w:r>
      <w:r>
        <w:rPr>
          <w:noProof/>
        </w:rPr>
        <w:t>393</w:t>
      </w:r>
      <w:r>
        <w:rPr>
          <w:noProof/>
        </w:rPr>
        <w:fldChar w:fldCharType="end"/>
      </w:r>
    </w:p>
    <w:p w14:paraId="64BE4AC9" w14:textId="34A6F29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Group geographic area</w:t>
      </w:r>
      <w:r>
        <w:rPr>
          <w:noProof/>
        </w:rPr>
        <w:tab/>
      </w:r>
      <w:r>
        <w:rPr>
          <w:noProof/>
        </w:rPr>
        <w:fldChar w:fldCharType="begin" w:fldLock="1"/>
      </w:r>
      <w:r>
        <w:rPr>
          <w:noProof/>
        </w:rPr>
        <w:instrText xml:space="preserve"> PAGEREF _Toc219462405 \h </w:instrText>
      </w:r>
      <w:r>
        <w:rPr>
          <w:noProof/>
        </w:rPr>
      </w:r>
      <w:r>
        <w:rPr>
          <w:noProof/>
        </w:rPr>
        <w:fldChar w:fldCharType="separate"/>
      </w:r>
      <w:r>
        <w:rPr>
          <w:noProof/>
        </w:rPr>
        <w:t>398</w:t>
      </w:r>
      <w:r>
        <w:rPr>
          <w:noProof/>
        </w:rPr>
        <w:fldChar w:fldCharType="end"/>
      </w:r>
    </w:p>
    <w:p w14:paraId="7347ECFD" w14:textId="65B8DAB9"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Emergency alert area</w:t>
      </w:r>
      <w:r>
        <w:rPr>
          <w:noProof/>
        </w:rPr>
        <w:tab/>
      </w:r>
      <w:r>
        <w:rPr>
          <w:noProof/>
        </w:rPr>
        <w:fldChar w:fldCharType="begin" w:fldLock="1"/>
      </w:r>
      <w:r>
        <w:rPr>
          <w:noProof/>
        </w:rPr>
        <w:instrText xml:space="preserve"> PAGEREF _Toc219462406 \h </w:instrText>
      </w:r>
      <w:r>
        <w:rPr>
          <w:noProof/>
        </w:rPr>
      </w:r>
      <w:r>
        <w:rPr>
          <w:noProof/>
        </w:rPr>
        <w:fldChar w:fldCharType="separate"/>
      </w:r>
      <w:r>
        <w:rPr>
          <w:noProof/>
        </w:rPr>
        <w:t>402</w:t>
      </w:r>
      <w:r>
        <w:rPr>
          <w:noProof/>
        </w:rPr>
        <w:fldChar w:fldCharType="end"/>
      </w:r>
    </w:p>
    <w:p w14:paraId="295B9C4C" w14:textId="0047FA45"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fldLock="1"/>
      </w:r>
      <w:r>
        <w:rPr>
          <w:noProof/>
        </w:rPr>
        <w:instrText xml:space="preserve"> PAGEREF _Toc219462407 \h </w:instrText>
      </w:r>
      <w:r>
        <w:rPr>
          <w:noProof/>
        </w:rPr>
      </w:r>
      <w:r>
        <w:rPr>
          <w:noProof/>
        </w:rPr>
        <w:fldChar w:fldCharType="separate"/>
      </w:r>
      <w:r>
        <w:rPr>
          <w:noProof/>
        </w:rPr>
        <w:t>408</w:t>
      </w:r>
      <w:r>
        <w:rPr>
          <w:noProof/>
        </w:rPr>
        <w:fldChar w:fldCharType="end"/>
      </w:r>
    </w:p>
    <w:p w14:paraId="3A87E926" w14:textId="4103074E"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MBMS</w:t>
      </w:r>
      <w:r>
        <w:rPr>
          <w:noProof/>
        </w:rPr>
        <w:tab/>
      </w:r>
      <w:r>
        <w:rPr>
          <w:noProof/>
        </w:rPr>
        <w:fldChar w:fldCharType="begin" w:fldLock="1"/>
      </w:r>
      <w:r>
        <w:rPr>
          <w:noProof/>
        </w:rPr>
        <w:instrText xml:space="preserve"> PAGEREF _Toc219462408 \h </w:instrText>
      </w:r>
      <w:r>
        <w:rPr>
          <w:noProof/>
        </w:rPr>
      </w:r>
      <w:r>
        <w:rPr>
          <w:noProof/>
        </w:rPr>
        <w:fldChar w:fldCharType="separate"/>
      </w:r>
      <w:r>
        <w:rPr>
          <w:noProof/>
        </w:rPr>
        <w:t>428</w:t>
      </w:r>
      <w:r>
        <w:rPr>
          <w:noProof/>
        </w:rPr>
        <w:fldChar w:fldCharType="end"/>
      </w:r>
    </w:p>
    <w:p w14:paraId="0B0832F8" w14:textId="19F95A8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 MBMS / MBMS Bearer Announcement / MBMS Bearer Listening Status / Transition to MBMS from Unicast</w:t>
      </w:r>
      <w:r>
        <w:rPr>
          <w:noProof/>
        </w:rPr>
        <w:tab/>
      </w:r>
      <w:r>
        <w:rPr>
          <w:noProof/>
        </w:rPr>
        <w:fldChar w:fldCharType="begin" w:fldLock="1"/>
      </w:r>
      <w:r>
        <w:rPr>
          <w:noProof/>
        </w:rPr>
        <w:instrText xml:space="preserve"> PAGEREF _Toc219462409 \h </w:instrText>
      </w:r>
      <w:r>
        <w:rPr>
          <w:noProof/>
        </w:rPr>
      </w:r>
      <w:r>
        <w:rPr>
          <w:noProof/>
        </w:rPr>
        <w:fldChar w:fldCharType="separate"/>
      </w:r>
      <w:r>
        <w:rPr>
          <w:noProof/>
        </w:rPr>
        <w:t>428</w:t>
      </w:r>
      <w:r>
        <w:rPr>
          <w:noProof/>
        </w:rPr>
        <w:fldChar w:fldCharType="end"/>
      </w:r>
    </w:p>
    <w:p w14:paraId="5498179A" w14:textId="71DA50C2"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IP Connectivity</w:t>
      </w:r>
      <w:r>
        <w:rPr>
          <w:noProof/>
        </w:rPr>
        <w:tab/>
      </w:r>
      <w:r>
        <w:rPr>
          <w:noProof/>
        </w:rPr>
        <w:fldChar w:fldCharType="begin" w:fldLock="1"/>
      </w:r>
      <w:r>
        <w:rPr>
          <w:noProof/>
        </w:rPr>
        <w:instrText xml:space="preserve"> PAGEREF _Toc219462410 \h </w:instrText>
      </w:r>
      <w:r>
        <w:rPr>
          <w:noProof/>
        </w:rPr>
      </w:r>
      <w:r>
        <w:rPr>
          <w:noProof/>
        </w:rPr>
        <w:fldChar w:fldCharType="separate"/>
      </w:r>
      <w:r>
        <w:rPr>
          <w:noProof/>
        </w:rPr>
        <w:t>449</w:t>
      </w:r>
      <w:r>
        <w:rPr>
          <w:noProof/>
        </w:rPr>
        <w:fldChar w:fldCharType="end"/>
      </w:r>
    </w:p>
    <w:p w14:paraId="69CE6208" w14:textId="77A0157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 IP Connectivity / Client Originated (CO)</w:t>
      </w:r>
      <w:r>
        <w:rPr>
          <w:noProof/>
        </w:rPr>
        <w:tab/>
      </w:r>
      <w:r>
        <w:rPr>
          <w:noProof/>
        </w:rPr>
        <w:fldChar w:fldCharType="begin" w:fldLock="1"/>
      </w:r>
      <w:r>
        <w:rPr>
          <w:noProof/>
        </w:rPr>
        <w:instrText xml:space="preserve"> PAGEREF _Toc219462411 \h </w:instrText>
      </w:r>
      <w:r>
        <w:rPr>
          <w:noProof/>
        </w:rPr>
      </w:r>
      <w:r>
        <w:rPr>
          <w:noProof/>
        </w:rPr>
        <w:fldChar w:fldCharType="separate"/>
      </w:r>
      <w:r>
        <w:rPr>
          <w:noProof/>
        </w:rPr>
        <w:t>449</w:t>
      </w:r>
      <w:r>
        <w:rPr>
          <w:noProof/>
        </w:rPr>
        <w:fldChar w:fldCharType="end"/>
      </w:r>
    </w:p>
    <w:p w14:paraId="2D93CD1C" w14:textId="43D4BF9C"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On-network / IP Connectivity / Client Terminated (CT)</w:t>
      </w:r>
      <w:r>
        <w:rPr>
          <w:noProof/>
        </w:rPr>
        <w:tab/>
      </w:r>
      <w:r>
        <w:rPr>
          <w:noProof/>
        </w:rPr>
        <w:fldChar w:fldCharType="begin" w:fldLock="1"/>
      </w:r>
      <w:r>
        <w:rPr>
          <w:noProof/>
        </w:rPr>
        <w:instrText xml:space="preserve"> PAGEREF _Toc219462412 \h </w:instrText>
      </w:r>
      <w:r>
        <w:rPr>
          <w:noProof/>
        </w:rPr>
      </w:r>
      <w:r>
        <w:rPr>
          <w:noProof/>
        </w:rPr>
        <w:fldChar w:fldCharType="separate"/>
      </w:r>
      <w:r>
        <w:rPr>
          <w:noProof/>
        </w:rPr>
        <w:t>455</w:t>
      </w:r>
      <w:r>
        <w:rPr>
          <w:noProof/>
        </w:rPr>
        <w:fldChar w:fldCharType="end"/>
      </w:r>
    </w:p>
    <w:p w14:paraId="1A307CD9" w14:textId="29BC35BE"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fldLock="1"/>
      </w:r>
      <w:r>
        <w:rPr>
          <w:noProof/>
        </w:rPr>
        <w:instrText xml:space="preserve"> PAGEREF _Toc219462413 \h </w:instrText>
      </w:r>
      <w:r>
        <w:rPr>
          <w:noProof/>
        </w:rPr>
      </w:r>
      <w:r>
        <w:rPr>
          <w:noProof/>
        </w:rPr>
        <w:fldChar w:fldCharType="separate"/>
      </w:r>
      <w:r>
        <w:rPr>
          <w:noProof/>
        </w:rPr>
        <w:t>461</w:t>
      </w:r>
      <w:r>
        <w:rPr>
          <w:noProof/>
        </w:rPr>
        <w:fldChar w:fldCharType="end"/>
      </w:r>
    </w:p>
    <w:p w14:paraId="513243DC" w14:textId="5960EF36"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fldLock="1"/>
      </w:r>
      <w:r>
        <w:rPr>
          <w:noProof/>
        </w:rPr>
        <w:instrText xml:space="preserve"> PAGEREF _Toc219462414 \h </w:instrText>
      </w:r>
      <w:r>
        <w:rPr>
          <w:noProof/>
        </w:rPr>
      </w:r>
      <w:r>
        <w:rPr>
          <w:noProof/>
        </w:rPr>
        <w:fldChar w:fldCharType="separate"/>
      </w:r>
      <w:r>
        <w:rPr>
          <w:noProof/>
        </w:rPr>
        <w:t>461</w:t>
      </w:r>
      <w:r>
        <w:rPr>
          <w:noProof/>
        </w:rPr>
        <w:fldChar w:fldCharType="end"/>
      </w:r>
    </w:p>
    <w:p w14:paraId="10621D26" w14:textId="202D7EB7"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fldLock="1"/>
      </w:r>
      <w:r>
        <w:rPr>
          <w:noProof/>
        </w:rPr>
        <w:instrText xml:space="preserve"> PAGEREF _Toc219462415 \h </w:instrText>
      </w:r>
      <w:r>
        <w:rPr>
          <w:noProof/>
        </w:rPr>
      </w:r>
      <w:r>
        <w:rPr>
          <w:noProof/>
        </w:rPr>
        <w:fldChar w:fldCharType="separate"/>
      </w:r>
      <w:r>
        <w:rPr>
          <w:noProof/>
        </w:rPr>
        <w:t>470</w:t>
      </w:r>
      <w:r>
        <w:rPr>
          <w:noProof/>
        </w:rPr>
        <w:fldChar w:fldCharType="end"/>
      </w:r>
    </w:p>
    <w:p w14:paraId="1F05068F" w14:textId="4C5E542C"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fldLock="1"/>
      </w:r>
      <w:r>
        <w:rPr>
          <w:noProof/>
        </w:rPr>
        <w:instrText xml:space="preserve"> PAGEREF _Toc219462416 \h </w:instrText>
      </w:r>
      <w:r>
        <w:rPr>
          <w:noProof/>
        </w:rPr>
      </w:r>
      <w:r>
        <w:rPr>
          <w:noProof/>
        </w:rPr>
        <w:fldChar w:fldCharType="separate"/>
      </w:r>
      <w:r>
        <w:rPr>
          <w:noProof/>
        </w:rPr>
        <w:t>486</w:t>
      </w:r>
      <w:r>
        <w:rPr>
          <w:noProof/>
        </w:rPr>
        <w:fldChar w:fldCharType="end"/>
      </w:r>
    </w:p>
    <w:p w14:paraId="1ED967EE" w14:textId="1924FC31"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Synchronization / Synchronization notifications / Search-based synchronization</w:t>
      </w:r>
      <w:r>
        <w:rPr>
          <w:noProof/>
        </w:rPr>
        <w:tab/>
      </w:r>
      <w:r>
        <w:rPr>
          <w:noProof/>
        </w:rPr>
        <w:fldChar w:fldCharType="begin" w:fldLock="1"/>
      </w:r>
      <w:r>
        <w:rPr>
          <w:noProof/>
        </w:rPr>
        <w:instrText xml:space="preserve"> PAGEREF _Toc219462417 \h </w:instrText>
      </w:r>
      <w:r>
        <w:rPr>
          <w:noProof/>
        </w:rPr>
      </w:r>
      <w:r>
        <w:rPr>
          <w:noProof/>
        </w:rPr>
        <w:fldChar w:fldCharType="separate"/>
      </w:r>
      <w:r>
        <w:rPr>
          <w:noProof/>
        </w:rPr>
        <w:t>491</w:t>
      </w:r>
      <w:r>
        <w:rPr>
          <w:noProof/>
        </w:rPr>
        <w:fldChar w:fldCharType="end"/>
      </w:r>
    </w:p>
    <w:p w14:paraId="1574CFFC" w14:textId="7B288FB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Notification Channel / Create / Open / Update / Delete</w:t>
      </w:r>
      <w:r>
        <w:rPr>
          <w:noProof/>
        </w:rPr>
        <w:tab/>
      </w:r>
      <w:r>
        <w:rPr>
          <w:noProof/>
        </w:rPr>
        <w:fldChar w:fldCharType="begin" w:fldLock="1"/>
      </w:r>
      <w:r>
        <w:rPr>
          <w:noProof/>
        </w:rPr>
        <w:instrText xml:space="preserve"> PAGEREF _Toc219462418 \h </w:instrText>
      </w:r>
      <w:r>
        <w:rPr>
          <w:noProof/>
        </w:rPr>
      </w:r>
      <w:r>
        <w:rPr>
          <w:noProof/>
        </w:rPr>
        <w:fldChar w:fldCharType="separate"/>
      </w:r>
      <w:r>
        <w:rPr>
          <w:noProof/>
        </w:rPr>
        <w:t>498</w:t>
      </w:r>
      <w:r>
        <w:rPr>
          <w:noProof/>
        </w:rPr>
        <w:fldChar w:fldCharType="end"/>
      </w:r>
    </w:p>
    <w:p w14:paraId="3D5BA4B4" w14:textId="22458948"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Regroup using a preconfigured group</w:t>
      </w:r>
      <w:r>
        <w:rPr>
          <w:noProof/>
        </w:rPr>
        <w:tab/>
      </w:r>
      <w:r>
        <w:rPr>
          <w:noProof/>
        </w:rPr>
        <w:fldChar w:fldCharType="begin" w:fldLock="1"/>
      </w:r>
      <w:r>
        <w:rPr>
          <w:noProof/>
        </w:rPr>
        <w:instrText xml:space="preserve"> PAGEREF _Toc219462419 \h </w:instrText>
      </w:r>
      <w:r>
        <w:rPr>
          <w:noProof/>
        </w:rPr>
      </w:r>
      <w:r>
        <w:rPr>
          <w:noProof/>
        </w:rPr>
        <w:fldChar w:fldCharType="separate"/>
      </w:r>
      <w:r>
        <w:rPr>
          <w:noProof/>
        </w:rPr>
        <w:t>505</w:t>
      </w:r>
      <w:r>
        <w:rPr>
          <w:noProof/>
        </w:rPr>
        <w:fldChar w:fldCharType="end"/>
      </w:r>
    </w:p>
    <w:p w14:paraId="7FCA6308" w14:textId="667D211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group regroup using a preconfigured group / Removing a regroup using preconfigured group / Client Originated (CO)</w:t>
      </w:r>
      <w:r>
        <w:rPr>
          <w:noProof/>
        </w:rPr>
        <w:tab/>
      </w:r>
      <w:r>
        <w:rPr>
          <w:noProof/>
        </w:rPr>
        <w:fldChar w:fldCharType="begin" w:fldLock="1"/>
      </w:r>
      <w:r>
        <w:rPr>
          <w:noProof/>
        </w:rPr>
        <w:instrText xml:space="preserve"> PAGEREF _Toc219462420 \h </w:instrText>
      </w:r>
      <w:r>
        <w:rPr>
          <w:noProof/>
        </w:rPr>
      </w:r>
      <w:r>
        <w:rPr>
          <w:noProof/>
        </w:rPr>
        <w:fldChar w:fldCharType="separate"/>
      </w:r>
      <w:r>
        <w:rPr>
          <w:noProof/>
        </w:rPr>
        <w:t>505</w:t>
      </w:r>
      <w:r>
        <w:rPr>
          <w:noProof/>
        </w:rPr>
        <w:fldChar w:fldCharType="end"/>
      </w:r>
    </w:p>
    <w:p w14:paraId="12461B5A" w14:textId="2E716424"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Receiving a notification of creation of a regroup using preconfigured group / Receiving notification of removal of a regroup using preconfigured group / Client Terminated (CT)</w:t>
      </w:r>
      <w:r>
        <w:rPr>
          <w:noProof/>
        </w:rPr>
        <w:tab/>
      </w:r>
      <w:r>
        <w:rPr>
          <w:noProof/>
        </w:rPr>
        <w:fldChar w:fldCharType="begin" w:fldLock="1"/>
      </w:r>
      <w:r>
        <w:rPr>
          <w:noProof/>
        </w:rPr>
        <w:instrText xml:space="preserve"> PAGEREF _Toc219462421 \h </w:instrText>
      </w:r>
      <w:r>
        <w:rPr>
          <w:noProof/>
        </w:rPr>
      </w:r>
      <w:r>
        <w:rPr>
          <w:noProof/>
        </w:rPr>
        <w:fldChar w:fldCharType="separate"/>
      </w:r>
      <w:r>
        <w:rPr>
          <w:noProof/>
        </w:rPr>
        <w:t>511</w:t>
      </w:r>
      <w:r>
        <w:rPr>
          <w:noProof/>
        </w:rPr>
        <w:fldChar w:fldCharType="end"/>
      </w:r>
    </w:p>
    <w:p w14:paraId="2693FF79" w14:textId="6B81E559"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user regroup using a preconfigured group / Removing a regroup using preconfigured group / Client Originated (CO)</w:t>
      </w:r>
      <w:r>
        <w:rPr>
          <w:noProof/>
        </w:rPr>
        <w:tab/>
      </w:r>
      <w:r>
        <w:rPr>
          <w:noProof/>
        </w:rPr>
        <w:fldChar w:fldCharType="begin" w:fldLock="1"/>
      </w:r>
      <w:r>
        <w:rPr>
          <w:noProof/>
        </w:rPr>
        <w:instrText xml:space="preserve"> PAGEREF _Toc219462422 \h </w:instrText>
      </w:r>
      <w:r>
        <w:rPr>
          <w:noProof/>
        </w:rPr>
      </w:r>
      <w:r>
        <w:rPr>
          <w:noProof/>
        </w:rPr>
        <w:fldChar w:fldCharType="separate"/>
      </w:r>
      <w:r>
        <w:rPr>
          <w:noProof/>
        </w:rPr>
        <w:t>517</w:t>
      </w:r>
      <w:r>
        <w:rPr>
          <w:noProof/>
        </w:rPr>
        <w:fldChar w:fldCharType="end"/>
      </w:r>
    </w:p>
    <w:p w14:paraId="16BC8C24" w14:textId="0539D351"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Creating a user regroup using preconfigured group / Removing a user regroup using preconfigured group / Client Terminated (CT)</w:t>
      </w:r>
      <w:r>
        <w:rPr>
          <w:noProof/>
        </w:rPr>
        <w:tab/>
      </w:r>
      <w:r>
        <w:rPr>
          <w:noProof/>
        </w:rPr>
        <w:fldChar w:fldCharType="begin" w:fldLock="1"/>
      </w:r>
      <w:r>
        <w:rPr>
          <w:noProof/>
        </w:rPr>
        <w:instrText xml:space="preserve"> PAGEREF _Toc219462423 \h </w:instrText>
      </w:r>
      <w:r>
        <w:rPr>
          <w:noProof/>
        </w:rPr>
      </w:r>
      <w:r>
        <w:rPr>
          <w:noProof/>
        </w:rPr>
        <w:fldChar w:fldCharType="separate"/>
      </w:r>
      <w:r>
        <w:rPr>
          <w:noProof/>
        </w:rPr>
        <w:t>523</w:t>
      </w:r>
      <w:r>
        <w:rPr>
          <w:noProof/>
        </w:rPr>
        <w:fldChar w:fldCharType="end"/>
      </w:r>
    </w:p>
    <w:p w14:paraId="5A5909FB" w14:textId="5D20C1D4"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Off-Network Test Scenarios</w:t>
      </w:r>
      <w:r>
        <w:rPr>
          <w:noProof/>
        </w:rPr>
        <w:tab/>
      </w:r>
      <w:r>
        <w:rPr>
          <w:noProof/>
        </w:rPr>
        <w:fldChar w:fldCharType="begin" w:fldLock="1"/>
      </w:r>
      <w:r>
        <w:rPr>
          <w:noProof/>
        </w:rPr>
        <w:instrText xml:space="preserve"> PAGEREF _Toc219462424 \h </w:instrText>
      </w:r>
      <w:r>
        <w:rPr>
          <w:noProof/>
        </w:rPr>
      </w:r>
      <w:r>
        <w:rPr>
          <w:noProof/>
        </w:rPr>
        <w:fldChar w:fldCharType="separate"/>
      </w:r>
      <w:r>
        <w:rPr>
          <w:noProof/>
        </w:rPr>
        <w:t>529</w:t>
      </w:r>
      <w:r>
        <w:rPr>
          <w:noProof/>
        </w:rPr>
        <w:fldChar w:fldCharType="end"/>
      </w:r>
    </w:p>
    <w:p w14:paraId="24E0D846" w14:textId="66844CCC"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Short Data Service (SDS)</w:t>
      </w:r>
      <w:r>
        <w:rPr>
          <w:noProof/>
        </w:rPr>
        <w:tab/>
      </w:r>
      <w:r>
        <w:rPr>
          <w:noProof/>
        </w:rPr>
        <w:fldChar w:fldCharType="begin" w:fldLock="1"/>
      </w:r>
      <w:r>
        <w:rPr>
          <w:noProof/>
        </w:rPr>
        <w:instrText xml:space="preserve"> PAGEREF _Toc219462425 \h </w:instrText>
      </w:r>
      <w:r>
        <w:rPr>
          <w:noProof/>
        </w:rPr>
      </w:r>
      <w:r>
        <w:rPr>
          <w:noProof/>
        </w:rPr>
        <w:fldChar w:fldCharType="separate"/>
      </w:r>
      <w:r>
        <w:rPr>
          <w:noProof/>
        </w:rPr>
        <w:t>529</w:t>
      </w:r>
      <w:r>
        <w:rPr>
          <w:noProof/>
        </w:rPr>
        <w:fldChar w:fldCharType="end"/>
      </w:r>
    </w:p>
    <w:p w14:paraId="60D5B318" w14:textId="4C92276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fldLock="1"/>
      </w:r>
      <w:r>
        <w:rPr>
          <w:noProof/>
        </w:rPr>
        <w:instrText xml:space="preserve"> PAGEREF _Toc219462426 \h </w:instrText>
      </w:r>
      <w:r>
        <w:rPr>
          <w:noProof/>
        </w:rPr>
      </w:r>
      <w:r>
        <w:rPr>
          <w:noProof/>
        </w:rPr>
        <w:fldChar w:fldCharType="separate"/>
      </w:r>
      <w:r>
        <w:rPr>
          <w:noProof/>
        </w:rPr>
        <w:t>529</w:t>
      </w:r>
      <w:r>
        <w:rPr>
          <w:noProof/>
        </w:rPr>
        <w:fldChar w:fldCharType="end"/>
      </w:r>
    </w:p>
    <w:p w14:paraId="01448C5E" w14:textId="38FD6C9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fldLock="1"/>
      </w:r>
      <w:r>
        <w:rPr>
          <w:noProof/>
        </w:rPr>
        <w:instrText xml:space="preserve"> PAGEREF _Toc219462427 \h </w:instrText>
      </w:r>
      <w:r>
        <w:rPr>
          <w:noProof/>
        </w:rPr>
      </w:r>
      <w:r>
        <w:rPr>
          <w:noProof/>
        </w:rPr>
        <w:fldChar w:fldCharType="separate"/>
      </w:r>
      <w:r>
        <w:rPr>
          <w:noProof/>
        </w:rPr>
        <w:t>538</w:t>
      </w:r>
      <w:r>
        <w:rPr>
          <w:noProof/>
        </w:rPr>
        <w:fldChar w:fldCharType="end"/>
      </w:r>
    </w:p>
    <w:p w14:paraId="3DC9B429" w14:textId="7EBB2A8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fldLock="1"/>
      </w:r>
      <w:r>
        <w:rPr>
          <w:noProof/>
        </w:rPr>
        <w:instrText xml:space="preserve"> PAGEREF _Toc219462428 \h </w:instrText>
      </w:r>
      <w:r>
        <w:rPr>
          <w:noProof/>
        </w:rPr>
      </w:r>
      <w:r>
        <w:rPr>
          <w:noProof/>
        </w:rPr>
        <w:fldChar w:fldCharType="separate"/>
      </w:r>
      <w:r>
        <w:rPr>
          <w:noProof/>
        </w:rPr>
        <w:t>548</w:t>
      </w:r>
      <w:r>
        <w:rPr>
          <w:noProof/>
        </w:rPr>
        <w:fldChar w:fldCharType="end"/>
      </w:r>
    </w:p>
    <w:p w14:paraId="7E1163B5" w14:textId="0061287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fldLock="1"/>
      </w:r>
      <w:r>
        <w:rPr>
          <w:noProof/>
        </w:rPr>
        <w:instrText xml:space="preserve"> PAGEREF _Toc219462429 \h </w:instrText>
      </w:r>
      <w:r>
        <w:rPr>
          <w:noProof/>
        </w:rPr>
      </w:r>
      <w:r>
        <w:rPr>
          <w:noProof/>
        </w:rPr>
        <w:fldChar w:fldCharType="separate"/>
      </w:r>
      <w:r>
        <w:rPr>
          <w:noProof/>
        </w:rPr>
        <w:t>557</w:t>
      </w:r>
      <w:r>
        <w:rPr>
          <w:noProof/>
        </w:rPr>
        <w:fldChar w:fldCharType="end"/>
      </w:r>
    </w:p>
    <w:p w14:paraId="7C2B01C0" w14:textId="616A05F0"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Enhanced Status (ES)</w:t>
      </w:r>
      <w:r>
        <w:rPr>
          <w:noProof/>
        </w:rPr>
        <w:tab/>
      </w:r>
      <w:r>
        <w:rPr>
          <w:noProof/>
        </w:rPr>
        <w:fldChar w:fldCharType="begin" w:fldLock="1"/>
      </w:r>
      <w:r>
        <w:rPr>
          <w:noProof/>
        </w:rPr>
        <w:instrText xml:space="preserve"> PAGEREF _Toc219462430 \h </w:instrText>
      </w:r>
      <w:r>
        <w:rPr>
          <w:noProof/>
        </w:rPr>
      </w:r>
      <w:r>
        <w:rPr>
          <w:noProof/>
        </w:rPr>
        <w:fldChar w:fldCharType="separate"/>
      </w:r>
      <w:r>
        <w:rPr>
          <w:noProof/>
        </w:rPr>
        <w:t>567</w:t>
      </w:r>
      <w:r>
        <w:rPr>
          <w:noProof/>
        </w:rPr>
        <w:fldChar w:fldCharType="end"/>
      </w:r>
    </w:p>
    <w:p w14:paraId="18EF0B47" w14:textId="3773FB94"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Off-network / Enhanced Status (ES) / Client Originated (CO)</w:t>
      </w:r>
      <w:r>
        <w:rPr>
          <w:noProof/>
        </w:rPr>
        <w:tab/>
      </w:r>
      <w:r>
        <w:rPr>
          <w:noProof/>
        </w:rPr>
        <w:fldChar w:fldCharType="begin" w:fldLock="1"/>
      </w:r>
      <w:r>
        <w:rPr>
          <w:noProof/>
        </w:rPr>
        <w:instrText xml:space="preserve"> PAGEREF _Toc219462431 \h </w:instrText>
      </w:r>
      <w:r>
        <w:rPr>
          <w:noProof/>
        </w:rPr>
      </w:r>
      <w:r>
        <w:rPr>
          <w:noProof/>
        </w:rPr>
        <w:fldChar w:fldCharType="separate"/>
      </w:r>
      <w:r>
        <w:rPr>
          <w:noProof/>
        </w:rPr>
        <w:t>567</w:t>
      </w:r>
      <w:r>
        <w:rPr>
          <w:noProof/>
        </w:rPr>
        <w:fldChar w:fldCharType="end"/>
      </w:r>
    </w:p>
    <w:p w14:paraId="25906542" w14:textId="1804B87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Off-network / Enhanced Status (ES) / Client Terminated (CT)</w:t>
      </w:r>
      <w:r>
        <w:rPr>
          <w:noProof/>
        </w:rPr>
        <w:tab/>
      </w:r>
      <w:r>
        <w:rPr>
          <w:noProof/>
        </w:rPr>
        <w:fldChar w:fldCharType="begin" w:fldLock="1"/>
      </w:r>
      <w:r>
        <w:rPr>
          <w:noProof/>
        </w:rPr>
        <w:instrText xml:space="preserve"> PAGEREF _Toc219462432 \h </w:instrText>
      </w:r>
      <w:r>
        <w:rPr>
          <w:noProof/>
        </w:rPr>
      </w:r>
      <w:r>
        <w:rPr>
          <w:noProof/>
        </w:rPr>
        <w:fldChar w:fldCharType="separate"/>
      </w:r>
      <w:r>
        <w:rPr>
          <w:noProof/>
        </w:rPr>
        <w:t>574</w:t>
      </w:r>
      <w:r>
        <w:rPr>
          <w:noProof/>
        </w:rPr>
        <w:fldChar w:fldCharType="end"/>
      </w:r>
    </w:p>
    <w:p w14:paraId="2F894CE0" w14:textId="22DE0DA9"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_Toc219462433 \h </w:instrText>
      </w:r>
      <w:r>
        <w:rPr>
          <w:noProof/>
        </w:rPr>
      </w:r>
      <w:r>
        <w:rPr>
          <w:noProof/>
        </w:rPr>
        <w:fldChar w:fldCharType="separate"/>
      </w:r>
      <w:r>
        <w:rPr>
          <w:noProof/>
        </w:rPr>
        <w:t>579</w:t>
      </w:r>
      <w:r>
        <w:rPr>
          <w:noProof/>
        </w:rPr>
        <w:fldChar w:fldCharType="end"/>
      </w:r>
    </w:p>
    <w:p w14:paraId="4156F42F" w14:textId="23D8B163"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Alert / Emergency Alert Retransmission / Cancel Emergency Alert / Client Originated (CO)</w:t>
      </w:r>
      <w:r>
        <w:rPr>
          <w:noProof/>
        </w:rPr>
        <w:tab/>
      </w:r>
      <w:r>
        <w:rPr>
          <w:noProof/>
        </w:rPr>
        <w:fldChar w:fldCharType="begin" w:fldLock="1"/>
      </w:r>
      <w:r>
        <w:rPr>
          <w:noProof/>
        </w:rPr>
        <w:instrText xml:space="preserve"> PAGEREF _Toc219462434 \h </w:instrText>
      </w:r>
      <w:r>
        <w:rPr>
          <w:noProof/>
        </w:rPr>
      </w:r>
      <w:r>
        <w:rPr>
          <w:noProof/>
        </w:rPr>
        <w:fldChar w:fldCharType="separate"/>
      </w:r>
      <w:r>
        <w:rPr>
          <w:noProof/>
        </w:rPr>
        <w:t>579</w:t>
      </w:r>
      <w:r>
        <w:rPr>
          <w:noProof/>
        </w:rPr>
        <w:fldChar w:fldCharType="end"/>
      </w:r>
    </w:p>
    <w:p w14:paraId="3FE27B80" w14:textId="3C525B8C"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Alert / Emergency Alert Retransmission / Cancel Emergency Alert / Client Terminated (CT)</w:t>
      </w:r>
      <w:r>
        <w:rPr>
          <w:noProof/>
        </w:rPr>
        <w:tab/>
      </w:r>
      <w:r>
        <w:rPr>
          <w:noProof/>
        </w:rPr>
        <w:fldChar w:fldCharType="begin" w:fldLock="1"/>
      </w:r>
      <w:r>
        <w:rPr>
          <w:noProof/>
        </w:rPr>
        <w:instrText xml:space="preserve"> PAGEREF _Toc219462435 \h </w:instrText>
      </w:r>
      <w:r>
        <w:rPr>
          <w:noProof/>
        </w:rPr>
      </w:r>
      <w:r>
        <w:rPr>
          <w:noProof/>
        </w:rPr>
        <w:fldChar w:fldCharType="separate"/>
      </w:r>
      <w:r>
        <w:rPr>
          <w:noProof/>
        </w:rPr>
        <w:t>584</w:t>
      </w:r>
      <w:r>
        <w:rPr>
          <w:noProof/>
        </w:rPr>
        <w:fldChar w:fldCharType="end"/>
      </w:r>
    </w:p>
    <w:p w14:paraId="6EA8C1D4" w14:textId="096EEAF7" w:rsidR="00604557" w:rsidRDefault="0060455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Test Files</w:t>
      </w:r>
      <w:r>
        <w:rPr>
          <w:noProof/>
        </w:rPr>
        <w:tab/>
      </w:r>
      <w:r>
        <w:rPr>
          <w:noProof/>
        </w:rPr>
        <w:fldChar w:fldCharType="begin" w:fldLock="1"/>
      </w:r>
      <w:r>
        <w:rPr>
          <w:noProof/>
        </w:rPr>
        <w:instrText xml:space="preserve"> PAGEREF _Toc219462436 \h </w:instrText>
      </w:r>
      <w:r>
        <w:rPr>
          <w:noProof/>
        </w:rPr>
      </w:r>
      <w:r>
        <w:rPr>
          <w:noProof/>
        </w:rPr>
        <w:fldChar w:fldCharType="separate"/>
      </w:r>
      <w:r>
        <w:rPr>
          <w:noProof/>
        </w:rPr>
        <w:t>589</w:t>
      </w:r>
      <w:r>
        <w:rPr>
          <w:noProof/>
        </w:rPr>
        <w:fldChar w:fldCharType="end"/>
      </w:r>
    </w:p>
    <w:p w14:paraId="5B20C42C" w14:textId="3C378E2C"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_Toc219462437 \h </w:instrText>
      </w:r>
      <w:r>
        <w:rPr>
          <w:noProof/>
        </w:rPr>
      </w:r>
      <w:r>
        <w:rPr>
          <w:noProof/>
        </w:rPr>
        <w:fldChar w:fldCharType="separate"/>
      </w:r>
      <w:r>
        <w:rPr>
          <w:noProof/>
        </w:rPr>
        <w:t>589</w:t>
      </w:r>
      <w:r>
        <w:rPr>
          <w:noProof/>
        </w:rPr>
        <w:fldChar w:fldCharType="end"/>
      </w:r>
    </w:p>
    <w:p w14:paraId="1312A407" w14:textId="0E691E81"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Test files for client originated file distribution</w:t>
      </w:r>
      <w:r>
        <w:rPr>
          <w:noProof/>
        </w:rPr>
        <w:tab/>
      </w:r>
      <w:r>
        <w:rPr>
          <w:noProof/>
        </w:rPr>
        <w:fldChar w:fldCharType="begin" w:fldLock="1"/>
      </w:r>
      <w:r>
        <w:rPr>
          <w:noProof/>
        </w:rPr>
        <w:instrText xml:space="preserve"> PAGEREF _Toc219462438 \h </w:instrText>
      </w:r>
      <w:r>
        <w:rPr>
          <w:noProof/>
        </w:rPr>
      </w:r>
      <w:r>
        <w:rPr>
          <w:noProof/>
        </w:rPr>
        <w:fldChar w:fldCharType="separate"/>
      </w:r>
      <w:r>
        <w:rPr>
          <w:noProof/>
        </w:rPr>
        <w:t>589</w:t>
      </w:r>
      <w:r>
        <w:rPr>
          <w:noProof/>
        </w:rPr>
        <w:fldChar w:fldCharType="end"/>
      </w:r>
    </w:p>
    <w:p w14:paraId="4D2B646D" w14:textId="05CC0393"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Test File 1 for CO FD</w:t>
      </w:r>
      <w:r>
        <w:rPr>
          <w:noProof/>
        </w:rPr>
        <w:tab/>
      </w:r>
      <w:r>
        <w:rPr>
          <w:noProof/>
        </w:rPr>
        <w:fldChar w:fldCharType="begin" w:fldLock="1"/>
      </w:r>
      <w:r>
        <w:rPr>
          <w:noProof/>
        </w:rPr>
        <w:instrText xml:space="preserve"> PAGEREF _Toc219462439 \h </w:instrText>
      </w:r>
      <w:r>
        <w:rPr>
          <w:noProof/>
        </w:rPr>
      </w:r>
      <w:r>
        <w:rPr>
          <w:noProof/>
        </w:rPr>
        <w:fldChar w:fldCharType="separate"/>
      </w:r>
      <w:r>
        <w:rPr>
          <w:noProof/>
        </w:rPr>
        <w:t>589</w:t>
      </w:r>
      <w:r>
        <w:rPr>
          <w:noProof/>
        </w:rPr>
        <w:fldChar w:fldCharType="end"/>
      </w:r>
    </w:p>
    <w:p w14:paraId="14B8992B" w14:textId="048310CC"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Test File 2 for CO FD</w:t>
      </w:r>
      <w:r>
        <w:rPr>
          <w:noProof/>
        </w:rPr>
        <w:tab/>
      </w:r>
      <w:r>
        <w:rPr>
          <w:noProof/>
        </w:rPr>
        <w:fldChar w:fldCharType="begin" w:fldLock="1"/>
      </w:r>
      <w:r>
        <w:rPr>
          <w:noProof/>
        </w:rPr>
        <w:instrText xml:space="preserve"> PAGEREF _Toc219462440 \h </w:instrText>
      </w:r>
      <w:r>
        <w:rPr>
          <w:noProof/>
        </w:rPr>
      </w:r>
      <w:r>
        <w:rPr>
          <w:noProof/>
        </w:rPr>
        <w:fldChar w:fldCharType="separate"/>
      </w:r>
      <w:r>
        <w:rPr>
          <w:noProof/>
        </w:rPr>
        <w:t>589</w:t>
      </w:r>
      <w:r>
        <w:rPr>
          <w:noProof/>
        </w:rPr>
        <w:fldChar w:fldCharType="end"/>
      </w:r>
    </w:p>
    <w:p w14:paraId="08D8CBDC" w14:textId="2346F360"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Test files for client terminated file distribution</w:t>
      </w:r>
      <w:r>
        <w:rPr>
          <w:noProof/>
        </w:rPr>
        <w:tab/>
      </w:r>
      <w:r>
        <w:rPr>
          <w:noProof/>
        </w:rPr>
        <w:fldChar w:fldCharType="begin" w:fldLock="1"/>
      </w:r>
      <w:r>
        <w:rPr>
          <w:noProof/>
        </w:rPr>
        <w:instrText xml:space="preserve"> PAGEREF _Toc219462441 \h </w:instrText>
      </w:r>
      <w:r>
        <w:rPr>
          <w:noProof/>
        </w:rPr>
      </w:r>
      <w:r>
        <w:rPr>
          <w:noProof/>
        </w:rPr>
        <w:fldChar w:fldCharType="separate"/>
      </w:r>
      <w:r>
        <w:rPr>
          <w:noProof/>
        </w:rPr>
        <w:t>589</w:t>
      </w:r>
      <w:r>
        <w:rPr>
          <w:noProof/>
        </w:rPr>
        <w:fldChar w:fldCharType="end"/>
      </w:r>
    </w:p>
    <w:p w14:paraId="0011641C" w14:textId="5B25CDCC"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Test File 1 for CT FD</w:t>
      </w:r>
      <w:r>
        <w:rPr>
          <w:noProof/>
        </w:rPr>
        <w:tab/>
      </w:r>
      <w:r>
        <w:rPr>
          <w:noProof/>
        </w:rPr>
        <w:fldChar w:fldCharType="begin" w:fldLock="1"/>
      </w:r>
      <w:r>
        <w:rPr>
          <w:noProof/>
        </w:rPr>
        <w:instrText xml:space="preserve"> PAGEREF _Toc219462442 \h </w:instrText>
      </w:r>
      <w:r>
        <w:rPr>
          <w:noProof/>
        </w:rPr>
      </w:r>
      <w:r>
        <w:rPr>
          <w:noProof/>
        </w:rPr>
        <w:fldChar w:fldCharType="separate"/>
      </w:r>
      <w:r>
        <w:rPr>
          <w:noProof/>
        </w:rPr>
        <w:t>589</w:t>
      </w:r>
      <w:r>
        <w:rPr>
          <w:noProof/>
        </w:rPr>
        <w:fldChar w:fldCharType="end"/>
      </w:r>
    </w:p>
    <w:p w14:paraId="363A2797" w14:textId="58198D5D"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Test File 2 for CT FD</w:t>
      </w:r>
      <w:r>
        <w:rPr>
          <w:noProof/>
        </w:rPr>
        <w:tab/>
      </w:r>
      <w:r>
        <w:rPr>
          <w:noProof/>
        </w:rPr>
        <w:fldChar w:fldCharType="begin" w:fldLock="1"/>
      </w:r>
      <w:r>
        <w:rPr>
          <w:noProof/>
        </w:rPr>
        <w:instrText xml:space="preserve"> PAGEREF _Toc219462443 \h </w:instrText>
      </w:r>
      <w:r>
        <w:rPr>
          <w:noProof/>
        </w:rPr>
      </w:r>
      <w:r>
        <w:rPr>
          <w:noProof/>
        </w:rPr>
        <w:fldChar w:fldCharType="separate"/>
      </w:r>
      <w:r>
        <w:rPr>
          <w:noProof/>
        </w:rPr>
        <w:t>590</w:t>
      </w:r>
      <w:r>
        <w:rPr>
          <w:noProof/>
        </w:rPr>
        <w:fldChar w:fldCharType="end"/>
      </w:r>
    </w:p>
    <w:p w14:paraId="700DA625" w14:textId="28F2D067" w:rsidR="00604557" w:rsidRDefault="0060455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fldLock="1"/>
      </w:r>
      <w:r>
        <w:rPr>
          <w:noProof/>
        </w:rPr>
        <w:instrText xml:space="preserve"> PAGEREF _Toc219462444 \h </w:instrText>
      </w:r>
      <w:r>
        <w:rPr>
          <w:noProof/>
        </w:rPr>
      </w:r>
      <w:r>
        <w:rPr>
          <w:noProof/>
        </w:rPr>
        <w:fldChar w:fldCharType="separate"/>
      </w:r>
      <w:r>
        <w:rPr>
          <w:noProof/>
        </w:rPr>
        <w:t>591</w:t>
      </w:r>
      <w:r>
        <w:rPr>
          <w:noProof/>
        </w:rPr>
        <w:fldChar w:fldCharType="end"/>
      </w:r>
    </w:p>
    <w:p w14:paraId="0B9E3498" w14:textId="56ABBC32" w:rsidR="00080512" w:rsidRPr="004D3578" w:rsidRDefault="004D3578">
      <w:r w:rsidRPr="004D3578">
        <w:rPr>
          <w:noProof/>
          <w:sz w:val="22"/>
        </w:rPr>
        <w:fldChar w:fldCharType="end"/>
      </w:r>
    </w:p>
    <w:p w14:paraId="7BF7C178" w14:textId="155595F6" w:rsidR="00711107" w:rsidRPr="00BB7C8E" w:rsidRDefault="001A4252" w:rsidP="001A4252">
      <w:pPr>
        <w:spacing w:after="0"/>
        <w:rPr>
          <w:i/>
        </w:rPr>
      </w:pPr>
      <w:r>
        <w:lastRenderedPageBreak/>
        <w:br w:type="page"/>
      </w:r>
    </w:p>
    <w:p w14:paraId="1CB93987" w14:textId="77777777" w:rsidR="00711107" w:rsidRDefault="00711107" w:rsidP="00711107">
      <w:pPr>
        <w:pStyle w:val="Heading1"/>
      </w:pPr>
      <w:bookmarkStart w:id="16" w:name="foreword"/>
      <w:bookmarkStart w:id="17" w:name="_Toc219462331"/>
      <w:bookmarkEnd w:id="16"/>
      <w:r w:rsidRPr="004D3578">
        <w:lastRenderedPageBreak/>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lastRenderedPageBreak/>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219462332"/>
      <w:bookmarkEnd w:id="20"/>
      <w:r w:rsidRPr="004D3578">
        <w:lastRenderedPageBreak/>
        <w:t>1</w:t>
      </w:r>
      <w:r w:rsidRPr="004D3578">
        <w:tab/>
        <w:t>Scope</w:t>
      </w:r>
      <w:bookmarkEnd w:id="21"/>
    </w:p>
    <w:p w14:paraId="6A18FA6F" w14:textId="40C87FD7" w:rsidR="00AE351E" w:rsidRPr="001C0FC4" w:rsidRDefault="00AE351E" w:rsidP="00AE351E">
      <w:bookmarkStart w:id="22" w:name="references"/>
      <w:bookmarkEnd w:id="22"/>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6F01E99C" w:rsidR="00AE351E" w:rsidRPr="001C0FC4" w:rsidRDefault="00AE351E" w:rsidP="00AE351E">
      <w:r w:rsidRPr="001C0FC4">
        <w:t xml:space="preserve">The test cases are expected to be executed through the 3GPP radio interface. The present document does not specify the protocol conformance testing for the </w:t>
      </w:r>
      <w:r w:rsidR="00063683" w:rsidRPr="00063683">
        <w:t>3GPP</w:t>
      </w:r>
      <w:r w:rsidRPr="001C0FC4">
        <w:t xml:space="preserve"> bearers which carry the MCData data sent or received by the MCData Client and which are required to be supported by the UE in which the MCData Client is installed. This is defined in TS 36.523-1 [6]</w:t>
      </w:r>
      <w:r w:rsidR="00063683" w:rsidRPr="00063683">
        <w:t xml:space="preserve"> for EPS (LTE) or TS 38.523-1 [45] for NR/5GC</w:t>
      </w:r>
      <w:r w:rsidRPr="001C0FC4">
        <w:t>.</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3" w:name="_Toc219462333"/>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lastRenderedPageBreak/>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1C0FC4" w:rsidRDefault="00B922F4" w:rsidP="00B922F4">
      <w:pPr>
        <w:pStyle w:val="EX"/>
      </w:pPr>
      <w:r w:rsidRPr="001C0FC4">
        <w:t>[31]</w:t>
      </w:r>
      <w:r w:rsidRPr="001C0FC4">
        <w:tab/>
        <w:t>3GPP TS 24.282: "Mission Critical Data (MCData) signalling control; Protocol specification".</w:t>
      </w:r>
    </w:p>
    <w:p w14:paraId="71503F4E" w14:textId="77777777" w:rsidR="00B922F4" w:rsidRPr="001C0FC4" w:rsidRDefault="00B922F4" w:rsidP="00B922F4">
      <w:pPr>
        <w:pStyle w:val="EX"/>
      </w:pPr>
      <w:r w:rsidRPr="001C0FC4">
        <w:t>[32]</w:t>
      </w:r>
      <w:r w:rsidRPr="001C0FC4">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lastRenderedPageBreak/>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77777777" w:rsidR="00B922F4" w:rsidRDefault="00B922F4" w:rsidP="00B922F4">
      <w:pPr>
        <w:pStyle w:val="EX"/>
      </w:pPr>
      <w:r>
        <w:t>[42]</w:t>
      </w:r>
      <w:r>
        <w:tab/>
        <w:t>OMA-TS-REST_NetAPI_Common-V1_0-20120417-C: "Common definitions for RESTful Network APIs"</w:t>
      </w:r>
    </w:p>
    <w:p w14:paraId="6E462403" w14:textId="77777777" w:rsidR="00B922F4" w:rsidRDefault="00B922F4" w:rsidP="00B922F4">
      <w:pPr>
        <w:pStyle w:val="EX"/>
      </w:pPr>
      <w:r>
        <w:t>[43]</w:t>
      </w:r>
      <w:r>
        <w:tab/>
        <w:t>IETF RFC 2388: "Returning Values from Forms: multipart/form-data".</w:t>
      </w:r>
    </w:p>
    <w:p w14:paraId="5F45BB26" w14:textId="77777777" w:rsidR="00063683" w:rsidRDefault="00B922F4" w:rsidP="00063683">
      <w:pPr>
        <w:pStyle w:val="EX"/>
      </w:pPr>
      <w:r>
        <w:t>[44]</w:t>
      </w:r>
      <w:r>
        <w:tab/>
        <w:t>IETF RFC 2616: "Hypertext Transfer Protocol -- HTTP/1.1".</w:t>
      </w:r>
    </w:p>
    <w:p w14:paraId="1893C2C6" w14:textId="77777777" w:rsidR="00471E22" w:rsidRDefault="00063683" w:rsidP="00471E22">
      <w:pPr>
        <w:pStyle w:val="EX"/>
      </w:pPr>
      <w:r>
        <w:t>[45]</w:t>
      </w:r>
      <w:r>
        <w:tab/>
        <w:t>3GPP TS 38.523-1: " 5GS; User Equipment (UE) conformance specification;Part 1: Protocol"</w:t>
      </w:r>
    </w:p>
    <w:p w14:paraId="77A3E086" w14:textId="77777777" w:rsidR="00471E22" w:rsidRDefault="00471E22" w:rsidP="00471E22">
      <w:pPr>
        <w:pStyle w:val="EX"/>
      </w:pPr>
      <w:r>
        <w:t>[46]</w:t>
      </w:r>
      <w:r>
        <w:tab/>
        <w:t>OMA-TS-REST_NetAPI_NotificationChannel-V1_0-20200319-C: “RESTful Network API for Notification Channel”.</w:t>
      </w:r>
    </w:p>
    <w:p w14:paraId="13E06640" w14:textId="73E5BC3A" w:rsidR="00B922F4" w:rsidRPr="001C0FC4" w:rsidRDefault="00471E22" w:rsidP="00471E22">
      <w:pPr>
        <w:pStyle w:val="EX"/>
      </w:pPr>
      <w:r>
        <w:t>[47]</w:t>
      </w:r>
      <w:r>
        <w:tab/>
        <w:t>OMA-SUP-XSD_rest_netapi_notificationchannel-V1_0: “XML data type definitions for the RESTful Network API for Notification Channel”, https://www.openmobilealliance.org/release/NotifChanREST/V1_0-20200319-C/OMA-SUP-XSD_rest_netapi_notificationchannel-V1_0-20200319-C.xsd</w:t>
      </w:r>
    </w:p>
    <w:p w14:paraId="7E44FABC" w14:textId="77777777" w:rsidR="00711107" w:rsidRPr="004D3578" w:rsidRDefault="00711107" w:rsidP="00711107">
      <w:pPr>
        <w:pStyle w:val="Heading1"/>
      </w:pPr>
      <w:bookmarkStart w:id="24" w:name="_Toc219462334"/>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219462335"/>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lastRenderedPageBreak/>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26" w:name="_Toc219462336"/>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219462337"/>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28" w:name="_Toc52787441"/>
      <w:bookmarkStart w:id="29" w:name="_Toc52787621"/>
      <w:bookmarkStart w:id="30" w:name="_Toc75906874"/>
      <w:bookmarkStart w:id="31" w:name="_Toc75907211"/>
      <w:bookmarkStart w:id="32" w:name="_Toc84345696"/>
      <w:bookmarkStart w:id="33" w:name="_Toc99871244"/>
      <w:bookmarkStart w:id="34"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1C0FC4" w:rsidRDefault="0007444D" w:rsidP="0007444D">
      <w:pPr>
        <w:pStyle w:val="EW"/>
      </w:pPr>
      <w:r w:rsidRPr="001C0FC4">
        <w:t>MC</w:t>
      </w:r>
      <w:r w:rsidRPr="001C0FC4">
        <w:tab/>
      </w:r>
      <w:r w:rsidRPr="001C0FC4">
        <w:tab/>
        <w:t>Mission Critical</w:t>
      </w:r>
    </w:p>
    <w:p w14:paraId="7E9CA9A6" w14:textId="77777777" w:rsidR="0007444D" w:rsidRPr="001C0FC4" w:rsidRDefault="0007444D" w:rsidP="0007444D">
      <w:pPr>
        <w:pStyle w:val="EW"/>
      </w:pPr>
      <w:r w:rsidRPr="001C0FC4">
        <w:t>MCData</w:t>
      </w:r>
      <w:r w:rsidRPr="001C0FC4">
        <w:tab/>
      </w:r>
      <w:r w:rsidRPr="001C0FC4">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lastRenderedPageBreak/>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35" w:name="_Toc42507329"/>
      <w:bookmarkStart w:id="36" w:name="_Toc52307860"/>
      <w:bookmarkStart w:id="37" w:name="_Toc52782272"/>
      <w:bookmarkStart w:id="38" w:name="_Toc52782881"/>
      <w:bookmarkStart w:id="39" w:name="_Toc59042750"/>
      <w:bookmarkStart w:id="40" w:name="_Toc75459121"/>
      <w:bookmarkStart w:id="41" w:name="_Toc90630561"/>
      <w:bookmarkStart w:id="42" w:name="_Toc100778768"/>
      <w:bookmarkStart w:id="43" w:name="_Toc101286102"/>
      <w:bookmarkStart w:id="44" w:name="_Toc106817688"/>
      <w:bookmarkStart w:id="45" w:name="_Toc106817813"/>
      <w:bookmarkStart w:id="46" w:name="_Toc178186315"/>
      <w:bookmarkStart w:id="47" w:name="_Toc219462338"/>
      <w:bookmarkEnd w:id="28"/>
      <w:bookmarkEnd w:id="29"/>
      <w:bookmarkEnd w:id="30"/>
      <w:bookmarkEnd w:id="31"/>
      <w:bookmarkEnd w:id="32"/>
      <w:bookmarkEnd w:id="33"/>
      <w:bookmarkEnd w:id="34"/>
      <w:r w:rsidRPr="001C0FC4">
        <w:t>4</w:t>
      </w:r>
      <w:r w:rsidRPr="001C0FC4">
        <w:tab/>
        <w:t>General</w:t>
      </w:r>
      <w:bookmarkEnd w:id="35"/>
      <w:bookmarkEnd w:id="36"/>
      <w:bookmarkEnd w:id="37"/>
      <w:bookmarkEnd w:id="38"/>
      <w:bookmarkEnd w:id="39"/>
      <w:bookmarkEnd w:id="40"/>
      <w:bookmarkEnd w:id="41"/>
      <w:bookmarkEnd w:id="42"/>
      <w:bookmarkEnd w:id="43"/>
      <w:bookmarkEnd w:id="44"/>
      <w:bookmarkEnd w:id="45"/>
      <w:bookmarkEnd w:id="46"/>
      <w:bookmarkEnd w:id="47"/>
    </w:p>
    <w:p w14:paraId="6669B321" w14:textId="77777777" w:rsidR="00296E35" w:rsidRPr="001C0FC4" w:rsidRDefault="00296E35" w:rsidP="00296E35">
      <w:pPr>
        <w:pStyle w:val="Heading2"/>
      </w:pPr>
      <w:bookmarkStart w:id="48" w:name="_Toc522499783"/>
      <w:bookmarkStart w:id="49" w:name="_Toc25610636"/>
      <w:bookmarkStart w:id="50" w:name="_Toc42507330"/>
      <w:bookmarkStart w:id="51" w:name="_Toc52307861"/>
      <w:bookmarkStart w:id="52" w:name="_Toc52782273"/>
      <w:bookmarkStart w:id="53" w:name="_Toc52782882"/>
      <w:bookmarkStart w:id="54" w:name="_Toc59042751"/>
      <w:bookmarkStart w:id="55" w:name="_Toc75459122"/>
      <w:bookmarkStart w:id="56" w:name="_Toc90630562"/>
      <w:bookmarkStart w:id="57" w:name="_Toc100778769"/>
      <w:bookmarkStart w:id="58" w:name="_Toc101286103"/>
      <w:bookmarkStart w:id="59" w:name="_Toc106817689"/>
      <w:bookmarkStart w:id="60" w:name="_Toc106817814"/>
      <w:bookmarkStart w:id="61" w:name="_Toc178186316"/>
      <w:bookmarkStart w:id="62" w:name="_Toc219462339"/>
      <w:r w:rsidRPr="001C0FC4">
        <w:t>4.1</w:t>
      </w:r>
      <w:r w:rsidRPr="001C0FC4">
        <w:tab/>
        <w:t>Test methodology</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009E7D0" w14:textId="77777777" w:rsidR="00296E35" w:rsidRPr="001C0FC4" w:rsidRDefault="00296E35" w:rsidP="00296E35">
      <w:pPr>
        <w:pStyle w:val="Heading3"/>
      </w:pPr>
      <w:bookmarkStart w:id="63" w:name="_Toc522499784"/>
      <w:bookmarkStart w:id="64" w:name="_Toc25610637"/>
      <w:bookmarkStart w:id="65" w:name="_Toc42507331"/>
      <w:bookmarkStart w:id="66" w:name="_Toc52307862"/>
      <w:bookmarkStart w:id="67" w:name="_Toc52782274"/>
      <w:bookmarkStart w:id="68" w:name="_Toc52782883"/>
      <w:bookmarkStart w:id="69" w:name="_Toc59042752"/>
      <w:bookmarkStart w:id="70" w:name="_Toc75459123"/>
      <w:bookmarkStart w:id="71" w:name="_Toc90630563"/>
      <w:bookmarkStart w:id="72" w:name="_Toc100778770"/>
      <w:bookmarkStart w:id="73" w:name="_Toc101286104"/>
      <w:bookmarkStart w:id="74" w:name="_Toc106817690"/>
      <w:bookmarkStart w:id="75" w:name="_Toc106817815"/>
      <w:bookmarkStart w:id="76" w:name="_Toc178186317"/>
      <w:bookmarkStart w:id="77" w:name="_Toc219462340"/>
      <w:r w:rsidRPr="001C0FC4">
        <w:t>4.1.1</w:t>
      </w:r>
      <w:r w:rsidRPr="001C0FC4">
        <w:tab/>
        <w:t>Testing of optional functions and procedures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78" w:name="_Toc522499785"/>
      <w:bookmarkStart w:id="79" w:name="_Toc25610638"/>
      <w:bookmarkStart w:id="80" w:name="_Toc42507332"/>
      <w:bookmarkStart w:id="81" w:name="_Toc52307863"/>
      <w:bookmarkStart w:id="82" w:name="_Toc52782275"/>
      <w:bookmarkStart w:id="83" w:name="_Toc52782884"/>
      <w:bookmarkStart w:id="84" w:name="_Toc59042753"/>
      <w:bookmarkStart w:id="85" w:name="_Toc75459124"/>
      <w:bookmarkStart w:id="86" w:name="_Toc90630564"/>
      <w:bookmarkStart w:id="87" w:name="_Toc100778771"/>
      <w:bookmarkStart w:id="88" w:name="_Toc101286105"/>
      <w:bookmarkStart w:id="89" w:name="_Toc106817691"/>
      <w:bookmarkStart w:id="90" w:name="_Toc106817816"/>
      <w:bookmarkStart w:id="91" w:name="_Toc178186318"/>
      <w:bookmarkStart w:id="92" w:name="_Toc219462341"/>
      <w:r w:rsidRPr="001C0FC4">
        <w:t>4.1.2</w:t>
      </w:r>
      <w:r w:rsidRPr="001C0FC4">
        <w:tab/>
        <w:t>Test interfaces and facilities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3" w:name="_Toc522499786"/>
      <w:bookmarkStart w:id="94" w:name="_Toc25610639"/>
      <w:bookmarkStart w:id="95" w:name="_Toc42507333"/>
      <w:bookmarkStart w:id="96" w:name="_Toc52307864"/>
      <w:bookmarkStart w:id="97" w:name="_Toc52782276"/>
      <w:bookmarkStart w:id="98" w:name="_Toc52782885"/>
      <w:bookmarkStart w:id="99" w:name="_Toc59042754"/>
      <w:bookmarkStart w:id="100" w:name="_Toc75459125"/>
      <w:bookmarkStart w:id="101" w:name="_Toc90630565"/>
      <w:bookmarkStart w:id="102" w:name="_Toc100778772"/>
      <w:bookmarkStart w:id="103" w:name="_Toc101286106"/>
      <w:bookmarkStart w:id="104" w:name="_Toc106817692"/>
      <w:bookmarkStart w:id="105" w:name="_Toc106817817"/>
      <w:bookmarkStart w:id="106" w:name="_Toc178186319"/>
      <w:bookmarkStart w:id="107" w:name="_Toc219462342"/>
      <w:r w:rsidRPr="001C0FC4">
        <w:t>4.2</w:t>
      </w:r>
      <w:r w:rsidRPr="001C0FC4">
        <w:tab/>
        <w:t>Implicit testing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08" w:name="_Toc522499787"/>
      <w:bookmarkStart w:id="109" w:name="_Toc25610640"/>
      <w:bookmarkStart w:id="110" w:name="_Toc42507334"/>
      <w:bookmarkStart w:id="111" w:name="_Toc52307865"/>
      <w:bookmarkStart w:id="112" w:name="_Toc52782277"/>
      <w:bookmarkStart w:id="113" w:name="_Toc52782886"/>
      <w:bookmarkStart w:id="114" w:name="_Toc59042755"/>
      <w:bookmarkStart w:id="115" w:name="_Toc75459126"/>
      <w:bookmarkStart w:id="116" w:name="_Toc90630566"/>
      <w:bookmarkStart w:id="117" w:name="_Toc100778773"/>
      <w:bookmarkStart w:id="118" w:name="_Toc101286107"/>
      <w:bookmarkStart w:id="119" w:name="_Toc106817693"/>
      <w:bookmarkStart w:id="120" w:name="_Toc106817818"/>
      <w:bookmarkStart w:id="121" w:name="_Toc178186320"/>
      <w:bookmarkStart w:id="122" w:name="_Toc219462343"/>
      <w:r w:rsidRPr="001C0FC4">
        <w:t>4.3</w:t>
      </w:r>
      <w:r w:rsidRPr="001C0FC4">
        <w:tab/>
        <w:t>Repetition of tests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3" w:name="_Toc522499788"/>
      <w:bookmarkStart w:id="124" w:name="_Toc25610641"/>
      <w:bookmarkStart w:id="125" w:name="_Toc42507335"/>
      <w:bookmarkStart w:id="126" w:name="_Toc52307866"/>
      <w:bookmarkStart w:id="127" w:name="_Toc52782278"/>
      <w:bookmarkStart w:id="128" w:name="_Toc52782887"/>
      <w:bookmarkStart w:id="129" w:name="_Toc59042756"/>
      <w:bookmarkStart w:id="130" w:name="_Toc75459127"/>
      <w:bookmarkStart w:id="131" w:name="_Toc90630567"/>
      <w:bookmarkStart w:id="132" w:name="_Toc100778774"/>
      <w:bookmarkStart w:id="133" w:name="_Toc101286108"/>
      <w:bookmarkStart w:id="134" w:name="_Toc106817694"/>
      <w:bookmarkStart w:id="135" w:name="_Toc106817819"/>
      <w:bookmarkStart w:id="136" w:name="_Toc178186321"/>
      <w:bookmarkStart w:id="137" w:name="_Toc219462344"/>
      <w:r w:rsidRPr="001C0FC4">
        <w:t>4.4</w:t>
      </w:r>
      <w:r w:rsidRPr="001C0FC4">
        <w:tab/>
        <w:t>Handling of differences between conformance requirements in different releases of cores specifications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56DE1E7" w14:textId="4798FFE9" w:rsidR="00296E35" w:rsidRPr="001C0FC4" w:rsidRDefault="00296E35" w:rsidP="00296E35">
      <w:r w:rsidRPr="001C0FC4">
        <w:lastRenderedPageBreak/>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38" w:name="_Toc522499789"/>
      <w:bookmarkStart w:id="139" w:name="_Toc25610642"/>
      <w:bookmarkStart w:id="140" w:name="_Toc42507336"/>
      <w:bookmarkStart w:id="141" w:name="_Toc52307867"/>
      <w:bookmarkStart w:id="142" w:name="_Toc52782279"/>
      <w:bookmarkStart w:id="143" w:name="_Toc52782888"/>
      <w:bookmarkStart w:id="144" w:name="_Toc59042757"/>
      <w:bookmarkStart w:id="145" w:name="_Toc75459128"/>
      <w:bookmarkStart w:id="146" w:name="_Toc90630568"/>
      <w:bookmarkStart w:id="147" w:name="_Toc100778775"/>
      <w:bookmarkStart w:id="148" w:name="_Toc101286109"/>
      <w:bookmarkStart w:id="149" w:name="_Toc106817695"/>
      <w:bookmarkStart w:id="150" w:name="_Toc106817820"/>
      <w:bookmarkStart w:id="151" w:name="_Toc178186322"/>
      <w:bookmarkStart w:id="152" w:name="_Toc219462345"/>
      <w:r w:rsidRPr="001C0FC4">
        <w:t>4.5</w:t>
      </w:r>
      <w:r w:rsidRPr="001C0FC4">
        <w:tab/>
        <w:t>Reference conditions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3" w:name="_Toc522499790"/>
      <w:bookmarkStart w:id="154" w:name="_Toc25610643"/>
      <w:bookmarkStart w:id="155" w:name="_Toc42507337"/>
      <w:bookmarkStart w:id="156" w:name="_Toc52307868"/>
      <w:bookmarkStart w:id="157" w:name="_Toc52782280"/>
      <w:bookmarkStart w:id="158" w:name="_Toc52782889"/>
      <w:bookmarkStart w:id="159" w:name="_Toc59042758"/>
      <w:bookmarkStart w:id="160" w:name="_Toc75459129"/>
      <w:bookmarkStart w:id="161"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2" w:name="_Toc100778776"/>
      <w:bookmarkStart w:id="163" w:name="_Toc101286110"/>
      <w:bookmarkStart w:id="164" w:name="_Toc106817696"/>
      <w:bookmarkStart w:id="165" w:name="_Toc106817821"/>
      <w:bookmarkStart w:id="166" w:name="_Toc178186323"/>
      <w:bookmarkStart w:id="167" w:name="_Toc219462346"/>
      <w:r w:rsidRPr="001C0FC4">
        <w:t>4.6</w:t>
      </w:r>
      <w:r w:rsidRPr="001C0FC4">
        <w:tab/>
        <w:t>Generic setup procedures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68" w:name="_Toc522499791"/>
      <w:bookmarkStart w:id="169" w:name="_Toc25610644"/>
      <w:bookmarkStart w:id="170" w:name="_Toc42507338"/>
      <w:bookmarkStart w:id="171" w:name="_Toc52307869"/>
      <w:bookmarkStart w:id="172" w:name="_Toc52782281"/>
      <w:bookmarkStart w:id="173" w:name="_Toc52782890"/>
      <w:bookmarkStart w:id="174" w:name="_Toc59042759"/>
      <w:bookmarkStart w:id="175" w:name="_Toc75459130"/>
      <w:bookmarkStart w:id="176" w:name="_Toc90630570"/>
      <w:bookmarkStart w:id="177" w:name="_Toc100778777"/>
      <w:bookmarkStart w:id="178" w:name="_Toc101286111"/>
      <w:bookmarkStart w:id="179" w:name="_Toc106817697"/>
      <w:bookmarkStart w:id="180" w:name="_Toc106817822"/>
      <w:bookmarkStart w:id="181" w:name="_Toc178186324"/>
      <w:bookmarkStart w:id="182" w:name="_Toc512007916"/>
      <w:bookmarkStart w:id="183" w:name="_Toc219462347"/>
      <w:r w:rsidRPr="001C0FC4">
        <w:t>5</w:t>
      </w:r>
      <w:r w:rsidRPr="001C0FC4">
        <w:tab/>
        <w:t>MCData Client Configuration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3"/>
    </w:p>
    <w:p w14:paraId="318C7535" w14:textId="77777777" w:rsidR="00296E35" w:rsidRPr="001C0FC4" w:rsidRDefault="00296E35" w:rsidP="00296E35">
      <w:pPr>
        <w:pStyle w:val="Heading2"/>
      </w:pPr>
      <w:bookmarkStart w:id="184" w:name="_Toc522499792"/>
      <w:bookmarkStart w:id="185" w:name="_Toc25610645"/>
      <w:bookmarkStart w:id="186" w:name="_Toc42507339"/>
      <w:bookmarkStart w:id="187" w:name="_Toc52307870"/>
      <w:bookmarkStart w:id="188" w:name="_Toc52782282"/>
      <w:bookmarkStart w:id="189" w:name="_Toc52782891"/>
      <w:bookmarkStart w:id="190" w:name="_Toc59042760"/>
      <w:bookmarkStart w:id="191" w:name="_Toc75459131"/>
      <w:bookmarkStart w:id="192" w:name="_Toc90630571"/>
      <w:bookmarkStart w:id="193" w:name="_Toc100778778"/>
      <w:bookmarkStart w:id="194" w:name="_Toc101286112"/>
      <w:bookmarkStart w:id="195" w:name="_Toc106817698"/>
      <w:bookmarkStart w:id="196" w:name="_Toc106817823"/>
      <w:bookmarkStart w:id="197" w:name="_Toc178186325"/>
      <w:bookmarkStart w:id="198" w:name="_Toc219462348"/>
      <w:r w:rsidRPr="001C0FC4">
        <w:t>5.1</w:t>
      </w:r>
      <w:r w:rsidRPr="001C0FC4">
        <w:tab/>
        <w:t>Configuration / Authentication / User Authorization / UE Configuration / User Profile / Key Generation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4794665" w14:textId="77777777" w:rsidR="00296E35" w:rsidRPr="001C0FC4" w:rsidRDefault="00296E35" w:rsidP="00296E35">
      <w:pPr>
        <w:pStyle w:val="H6"/>
      </w:pPr>
      <w:bookmarkStart w:id="199" w:name="_Toc52782283"/>
      <w:bookmarkStart w:id="200" w:name="_Toc52782892"/>
      <w:bookmarkStart w:id="201" w:name="_Toc59042761"/>
      <w:bookmarkStart w:id="202" w:name="_Hlk35434780"/>
      <w:bookmarkStart w:id="203" w:name="_Toc522499793"/>
      <w:bookmarkStart w:id="204" w:name="_Toc25610646"/>
      <w:r w:rsidRPr="001C0FC4">
        <w:t>5.1.1</w:t>
      </w:r>
      <w:r w:rsidRPr="001C0FC4">
        <w:tab/>
        <w:t>Test Purpose (TP)</w:t>
      </w:r>
      <w:bookmarkEnd w:id="199"/>
      <w:bookmarkEnd w:id="200"/>
      <w:bookmarkEnd w:id="201"/>
    </w:p>
    <w:p w14:paraId="6B8E9038" w14:textId="77777777" w:rsidR="00296E35" w:rsidRPr="001C0FC4" w:rsidRDefault="00296E35" w:rsidP="00296E35">
      <w:pPr>
        <w:pStyle w:val="H6"/>
      </w:pPr>
      <w:r w:rsidRPr="001C0FC4">
        <w:t>(1)</w:t>
      </w:r>
    </w:p>
    <w:p w14:paraId="573F942D" w14:textId="0CBC3F0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lastRenderedPageBreak/>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05" w:name="_Toc52782284"/>
      <w:bookmarkStart w:id="206" w:name="_Toc52782893"/>
      <w:bookmarkStart w:id="207" w:name="_Toc59042762"/>
      <w:r w:rsidRPr="001C0FC4">
        <w:t>5.1.2</w:t>
      </w:r>
      <w:r w:rsidRPr="001C0FC4">
        <w:tab/>
        <w:t>Conformance requirements</w:t>
      </w:r>
      <w:bookmarkEnd w:id="205"/>
      <w:bookmarkEnd w:id="206"/>
      <w:bookmarkEnd w:id="207"/>
    </w:p>
    <w:p w14:paraId="66DB6800" w14:textId="77777777" w:rsidR="00296E35" w:rsidRPr="001C0FC4" w:rsidRDefault="00296E35" w:rsidP="00296E35">
      <w:pPr>
        <w:keepNext/>
        <w:keepLines/>
      </w:pPr>
      <w:bookmarkStart w:id="208"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08"/>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lastRenderedPageBreak/>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 xml:space="preserve">The HTTP client in the UE shall establish a TCP connection towards the home HTTP proxy FQDN and the home HTTP proxy port, unless the specific TCP connection is to be used for the IdM client to IdM server procedures </w:t>
      </w:r>
      <w:r w:rsidRPr="001C0FC4">
        <w:lastRenderedPageBreak/>
        <w:t>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 xml:space="preserve">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w:t>
      </w:r>
      <w:r w:rsidRPr="001C0FC4">
        <w:lastRenderedPageBreak/>
        <w:t>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4pt;height:256.5pt" o:ole="">
            <v:imagedata r:id="rId13" o:title=""/>
          </v:shape>
          <o:OLEObject Type="Embed" ProgID="Visio.Drawing.15" ShapeID="_x0000_i1027" DrawAspect="Content" ObjectID="_1830075509"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5pt" o:ole="">
            <v:imagedata r:id="rId15" o:title="" croptop="4758f" cropright="1666f"/>
          </v:shape>
          <o:OLEObject Type="Embed" ProgID="Visio.Drawing.15" ShapeID="_x0000_i1028" DrawAspect="Content" ObjectID="_1830075510"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5pt;height:138pt" o:ole="">
            <v:imagedata r:id="rId17" o:title=""/>
          </v:shape>
          <o:OLEObject Type="Embed" ProgID="Visio.Drawing.15" ShapeID="_x0000_i1029" DrawAspect="Content" ObjectID="_1830075511"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lastRenderedPageBreak/>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75pt;height:273pt" o:ole="">
            <v:imagedata r:id="rId19" o:title=""/>
          </v:shape>
          <o:OLEObject Type="Embed" ProgID="Visio.Drawing.11" ShapeID="_x0000_i1030" DrawAspect="Content" ObjectID="_1830075512"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w:t>
      </w:r>
      <w:r w:rsidRPr="001C0FC4">
        <w:lastRenderedPageBreak/>
        <w:t>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lastRenderedPageBreak/>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lastRenderedPageBreak/>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lastRenderedPageBreak/>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lastRenderedPageBreak/>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lastRenderedPageBreak/>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09" w:name="_Toc52782285"/>
      <w:bookmarkStart w:id="210" w:name="_Toc52782894"/>
      <w:bookmarkStart w:id="211" w:name="_Toc59042763"/>
      <w:r w:rsidRPr="001C0FC4">
        <w:lastRenderedPageBreak/>
        <w:t>5.1.3</w:t>
      </w:r>
      <w:r w:rsidRPr="001C0FC4">
        <w:tab/>
        <w:t>Test description</w:t>
      </w:r>
      <w:bookmarkEnd w:id="209"/>
      <w:bookmarkEnd w:id="210"/>
      <w:bookmarkEnd w:id="211"/>
    </w:p>
    <w:p w14:paraId="4AC0FC7D" w14:textId="77777777" w:rsidR="00296E35" w:rsidRPr="001C0FC4" w:rsidRDefault="00296E35" w:rsidP="00296E35">
      <w:pPr>
        <w:pStyle w:val="H6"/>
      </w:pPr>
      <w:bookmarkStart w:id="212" w:name="_Toc52782286"/>
      <w:bookmarkStart w:id="213" w:name="_Toc52782895"/>
      <w:bookmarkStart w:id="214" w:name="_Toc59042764"/>
      <w:r w:rsidRPr="001C0FC4">
        <w:t>5.1.3.1</w:t>
      </w:r>
      <w:r w:rsidRPr="001C0FC4">
        <w:tab/>
        <w:t>Pre-test conditions</w:t>
      </w:r>
      <w:bookmarkEnd w:id="212"/>
      <w:bookmarkEnd w:id="213"/>
      <w:bookmarkEnd w:id="214"/>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15" w:name="_Toc52782287"/>
      <w:bookmarkStart w:id="216" w:name="_Toc52782896"/>
      <w:bookmarkStart w:id="217" w:name="_Toc59042765"/>
      <w:r w:rsidRPr="001C0FC4">
        <w:t>5.1.3.2</w:t>
      </w:r>
      <w:r w:rsidRPr="001C0FC4">
        <w:tab/>
        <w:t>Test procedure sequence</w:t>
      </w:r>
      <w:bookmarkEnd w:id="215"/>
      <w:bookmarkEnd w:id="216"/>
      <w:bookmarkEnd w:id="217"/>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18" w:name="_Toc52782288"/>
      <w:bookmarkStart w:id="219" w:name="_Toc52782897"/>
      <w:bookmarkStart w:id="220" w:name="_Toc59042766"/>
      <w:bookmarkEnd w:id="202"/>
      <w:r w:rsidRPr="001C0FC4">
        <w:t>5.1.3.3</w:t>
      </w:r>
      <w:r w:rsidRPr="001C0FC4">
        <w:tab/>
        <w:t>Specific message contents</w:t>
      </w:r>
      <w:bookmarkEnd w:id="218"/>
      <w:bookmarkEnd w:id="219"/>
      <w:bookmarkEnd w:id="220"/>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t>-</w:t>
      </w:r>
      <w:r w:rsidRPr="001C0FC4">
        <w:tab/>
        <w:t>Condition MCDATA is used for all messages.</w:t>
      </w:r>
    </w:p>
    <w:p w14:paraId="077221C4" w14:textId="77777777" w:rsidR="00296E35" w:rsidRPr="001C0FC4" w:rsidRDefault="00296E35" w:rsidP="00296E35">
      <w:pPr>
        <w:pStyle w:val="Heading2"/>
      </w:pPr>
      <w:bookmarkStart w:id="221" w:name="_Toc42507340"/>
      <w:bookmarkStart w:id="222" w:name="_Toc52307871"/>
      <w:bookmarkStart w:id="223" w:name="_Toc52782289"/>
      <w:bookmarkStart w:id="224" w:name="_Toc52782898"/>
      <w:bookmarkStart w:id="225" w:name="_Toc59042767"/>
      <w:bookmarkStart w:id="226" w:name="_Toc75459132"/>
      <w:bookmarkStart w:id="227" w:name="_Toc90630572"/>
      <w:bookmarkStart w:id="228" w:name="_Toc100778779"/>
      <w:bookmarkStart w:id="229" w:name="_Toc178186326"/>
      <w:bookmarkStart w:id="230" w:name="_Toc522499794"/>
      <w:bookmarkStart w:id="231" w:name="_Toc25610647"/>
      <w:bookmarkStart w:id="232" w:name="_Toc42507341"/>
      <w:bookmarkStart w:id="233" w:name="_Toc52307872"/>
      <w:bookmarkStart w:id="234" w:name="_Toc52782296"/>
      <w:bookmarkStart w:id="235" w:name="_Toc52782905"/>
      <w:bookmarkStart w:id="236" w:name="_Toc59042774"/>
      <w:bookmarkStart w:id="237" w:name="_Toc75459133"/>
      <w:bookmarkStart w:id="238" w:name="_Toc90630573"/>
      <w:bookmarkStart w:id="239" w:name="_Toc219462349"/>
      <w:bookmarkEnd w:id="203"/>
      <w:bookmarkEnd w:id="204"/>
      <w:r w:rsidRPr="001C0FC4">
        <w:t>5.2</w:t>
      </w:r>
      <w:r w:rsidRPr="001C0FC4">
        <w:tab/>
        <w:t>Configuration / Group Creation / Group ReGroup Creation / Group ReGroup Teardown</w:t>
      </w:r>
      <w:bookmarkEnd w:id="221"/>
      <w:bookmarkEnd w:id="222"/>
      <w:bookmarkEnd w:id="223"/>
      <w:bookmarkEnd w:id="224"/>
      <w:bookmarkEnd w:id="225"/>
      <w:bookmarkEnd w:id="226"/>
      <w:bookmarkEnd w:id="227"/>
      <w:bookmarkEnd w:id="228"/>
      <w:bookmarkEnd w:id="229"/>
      <w:bookmarkEnd w:id="239"/>
    </w:p>
    <w:p w14:paraId="40861141" w14:textId="77777777" w:rsidR="00296E35" w:rsidRPr="001C0FC4" w:rsidRDefault="00296E35" w:rsidP="00296E35">
      <w:pPr>
        <w:pStyle w:val="H6"/>
      </w:pPr>
      <w:bookmarkStart w:id="240" w:name="_Toc52782290"/>
      <w:bookmarkStart w:id="241" w:name="_Toc52782899"/>
      <w:bookmarkStart w:id="242" w:name="_Toc59042768"/>
      <w:r w:rsidRPr="001C0FC4">
        <w:t>5.2.1</w:t>
      </w:r>
      <w:r w:rsidRPr="001C0FC4">
        <w:tab/>
        <w:t>Test Purpose (TP)</w:t>
      </w:r>
      <w:bookmarkEnd w:id="240"/>
      <w:bookmarkEnd w:id="241"/>
      <w:bookmarkEnd w:id="242"/>
    </w:p>
    <w:p w14:paraId="7250B52A" w14:textId="77777777" w:rsidR="00296E35" w:rsidRPr="001C0FC4" w:rsidRDefault="00296E35" w:rsidP="00296E35">
      <w:pPr>
        <w:pStyle w:val="H6"/>
      </w:pPr>
      <w:r w:rsidRPr="001C0FC4">
        <w:t>(1)</w:t>
      </w:r>
    </w:p>
    <w:p w14:paraId="1D430233" w14:textId="28084B7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3" w:name="_Toc52782291"/>
      <w:bookmarkStart w:id="244" w:name="_Toc52782900"/>
      <w:bookmarkStart w:id="245" w:name="_Toc59042769"/>
      <w:r w:rsidRPr="001C0FC4">
        <w:t>5.2.2</w:t>
      </w:r>
      <w:r w:rsidRPr="001C0FC4">
        <w:tab/>
        <w:t>Conformance requirements</w:t>
      </w:r>
      <w:bookmarkEnd w:id="243"/>
      <w:bookmarkEnd w:id="244"/>
      <w:bookmarkEnd w:id="245"/>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 xml:space="preserve">In order to create a group document, a GC shall create an XML document of the application usage specified in subclause 7.2.1 and shall send the XML document to the network according to procedures specified in </w:t>
      </w:r>
      <w:r w:rsidRPr="001C0FC4">
        <w:lastRenderedPageBreak/>
        <w:t>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46" w:name="_Hlk502839812"/>
      <w:bookmarkStart w:id="247"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46"/>
      <w:bookmarkEnd w:id="247"/>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48" w:name="_Toc52782292"/>
      <w:bookmarkStart w:id="249" w:name="_Toc52782901"/>
      <w:bookmarkStart w:id="250" w:name="_Toc59042770"/>
      <w:r w:rsidRPr="001C0FC4">
        <w:t>5.2.3</w:t>
      </w:r>
      <w:r w:rsidRPr="001C0FC4">
        <w:tab/>
        <w:t>Test description</w:t>
      </w:r>
      <w:bookmarkEnd w:id="248"/>
      <w:bookmarkEnd w:id="249"/>
      <w:bookmarkEnd w:id="250"/>
    </w:p>
    <w:p w14:paraId="49E6B52D" w14:textId="77777777" w:rsidR="00296E35" w:rsidRPr="001C0FC4" w:rsidRDefault="00296E35" w:rsidP="00296E35">
      <w:pPr>
        <w:pStyle w:val="H6"/>
      </w:pPr>
      <w:bookmarkStart w:id="251" w:name="_Toc52782293"/>
      <w:bookmarkStart w:id="252" w:name="_Toc52782902"/>
      <w:bookmarkStart w:id="253" w:name="_Toc59042771"/>
      <w:r w:rsidRPr="001C0FC4">
        <w:t>5.2.3.1</w:t>
      </w:r>
      <w:r w:rsidRPr="001C0FC4">
        <w:tab/>
        <w:t>Pre-test conditions</w:t>
      </w:r>
      <w:bookmarkEnd w:id="251"/>
      <w:bookmarkEnd w:id="252"/>
      <w:bookmarkEnd w:id="253"/>
    </w:p>
    <w:p w14:paraId="32C14DA6" w14:textId="4E04AA1B" w:rsidR="00296E35" w:rsidRPr="001C0FC4" w:rsidRDefault="00296E35" w:rsidP="00296E35">
      <w:bookmarkStart w:id="254"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lastRenderedPageBreak/>
        <w:t>-</w:t>
      </w:r>
      <w:r w:rsidRPr="001C0FC4">
        <w:tab/>
        <w:t>The term "MCPTT" is replaced with "MCData"</w:t>
      </w:r>
    </w:p>
    <w:p w14:paraId="12F05067" w14:textId="77777777" w:rsidR="00296E35" w:rsidRPr="001C0FC4" w:rsidRDefault="00296E35" w:rsidP="00296E35">
      <w:pPr>
        <w:pStyle w:val="H6"/>
      </w:pPr>
      <w:bookmarkStart w:id="255" w:name="_Toc52782294"/>
      <w:bookmarkStart w:id="256" w:name="_Toc52782903"/>
      <w:bookmarkStart w:id="257" w:name="_Toc59042772"/>
      <w:bookmarkEnd w:id="254"/>
      <w:r w:rsidRPr="001C0FC4">
        <w:t>5.2.3.2</w:t>
      </w:r>
      <w:r w:rsidRPr="001C0FC4">
        <w:tab/>
        <w:t>Test procedure sequence</w:t>
      </w:r>
      <w:bookmarkEnd w:id="255"/>
      <w:bookmarkEnd w:id="256"/>
      <w:bookmarkEnd w:id="257"/>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58" w:name="_Toc52782295"/>
      <w:bookmarkStart w:id="259" w:name="_Toc52782904"/>
      <w:bookmarkStart w:id="260" w:name="_Toc59042773"/>
      <w:r w:rsidRPr="001C0FC4">
        <w:t>5.2.3.3</w:t>
      </w:r>
      <w:r w:rsidRPr="001C0FC4">
        <w:tab/>
        <w:t>Specific message contents</w:t>
      </w:r>
      <w:bookmarkEnd w:id="258"/>
      <w:bookmarkEnd w:id="259"/>
      <w:bookmarkEnd w:id="260"/>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1" w:name="_Toc100778780"/>
      <w:bookmarkStart w:id="262" w:name="_Toc178186327"/>
      <w:bookmarkStart w:id="263" w:name="_Toc522499795"/>
      <w:bookmarkStart w:id="264" w:name="_Toc25610648"/>
      <w:bookmarkStart w:id="265" w:name="_Toc42507342"/>
      <w:bookmarkStart w:id="266" w:name="_Toc52307873"/>
      <w:bookmarkStart w:id="267" w:name="_Toc52782303"/>
      <w:bookmarkStart w:id="268" w:name="_Toc52782912"/>
      <w:bookmarkStart w:id="269" w:name="_Toc59042781"/>
      <w:bookmarkStart w:id="270" w:name="_Toc75459134"/>
      <w:bookmarkStart w:id="271" w:name="_Toc90630574"/>
      <w:bookmarkStart w:id="272" w:name="_Toc219462350"/>
      <w:bookmarkEnd w:id="230"/>
      <w:bookmarkEnd w:id="231"/>
      <w:bookmarkEnd w:id="232"/>
      <w:bookmarkEnd w:id="233"/>
      <w:bookmarkEnd w:id="234"/>
      <w:bookmarkEnd w:id="235"/>
      <w:bookmarkEnd w:id="236"/>
      <w:bookmarkEnd w:id="237"/>
      <w:bookmarkEnd w:id="238"/>
      <w:r w:rsidRPr="001C0FC4">
        <w:t>5.3</w:t>
      </w:r>
      <w:r w:rsidRPr="001C0FC4">
        <w:tab/>
        <w:t>Configuration / Group Affiliation / Remote change / De-affiliation / Home MCData system</w:t>
      </w:r>
      <w:bookmarkEnd w:id="261"/>
      <w:bookmarkEnd w:id="262"/>
      <w:bookmarkEnd w:id="272"/>
    </w:p>
    <w:p w14:paraId="6535E494" w14:textId="77777777" w:rsidR="00296E35" w:rsidRPr="001C0FC4" w:rsidRDefault="00296E35" w:rsidP="00296E35">
      <w:pPr>
        <w:pStyle w:val="H6"/>
      </w:pPr>
      <w:bookmarkStart w:id="273" w:name="_Toc52782297"/>
      <w:bookmarkStart w:id="274" w:name="_Toc52782906"/>
      <w:bookmarkStart w:id="275" w:name="_Toc59042775"/>
      <w:r w:rsidRPr="001C0FC4">
        <w:t>5.3.1</w:t>
      </w:r>
      <w:r w:rsidRPr="001C0FC4">
        <w:tab/>
        <w:t>Test Purpose (TP)</w:t>
      </w:r>
      <w:bookmarkEnd w:id="273"/>
      <w:bookmarkEnd w:id="274"/>
      <w:bookmarkEnd w:id="275"/>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lastRenderedPageBreak/>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76" w:name="_Toc52782298"/>
      <w:bookmarkStart w:id="277" w:name="_Toc52782907"/>
      <w:bookmarkStart w:id="278" w:name="_Toc59042776"/>
      <w:r w:rsidRPr="001C0FC4">
        <w:t>5.3.2</w:t>
      </w:r>
      <w:r w:rsidRPr="001C0FC4">
        <w:tab/>
        <w:t>Conformance requirements</w:t>
      </w:r>
      <w:bookmarkEnd w:id="276"/>
      <w:bookmarkEnd w:id="277"/>
      <w:bookmarkEnd w:id="278"/>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lastRenderedPageBreak/>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lastRenderedPageBreak/>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lastRenderedPageBreak/>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79" w:name="_Toc52782299"/>
      <w:bookmarkStart w:id="280" w:name="_Toc52782908"/>
      <w:bookmarkStart w:id="281" w:name="_Toc59042777"/>
      <w:r w:rsidRPr="001C0FC4">
        <w:t>5.3.3</w:t>
      </w:r>
      <w:r w:rsidRPr="001C0FC4">
        <w:tab/>
        <w:t>Test description</w:t>
      </w:r>
      <w:bookmarkEnd w:id="279"/>
      <w:bookmarkEnd w:id="280"/>
      <w:bookmarkEnd w:id="281"/>
    </w:p>
    <w:p w14:paraId="772EFE2C" w14:textId="77777777" w:rsidR="00296E35" w:rsidRPr="001C0FC4" w:rsidRDefault="00296E35" w:rsidP="00296E35">
      <w:pPr>
        <w:pStyle w:val="H6"/>
      </w:pPr>
      <w:bookmarkStart w:id="282" w:name="_Toc52782300"/>
      <w:bookmarkStart w:id="283" w:name="_Toc52782909"/>
      <w:bookmarkStart w:id="284" w:name="_Toc59042778"/>
      <w:r w:rsidRPr="001C0FC4">
        <w:t>5.3.3.1</w:t>
      </w:r>
      <w:r w:rsidRPr="001C0FC4">
        <w:tab/>
        <w:t>Pre-test conditions</w:t>
      </w:r>
      <w:bookmarkEnd w:id="282"/>
      <w:bookmarkEnd w:id="283"/>
      <w:bookmarkEnd w:id="284"/>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85" w:name="_Toc52782301"/>
      <w:bookmarkStart w:id="286" w:name="_Toc52782910"/>
      <w:bookmarkStart w:id="287" w:name="_Toc59042779"/>
      <w:r w:rsidRPr="001C0FC4">
        <w:t>5.3.3.2</w:t>
      </w:r>
      <w:r w:rsidRPr="001C0FC4">
        <w:tab/>
        <w:t>Test procedure sequence</w:t>
      </w:r>
      <w:bookmarkEnd w:id="285"/>
      <w:bookmarkEnd w:id="286"/>
      <w:bookmarkEnd w:id="287"/>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88" w:name="_Toc52782302"/>
      <w:bookmarkStart w:id="289" w:name="_Toc52782911"/>
      <w:bookmarkStart w:id="290" w:name="_Toc59042780"/>
      <w:r w:rsidRPr="001C0FC4">
        <w:t>5.3.3.3</w:t>
      </w:r>
      <w:r w:rsidRPr="001C0FC4">
        <w:tab/>
        <w:t>Specific message contents</w:t>
      </w:r>
      <w:bookmarkEnd w:id="288"/>
      <w:bookmarkEnd w:id="289"/>
      <w:bookmarkEnd w:id="290"/>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1" w:name="_Toc100778781"/>
      <w:bookmarkStart w:id="292" w:name="_Toc178186328"/>
      <w:bookmarkStart w:id="293" w:name="_Toc522499796"/>
      <w:bookmarkStart w:id="294" w:name="_Toc25610649"/>
      <w:bookmarkStart w:id="295" w:name="_Toc42507343"/>
      <w:bookmarkStart w:id="296" w:name="_Toc52307874"/>
      <w:bookmarkStart w:id="297" w:name="_Toc52782310"/>
      <w:bookmarkStart w:id="298" w:name="_Toc52782919"/>
      <w:bookmarkStart w:id="299" w:name="_Toc59042788"/>
      <w:bookmarkStart w:id="300" w:name="_Toc75459135"/>
      <w:bookmarkStart w:id="301" w:name="_Toc90630575"/>
      <w:bookmarkStart w:id="302" w:name="_Toc219462351"/>
      <w:bookmarkEnd w:id="263"/>
      <w:bookmarkEnd w:id="264"/>
      <w:bookmarkEnd w:id="265"/>
      <w:bookmarkEnd w:id="266"/>
      <w:bookmarkEnd w:id="267"/>
      <w:bookmarkEnd w:id="268"/>
      <w:bookmarkEnd w:id="269"/>
      <w:bookmarkEnd w:id="270"/>
      <w:bookmarkEnd w:id="271"/>
      <w:r w:rsidRPr="001C0FC4">
        <w:t>5.4</w:t>
      </w:r>
      <w:r w:rsidRPr="001C0FC4">
        <w:tab/>
        <w:t>Configuration / Determination of MCData Service Settings / Current Active MCData Settings / De-subscribe</w:t>
      </w:r>
      <w:bookmarkEnd w:id="291"/>
      <w:bookmarkEnd w:id="292"/>
      <w:bookmarkEnd w:id="302"/>
    </w:p>
    <w:p w14:paraId="05C21947" w14:textId="77777777" w:rsidR="00296E35" w:rsidRPr="001C0FC4" w:rsidRDefault="00296E35" w:rsidP="00296E35">
      <w:pPr>
        <w:pStyle w:val="H6"/>
      </w:pPr>
      <w:bookmarkStart w:id="303" w:name="_Toc52782304"/>
      <w:bookmarkStart w:id="304" w:name="_Toc52782913"/>
      <w:bookmarkStart w:id="305" w:name="_Toc59042782"/>
      <w:r w:rsidRPr="001C0FC4">
        <w:t>5.4.1</w:t>
      </w:r>
      <w:r w:rsidRPr="001C0FC4">
        <w:tab/>
        <w:t>Test Purpose (TP)</w:t>
      </w:r>
      <w:bookmarkEnd w:id="303"/>
      <w:bookmarkEnd w:id="304"/>
      <w:bookmarkEnd w:id="305"/>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06" w:name="_Toc52782305"/>
      <w:bookmarkStart w:id="307" w:name="_Toc52782914"/>
      <w:bookmarkStart w:id="308" w:name="_Toc59042783"/>
      <w:r w:rsidRPr="001C0FC4">
        <w:t>5.4.2</w:t>
      </w:r>
      <w:r w:rsidRPr="001C0FC4">
        <w:tab/>
        <w:t>Conformance requirements</w:t>
      </w:r>
      <w:bookmarkEnd w:id="306"/>
      <w:bookmarkEnd w:id="307"/>
      <w:bookmarkEnd w:id="308"/>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lastRenderedPageBreak/>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09" w:name="_Toc52782306"/>
      <w:bookmarkStart w:id="310" w:name="_Toc52782915"/>
      <w:bookmarkStart w:id="311" w:name="_Toc59042784"/>
      <w:r w:rsidRPr="001C0FC4">
        <w:t>5.4.3</w:t>
      </w:r>
      <w:r w:rsidRPr="001C0FC4">
        <w:tab/>
        <w:t>Test description</w:t>
      </w:r>
      <w:bookmarkEnd w:id="309"/>
      <w:bookmarkEnd w:id="310"/>
      <w:bookmarkEnd w:id="311"/>
    </w:p>
    <w:p w14:paraId="3BAC1808" w14:textId="77777777" w:rsidR="00296E35" w:rsidRPr="001C0FC4" w:rsidRDefault="00296E35" w:rsidP="00296E35">
      <w:pPr>
        <w:pStyle w:val="H6"/>
      </w:pPr>
      <w:bookmarkStart w:id="312" w:name="_Toc52782307"/>
      <w:bookmarkStart w:id="313" w:name="_Toc52782916"/>
      <w:bookmarkStart w:id="314" w:name="_Toc59042785"/>
      <w:r w:rsidRPr="001C0FC4">
        <w:t>5.4.3.1</w:t>
      </w:r>
      <w:r w:rsidRPr="001C0FC4">
        <w:tab/>
        <w:t>Pre-test conditions</w:t>
      </w:r>
      <w:bookmarkEnd w:id="312"/>
      <w:bookmarkEnd w:id="313"/>
      <w:bookmarkEnd w:id="314"/>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15" w:name="_Toc52782308"/>
      <w:bookmarkStart w:id="316" w:name="_Toc52782917"/>
      <w:bookmarkStart w:id="317" w:name="_Toc59042786"/>
      <w:r w:rsidRPr="001C0FC4">
        <w:t>5.4.3.2</w:t>
      </w:r>
      <w:r w:rsidRPr="001C0FC4">
        <w:tab/>
        <w:t>Test procedure sequence</w:t>
      </w:r>
      <w:bookmarkEnd w:id="315"/>
      <w:bookmarkEnd w:id="316"/>
      <w:bookmarkEnd w:id="317"/>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18" w:name="_Toc52782309"/>
      <w:bookmarkStart w:id="319" w:name="_Toc52782918"/>
      <w:bookmarkStart w:id="320" w:name="_Toc59042787"/>
      <w:r w:rsidRPr="001C0FC4">
        <w:t>5.4.3.3</w:t>
      </w:r>
      <w:r w:rsidRPr="001C0FC4">
        <w:tab/>
        <w:t>Specific message contents</w:t>
      </w:r>
      <w:bookmarkEnd w:id="318"/>
      <w:bookmarkEnd w:id="319"/>
      <w:bookmarkEnd w:id="320"/>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1" w:name="_Toc178186329"/>
      <w:bookmarkStart w:id="322" w:name="_Toc219462352"/>
      <w:r w:rsidRPr="001C0FC4">
        <w:t>5.5</w:t>
      </w:r>
      <w:r w:rsidRPr="001C0FC4">
        <w:tab/>
        <w:t>Configuration / Pre-established Session Establishment / Pre-established Session Release</w:t>
      </w:r>
      <w:bookmarkEnd w:id="321"/>
      <w:bookmarkEnd w:id="322"/>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lastRenderedPageBreak/>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lastRenderedPageBreak/>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lastRenderedPageBreak/>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lastRenderedPageBreak/>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lastRenderedPageBreak/>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lastRenderedPageBreak/>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lastRenderedPageBreak/>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lastRenderedPageBreak/>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3" w:name="_Toc178186330"/>
      <w:bookmarkStart w:id="324" w:name="_Toc219462353"/>
      <w:r w:rsidRPr="001C0FC4">
        <w:lastRenderedPageBreak/>
        <w:t>5.7</w:t>
      </w:r>
      <w:r w:rsidRPr="001C0FC4">
        <w:tab/>
        <w:t>Configuration / Functional Alias / Functional alias status determination / Activate functional alias / Deactivate functional alias</w:t>
      </w:r>
      <w:bookmarkEnd w:id="323"/>
      <w:bookmarkEnd w:id="324"/>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lastRenderedPageBreak/>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lastRenderedPageBreak/>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lastRenderedPageBreak/>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25" w:name="_Toc178186331"/>
      <w:bookmarkStart w:id="326" w:name="_Toc219462354"/>
      <w:r w:rsidRPr="009D4502">
        <w:t>5.8</w:t>
      </w:r>
      <w:r w:rsidRPr="009D4502">
        <w:tab/>
        <w:t>Configuration / Rules based affiliation status change</w:t>
      </w:r>
      <w:bookmarkEnd w:id="325"/>
      <w:bookmarkEnd w:id="326"/>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lastRenderedPageBreak/>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lastRenderedPageBreak/>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lastRenderedPageBreak/>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77777777" w:rsidR="00296E35" w:rsidRPr="009D4502" w:rsidRDefault="00296E35" w:rsidP="002E3FCC">
            <w:pPr>
              <w:pStyle w:val="TAL"/>
            </w:pPr>
            <w:r w:rsidRPr="009D4502">
              <w:t>not present</w:t>
            </w:r>
          </w:p>
        </w:tc>
        <w:tc>
          <w:tcPr>
            <w:tcW w:w="2126" w:type="dxa"/>
          </w:tcPr>
          <w:p w14:paraId="732ECFB4" w14:textId="77777777" w:rsidR="00296E35" w:rsidRPr="009D4502" w:rsidRDefault="00296E35" w:rsidP="002E3FCC">
            <w:pPr>
              <w:pStyle w:val="TAL"/>
            </w:pP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27" w:name="_Toc178186332"/>
      <w:bookmarkStart w:id="328" w:name="_Toc219462355"/>
      <w:r w:rsidRPr="004963C9">
        <w:lastRenderedPageBreak/>
        <w:t>5.9</w:t>
      </w:r>
      <w:r w:rsidRPr="004963C9">
        <w:tab/>
        <w:t>Configuration / Functional Alias / Location based functional alias status change</w:t>
      </w:r>
      <w:bookmarkEnd w:id="327"/>
      <w:bookmarkEnd w:id="328"/>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lastRenderedPageBreak/>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lastRenderedPageBreak/>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lastRenderedPageBreak/>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29" w:name="_Toc100778782"/>
      <w:bookmarkStart w:id="330" w:name="_Toc101286113"/>
      <w:bookmarkStart w:id="331" w:name="_Toc106817699"/>
      <w:bookmarkStart w:id="332" w:name="_Toc106817824"/>
      <w:bookmarkStart w:id="333" w:name="_Toc178186333"/>
      <w:bookmarkStart w:id="334" w:name="_Toc219462356"/>
      <w:r w:rsidRPr="001C0FC4">
        <w:t>6</w:t>
      </w:r>
      <w:r w:rsidRPr="001C0FC4">
        <w:tab/>
        <w:t>On-Network Test Scenarios</w:t>
      </w:r>
      <w:bookmarkEnd w:id="293"/>
      <w:bookmarkEnd w:id="294"/>
      <w:bookmarkEnd w:id="295"/>
      <w:bookmarkEnd w:id="296"/>
      <w:bookmarkEnd w:id="297"/>
      <w:bookmarkEnd w:id="298"/>
      <w:bookmarkEnd w:id="299"/>
      <w:bookmarkEnd w:id="300"/>
      <w:bookmarkEnd w:id="301"/>
      <w:bookmarkEnd w:id="329"/>
      <w:bookmarkEnd w:id="330"/>
      <w:bookmarkEnd w:id="331"/>
      <w:bookmarkEnd w:id="332"/>
      <w:bookmarkEnd w:id="333"/>
      <w:bookmarkEnd w:id="334"/>
    </w:p>
    <w:p w14:paraId="5E92B29F" w14:textId="77777777" w:rsidR="00296E35" w:rsidRPr="001C0FC4" w:rsidRDefault="00296E35" w:rsidP="009E3E20">
      <w:pPr>
        <w:pStyle w:val="Heading2"/>
      </w:pPr>
      <w:bookmarkStart w:id="335" w:name="_Toc522499797"/>
      <w:bookmarkStart w:id="336" w:name="_Toc25610650"/>
      <w:bookmarkStart w:id="337" w:name="_Toc42507344"/>
      <w:bookmarkStart w:id="338" w:name="_Toc52307875"/>
      <w:bookmarkStart w:id="339" w:name="_Toc52782311"/>
      <w:bookmarkStart w:id="340" w:name="_Toc52782920"/>
      <w:bookmarkStart w:id="341" w:name="_Toc59042789"/>
      <w:bookmarkStart w:id="342" w:name="_Toc75459136"/>
      <w:bookmarkStart w:id="343" w:name="_Toc90630576"/>
      <w:bookmarkStart w:id="344" w:name="_Toc100778783"/>
      <w:bookmarkStart w:id="345" w:name="_Toc101286114"/>
      <w:bookmarkStart w:id="346" w:name="_Toc106817700"/>
      <w:bookmarkStart w:id="347" w:name="_Toc106817825"/>
      <w:bookmarkStart w:id="348" w:name="_Toc21006001"/>
      <w:bookmarkStart w:id="349" w:name="_Toc36037674"/>
      <w:bookmarkStart w:id="350" w:name="_Toc43837525"/>
      <w:bookmarkStart w:id="351" w:name="_Toc60995637"/>
      <w:bookmarkStart w:id="352" w:name="_Toc69159765"/>
      <w:bookmarkStart w:id="353" w:name="_Toc76583111"/>
      <w:bookmarkStart w:id="354" w:name="_Toc83808663"/>
      <w:bookmarkStart w:id="355" w:name="_Toc91233484"/>
      <w:bookmarkStart w:id="356" w:name="_Toc100348963"/>
      <w:bookmarkStart w:id="357" w:name="_Toc106787119"/>
      <w:bookmarkStart w:id="358" w:name="_Toc52787526"/>
      <w:bookmarkStart w:id="359" w:name="_Toc52787707"/>
      <w:bookmarkStart w:id="360" w:name="_Toc522499810"/>
      <w:bookmarkStart w:id="361" w:name="_Toc25610663"/>
      <w:bookmarkStart w:id="362" w:name="_Toc42507357"/>
      <w:bookmarkStart w:id="363" w:name="_Toc52307888"/>
      <w:bookmarkStart w:id="364" w:name="_Toc52782394"/>
      <w:bookmarkStart w:id="365" w:name="_Toc52783005"/>
      <w:bookmarkStart w:id="366" w:name="_Toc59042874"/>
      <w:bookmarkStart w:id="367" w:name="_Toc75459149"/>
      <w:bookmarkStart w:id="368" w:name="_Toc90630589"/>
      <w:bookmarkStart w:id="369" w:name="_Toc522499823"/>
      <w:bookmarkStart w:id="370" w:name="_Toc25610676"/>
      <w:bookmarkStart w:id="371" w:name="_Toc42507370"/>
      <w:bookmarkStart w:id="372" w:name="_Toc52307901"/>
      <w:bookmarkStart w:id="373" w:name="_Toc52782477"/>
      <w:bookmarkStart w:id="374" w:name="_Toc52783088"/>
      <w:bookmarkStart w:id="375" w:name="_Toc59042957"/>
      <w:bookmarkStart w:id="376" w:name="_Toc75459163"/>
      <w:bookmarkStart w:id="377" w:name="_Toc90630606"/>
      <w:bookmarkStart w:id="378" w:name="_Toc219462357"/>
      <w:r w:rsidRPr="001C0FC4">
        <w:t>6.1</w:t>
      </w:r>
      <w:r w:rsidRPr="001C0FC4">
        <w:tab/>
        <w:t>Short Data Service</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78"/>
    </w:p>
    <w:p w14:paraId="3CDB5F65" w14:textId="77777777" w:rsidR="00296E35" w:rsidRPr="001C0FC4" w:rsidRDefault="00296E35" w:rsidP="00296E35">
      <w:pPr>
        <w:pStyle w:val="Heading3"/>
      </w:pPr>
      <w:bookmarkStart w:id="379" w:name="_Toc522499798"/>
      <w:bookmarkStart w:id="380" w:name="_Toc25610651"/>
      <w:bookmarkStart w:id="381" w:name="_Toc42507345"/>
      <w:bookmarkStart w:id="382" w:name="_Toc52307876"/>
      <w:bookmarkStart w:id="383" w:name="_Toc52782312"/>
      <w:bookmarkStart w:id="384" w:name="_Toc52782921"/>
      <w:bookmarkStart w:id="385" w:name="_Toc59042790"/>
      <w:bookmarkStart w:id="386" w:name="_Toc75459137"/>
      <w:bookmarkStart w:id="387" w:name="_Toc90630577"/>
      <w:bookmarkStart w:id="388" w:name="_Toc100778784"/>
      <w:bookmarkStart w:id="389" w:name="_Toc101286115"/>
      <w:bookmarkStart w:id="390" w:name="_Toc106817701"/>
      <w:bookmarkStart w:id="391" w:name="_Toc106817826"/>
      <w:bookmarkStart w:id="392" w:name="_Toc178186334"/>
      <w:bookmarkStart w:id="393" w:name="_Toc219462358"/>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Pr="001C0FC4">
        <w:t>6.1.1</w:t>
      </w:r>
      <w:r w:rsidRPr="001C0FC4">
        <w:tab/>
        <w:t>On-network / Short Data Service (SDS) / Standalone SDS Using Signalling Control Plane / One-to-one Standalone SDS / Client Originated (CO)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6E7732B" w14:textId="77777777" w:rsidR="00296E35" w:rsidRPr="001C0FC4" w:rsidRDefault="00296E35" w:rsidP="00296E35">
      <w:pPr>
        <w:pStyle w:val="H6"/>
      </w:pPr>
      <w:bookmarkStart w:id="394" w:name="_Toc52782313"/>
      <w:bookmarkStart w:id="395" w:name="_Toc52782922"/>
      <w:bookmarkStart w:id="396" w:name="_Toc59042791"/>
      <w:bookmarkStart w:id="397" w:name="_Toc522499799"/>
      <w:r w:rsidRPr="001C0FC4">
        <w:t>6.1.1.1</w:t>
      </w:r>
      <w:r w:rsidRPr="001C0FC4">
        <w:tab/>
        <w:t>Test Purpose (TP)</w:t>
      </w:r>
      <w:bookmarkEnd w:id="394"/>
      <w:bookmarkEnd w:id="395"/>
      <w:bookmarkEnd w:id="396"/>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398" w:name="_Toc52782314"/>
      <w:bookmarkStart w:id="399" w:name="_Toc52782923"/>
      <w:bookmarkStart w:id="400" w:name="_Toc59042792"/>
      <w:r w:rsidRPr="001C0FC4">
        <w:lastRenderedPageBreak/>
        <w:t>6.1.1.2</w:t>
      </w:r>
      <w:r w:rsidRPr="001C0FC4">
        <w:tab/>
        <w:t>Conformance requirements</w:t>
      </w:r>
      <w:bookmarkEnd w:id="398"/>
      <w:bookmarkEnd w:id="399"/>
      <w:bookmarkEnd w:id="400"/>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lastRenderedPageBreak/>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lastRenderedPageBreak/>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1" w:name="_Toc52782315"/>
      <w:bookmarkStart w:id="402" w:name="_Toc52782924"/>
      <w:bookmarkStart w:id="403" w:name="_Toc59042793"/>
      <w:r w:rsidRPr="001C0FC4">
        <w:t>6.1.1.3</w:t>
      </w:r>
      <w:r w:rsidRPr="001C0FC4">
        <w:tab/>
        <w:t>Test description</w:t>
      </w:r>
      <w:bookmarkEnd w:id="401"/>
      <w:bookmarkEnd w:id="402"/>
      <w:bookmarkEnd w:id="403"/>
    </w:p>
    <w:p w14:paraId="6AC74112" w14:textId="77777777" w:rsidR="00296E35" w:rsidRPr="001C0FC4" w:rsidRDefault="00296E35" w:rsidP="00296E35">
      <w:pPr>
        <w:pStyle w:val="H6"/>
      </w:pPr>
      <w:bookmarkStart w:id="404" w:name="_Toc52782316"/>
      <w:bookmarkStart w:id="405" w:name="_Toc52782925"/>
      <w:bookmarkStart w:id="406" w:name="_Toc59042794"/>
      <w:r w:rsidRPr="001C0FC4">
        <w:t>6.1.1.3.1</w:t>
      </w:r>
      <w:r w:rsidRPr="001C0FC4">
        <w:tab/>
        <w:t>Pre-test conditions</w:t>
      </w:r>
      <w:bookmarkEnd w:id="404"/>
      <w:bookmarkEnd w:id="405"/>
      <w:bookmarkEnd w:id="406"/>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07" w:name="_Toc52782317"/>
      <w:bookmarkStart w:id="408" w:name="_Toc52782926"/>
      <w:bookmarkStart w:id="409" w:name="_Toc59042795"/>
      <w:r w:rsidRPr="001C0FC4">
        <w:lastRenderedPageBreak/>
        <w:t>6.1.1.3.2</w:t>
      </w:r>
      <w:r w:rsidRPr="001C0FC4">
        <w:tab/>
        <w:t>Test procedure sequence</w:t>
      </w:r>
      <w:bookmarkEnd w:id="407"/>
      <w:bookmarkEnd w:id="408"/>
      <w:bookmarkEnd w:id="409"/>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0" w:name="_Hlk40694332"/>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lastRenderedPageBreak/>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0"/>
    </w:tbl>
    <w:p w14:paraId="4D3F08AD" w14:textId="77777777" w:rsidR="00296E35" w:rsidRPr="001C0FC4" w:rsidRDefault="00296E35" w:rsidP="00296E35"/>
    <w:p w14:paraId="063CB7E8" w14:textId="77777777" w:rsidR="00296E35" w:rsidRPr="001C0FC4" w:rsidRDefault="00296E35" w:rsidP="00296E35">
      <w:pPr>
        <w:pStyle w:val="H6"/>
      </w:pPr>
      <w:bookmarkStart w:id="411" w:name="_Toc52782318"/>
      <w:bookmarkStart w:id="412" w:name="_Toc52782927"/>
      <w:bookmarkStart w:id="413" w:name="_Toc59042796"/>
      <w:r w:rsidRPr="001C0FC4">
        <w:t>6.1.1.3.3</w:t>
      </w:r>
      <w:r w:rsidRPr="001C0FC4">
        <w:tab/>
        <w:t>Specific message contents</w:t>
      </w:r>
      <w:bookmarkEnd w:id="411"/>
      <w:bookmarkEnd w:id="412"/>
      <w:bookmarkEnd w:id="413"/>
    </w:p>
    <w:p w14:paraId="6267F7B3" w14:textId="47C2C7F3" w:rsidR="00296E35" w:rsidRPr="001C0FC4" w:rsidRDefault="00296E35" w:rsidP="00296E35">
      <w:pPr>
        <w:pStyle w:val="TH"/>
      </w:pPr>
      <w:bookmarkStart w:id="414"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lastRenderedPageBreak/>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lastRenderedPageBreak/>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15" w:name="_Toc42507346"/>
      <w:bookmarkStart w:id="416" w:name="_Toc52307877"/>
      <w:bookmarkStart w:id="417" w:name="_Toc52782319"/>
      <w:bookmarkStart w:id="418" w:name="_Toc52782928"/>
      <w:bookmarkStart w:id="419" w:name="_Toc59042797"/>
      <w:bookmarkStart w:id="420" w:name="_Toc75459138"/>
      <w:bookmarkStart w:id="421" w:name="_Toc90630578"/>
      <w:bookmarkStart w:id="422" w:name="_Toc100778785"/>
      <w:bookmarkStart w:id="423" w:name="_Toc101286116"/>
      <w:bookmarkStart w:id="424" w:name="_Toc106817702"/>
      <w:bookmarkStart w:id="425" w:name="_Toc106817827"/>
      <w:bookmarkStart w:id="426" w:name="_Toc178186335"/>
      <w:bookmarkStart w:id="427" w:name="_Toc219462359"/>
      <w:r w:rsidRPr="001C0FC4">
        <w:t>6.1.2</w:t>
      </w:r>
      <w:r w:rsidRPr="001C0FC4">
        <w:tab/>
        <w:t>On-network / Short Data Service (SDS) / Standalone SDS Using Signalling Control Plane / One-to-one Standalone SDS / Client Terminated (CT)</w:t>
      </w:r>
      <w:bookmarkEnd w:id="397"/>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2376C50" w14:textId="77777777" w:rsidR="00296E35" w:rsidRPr="001C0FC4" w:rsidRDefault="00296E35" w:rsidP="00296E35">
      <w:pPr>
        <w:pStyle w:val="H6"/>
      </w:pPr>
      <w:bookmarkStart w:id="428" w:name="_Toc52782320"/>
      <w:bookmarkStart w:id="429" w:name="_Toc52782929"/>
      <w:bookmarkStart w:id="430" w:name="_Toc59042798"/>
      <w:bookmarkStart w:id="431" w:name="_Toc522499800"/>
      <w:r w:rsidRPr="001C0FC4">
        <w:t>6.1.2.1</w:t>
      </w:r>
      <w:r w:rsidRPr="001C0FC4">
        <w:tab/>
        <w:t>Test Purpose (TP)</w:t>
      </w:r>
      <w:bookmarkEnd w:id="428"/>
      <w:bookmarkEnd w:id="429"/>
      <w:bookmarkEnd w:id="430"/>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lastRenderedPageBreak/>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2" w:name="_Toc52782321"/>
      <w:bookmarkStart w:id="433" w:name="_Toc52782930"/>
      <w:bookmarkStart w:id="434" w:name="_Toc59042799"/>
      <w:r w:rsidRPr="001C0FC4">
        <w:t>6.1.2.2</w:t>
      </w:r>
      <w:r w:rsidRPr="001C0FC4">
        <w:tab/>
        <w:t>Conformance requirements</w:t>
      </w:r>
      <w:bookmarkEnd w:id="432"/>
      <w:bookmarkEnd w:id="433"/>
      <w:bookmarkEnd w:id="434"/>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lastRenderedPageBreak/>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lastRenderedPageBreak/>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lastRenderedPageBreak/>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35" w:name="_Toc52782322"/>
      <w:bookmarkStart w:id="436" w:name="_Toc52782931"/>
      <w:bookmarkStart w:id="437" w:name="_Toc59042800"/>
      <w:r w:rsidRPr="001C0FC4">
        <w:t>6.1.2.3</w:t>
      </w:r>
      <w:r w:rsidRPr="001C0FC4">
        <w:tab/>
        <w:t>Test description</w:t>
      </w:r>
      <w:bookmarkEnd w:id="435"/>
      <w:bookmarkEnd w:id="436"/>
      <w:bookmarkEnd w:id="437"/>
    </w:p>
    <w:p w14:paraId="2ED9E781" w14:textId="77777777" w:rsidR="00296E35" w:rsidRPr="001C0FC4" w:rsidRDefault="00296E35" w:rsidP="00296E35">
      <w:pPr>
        <w:pStyle w:val="H6"/>
      </w:pPr>
      <w:bookmarkStart w:id="438" w:name="_Toc52782323"/>
      <w:bookmarkStart w:id="439" w:name="_Toc52782932"/>
      <w:bookmarkStart w:id="440" w:name="_Toc59042801"/>
      <w:r w:rsidRPr="001C0FC4">
        <w:t>6.1.2.3.1</w:t>
      </w:r>
      <w:r w:rsidRPr="001C0FC4">
        <w:tab/>
        <w:t>Pre-test conditions</w:t>
      </w:r>
      <w:bookmarkEnd w:id="438"/>
      <w:bookmarkEnd w:id="439"/>
      <w:bookmarkEnd w:id="440"/>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1" w:name="_Toc52782324"/>
      <w:bookmarkStart w:id="442" w:name="_Toc52782933"/>
      <w:bookmarkStart w:id="443" w:name="_Toc59042802"/>
      <w:r w:rsidRPr="001C0FC4">
        <w:lastRenderedPageBreak/>
        <w:t>6.1.2.3.2</w:t>
      </w:r>
      <w:r w:rsidRPr="001C0FC4">
        <w:tab/>
        <w:t>Test procedure sequence</w:t>
      </w:r>
      <w:bookmarkEnd w:id="441"/>
      <w:bookmarkEnd w:id="442"/>
      <w:bookmarkEnd w:id="443"/>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lastRenderedPageBreak/>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44" w:name="_Toc52782325"/>
      <w:bookmarkStart w:id="445" w:name="_Toc52782934"/>
      <w:bookmarkStart w:id="446" w:name="_Toc59042803"/>
      <w:r w:rsidRPr="001C0FC4">
        <w:lastRenderedPageBreak/>
        <w:t>6.1.2.3.3</w:t>
      </w:r>
      <w:r w:rsidRPr="001C0FC4">
        <w:tab/>
        <w:t>Specific message contents</w:t>
      </w:r>
      <w:bookmarkEnd w:id="444"/>
      <w:bookmarkEnd w:id="445"/>
      <w:bookmarkEnd w:id="446"/>
    </w:p>
    <w:p w14:paraId="61C5DBCB" w14:textId="08F91395" w:rsidR="00296E35" w:rsidRPr="001C0FC4" w:rsidRDefault="00296E35" w:rsidP="00296E35">
      <w:pPr>
        <w:pStyle w:val="TH"/>
      </w:pPr>
      <w:bookmarkStart w:id="447"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48"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lastRenderedPageBreak/>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48"/>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49" w:name="_Toc42507347"/>
      <w:bookmarkStart w:id="450" w:name="_Toc52307878"/>
      <w:bookmarkStart w:id="451" w:name="_Toc52782326"/>
      <w:bookmarkStart w:id="452" w:name="_Toc52782935"/>
      <w:bookmarkStart w:id="453" w:name="_Toc59042804"/>
      <w:bookmarkStart w:id="454" w:name="_Toc75459139"/>
      <w:bookmarkStart w:id="455" w:name="_Toc90630579"/>
      <w:bookmarkStart w:id="456" w:name="_Toc100778786"/>
      <w:bookmarkStart w:id="457" w:name="_Toc101286117"/>
      <w:bookmarkStart w:id="458" w:name="_Toc106817703"/>
      <w:bookmarkStart w:id="459" w:name="_Toc106817828"/>
      <w:bookmarkStart w:id="460" w:name="_Toc178186336"/>
      <w:bookmarkStart w:id="461" w:name="_Toc219462360"/>
      <w:r w:rsidRPr="001C0FC4">
        <w:t>6.1.3</w:t>
      </w:r>
      <w:r w:rsidRPr="001C0FC4">
        <w:tab/>
        <w:t>On-network / Short Data Service (SDS) / Standalone SDS Using Signalling Control Plane / Group Standalone SDS / Client Originated (CO)</w:t>
      </w:r>
      <w:bookmarkEnd w:id="431"/>
      <w:bookmarkEnd w:id="447"/>
      <w:bookmarkEnd w:id="449"/>
      <w:bookmarkEnd w:id="450"/>
      <w:bookmarkEnd w:id="451"/>
      <w:bookmarkEnd w:id="452"/>
      <w:bookmarkEnd w:id="453"/>
      <w:bookmarkEnd w:id="454"/>
      <w:bookmarkEnd w:id="455"/>
      <w:bookmarkEnd w:id="456"/>
      <w:bookmarkEnd w:id="457"/>
      <w:bookmarkEnd w:id="458"/>
      <w:bookmarkEnd w:id="459"/>
      <w:bookmarkEnd w:id="460"/>
      <w:bookmarkEnd w:id="461"/>
    </w:p>
    <w:p w14:paraId="37AF2BB2" w14:textId="77777777" w:rsidR="00296E35" w:rsidRPr="001C0FC4" w:rsidRDefault="00296E35" w:rsidP="00296E35">
      <w:pPr>
        <w:pStyle w:val="H6"/>
      </w:pPr>
      <w:bookmarkStart w:id="462" w:name="_Toc52782327"/>
      <w:bookmarkStart w:id="463" w:name="_Toc52782936"/>
      <w:bookmarkStart w:id="464" w:name="_Toc59042805"/>
      <w:bookmarkStart w:id="465" w:name="_Toc522499801"/>
      <w:r w:rsidRPr="001C0FC4">
        <w:t>6.1.3.1</w:t>
      </w:r>
      <w:r w:rsidRPr="001C0FC4">
        <w:tab/>
        <w:t>Test Purpose (TP)</w:t>
      </w:r>
      <w:bookmarkEnd w:id="462"/>
      <w:bookmarkEnd w:id="463"/>
      <w:bookmarkEnd w:id="464"/>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66" w:name="_Toc52782937"/>
      <w:bookmarkStart w:id="467" w:name="_Toc59042806"/>
      <w:r w:rsidRPr="001C0FC4">
        <w:t>6.1.3.2</w:t>
      </w:r>
      <w:r w:rsidRPr="001C0FC4">
        <w:tab/>
        <w:t>Conformance requirements</w:t>
      </w:r>
      <w:bookmarkEnd w:id="466"/>
      <w:bookmarkEnd w:id="467"/>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68" w:name="_Toc52782328"/>
      <w:bookmarkStart w:id="469" w:name="_Toc52782938"/>
      <w:bookmarkStart w:id="470" w:name="_Toc59042807"/>
      <w:r w:rsidRPr="001C0FC4">
        <w:t>6.1.3.3</w:t>
      </w:r>
      <w:r w:rsidRPr="001C0FC4">
        <w:tab/>
        <w:t>Test description</w:t>
      </w:r>
      <w:bookmarkEnd w:id="468"/>
      <w:bookmarkEnd w:id="469"/>
      <w:bookmarkEnd w:id="470"/>
    </w:p>
    <w:p w14:paraId="775150DE" w14:textId="77777777" w:rsidR="00296E35" w:rsidRPr="001C0FC4" w:rsidRDefault="00296E35" w:rsidP="00296E35">
      <w:pPr>
        <w:pStyle w:val="H6"/>
      </w:pPr>
      <w:bookmarkStart w:id="471" w:name="_Toc52782329"/>
      <w:bookmarkStart w:id="472" w:name="_Toc52782939"/>
      <w:bookmarkStart w:id="473" w:name="_Toc59042808"/>
      <w:r w:rsidRPr="001C0FC4">
        <w:t>6.1.3.3.1</w:t>
      </w:r>
      <w:r w:rsidRPr="001C0FC4">
        <w:tab/>
        <w:t>Pre-test conditions</w:t>
      </w:r>
      <w:bookmarkEnd w:id="471"/>
      <w:bookmarkEnd w:id="472"/>
      <w:bookmarkEnd w:id="473"/>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74" w:name="_Toc52782330"/>
      <w:bookmarkStart w:id="475" w:name="_Toc52782940"/>
      <w:bookmarkStart w:id="476" w:name="_Toc59042809"/>
      <w:r w:rsidRPr="001C0FC4">
        <w:t>6.1.3.3.2</w:t>
      </w:r>
      <w:r w:rsidRPr="001C0FC4">
        <w:tab/>
        <w:t>Test procedure sequence</w:t>
      </w:r>
      <w:bookmarkEnd w:id="474"/>
      <w:bookmarkEnd w:id="475"/>
      <w:bookmarkEnd w:id="476"/>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77" w:name="_Toc52782331"/>
      <w:bookmarkStart w:id="478" w:name="_Toc52782941"/>
      <w:bookmarkStart w:id="479" w:name="_Toc59042810"/>
      <w:r w:rsidRPr="001C0FC4">
        <w:t>6.1.3.3.3</w:t>
      </w:r>
      <w:r w:rsidRPr="001C0FC4">
        <w:tab/>
        <w:t>Specific message contents</w:t>
      </w:r>
      <w:bookmarkEnd w:id="477"/>
      <w:bookmarkEnd w:id="478"/>
      <w:bookmarkEnd w:id="479"/>
    </w:p>
    <w:p w14:paraId="010FCE23" w14:textId="39ED822E" w:rsidR="00296E35" w:rsidRPr="001C0FC4" w:rsidRDefault="00296E35" w:rsidP="00296E35">
      <w:pPr>
        <w:pStyle w:val="TH"/>
      </w:pPr>
      <w:bookmarkStart w:id="480"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1" w:name="_Toc42507348"/>
      <w:bookmarkStart w:id="482" w:name="_Toc52307879"/>
      <w:bookmarkStart w:id="483" w:name="_Toc52782332"/>
      <w:bookmarkStart w:id="484" w:name="_Toc52782942"/>
      <w:bookmarkStart w:id="485" w:name="_Toc59042811"/>
      <w:bookmarkStart w:id="486" w:name="_Toc75459140"/>
      <w:bookmarkStart w:id="487" w:name="_Toc90630580"/>
      <w:bookmarkStart w:id="488" w:name="_Toc100778787"/>
      <w:bookmarkStart w:id="489" w:name="_Toc101286118"/>
      <w:bookmarkStart w:id="490" w:name="_Toc106817704"/>
      <w:bookmarkStart w:id="491" w:name="_Toc106817829"/>
      <w:bookmarkStart w:id="492" w:name="_Toc178186337"/>
      <w:bookmarkStart w:id="493" w:name="_Toc219462361"/>
      <w:r w:rsidRPr="001C0FC4">
        <w:t>6.1.4</w:t>
      </w:r>
      <w:r w:rsidRPr="001C0FC4">
        <w:tab/>
        <w:t>On-network / Short Data Service (SDS) / Standalone SDS Using Signalling Control Plane / Group Standalone SDS / Client Terminated (CT)</w:t>
      </w:r>
      <w:bookmarkEnd w:id="465"/>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69355FC" w14:textId="77777777" w:rsidR="00296E35" w:rsidRPr="001C0FC4" w:rsidRDefault="00296E35" w:rsidP="00296E35">
      <w:pPr>
        <w:pStyle w:val="H6"/>
      </w:pPr>
      <w:bookmarkStart w:id="494" w:name="_Toc52782333"/>
      <w:bookmarkStart w:id="495" w:name="_Toc52782943"/>
      <w:bookmarkStart w:id="496" w:name="_Toc59042812"/>
      <w:bookmarkStart w:id="497" w:name="_Toc522499802"/>
      <w:r w:rsidRPr="001C0FC4">
        <w:t>6.1.4.1</w:t>
      </w:r>
      <w:r w:rsidRPr="001C0FC4">
        <w:tab/>
        <w:t>Test Purpose (TP)</w:t>
      </w:r>
      <w:bookmarkEnd w:id="494"/>
      <w:bookmarkEnd w:id="495"/>
      <w:bookmarkEnd w:id="496"/>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498" w:name="_Toc52782944"/>
      <w:bookmarkStart w:id="499" w:name="_Toc59042813"/>
      <w:r w:rsidRPr="001C0FC4">
        <w:t>6.1.4.2</w:t>
      </w:r>
      <w:r w:rsidRPr="001C0FC4">
        <w:tab/>
        <w:t>Conformance requirements</w:t>
      </w:r>
      <w:bookmarkEnd w:id="498"/>
      <w:bookmarkEnd w:id="499"/>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0" w:name="_Toc52782334"/>
      <w:bookmarkStart w:id="501" w:name="_Toc52782945"/>
      <w:bookmarkStart w:id="502" w:name="_Toc59042814"/>
      <w:r w:rsidRPr="001C0FC4">
        <w:t>6.1.4.3</w:t>
      </w:r>
      <w:r w:rsidRPr="001C0FC4">
        <w:tab/>
        <w:t>Test description</w:t>
      </w:r>
      <w:bookmarkEnd w:id="500"/>
      <w:bookmarkEnd w:id="501"/>
      <w:bookmarkEnd w:id="502"/>
    </w:p>
    <w:p w14:paraId="720C490D" w14:textId="77777777" w:rsidR="00296E35" w:rsidRPr="001C0FC4" w:rsidRDefault="00296E35" w:rsidP="00296E35">
      <w:pPr>
        <w:pStyle w:val="H6"/>
      </w:pPr>
      <w:bookmarkStart w:id="503" w:name="_Toc52782335"/>
      <w:bookmarkStart w:id="504" w:name="_Toc52782946"/>
      <w:bookmarkStart w:id="505" w:name="_Toc59042815"/>
      <w:r w:rsidRPr="001C0FC4">
        <w:t>6.1.4.3.1</w:t>
      </w:r>
      <w:r w:rsidRPr="001C0FC4">
        <w:tab/>
        <w:t>Pre-test conditions</w:t>
      </w:r>
      <w:bookmarkEnd w:id="503"/>
      <w:bookmarkEnd w:id="504"/>
      <w:bookmarkEnd w:id="505"/>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06" w:name="_Toc52782336"/>
      <w:bookmarkStart w:id="507" w:name="_Toc52782947"/>
      <w:bookmarkStart w:id="508" w:name="_Toc59042816"/>
      <w:r w:rsidRPr="001C0FC4">
        <w:t>6.1.4.3.2</w:t>
      </w:r>
      <w:r w:rsidRPr="001C0FC4">
        <w:tab/>
        <w:t>Test procedure sequence</w:t>
      </w:r>
      <w:bookmarkEnd w:id="506"/>
      <w:bookmarkEnd w:id="507"/>
      <w:bookmarkEnd w:id="508"/>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09" w:name="_Toc52782337"/>
      <w:bookmarkStart w:id="510" w:name="_Toc52782948"/>
      <w:bookmarkStart w:id="511" w:name="_Toc59042817"/>
      <w:r w:rsidRPr="001C0FC4">
        <w:t>6.1.4.3.3</w:t>
      </w:r>
      <w:r w:rsidRPr="001C0FC4">
        <w:tab/>
        <w:t>Specific message contents</w:t>
      </w:r>
      <w:bookmarkEnd w:id="509"/>
      <w:bookmarkEnd w:id="510"/>
      <w:bookmarkEnd w:id="511"/>
    </w:p>
    <w:p w14:paraId="3C5C3194" w14:textId="10B73EA2" w:rsidR="00296E35" w:rsidRPr="001C0FC4" w:rsidRDefault="00296E35" w:rsidP="00296E35">
      <w:pPr>
        <w:pStyle w:val="TH"/>
        <w:rPr>
          <w:color w:val="000000"/>
        </w:rPr>
      </w:pPr>
      <w:bookmarkStart w:id="512"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3" w:name="_Toc42507349"/>
      <w:bookmarkStart w:id="514" w:name="_Toc52307880"/>
      <w:bookmarkStart w:id="515" w:name="_Toc52782338"/>
      <w:bookmarkStart w:id="516" w:name="_Toc52782949"/>
      <w:bookmarkStart w:id="517" w:name="_Toc59042818"/>
      <w:bookmarkStart w:id="518" w:name="_Toc75459141"/>
      <w:bookmarkStart w:id="519" w:name="_Toc90630581"/>
      <w:bookmarkStart w:id="520" w:name="_Toc100778788"/>
      <w:bookmarkStart w:id="521" w:name="_Toc101286119"/>
      <w:bookmarkStart w:id="522" w:name="_Toc106817705"/>
      <w:bookmarkStart w:id="523" w:name="_Toc106817830"/>
      <w:bookmarkStart w:id="524" w:name="_Toc178186338"/>
      <w:bookmarkStart w:id="525" w:name="_Toc219462362"/>
      <w:r w:rsidRPr="001C0FC4">
        <w:t>6.1.5</w:t>
      </w:r>
      <w:r w:rsidRPr="001C0FC4">
        <w:tab/>
        <w:t>On-network / Short Data Service (SDS) / Standalone SDS Using Media Plane / One-to-one Standalone SDS / Client Originated (CO)</w:t>
      </w:r>
      <w:bookmarkEnd w:id="497"/>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B888DD3" w14:textId="77777777" w:rsidR="00296E35" w:rsidRPr="001C0FC4" w:rsidRDefault="00296E35" w:rsidP="00296E35">
      <w:pPr>
        <w:pStyle w:val="H6"/>
      </w:pPr>
      <w:bookmarkStart w:id="526" w:name="_Toc52782339"/>
      <w:bookmarkStart w:id="527" w:name="_Toc52782950"/>
      <w:bookmarkStart w:id="528" w:name="_Toc59042819"/>
      <w:bookmarkStart w:id="529" w:name="_Toc522499803"/>
      <w:r w:rsidRPr="001C0FC4">
        <w:t>6.1.5.1</w:t>
      </w:r>
      <w:r w:rsidRPr="001C0FC4">
        <w:tab/>
        <w:t>Test Purpose (TP)</w:t>
      </w:r>
      <w:bookmarkEnd w:id="526"/>
      <w:bookmarkEnd w:id="527"/>
      <w:bookmarkEnd w:id="528"/>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0" w:name="_Toc52782340"/>
      <w:bookmarkStart w:id="531" w:name="_Toc52782951"/>
      <w:bookmarkStart w:id="532" w:name="_Toc59042820"/>
      <w:r w:rsidRPr="001C0FC4">
        <w:t>6.1.5.2</w:t>
      </w:r>
      <w:r w:rsidRPr="001C0FC4">
        <w:tab/>
        <w:t>Conformance requirements</w:t>
      </w:r>
      <w:bookmarkEnd w:id="530"/>
      <w:bookmarkEnd w:id="531"/>
      <w:bookmarkEnd w:id="532"/>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3" w:name="_Hlk16164220"/>
      <w:r w:rsidRPr="001C0FC4">
        <w:t>13.2.2.2.2.1</w:t>
      </w:r>
      <w:bookmarkEnd w:id="533"/>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34" w:name="_Toc52782341"/>
      <w:bookmarkStart w:id="535" w:name="_Toc52782952"/>
      <w:bookmarkStart w:id="536" w:name="_Toc59042821"/>
      <w:r w:rsidRPr="001C0FC4">
        <w:t>6.1.5.3</w:t>
      </w:r>
      <w:r w:rsidRPr="001C0FC4">
        <w:tab/>
        <w:t>Test description</w:t>
      </w:r>
      <w:bookmarkEnd w:id="534"/>
      <w:bookmarkEnd w:id="535"/>
      <w:bookmarkEnd w:id="536"/>
    </w:p>
    <w:p w14:paraId="37E4753B" w14:textId="77777777" w:rsidR="00296E35" w:rsidRPr="001C0FC4" w:rsidRDefault="00296E35" w:rsidP="00296E35">
      <w:pPr>
        <w:pStyle w:val="H6"/>
      </w:pPr>
      <w:bookmarkStart w:id="537" w:name="_Toc52782342"/>
      <w:bookmarkStart w:id="538" w:name="_Toc52782953"/>
      <w:bookmarkStart w:id="539" w:name="_Toc59042822"/>
      <w:r w:rsidRPr="001C0FC4">
        <w:t>6.1.5.3.1</w:t>
      </w:r>
      <w:r w:rsidRPr="001C0FC4">
        <w:tab/>
        <w:t>Pre-test conditions</w:t>
      </w:r>
      <w:bookmarkEnd w:id="537"/>
      <w:bookmarkEnd w:id="538"/>
      <w:bookmarkEnd w:id="539"/>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0" w:name="_Toc52782343"/>
      <w:bookmarkStart w:id="541" w:name="_Toc52782954"/>
      <w:bookmarkStart w:id="542" w:name="_Toc59042823"/>
      <w:r w:rsidRPr="001C0FC4">
        <w:t>6.1.5.3.2</w:t>
      </w:r>
      <w:r w:rsidRPr="001C0FC4">
        <w:tab/>
        <w:t>Test procedure sequence</w:t>
      </w:r>
      <w:bookmarkEnd w:id="540"/>
      <w:bookmarkEnd w:id="541"/>
      <w:bookmarkEnd w:id="542"/>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3" w:name="_Hlk90983199"/>
            <w:r w:rsidRPr="001C0FC4">
              <w:rPr>
                <w:bCs/>
              </w:rPr>
              <w:t xml:space="preserve">' as described in TS </w:t>
            </w:r>
            <w:r>
              <w:rPr>
                <w:bCs/>
              </w:rPr>
              <w:t>37.579</w:t>
            </w:r>
            <w:r w:rsidRPr="001C0FC4">
              <w:rPr>
                <w:bCs/>
              </w:rPr>
              <w:t xml:space="preserve">-1 </w:t>
            </w:r>
            <w:r w:rsidRPr="001C0FC4">
              <w:t>[2] Table 5.3C.2.3-1?</w:t>
            </w:r>
            <w:bookmarkEnd w:id="543"/>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44" w:name="_Toc52782344"/>
      <w:bookmarkStart w:id="545" w:name="_Toc52782955"/>
      <w:bookmarkStart w:id="546" w:name="_Toc59042824"/>
      <w:r w:rsidRPr="001C0FC4">
        <w:t>6.1.5.3.3</w:t>
      </w:r>
      <w:r w:rsidRPr="001C0FC4">
        <w:tab/>
        <w:t>Specific message contents</w:t>
      </w:r>
      <w:bookmarkEnd w:id="544"/>
      <w:bookmarkEnd w:id="545"/>
      <w:bookmarkEnd w:id="546"/>
    </w:p>
    <w:p w14:paraId="4F2EE1A5" w14:textId="276207BA" w:rsidR="00296E35" w:rsidRPr="001C0FC4" w:rsidRDefault="00296E35" w:rsidP="00296E35">
      <w:pPr>
        <w:pStyle w:val="TH"/>
      </w:pPr>
      <w:bookmarkStart w:id="547"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t>Table 6.1.5.3.3-4: SIP 200 (OK) from the SS (step 2, Table 6.1.5.3.2-1;</w:t>
      </w:r>
      <w:r w:rsidRPr="001C0FC4">
        <w:br/>
        <w:t>step 4</w:t>
      </w:r>
      <w:bookmarkStart w:id="548" w:name="_Hlk90925487"/>
      <w:r w:rsidRPr="001C0FC4">
        <w:t xml:space="preserve">, TS </w:t>
      </w:r>
      <w:r>
        <w:t>37.579</w:t>
      </w:r>
      <w:r w:rsidRPr="001C0FC4">
        <w:t>-1 [2] Table 5.3C.2.3-1</w:t>
      </w:r>
      <w:bookmarkEnd w:id="548"/>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49" w:name="_Toc42507350"/>
      <w:bookmarkStart w:id="550" w:name="_Toc52307881"/>
      <w:bookmarkStart w:id="551" w:name="_Toc52782345"/>
      <w:bookmarkStart w:id="552" w:name="_Toc52782956"/>
      <w:bookmarkStart w:id="553" w:name="_Toc59042825"/>
      <w:bookmarkStart w:id="554" w:name="_Toc75459142"/>
      <w:bookmarkStart w:id="555" w:name="_Toc90630582"/>
      <w:bookmarkStart w:id="556" w:name="_Toc100778789"/>
      <w:bookmarkStart w:id="557" w:name="_Toc101286120"/>
      <w:bookmarkStart w:id="558" w:name="_Toc106817706"/>
      <w:bookmarkStart w:id="559" w:name="_Toc106817831"/>
      <w:bookmarkStart w:id="560" w:name="_Toc178186339"/>
      <w:bookmarkStart w:id="561" w:name="_Toc219462363"/>
      <w:r w:rsidRPr="001C0FC4">
        <w:t>6.1.6</w:t>
      </w:r>
      <w:r w:rsidRPr="001C0FC4">
        <w:tab/>
        <w:t>On-network / Short Data Service (SDS) / Standalone SDS Using Media Plane / One-to-one Standalone SDS / Client Terminated (CT)</w:t>
      </w:r>
      <w:bookmarkEnd w:id="529"/>
      <w:bookmarkEnd w:id="547"/>
      <w:bookmarkEnd w:id="549"/>
      <w:bookmarkEnd w:id="550"/>
      <w:bookmarkEnd w:id="551"/>
      <w:bookmarkEnd w:id="552"/>
      <w:bookmarkEnd w:id="553"/>
      <w:bookmarkEnd w:id="554"/>
      <w:bookmarkEnd w:id="555"/>
      <w:bookmarkEnd w:id="556"/>
      <w:bookmarkEnd w:id="557"/>
      <w:bookmarkEnd w:id="558"/>
      <w:bookmarkEnd w:id="559"/>
      <w:bookmarkEnd w:id="560"/>
      <w:bookmarkEnd w:id="561"/>
    </w:p>
    <w:p w14:paraId="6FB93AC2" w14:textId="77777777" w:rsidR="00296E35" w:rsidRPr="001C0FC4" w:rsidRDefault="00296E35" w:rsidP="00296E35">
      <w:pPr>
        <w:pStyle w:val="H6"/>
      </w:pPr>
      <w:bookmarkStart w:id="562" w:name="_Toc52782346"/>
      <w:bookmarkStart w:id="563" w:name="_Toc52782957"/>
      <w:bookmarkStart w:id="564" w:name="_Toc59042826"/>
      <w:bookmarkStart w:id="565" w:name="_Toc522499804"/>
      <w:r w:rsidRPr="001C0FC4">
        <w:t>6.1.6.1</w:t>
      </w:r>
      <w:r w:rsidRPr="001C0FC4">
        <w:tab/>
        <w:t>Test Purpose (TP)</w:t>
      </w:r>
      <w:bookmarkEnd w:id="562"/>
      <w:bookmarkEnd w:id="563"/>
      <w:bookmarkEnd w:id="564"/>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66" w:name="_Toc52782347"/>
      <w:bookmarkStart w:id="567" w:name="_Toc52782958"/>
      <w:bookmarkStart w:id="568" w:name="_Toc59042827"/>
      <w:r w:rsidRPr="001C0FC4">
        <w:t>6.1.6.2</w:t>
      </w:r>
      <w:r w:rsidRPr="001C0FC4">
        <w:tab/>
        <w:t>Conformance requirements</w:t>
      </w:r>
      <w:bookmarkEnd w:id="566"/>
      <w:bookmarkEnd w:id="567"/>
      <w:bookmarkEnd w:id="568"/>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69" w:name="_Toc52782348"/>
      <w:bookmarkStart w:id="570" w:name="_Toc52782959"/>
      <w:bookmarkStart w:id="571" w:name="_Toc59042828"/>
      <w:r w:rsidRPr="001C0FC4">
        <w:t>6.1.6.3</w:t>
      </w:r>
      <w:r w:rsidRPr="001C0FC4">
        <w:tab/>
        <w:t>Test description</w:t>
      </w:r>
      <w:bookmarkEnd w:id="569"/>
      <w:bookmarkEnd w:id="570"/>
      <w:bookmarkEnd w:id="571"/>
    </w:p>
    <w:p w14:paraId="58C5502E" w14:textId="77777777" w:rsidR="00296E35" w:rsidRPr="001C0FC4" w:rsidRDefault="00296E35" w:rsidP="00296E35">
      <w:pPr>
        <w:pStyle w:val="H6"/>
      </w:pPr>
      <w:bookmarkStart w:id="572" w:name="_Toc52782349"/>
      <w:bookmarkStart w:id="573" w:name="_Toc52782960"/>
      <w:bookmarkStart w:id="574" w:name="_Toc59042829"/>
      <w:r w:rsidRPr="001C0FC4">
        <w:t>6.1.6.3.1</w:t>
      </w:r>
      <w:r w:rsidRPr="001C0FC4">
        <w:tab/>
        <w:t>Pre-test conditions</w:t>
      </w:r>
      <w:bookmarkEnd w:id="572"/>
      <w:bookmarkEnd w:id="573"/>
      <w:bookmarkEnd w:id="574"/>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75" w:name="_Toc52782350"/>
      <w:bookmarkStart w:id="576" w:name="_Toc52782961"/>
      <w:bookmarkStart w:id="577" w:name="_Toc59042830"/>
      <w:r w:rsidRPr="001C0FC4">
        <w:t>6.1.6.3.2</w:t>
      </w:r>
      <w:r w:rsidRPr="001C0FC4">
        <w:tab/>
        <w:t>Test procedure sequence</w:t>
      </w:r>
      <w:bookmarkEnd w:id="575"/>
      <w:bookmarkEnd w:id="576"/>
      <w:bookmarkEnd w:id="577"/>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78" w:name="_Toc52782351"/>
      <w:bookmarkStart w:id="579" w:name="_Toc52782962"/>
      <w:bookmarkStart w:id="580" w:name="_Toc59042831"/>
      <w:r w:rsidRPr="001C0FC4">
        <w:t>6.1.6.3.3</w:t>
      </w:r>
      <w:r w:rsidRPr="001C0FC4">
        <w:tab/>
        <w:t>Specific message contents</w:t>
      </w:r>
      <w:bookmarkEnd w:id="578"/>
      <w:bookmarkEnd w:id="579"/>
      <w:bookmarkEnd w:id="580"/>
    </w:p>
    <w:p w14:paraId="5490154A" w14:textId="2E3677E2" w:rsidR="00296E35" w:rsidRPr="001C0FC4" w:rsidRDefault="00296E35" w:rsidP="00296E35">
      <w:pPr>
        <w:pStyle w:val="TH"/>
      </w:pPr>
      <w:bookmarkStart w:id="581"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2" w:name="_Toc42507351"/>
      <w:bookmarkStart w:id="583" w:name="_Toc52307882"/>
      <w:bookmarkStart w:id="584" w:name="_Toc52782352"/>
      <w:bookmarkStart w:id="585" w:name="_Toc52782963"/>
      <w:bookmarkStart w:id="586" w:name="_Toc59042832"/>
      <w:bookmarkStart w:id="587" w:name="_Toc75459143"/>
      <w:bookmarkStart w:id="588" w:name="_Toc90630583"/>
      <w:bookmarkStart w:id="589" w:name="_Toc100778790"/>
      <w:bookmarkStart w:id="590" w:name="_Toc101286121"/>
      <w:bookmarkStart w:id="591" w:name="_Toc106817707"/>
      <w:bookmarkStart w:id="592" w:name="_Toc106817832"/>
      <w:bookmarkStart w:id="593" w:name="_Toc178186340"/>
      <w:bookmarkStart w:id="594" w:name="_Toc219462364"/>
      <w:r w:rsidRPr="001C0FC4">
        <w:t>6.1.7</w:t>
      </w:r>
      <w:r w:rsidRPr="001C0FC4">
        <w:tab/>
        <w:t>On-network / Short Data Service (SDS) / Standalone SDS Using Media Plane / Group Standalone SDS / Client Originated (CO)</w:t>
      </w:r>
      <w:bookmarkEnd w:id="565"/>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16904DC" w14:textId="77777777" w:rsidR="00296E35" w:rsidRPr="001C0FC4" w:rsidRDefault="00296E35" w:rsidP="00296E35">
      <w:pPr>
        <w:pStyle w:val="H6"/>
      </w:pPr>
      <w:bookmarkStart w:id="595" w:name="_Toc52782353"/>
      <w:bookmarkStart w:id="596" w:name="_Toc52782964"/>
      <w:bookmarkStart w:id="597" w:name="_Toc59042833"/>
      <w:bookmarkStart w:id="598" w:name="_Toc522499805"/>
      <w:r w:rsidRPr="001C0FC4">
        <w:t>6.1.7.1</w:t>
      </w:r>
      <w:r w:rsidRPr="001C0FC4">
        <w:tab/>
        <w:t>Test Purpose (TP)</w:t>
      </w:r>
      <w:bookmarkEnd w:id="595"/>
      <w:bookmarkEnd w:id="596"/>
      <w:bookmarkEnd w:id="597"/>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599" w:name="_Toc52782354"/>
      <w:bookmarkStart w:id="600" w:name="_Toc52782965"/>
      <w:bookmarkStart w:id="601" w:name="_Toc59042834"/>
      <w:r w:rsidRPr="001C0FC4">
        <w:t>6.1.7.2</w:t>
      </w:r>
      <w:r w:rsidRPr="001C0FC4">
        <w:tab/>
        <w:t>Conformance requirements</w:t>
      </w:r>
      <w:bookmarkEnd w:id="599"/>
      <w:bookmarkEnd w:id="600"/>
      <w:bookmarkEnd w:id="601"/>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2" w:name="_Toc52782355"/>
      <w:bookmarkStart w:id="603" w:name="_Toc52782966"/>
      <w:bookmarkStart w:id="604" w:name="_Toc59042835"/>
      <w:r w:rsidRPr="001C0FC4">
        <w:t>6.1.7.3</w:t>
      </w:r>
      <w:r w:rsidRPr="001C0FC4">
        <w:tab/>
        <w:t>Test description</w:t>
      </w:r>
      <w:bookmarkEnd w:id="602"/>
      <w:bookmarkEnd w:id="603"/>
      <w:bookmarkEnd w:id="604"/>
    </w:p>
    <w:p w14:paraId="506BBFF9" w14:textId="77777777" w:rsidR="00296E35" w:rsidRPr="001C0FC4" w:rsidRDefault="00296E35" w:rsidP="00296E35">
      <w:pPr>
        <w:pStyle w:val="H6"/>
      </w:pPr>
      <w:bookmarkStart w:id="605" w:name="_Toc52782356"/>
      <w:bookmarkStart w:id="606" w:name="_Toc52782967"/>
      <w:bookmarkStart w:id="607" w:name="_Toc59042836"/>
      <w:r w:rsidRPr="001C0FC4">
        <w:t>6.1.7.3.1</w:t>
      </w:r>
      <w:r w:rsidRPr="001C0FC4">
        <w:tab/>
        <w:t>Pre-test conditions</w:t>
      </w:r>
      <w:bookmarkEnd w:id="605"/>
      <w:bookmarkEnd w:id="606"/>
      <w:bookmarkEnd w:id="607"/>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08" w:name="_Toc52782357"/>
      <w:bookmarkStart w:id="609" w:name="_Toc52782968"/>
      <w:bookmarkStart w:id="610" w:name="_Toc59042837"/>
      <w:r w:rsidRPr="001C0FC4">
        <w:t>6.1.7.3.2</w:t>
      </w:r>
      <w:r w:rsidRPr="001C0FC4">
        <w:tab/>
        <w:t>Test procedure sequence</w:t>
      </w:r>
      <w:bookmarkEnd w:id="608"/>
      <w:bookmarkEnd w:id="609"/>
      <w:bookmarkEnd w:id="610"/>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1" w:name="_Toc52782358"/>
      <w:bookmarkStart w:id="612" w:name="_Toc52782969"/>
      <w:bookmarkStart w:id="613" w:name="_Toc59042838"/>
      <w:r w:rsidRPr="001C0FC4">
        <w:t>6.1.7.3.3</w:t>
      </w:r>
      <w:r w:rsidRPr="001C0FC4">
        <w:tab/>
        <w:t>Specific message contents</w:t>
      </w:r>
      <w:bookmarkEnd w:id="611"/>
      <w:bookmarkEnd w:id="612"/>
      <w:bookmarkEnd w:id="613"/>
    </w:p>
    <w:p w14:paraId="023119B9" w14:textId="1F245332" w:rsidR="00296E35" w:rsidRPr="001C0FC4" w:rsidRDefault="00296E35" w:rsidP="00296E35">
      <w:pPr>
        <w:pStyle w:val="TH"/>
      </w:pPr>
      <w:bookmarkStart w:id="614"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15" w:name="_Toc42507352"/>
      <w:bookmarkStart w:id="616" w:name="_Toc52307883"/>
      <w:bookmarkStart w:id="617" w:name="_Toc52782359"/>
      <w:bookmarkStart w:id="618" w:name="_Toc52782970"/>
      <w:bookmarkStart w:id="619" w:name="_Toc59042839"/>
      <w:bookmarkStart w:id="620" w:name="_Toc75459144"/>
      <w:bookmarkStart w:id="621" w:name="_Toc90630584"/>
      <w:bookmarkStart w:id="622" w:name="_Toc100778791"/>
      <w:bookmarkStart w:id="623" w:name="_Toc101286122"/>
      <w:bookmarkStart w:id="624" w:name="_Toc106817708"/>
      <w:bookmarkStart w:id="625" w:name="_Toc106817833"/>
      <w:bookmarkStart w:id="626" w:name="_Toc178186341"/>
      <w:bookmarkStart w:id="627" w:name="_Toc219462365"/>
      <w:r w:rsidRPr="001C0FC4">
        <w:t>6.1.8</w:t>
      </w:r>
      <w:r w:rsidRPr="001C0FC4">
        <w:tab/>
        <w:t>On-network / Short Data Service (SDS) / Standalone SDS Using Media Plane / Group Standalone SDS / Client Terminated (CT)</w:t>
      </w:r>
      <w:bookmarkEnd w:id="598"/>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E449A79" w14:textId="77777777" w:rsidR="00296E35" w:rsidRPr="001C0FC4" w:rsidRDefault="00296E35" w:rsidP="00296E35">
      <w:pPr>
        <w:pStyle w:val="H6"/>
      </w:pPr>
      <w:bookmarkStart w:id="628" w:name="_Toc52782360"/>
      <w:bookmarkStart w:id="629" w:name="_Toc52782971"/>
      <w:bookmarkStart w:id="630" w:name="_Toc59042840"/>
      <w:bookmarkStart w:id="631" w:name="_Toc522499806"/>
      <w:r w:rsidRPr="001C0FC4">
        <w:t>6.1.8.1</w:t>
      </w:r>
      <w:r w:rsidRPr="001C0FC4">
        <w:tab/>
        <w:t>Test Purpose (TP)</w:t>
      </w:r>
      <w:bookmarkEnd w:id="628"/>
      <w:bookmarkEnd w:id="629"/>
      <w:bookmarkEnd w:id="630"/>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2" w:name="_Toc52782361"/>
      <w:bookmarkStart w:id="633" w:name="_Toc52782972"/>
      <w:bookmarkStart w:id="634" w:name="_Toc59042841"/>
      <w:r w:rsidRPr="001C0FC4">
        <w:t>6.1.8.2</w:t>
      </w:r>
      <w:r w:rsidRPr="001C0FC4">
        <w:tab/>
        <w:t>Conformance requirements</w:t>
      </w:r>
      <w:bookmarkEnd w:id="632"/>
      <w:bookmarkEnd w:id="633"/>
      <w:bookmarkEnd w:id="634"/>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35" w:name="_Toc52782362"/>
      <w:bookmarkStart w:id="636" w:name="_Toc52782973"/>
      <w:bookmarkStart w:id="637" w:name="_Toc59042842"/>
      <w:r w:rsidRPr="001C0FC4">
        <w:t>6.1.8.3</w:t>
      </w:r>
      <w:r w:rsidRPr="001C0FC4">
        <w:tab/>
        <w:t>Test description</w:t>
      </w:r>
      <w:bookmarkEnd w:id="635"/>
      <w:bookmarkEnd w:id="636"/>
      <w:bookmarkEnd w:id="637"/>
    </w:p>
    <w:p w14:paraId="1099D8E2" w14:textId="77777777" w:rsidR="00296E35" w:rsidRPr="001C0FC4" w:rsidRDefault="00296E35" w:rsidP="00296E35">
      <w:pPr>
        <w:pStyle w:val="H6"/>
      </w:pPr>
      <w:bookmarkStart w:id="638" w:name="_Toc52782363"/>
      <w:bookmarkStart w:id="639" w:name="_Toc52782974"/>
      <w:bookmarkStart w:id="640" w:name="_Toc59042843"/>
      <w:r w:rsidRPr="001C0FC4">
        <w:t>6.1.8.3.1</w:t>
      </w:r>
      <w:r w:rsidRPr="001C0FC4">
        <w:tab/>
        <w:t>Pre-test conditions</w:t>
      </w:r>
      <w:bookmarkEnd w:id="638"/>
      <w:bookmarkEnd w:id="639"/>
      <w:bookmarkEnd w:id="640"/>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1" w:name="_Toc52782364"/>
      <w:bookmarkStart w:id="642" w:name="_Toc52782975"/>
      <w:bookmarkStart w:id="643" w:name="_Toc59042844"/>
      <w:r w:rsidRPr="001C0FC4">
        <w:t>6.1.8.3.2</w:t>
      </w:r>
      <w:r w:rsidRPr="001C0FC4">
        <w:tab/>
        <w:t>Test procedure sequence</w:t>
      </w:r>
      <w:bookmarkEnd w:id="641"/>
      <w:bookmarkEnd w:id="642"/>
      <w:bookmarkEnd w:id="643"/>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44" w:name="_Toc52782365"/>
      <w:bookmarkStart w:id="645" w:name="_Toc52782976"/>
      <w:bookmarkStart w:id="646" w:name="_Toc59042845"/>
      <w:r w:rsidRPr="001C0FC4">
        <w:t>6.1.8.3.3</w:t>
      </w:r>
      <w:r w:rsidRPr="001C0FC4">
        <w:tab/>
        <w:t>Specific message contents</w:t>
      </w:r>
      <w:bookmarkEnd w:id="644"/>
      <w:bookmarkEnd w:id="645"/>
      <w:bookmarkEnd w:id="646"/>
    </w:p>
    <w:p w14:paraId="62767EE4" w14:textId="18DF9EBE" w:rsidR="00296E35" w:rsidRPr="001C0FC4" w:rsidRDefault="00296E35" w:rsidP="00296E35">
      <w:pPr>
        <w:pStyle w:val="TH"/>
      </w:pPr>
      <w:bookmarkStart w:id="647" w:name="_Toc25610659"/>
      <w:r w:rsidRPr="001C0FC4">
        <w:t>Table 6.1.8.3.3-1: SIP INVITE from the SS (step 1, Table 6.1.8.3.2-1</w:t>
      </w:r>
      <w:bookmarkStart w:id="648" w:name="_Hlk94365575"/>
      <w:r w:rsidRPr="001C0FC4">
        <w:t>;</w:t>
      </w:r>
      <w:r w:rsidRPr="001C0FC4">
        <w:br/>
        <w:t xml:space="preserve">step 2, TS </w:t>
      </w:r>
      <w:r>
        <w:t>37.579</w:t>
      </w:r>
      <w:r w:rsidRPr="001C0FC4">
        <w:t>-1 [2] Table 5.3C.3.3-1</w:t>
      </w:r>
      <w:bookmarkEnd w:id="648"/>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49" w:name="_Toc42507353"/>
      <w:bookmarkStart w:id="650" w:name="_Toc52307884"/>
      <w:bookmarkStart w:id="651" w:name="_Toc52782366"/>
      <w:bookmarkStart w:id="652" w:name="_Toc52782977"/>
      <w:bookmarkStart w:id="653" w:name="_Toc59042846"/>
      <w:bookmarkStart w:id="654" w:name="_Toc75459145"/>
      <w:bookmarkStart w:id="655" w:name="_Toc90630585"/>
      <w:bookmarkStart w:id="656" w:name="_Toc100778792"/>
      <w:bookmarkStart w:id="657" w:name="_Toc101286123"/>
      <w:bookmarkStart w:id="658" w:name="_Toc106817709"/>
      <w:bookmarkStart w:id="659" w:name="_Toc106817834"/>
      <w:bookmarkStart w:id="660" w:name="_Toc178186342"/>
      <w:bookmarkStart w:id="661" w:name="_Toc219462366"/>
      <w:r w:rsidRPr="001C0FC4">
        <w:t>6.1.9</w:t>
      </w:r>
      <w:r w:rsidRPr="001C0FC4">
        <w:tab/>
        <w:t>On-network / Short Data Service (SDS) / SDS Session / One-to-one SDS Session / Client Originated (CO)</w:t>
      </w:r>
      <w:bookmarkEnd w:id="631"/>
      <w:bookmarkEnd w:id="647"/>
      <w:bookmarkEnd w:id="649"/>
      <w:bookmarkEnd w:id="650"/>
      <w:bookmarkEnd w:id="651"/>
      <w:bookmarkEnd w:id="652"/>
      <w:bookmarkEnd w:id="653"/>
      <w:bookmarkEnd w:id="654"/>
      <w:bookmarkEnd w:id="655"/>
      <w:bookmarkEnd w:id="656"/>
      <w:bookmarkEnd w:id="657"/>
      <w:bookmarkEnd w:id="658"/>
      <w:bookmarkEnd w:id="659"/>
      <w:bookmarkEnd w:id="660"/>
      <w:bookmarkEnd w:id="661"/>
    </w:p>
    <w:p w14:paraId="79CDF486" w14:textId="77777777" w:rsidR="00296E35" w:rsidRPr="001C0FC4" w:rsidRDefault="00296E35" w:rsidP="00296E35">
      <w:pPr>
        <w:pStyle w:val="H6"/>
      </w:pPr>
      <w:bookmarkStart w:id="662" w:name="_Toc52782367"/>
      <w:bookmarkStart w:id="663" w:name="_Toc52782978"/>
      <w:bookmarkStart w:id="664" w:name="_Toc59042847"/>
      <w:bookmarkStart w:id="665" w:name="_Toc522499807"/>
      <w:r w:rsidRPr="001C0FC4">
        <w:t>6.1.9.1</w:t>
      </w:r>
      <w:r w:rsidRPr="001C0FC4">
        <w:tab/>
        <w:t>Test Purpose (TP)</w:t>
      </w:r>
      <w:bookmarkEnd w:id="662"/>
      <w:bookmarkEnd w:id="663"/>
      <w:bookmarkEnd w:id="664"/>
    </w:p>
    <w:p w14:paraId="6D2A9FB4" w14:textId="77777777" w:rsidR="00296E35" w:rsidRPr="001C0FC4" w:rsidRDefault="00296E35" w:rsidP="00296E35">
      <w:pPr>
        <w:pStyle w:val="H6"/>
      </w:pPr>
      <w:bookmarkStart w:id="666"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67" w:name="_Toc52782368"/>
      <w:bookmarkStart w:id="668" w:name="_Toc52782979"/>
      <w:bookmarkStart w:id="669" w:name="_Toc59042848"/>
      <w:bookmarkEnd w:id="666"/>
      <w:r w:rsidRPr="001C0FC4">
        <w:t>6.1.9.2</w:t>
      </w:r>
      <w:r w:rsidRPr="001C0FC4">
        <w:tab/>
        <w:t>Conformance requirements</w:t>
      </w:r>
      <w:bookmarkEnd w:id="667"/>
      <w:bookmarkEnd w:id="668"/>
      <w:bookmarkEnd w:id="669"/>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0" w:name="_Toc52782369"/>
      <w:bookmarkStart w:id="671" w:name="_Toc52782980"/>
      <w:bookmarkStart w:id="672" w:name="_Toc59042849"/>
      <w:r w:rsidRPr="001C0FC4">
        <w:t>6.1.9.3</w:t>
      </w:r>
      <w:r w:rsidRPr="001C0FC4">
        <w:tab/>
        <w:t>Test description</w:t>
      </w:r>
      <w:bookmarkEnd w:id="670"/>
      <w:bookmarkEnd w:id="671"/>
      <w:bookmarkEnd w:id="672"/>
    </w:p>
    <w:p w14:paraId="50928B73" w14:textId="77777777" w:rsidR="00296E35" w:rsidRPr="001C0FC4" w:rsidRDefault="00296E35" w:rsidP="00296E35">
      <w:pPr>
        <w:pStyle w:val="H6"/>
      </w:pPr>
      <w:bookmarkStart w:id="673" w:name="_Toc52782370"/>
      <w:bookmarkStart w:id="674" w:name="_Toc52782981"/>
      <w:bookmarkStart w:id="675" w:name="_Toc59042850"/>
      <w:r w:rsidRPr="001C0FC4">
        <w:t>6.1.9.3.1</w:t>
      </w:r>
      <w:r w:rsidRPr="001C0FC4">
        <w:tab/>
        <w:t>Pre-test conditions</w:t>
      </w:r>
      <w:bookmarkEnd w:id="673"/>
      <w:bookmarkEnd w:id="674"/>
      <w:bookmarkEnd w:id="675"/>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76" w:name="_Toc52782371"/>
      <w:bookmarkStart w:id="677" w:name="_Toc52782982"/>
      <w:bookmarkStart w:id="678" w:name="_Toc59042851"/>
      <w:r w:rsidRPr="001C0FC4">
        <w:t>6.1.9.3.2</w:t>
      </w:r>
      <w:r w:rsidRPr="001C0FC4">
        <w:tab/>
        <w:t>Test procedure sequence</w:t>
      </w:r>
      <w:bookmarkEnd w:id="676"/>
      <w:bookmarkEnd w:id="677"/>
      <w:bookmarkEnd w:id="678"/>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79" w:name="_Toc52782372"/>
      <w:bookmarkStart w:id="680" w:name="_Toc52782983"/>
      <w:bookmarkStart w:id="681" w:name="_Toc59042852"/>
      <w:r w:rsidRPr="001C0FC4">
        <w:t>6.1.9.3.3</w:t>
      </w:r>
      <w:r w:rsidRPr="001C0FC4">
        <w:tab/>
        <w:t>Specific message contents</w:t>
      </w:r>
      <w:bookmarkEnd w:id="679"/>
      <w:bookmarkEnd w:id="680"/>
      <w:bookmarkEnd w:id="681"/>
    </w:p>
    <w:p w14:paraId="459E93A2" w14:textId="106607E3" w:rsidR="00296E35" w:rsidRPr="001C0FC4" w:rsidRDefault="00296E35" w:rsidP="00296E35">
      <w:pPr>
        <w:pStyle w:val="TH"/>
      </w:pPr>
      <w:bookmarkStart w:id="682"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3" w:name="_Hlk34297801"/>
      <w:r w:rsidRPr="001C0FC4">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3"/>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84"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84"/>
    <w:p w14:paraId="41F870EA" w14:textId="475ABDAF" w:rsidR="00296E35" w:rsidRPr="001C0FC4" w:rsidRDefault="00296E35" w:rsidP="00296E35">
      <w:pPr>
        <w:pStyle w:val="TH"/>
      </w:pPr>
      <w:r w:rsidRPr="001C0FC4">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2"/>
    <w:p w14:paraId="6B1DF90D" w14:textId="77777777" w:rsidR="00296E35" w:rsidRPr="001C0FC4" w:rsidRDefault="00296E35" w:rsidP="00296E35"/>
    <w:p w14:paraId="77E8459B" w14:textId="77777777" w:rsidR="00296E35" w:rsidRPr="001C0FC4" w:rsidRDefault="00296E35" w:rsidP="00296E35">
      <w:pPr>
        <w:pStyle w:val="Heading3"/>
      </w:pPr>
      <w:bookmarkStart w:id="685" w:name="_Toc25610660"/>
      <w:bookmarkStart w:id="686" w:name="_Toc42507354"/>
      <w:bookmarkStart w:id="687" w:name="_Toc52307885"/>
      <w:bookmarkStart w:id="688" w:name="_Toc52782373"/>
      <w:bookmarkStart w:id="689" w:name="_Toc52782984"/>
      <w:bookmarkStart w:id="690" w:name="_Toc59042853"/>
      <w:bookmarkStart w:id="691" w:name="_Toc75459146"/>
      <w:bookmarkStart w:id="692" w:name="_Toc90630586"/>
      <w:bookmarkStart w:id="693" w:name="_Toc100778793"/>
      <w:bookmarkStart w:id="694" w:name="_Toc101286124"/>
      <w:bookmarkStart w:id="695" w:name="_Toc106817710"/>
      <w:bookmarkStart w:id="696" w:name="_Toc106817835"/>
      <w:bookmarkStart w:id="697" w:name="_Toc178186343"/>
      <w:bookmarkStart w:id="698" w:name="_Toc219462367"/>
      <w:r w:rsidRPr="001C0FC4">
        <w:t>6.1.10</w:t>
      </w:r>
      <w:r w:rsidRPr="001C0FC4">
        <w:tab/>
        <w:t>On-network / Short Data Service (SDS) / SDS Session / One-to-one SDS Session / Client Terminated (CT)</w:t>
      </w:r>
      <w:bookmarkEnd w:id="665"/>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4C33C14" w14:textId="77777777" w:rsidR="00296E35" w:rsidRPr="001C0FC4" w:rsidRDefault="00296E35" w:rsidP="00296E35">
      <w:pPr>
        <w:pStyle w:val="H6"/>
      </w:pPr>
      <w:bookmarkStart w:id="699" w:name="_Toc52782374"/>
      <w:bookmarkStart w:id="700" w:name="_Toc52782985"/>
      <w:bookmarkStart w:id="701" w:name="_Toc59042854"/>
      <w:bookmarkStart w:id="702" w:name="_Toc522499808"/>
      <w:r w:rsidRPr="001C0FC4">
        <w:t>6.1.10.1</w:t>
      </w:r>
      <w:r w:rsidRPr="001C0FC4">
        <w:tab/>
        <w:t>Test Purpose (TP)</w:t>
      </w:r>
      <w:bookmarkEnd w:id="699"/>
      <w:bookmarkEnd w:id="700"/>
      <w:bookmarkEnd w:id="701"/>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3" w:name="_Toc52782375"/>
      <w:bookmarkStart w:id="704" w:name="_Toc52782986"/>
      <w:bookmarkStart w:id="705" w:name="_Toc59042855"/>
      <w:r w:rsidRPr="001C0FC4">
        <w:t>6.1.10.2</w:t>
      </w:r>
      <w:r w:rsidRPr="001C0FC4">
        <w:tab/>
        <w:t>Conformance requirements</w:t>
      </w:r>
      <w:bookmarkEnd w:id="703"/>
      <w:bookmarkEnd w:id="704"/>
      <w:bookmarkEnd w:id="705"/>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06" w:name="_Toc52782376"/>
      <w:bookmarkStart w:id="707" w:name="_Toc52782987"/>
      <w:bookmarkStart w:id="708" w:name="_Toc59042856"/>
      <w:r w:rsidRPr="001C0FC4">
        <w:t>6.1.10.3</w:t>
      </w:r>
      <w:r w:rsidRPr="001C0FC4">
        <w:tab/>
        <w:t>Test description</w:t>
      </w:r>
      <w:bookmarkEnd w:id="706"/>
      <w:bookmarkEnd w:id="707"/>
      <w:bookmarkEnd w:id="708"/>
    </w:p>
    <w:p w14:paraId="03734F15" w14:textId="77777777" w:rsidR="00296E35" w:rsidRPr="001C0FC4" w:rsidRDefault="00296E35" w:rsidP="00296E35">
      <w:pPr>
        <w:pStyle w:val="H6"/>
      </w:pPr>
      <w:bookmarkStart w:id="709" w:name="_Toc52782377"/>
      <w:bookmarkStart w:id="710" w:name="_Toc52782988"/>
      <w:bookmarkStart w:id="711" w:name="_Toc59042857"/>
      <w:r w:rsidRPr="001C0FC4">
        <w:t>6.1.10.3.1</w:t>
      </w:r>
      <w:r w:rsidRPr="001C0FC4">
        <w:tab/>
        <w:t>Pre-test conditions</w:t>
      </w:r>
      <w:bookmarkEnd w:id="709"/>
      <w:bookmarkEnd w:id="710"/>
      <w:bookmarkEnd w:id="711"/>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2" w:name="_Toc52782378"/>
      <w:bookmarkStart w:id="713" w:name="_Toc52782989"/>
      <w:bookmarkStart w:id="714" w:name="_Toc59042858"/>
      <w:r w:rsidRPr="001C0FC4">
        <w:t>6.1.10.3.2</w:t>
      </w:r>
      <w:r w:rsidRPr="001C0FC4">
        <w:tab/>
        <w:t>Test procedure sequence</w:t>
      </w:r>
      <w:bookmarkEnd w:id="712"/>
      <w:bookmarkEnd w:id="713"/>
      <w:bookmarkEnd w:id="714"/>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15" w:name="_Toc52782379"/>
      <w:bookmarkStart w:id="716" w:name="_Toc52782990"/>
      <w:bookmarkStart w:id="717" w:name="_Toc59042859"/>
      <w:r w:rsidRPr="001C0FC4">
        <w:t>6.1.10.3.3</w:t>
      </w:r>
      <w:r w:rsidRPr="001C0FC4">
        <w:tab/>
        <w:t>Specific message contents</w:t>
      </w:r>
      <w:bookmarkEnd w:id="715"/>
      <w:bookmarkEnd w:id="716"/>
      <w:bookmarkEnd w:id="717"/>
    </w:p>
    <w:p w14:paraId="75F5426B" w14:textId="205985C3" w:rsidR="00296E35" w:rsidRPr="001C0FC4" w:rsidRDefault="00296E35" w:rsidP="00296E35">
      <w:pPr>
        <w:pStyle w:val="TH"/>
      </w:pPr>
      <w:bookmarkStart w:id="718"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19"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19"/>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0" w:name="_Hlk38619888"/>
      <w:r w:rsidRPr="001C0FC4">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0"/>
    <w:p w14:paraId="28FCD0F4" w14:textId="77777777" w:rsidR="00296E35" w:rsidRPr="001C0FC4" w:rsidRDefault="00296E35" w:rsidP="00296E35"/>
    <w:p w14:paraId="05E8E906" w14:textId="1A881E6D" w:rsidR="00296E35" w:rsidRPr="001C0FC4" w:rsidRDefault="00296E35" w:rsidP="00296E35">
      <w:pPr>
        <w:pStyle w:val="TH"/>
      </w:pPr>
      <w:r w:rsidRPr="001C0FC4">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1" w:name="_Toc42507355"/>
      <w:bookmarkStart w:id="722" w:name="_Toc52307886"/>
      <w:bookmarkStart w:id="723" w:name="_Toc52782380"/>
      <w:bookmarkStart w:id="724" w:name="_Toc52782991"/>
      <w:bookmarkStart w:id="725" w:name="_Toc59042860"/>
      <w:bookmarkStart w:id="726" w:name="_Toc75459147"/>
      <w:bookmarkStart w:id="727" w:name="_Toc90630587"/>
      <w:bookmarkStart w:id="728" w:name="_Toc100778794"/>
      <w:bookmarkStart w:id="729" w:name="_Toc101286125"/>
      <w:bookmarkStart w:id="730" w:name="_Toc106817711"/>
      <w:bookmarkStart w:id="731" w:name="_Toc106817836"/>
      <w:bookmarkStart w:id="732" w:name="_Toc178186344"/>
      <w:bookmarkStart w:id="733" w:name="_Toc219462368"/>
      <w:r w:rsidRPr="001C0FC4">
        <w:t>6.1.11</w:t>
      </w:r>
      <w:r w:rsidRPr="001C0FC4">
        <w:tab/>
        <w:t>On-network / Short Data Service (SDS) / SDS Session / Group SDS Session / Client Originated (CO)</w:t>
      </w:r>
      <w:bookmarkEnd w:id="702"/>
      <w:bookmarkEnd w:id="718"/>
      <w:bookmarkEnd w:id="721"/>
      <w:bookmarkEnd w:id="722"/>
      <w:bookmarkEnd w:id="723"/>
      <w:bookmarkEnd w:id="724"/>
      <w:bookmarkEnd w:id="725"/>
      <w:bookmarkEnd w:id="726"/>
      <w:bookmarkEnd w:id="727"/>
      <w:bookmarkEnd w:id="728"/>
      <w:bookmarkEnd w:id="729"/>
      <w:bookmarkEnd w:id="730"/>
      <w:bookmarkEnd w:id="731"/>
      <w:bookmarkEnd w:id="732"/>
      <w:bookmarkEnd w:id="733"/>
    </w:p>
    <w:p w14:paraId="3A9D9C2B" w14:textId="77777777" w:rsidR="00296E35" w:rsidRPr="001C0FC4" w:rsidRDefault="00296E35" w:rsidP="00296E35">
      <w:pPr>
        <w:pStyle w:val="H6"/>
      </w:pPr>
      <w:bookmarkStart w:id="734" w:name="_Toc52782381"/>
      <w:bookmarkStart w:id="735" w:name="_Toc52782992"/>
      <w:bookmarkStart w:id="736" w:name="_Toc59042861"/>
      <w:bookmarkStart w:id="737" w:name="_Toc522499809"/>
      <w:r w:rsidRPr="001C0FC4">
        <w:t>6.1.11.1</w:t>
      </w:r>
      <w:r w:rsidRPr="001C0FC4">
        <w:tab/>
        <w:t>Test Purpose (TP)</w:t>
      </w:r>
      <w:bookmarkEnd w:id="734"/>
      <w:bookmarkEnd w:id="735"/>
      <w:bookmarkEnd w:id="736"/>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38" w:name="_Toc52782382"/>
      <w:bookmarkStart w:id="739" w:name="_Toc52782993"/>
      <w:bookmarkStart w:id="740" w:name="_Toc59042862"/>
      <w:r w:rsidRPr="001C0FC4">
        <w:t>6.1.11.2</w:t>
      </w:r>
      <w:r w:rsidRPr="001C0FC4">
        <w:tab/>
        <w:t>Conformance requirements</w:t>
      </w:r>
      <w:bookmarkEnd w:id="738"/>
      <w:bookmarkEnd w:id="739"/>
      <w:bookmarkEnd w:id="740"/>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1" w:name="_Toc52782383"/>
      <w:bookmarkStart w:id="742" w:name="_Toc52782994"/>
      <w:bookmarkStart w:id="743" w:name="_Toc59042863"/>
      <w:r w:rsidRPr="001C0FC4">
        <w:t>6.1.11.3</w:t>
      </w:r>
      <w:r w:rsidRPr="001C0FC4">
        <w:tab/>
        <w:t>Test description</w:t>
      </w:r>
      <w:bookmarkEnd w:id="741"/>
      <w:bookmarkEnd w:id="742"/>
      <w:bookmarkEnd w:id="743"/>
    </w:p>
    <w:p w14:paraId="453BA911" w14:textId="77777777" w:rsidR="00296E35" w:rsidRPr="001C0FC4" w:rsidRDefault="00296E35" w:rsidP="00296E35">
      <w:pPr>
        <w:pStyle w:val="H6"/>
      </w:pPr>
      <w:bookmarkStart w:id="744" w:name="_Toc52782384"/>
      <w:bookmarkStart w:id="745" w:name="_Toc52782995"/>
      <w:bookmarkStart w:id="746" w:name="_Toc59042864"/>
      <w:r w:rsidRPr="001C0FC4">
        <w:t>6.1.11.3.1</w:t>
      </w:r>
      <w:r w:rsidRPr="001C0FC4">
        <w:tab/>
        <w:t>Pre-test conditions</w:t>
      </w:r>
      <w:bookmarkEnd w:id="744"/>
      <w:bookmarkEnd w:id="745"/>
      <w:bookmarkEnd w:id="746"/>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47" w:name="_Toc52782385"/>
      <w:bookmarkStart w:id="748" w:name="_Toc52782996"/>
      <w:bookmarkStart w:id="749" w:name="_Toc59042865"/>
      <w:r w:rsidRPr="001C0FC4">
        <w:t>6.1.11.3.2</w:t>
      </w:r>
      <w:r w:rsidRPr="001C0FC4">
        <w:tab/>
        <w:t>Test procedure sequence</w:t>
      </w:r>
      <w:bookmarkEnd w:id="747"/>
      <w:bookmarkEnd w:id="748"/>
      <w:bookmarkEnd w:id="749"/>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0" w:name="_Toc52782386"/>
      <w:bookmarkStart w:id="751" w:name="_Toc52782997"/>
      <w:bookmarkStart w:id="752" w:name="_Toc59042866"/>
      <w:r w:rsidRPr="001C0FC4">
        <w:t>6.1.11.3.3</w:t>
      </w:r>
      <w:r w:rsidRPr="001C0FC4">
        <w:tab/>
        <w:t>Specific message contents</w:t>
      </w:r>
      <w:bookmarkEnd w:id="750"/>
      <w:bookmarkEnd w:id="751"/>
      <w:bookmarkEnd w:id="752"/>
    </w:p>
    <w:p w14:paraId="2CEB56B3" w14:textId="70BC90F7" w:rsidR="00296E35" w:rsidRPr="001C0FC4" w:rsidRDefault="00296E35" w:rsidP="00296E35">
      <w:pPr>
        <w:pStyle w:val="TH"/>
      </w:pPr>
      <w:bookmarkStart w:id="753"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54" w:name="_Toc42507356"/>
      <w:bookmarkStart w:id="755" w:name="_Toc52307887"/>
      <w:bookmarkStart w:id="756" w:name="_Toc52782387"/>
      <w:bookmarkStart w:id="757" w:name="_Toc52782998"/>
      <w:bookmarkStart w:id="758" w:name="_Toc59042867"/>
      <w:bookmarkStart w:id="759" w:name="_Toc75459148"/>
      <w:bookmarkStart w:id="760" w:name="_Toc90630588"/>
      <w:bookmarkStart w:id="761" w:name="_Toc100778795"/>
      <w:bookmarkStart w:id="762" w:name="_Toc101286126"/>
      <w:bookmarkStart w:id="763" w:name="_Toc106817712"/>
      <w:bookmarkStart w:id="764" w:name="_Toc106817837"/>
      <w:bookmarkStart w:id="765" w:name="_Toc178186345"/>
      <w:bookmarkStart w:id="766" w:name="_Toc219462369"/>
      <w:r w:rsidRPr="001C0FC4">
        <w:t>6.1.12</w:t>
      </w:r>
      <w:r w:rsidRPr="001C0FC4">
        <w:tab/>
        <w:t>On-network / Short Data Service (SDS) / SDS Session / Group SDS Session / Client Terminated (CT)</w:t>
      </w:r>
      <w:bookmarkEnd w:id="737"/>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F9D8E64" w14:textId="77777777" w:rsidR="00296E35" w:rsidRPr="001C0FC4" w:rsidRDefault="00296E35" w:rsidP="00296E35">
      <w:pPr>
        <w:pStyle w:val="H6"/>
      </w:pPr>
      <w:bookmarkStart w:id="767" w:name="_Toc52782388"/>
      <w:bookmarkStart w:id="768" w:name="_Toc52782999"/>
      <w:bookmarkStart w:id="769" w:name="_Toc59042868"/>
      <w:r w:rsidRPr="001C0FC4">
        <w:t>6.1.12.1</w:t>
      </w:r>
      <w:r w:rsidRPr="001C0FC4">
        <w:tab/>
        <w:t>Test Purpose (TP)</w:t>
      </w:r>
      <w:bookmarkEnd w:id="767"/>
      <w:bookmarkEnd w:id="768"/>
      <w:bookmarkEnd w:id="769"/>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0" w:name="_Toc52782389"/>
      <w:bookmarkStart w:id="771" w:name="_Toc52783000"/>
      <w:bookmarkStart w:id="772" w:name="_Toc59042869"/>
      <w:r w:rsidRPr="001C0FC4">
        <w:t>6.1.12.2</w:t>
      </w:r>
      <w:r w:rsidRPr="001C0FC4">
        <w:tab/>
        <w:t>Conformance requirements</w:t>
      </w:r>
      <w:bookmarkEnd w:id="770"/>
      <w:bookmarkEnd w:id="771"/>
      <w:bookmarkEnd w:id="772"/>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3" w:name="_Toc52782390"/>
      <w:bookmarkStart w:id="774" w:name="_Toc52783001"/>
      <w:bookmarkStart w:id="775" w:name="_Toc59042870"/>
      <w:r w:rsidRPr="001C0FC4">
        <w:t>6.1.12.3</w:t>
      </w:r>
      <w:r w:rsidRPr="001C0FC4">
        <w:tab/>
        <w:t>Test description</w:t>
      </w:r>
      <w:bookmarkEnd w:id="773"/>
      <w:bookmarkEnd w:id="774"/>
      <w:bookmarkEnd w:id="775"/>
    </w:p>
    <w:p w14:paraId="651D9BB7" w14:textId="77777777" w:rsidR="00296E35" w:rsidRPr="001C0FC4" w:rsidRDefault="00296E35" w:rsidP="00296E35">
      <w:pPr>
        <w:pStyle w:val="H6"/>
      </w:pPr>
      <w:bookmarkStart w:id="776" w:name="_Toc52782391"/>
      <w:bookmarkStart w:id="777" w:name="_Toc52783002"/>
      <w:bookmarkStart w:id="778" w:name="_Toc59042871"/>
      <w:r w:rsidRPr="001C0FC4">
        <w:t>6.1.12.3.1</w:t>
      </w:r>
      <w:r w:rsidRPr="001C0FC4">
        <w:tab/>
        <w:t>Pre-test conditions</w:t>
      </w:r>
      <w:bookmarkEnd w:id="776"/>
      <w:bookmarkEnd w:id="777"/>
      <w:bookmarkEnd w:id="778"/>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79" w:name="_Toc52782392"/>
      <w:bookmarkStart w:id="780" w:name="_Toc52783003"/>
      <w:bookmarkStart w:id="781" w:name="_Toc59042872"/>
      <w:r w:rsidRPr="001C0FC4">
        <w:t>6.1.12.3.2</w:t>
      </w:r>
      <w:r w:rsidRPr="001C0FC4">
        <w:tab/>
        <w:t>Test procedure sequence</w:t>
      </w:r>
      <w:bookmarkEnd w:id="779"/>
      <w:bookmarkEnd w:id="780"/>
      <w:bookmarkEnd w:id="781"/>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2" w:name="_Toc52782393"/>
      <w:bookmarkStart w:id="783" w:name="_Toc52783004"/>
      <w:bookmarkStart w:id="784" w:name="_Toc59042873"/>
      <w:r w:rsidRPr="001C0FC4">
        <w:t>6.1.12.3.3</w:t>
      </w:r>
      <w:r w:rsidRPr="001C0FC4">
        <w:tab/>
        <w:t>Specific message contents</w:t>
      </w:r>
      <w:bookmarkEnd w:id="782"/>
      <w:bookmarkEnd w:id="783"/>
      <w:bookmarkEnd w:id="784"/>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85" w:name="_Toc178186346"/>
      <w:bookmarkStart w:id="786" w:name="_Toc100778796"/>
      <w:bookmarkStart w:id="787" w:name="_Toc101286127"/>
      <w:bookmarkStart w:id="788" w:name="_Toc106817713"/>
      <w:bookmarkStart w:id="789" w:name="_Toc106817838"/>
      <w:bookmarkStart w:id="790" w:name="_Toc90630603"/>
      <w:bookmarkStart w:id="791" w:name="_Toc219462370"/>
      <w:r w:rsidRPr="001C0FC4">
        <w:t>6.1.13</w:t>
      </w:r>
      <w:r w:rsidRPr="001C0FC4">
        <w:tab/>
        <w:t>On-network / Short Data Service (SDS) / Standalone SDS Using Media Plane / One-to-one Standalone SDS / Pre-established session / Client Originated (CO)</w:t>
      </w:r>
      <w:bookmarkEnd w:id="785"/>
      <w:bookmarkEnd w:id="791"/>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2" w:name="_Toc178186347"/>
      <w:bookmarkStart w:id="793" w:name="_Toc219462371"/>
      <w:r w:rsidRPr="001C0FC4">
        <w:t>6.1.14</w:t>
      </w:r>
      <w:r w:rsidRPr="001C0FC4">
        <w:tab/>
        <w:t>On-network / Short Data Service (SDS) / Standalone SDS Using Media Plane / One-to-one Standalone SDS / Pre-established session / Client Terminated (CT)</w:t>
      </w:r>
      <w:bookmarkEnd w:id="792"/>
      <w:bookmarkEnd w:id="793"/>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794" w:name="_Toc178186348"/>
      <w:bookmarkStart w:id="795" w:name="_Toc219462372"/>
      <w:r w:rsidRPr="001C0FC4">
        <w:t>6.1.15</w:t>
      </w:r>
      <w:r w:rsidRPr="001C0FC4">
        <w:tab/>
        <w:t>On-network / Short Data Service (SDS) / SDS Session / One-to-one SDS Session / Pre-established session / Client Originated (CO)</w:t>
      </w:r>
      <w:bookmarkEnd w:id="794"/>
      <w:bookmarkEnd w:id="795"/>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796" w:name="_Toc178186349"/>
      <w:bookmarkStart w:id="797" w:name="_Toc219462373"/>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796"/>
      <w:bookmarkEnd w:id="797"/>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798" w:name="_Toc178186350"/>
      <w:bookmarkStart w:id="799" w:name="_Toc219462374"/>
      <w:r w:rsidRPr="001C0FC4">
        <w:t>6.1.17</w:t>
      </w:r>
      <w:r w:rsidRPr="001C0FC4">
        <w:tab/>
        <w:t>On-network / Short Data Service (SDS) / Standalone SDS Using Media Plane / Group Standalone SDS / Pre-established session / Client Originated (CO)</w:t>
      </w:r>
      <w:bookmarkEnd w:id="798"/>
      <w:bookmarkEnd w:id="799"/>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0" w:name="_Toc178186351"/>
      <w:bookmarkStart w:id="801" w:name="_Toc219462375"/>
      <w:r w:rsidRPr="001C0FC4">
        <w:t>6.1.18</w:t>
      </w:r>
      <w:r w:rsidRPr="001C0FC4">
        <w:tab/>
        <w:t>On-network / Short Data Service (SDS) / Standalone SDS Using Media Plane / Group Standalone SDS / Pre-established session / Client Terminated (CT)</w:t>
      </w:r>
      <w:bookmarkEnd w:id="800"/>
      <w:bookmarkEnd w:id="801"/>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2" w:name="_Toc178186352"/>
      <w:bookmarkStart w:id="803" w:name="_Toc219462376"/>
      <w:r w:rsidRPr="001C0FC4">
        <w:t>6.1.19</w:t>
      </w:r>
      <w:r w:rsidRPr="001C0FC4">
        <w:tab/>
        <w:t>On-network / Short Data Service (SDS) / SDS Session / Group SDS Session / Pre-established session / Client Originated (CO)</w:t>
      </w:r>
      <w:bookmarkEnd w:id="802"/>
      <w:bookmarkEnd w:id="803"/>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04" w:name="MCCQCTEMPBM_00000026"/>
      <w:r w:rsidRPr="001C0FC4">
        <w:t xml:space="preserve"> section </w:t>
      </w:r>
      <w:bookmarkEnd w:id="804"/>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05" w:name="MCCQCTEMPBM_00000022"/>
      <w:r w:rsidRPr="001C0FC4">
        <w:t>‘</w:t>
      </w:r>
      <w:bookmarkEnd w:id="805"/>
      <w:r w:rsidRPr="001C0FC4">
        <w:t>*’;</w:t>
      </w:r>
    </w:p>
    <w:p w14:paraId="6756743E" w14:textId="77777777" w:rsidR="00296E35" w:rsidRPr="001C0FC4" w:rsidRDefault="00296E35" w:rsidP="00296E35">
      <w:pPr>
        <w:pStyle w:val="B2"/>
      </w:pPr>
      <w:r w:rsidRPr="001C0FC4">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06"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06"/>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07" w:name="_Toc178186353"/>
      <w:bookmarkStart w:id="808" w:name="_Toc219462377"/>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07"/>
      <w:bookmarkEnd w:id="808"/>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09" w:name="_Toc178186354"/>
      <w:bookmarkStart w:id="810" w:name="_Toc219462378"/>
      <w:r w:rsidRPr="001C0FC4">
        <w:t>6.1.21</w:t>
      </w:r>
      <w:r w:rsidRPr="001C0FC4">
        <w:tab/>
        <w:t>On-network / Short Data Service (SDS) / Standalone SDS using signalling control plane / One-to-one Standalone SDS / Active functional alias / Client Originated (CO)</w:t>
      </w:r>
      <w:bookmarkEnd w:id="809"/>
      <w:bookmarkEnd w:id="810"/>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1" w:name="_Toc178186355"/>
      <w:bookmarkStart w:id="812" w:name="_Toc219462379"/>
      <w:r w:rsidRPr="001C0FC4">
        <w:t>6.1.22</w:t>
      </w:r>
      <w:r w:rsidRPr="001C0FC4">
        <w:tab/>
        <w:t>On-network / Short Data Service (SDS) / Standalone SDS Using Media Plane / One-to-one Standalone SDS / Active functional alias / Client Originated (CO)</w:t>
      </w:r>
      <w:bookmarkEnd w:id="811"/>
      <w:bookmarkEnd w:id="812"/>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3" w:name="_Hlk33610098"/>
      <w:r w:rsidRPr="001C0FC4">
        <w:t>NOTE 0:</w:t>
      </w:r>
      <w:r w:rsidRPr="001C0FC4">
        <w:tab/>
        <w:t>The MCData client learns the functional aliases that are activated for an MCData ID from procedures specified in subclause 22.2.1.3.</w:t>
      </w:r>
      <w:bookmarkEnd w:id="813"/>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507028AA" w14:textId="77777777" w:rsidR="00F033F2" w:rsidRPr="00240E12" w:rsidRDefault="00F033F2" w:rsidP="00F033F2">
      <w:pPr>
        <w:pStyle w:val="Heading3"/>
        <w:rPr>
          <w:rFonts w:cs="Arial"/>
          <w:szCs w:val="28"/>
        </w:rPr>
      </w:pPr>
      <w:bookmarkStart w:id="814" w:name="_Toc178186356"/>
      <w:bookmarkStart w:id="815" w:name="_Toc219462380"/>
      <w:r w:rsidRPr="000062B3">
        <w:rPr>
          <w:rFonts w:cs="Arial"/>
          <w:szCs w:val="28"/>
        </w:rPr>
        <w:t>6.1.23</w:t>
      </w:r>
      <w:r w:rsidRPr="000062B3">
        <w:rPr>
          <w:rFonts w:cs="Arial"/>
          <w:szCs w:val="28"/>
        </w:rPr>
        <w:tab/>
        <w:t xml:space="preserve">On-network / Short Data Service (SDS) / SDS Session / Group </w:t>
      </w:r>
      <w:r w:rsidRPr="00240E12">
        <w:rPr>
          <w:rFonts w:cs="Arial"/>
          <w:szCs w:val="28"/>
        </w:rPr>
        <w:t>SDS Session / Pre-established session / Preconfigured Group Use Only</w:t>
      </w:r>
      <w:bookmarkEnd w:id="815"/>
    </w:p>
    <w:p w14:paraId="79D4DA3F" w14:textId="77777777" w:rsidR="00F033F2" w:rsidRPr="00240E12" w:rsidRDefault="00F033F2" w:rsidP="00F033F2">
      <w:pPr>
        <w:pStyle w:val="H6"/>
      </w:pPr>
      <w:r w:rsidRPr="00240E12">
        <w:t>6.1.23.1</w:t>
      </w:r>
      <w:r w:rsidRPr="00240E12">
        <w:tab/>
        <w:t>Test Purpose (TP)</w:t>
      </w:r>
    </w:p>
    <w:p w14:paraId="75C59094" w14:textId="77777777" w:rsidR="00F033F2" w:rsidRPr="00240E12" w:rsidRDefault="00F033F2" w:rsidP="00F033F2">
      <w:pPr>
        <w:pStyle w:val="H6"/>
        <w:ind w:left="0" w:firstLine="0"/>
      </w:pPr>
      <w:r w:rsidRPr="00240E12">
        <w:t>(1)</w:t>
      </w:r>
    </w:p>
    <w:p w14:paraId="37487AF9" w14:textId="77777777" w:rsidR="00F033F2" w:rsidRPr="00240E12" w:rsidRDefault="00F033F2" w:rsidP="00F033F2">
      <w:pPr>
        <w:pStyle w:val="PL"/>
      </w:pPr>
      <w:r w:rsidRPr="00240E12">
        <w:rPr>
          <w:b/>
        </w:rPr>
        <w:t>with</w:t>
      </w:r>
      <w:r w:rsidRPr="00240E12">
        <w:t xml:space="preserve"> { UE (MCDATA Client) registered and authorised for MCDATA Service }</w:t>
      </w:r>
    </w:p>
    <w:p w14:paraId="72A26A03" w14:textId="77777777" w:rsidR="00F033F2" w:rsidRPr="00240E12" w:rsidRDefault="00F033F2" w:rsidP="00F033F2">
      <w:pPr>
        <w:pStyle w:val="PL"/>
      </w:pPr>
      <w:r w:rsidRPr="00240E12">
        <w:rPr>
          <w:b/>
        </w:rPr>
        <w:t>ensure that</w:t>
      </w:r>
      <w:r w:rsidRPr="00240E12">
        <w:t xml:space="preserve"> {</w:t>
      </w:r>
    </w:p>
    <w:p w14:paraId="5BC9E0D6" w14:textId="77777777" w:rsidR="00F033F2" w:rsidRPr="00240E12" w:rsidRDefault="00F033F2" w:rsidP="00F033F2">
      <w:pPr>
        <w:pStyle w:val="PL"/>
      </w:pPr>
      <w:r w:rsidRPr="00240E12">
        <w:t xml:space="preserve">  </w:t>
      </w:r>
      <w:r w:rsidRPr="00240E12">
        <w:rPr>
          <w:b/>
        </w:rPr>
        <w:t>when</w:t>
      </w:r>
      <w:r w:rsidRPr="00240E12">
        <w:t xml:space="preserve"> { the MCDATA User requests to initiate a group SDS session using the media plane and using the pre-established session to a group configured for preconfigured group use only  }</w:t>
      </w:r>
    </w:p>
    <w:p w14:paraId="6AC3535F" w14:textId="77777777" w:rsidR="00F033F2" w:rsidRPr="00240E12" w:rsidRDefault="00F033F2" w:rsidP="00F033F2">
      <w:pPr>
        <w:pStyle w:val="PL"/>
      </w:pPr>
      <w:r w:rsidRPr="00240E12">
        <w:t xml:space="preserve">    </w:t>
      </w:r>
      <w:r w:rsidRPr="00240E12">
        <w:rPr>
          <w:b/>
        </w:rPr>
        <w:t>then</w:t>
      </w:r>
      <w:r w:rsidRPr="00240E12">
        <w:t xml:space="preserve"> { UE (MCDATA Client) indicate to the MCDATA user that group standalone SDS message  is not allowed on the indicated group and does not send a SIP INVITE request }</w:t>
      </w:r>
    </w:p>
    <w:p w14:paraId="62625759" w14:textId="77777777" w:rsidR="00F033F2" w:rsidRPr="00240E12" w:rsidRDefault="00F033F2" w:rsidP="00F033F2">
      <w:pPr>
        <w:pStyle w:val="PL"/>
      </w:pPr>
      <w:r w:rsidRPr="00240E12">
        <w:t xml:space="preserve">            }</w:t>
      </w:r>
    </w:p>
    <w:p w14:paraId="71BDEA7D" w14:textId="77777777" w:rsidR="00F033F2" w:rsidRPr="00240E12" w:rsidRDefault="00F033F2" w:rsidP="00F033F2">
      <w:pPr>
        <w:pStyle w:val="PL"/>
      </w:pPr>
    </w:p>
    <w:p w14:paraId="1DD9B29A" w14:textId="77777777" w:rsidR="00F033F2" w:rsidRPr="00240E12" w:rsidRDefault="00F033F2" w:rsidP="00F033F2">
      <w:pPr>
        <w:pStyle w:val="H6"/>
      </w:pPr>
      <w:r w:rsidRPr="00240E12">
        <w:t>6.1.23.2</w:t>
      </w:r>
      <w:r w:rsidRPr="00240E12">
        <w:tab/>
        <w:t>Conformance requirements</w:t>
      </w:r>
    </w:p>
    <w:p w14:paraId="43A574B8" w14:textId="77777777" w:rsidR="00F033F2" w:rsidRPr="00240E12" w:rsidRDefault="00F033F2" w:rsidP="00F033F2">
      <w:r w:rsidRPr="00240E12">
        <w:t xml:space="preserve">References: The conformance requirements covered in the current TC are specified in: TS 24.282, clause </w:t>
      </w:r>
      <w:r w:rsidRPr="00F251D6">
        <w:rPr>
          <w:u w:val="single"/>
        </w:rPr>
        <w:t>9.2.5.3.1</w:t>
      </w:r>
      <w:r w:rsidRPr="00240E12">
        <w:t>. The following represents a copy/paste extraction of the requirements relevant to the test purpose; any references within the copy/paste text should be understood within the scope of the core spec they have been copied from. Unless otherwise stated, these are Rel-17 requirements.</w:t>
      </w:r>
    </w:p>
    <w:p w14:paraId="3D7B8837" w14:textId="77777777" w:rsidR="00F033F2" w:rsidRPr="00240E12" w:rsidRDefault="00F033F2" w:rsidP="00F033F2">
      <w:r w:rsidRPr="00240E12">
        <w:t>[TS 24.282, clause 9.2.5.3.1]</w:t>
      </w:r>
    </w:p>
    <w:p w14:paraId="472589DC" w14:textId="77777777" w:rsidR="00F033F2" w:rsidRPr="00240E12" w:rsidRDefault="00F033F2" w:rsidP="00F033F2">
      <w:r w:rsidRPr="00240E12">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06269BA3" w14:textId="77777777" w:rsidR="00F033F2" w:rsidRPr="00240E12" w:rsidRDefault="00F033F2" w:rsidP="00F033F2">
      <w:pPr>
        <w:pStyle w:val="B1"/>
      </w:pPr>
      <w:r w:rsidRPr="00240E12">
        <w:t>1)</w:t>
      </w:r>
      <w:r w:rsidRPr="00240E12">
        <w:tab/>
        <w:t>should indicate to the MCData user that SDS sessions are not allowed on the indicated group; and</w:t>
      </w:r>
    </w:p>
    <w:p w14:paraId="122D601C" w14:textId="77777777" w:rsidR="00F033F2" w:rsidRPr="00240E12" w:rsidRDefault="00F033F2" w:rsidP="00F033F2">
      <w:pPr>
        <w:pStyle w:val="B1"/>
      </w:pPr>
      <w:r w:rsidRPr="00240E12">
        <w:t>2)</w:t>
      </w:r>
      <w:r w:rsidRPr="00240E12">
        <w:tab/>
        <w:t>shall skip the remainder of this procedure.</w:t>
      </w:r>
    </w:p>
    <w:p w14:paraId="71CCC5DF" w14:textId="77777777" w:rsidR="00F033F2" w:rsidRPr="00240E12" w:rsidRDefault="00F033F2" w:rsidP="00F033F2">
      <w:r w:rsidRPr="00240E12">
        <w:t xml:space="preserve">Upon receiving a request from an MCData user to initiate group SDS session within the pre-established session, the MCData client shall generate a SIP REFER request </w:t>
      </w:r>
      <w:r w:rsidRPr="00240E12">
        <w:rPr>
          <w:lang w:eastAsia="ko-KR"/>
        </w:rPr>
        <w:t>outside a dialog</w:t>
      </w:r>
      <w:r w:rsidRPr="00240E12">
        <w:t xml:space="preserve"> as specified in IETF RFC 3515 [51] as updated by IETF RFC 6665 [36] and IETF RFC 7647 [52], and in accordance with the UE procedures specified in 3GPP TS 24.229 [5], with the clarifications given below.</w:t>
      </w:r>
    </w:p>
    <w:p w14:paraId="57CFE296" w14:textId="77777777" w:rsidR="00F033F2" w:rsidRPr="00240E12" w:rsidRDefault="00F033F2" w:rsidP="00F033F2">
      <w:r w:rsidRPr="00240E12">
        <w:t>The MCData client:</w:t>
      </w:r>
    </w:p>
    <w:p w14:paraId="5D3487F5" w14:textId="77777777" w:rsidR="00F033F2" w:rsidRPr="00240E12" w:rsidRDefault="00F033F2" w:rsidP="00F033F2">
      <w:pPr>
        <w:pStyle w:val="B1"/>
      </w:pPr>
      <w:r w:rsidRPr="00240E12">
        <w:t>1)</w:t>
      </w:r>
      <w:r w:rsidRPr="00240E12">
        <w:tab/>
        <w:t>shall set the Request URI of the SIP REFER request to the session identity of the pre-established session;</w:t>
      </w:r>
    </w:p>
    <w:p w14:paraId="43509852" w14:textId="77777777" w:rsidR="00F033F2" w:rsidRPr="00240E12" w:rsidRDefault="00F033F2" w:rsidP="00F033F2">
      <w:pPr>
        <w:pStyle w:val="B1"/>
      </w:pPr>
      <w:r w:rsidRPr="00240E12">
        <w:t>2)</w:t>
      </w:r>
      <w:r w:rsidRPr="00240E12">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240E12">
        <w:rPr>
          <w:lang w:eastAsia="ko-KR"/>
        </w:rPr>
        <w:t xml:space="preserve">IETF RFC 5366 [18], and </w:t>
      </w:r>
      <w:r w:rsidRPr="00240E12">
        <w:t>with the Content-ID header field set to this "cid" URL;</w:t>
      </w:r>
    </w:p>
    <w:p w14:paraId="05F06539" w14:textId="77777777" w:rsidR="00F033F2" w:rsidRPr="00240E12" w:rsidRDefault="00F033F2" w:rsidP="00F033F2">
      <w:pPr>
        <w:pStyle w:val="B1"/>
      </w:pPr>
      <w:r w:rsidRPr="00240E12">
        <w:t>3)</w:t>
      </w:r>
      <w:r w:rsidRPr="00240E12">
        <w:tab/>
        <w:t>shall include in the application/resource-lists MIME body a single &lt;entry&gt; element containing a "uri" attribute set to the MCData group identity, extended with the following parameters in the headers portion of the SIP URI:</w:t>
      </w:r>
    </w:p>
    <w:p w14:paraId="7267F09B" w14:textId="77777777" w:rsidR="00F033F2" w:rsidRPr="00240E12" w:rsidRDefault="00F033F2" w:rsidP="00F033F2">
      <w:pPr>
        <w:pStyle w:val="NO"/>
      </w:pPr>
      <w:r w:rsidRPr="00240E12">
        <w:t>NOTE:</w:t>
      </w:r>
      <w:r w:rsidRPr="00240E12">
        <w:tab/>
        <w:t>Characters that are not formatted as ASCII characters are escaped in the following parameters in the headers portion of the SIP URI.</w:t>
      </w:r>
    </w:p>
    <w:p w14:paraId="18864D4B" w14:textId="77777777" w:rsidR="00F033F2" w:rsidRPr="00240E12" w:rsidRDefault="00F033F2" w:rsidP="00F033F2">
      <w:pPr>
        <w:pStyle w:val="B2"/>
      </w:pPr>
      <w:r w:rsidRPr="00240E12">
        <w:t>a)</w:t>
      </w:r>
      <w:r w:rsidRPr="00240E12">
        <w:tab/>
        <w:t>an hname "body" parameter populated with:</w:t>
      </w:r>
    </w:p>
    <w:p w14:paraId="734FE7C5" w14:textId="77777777" w:rsidR="00F033F2" w:rsidRPr="00240E12" w:rsidRDefault="00F033F2" w:rsidP="00F033F2">
      <w:pPr>
        <w:pStyle w:val="B3"/>
      </w:pPr>
      <w:r w:rsidRPr="00240E12">
        <w:t>i)</w:t>
      </w:r>
      <w:r w:rsidRPr="00240E12">
        <w:tab/>
        <w:t>an application/sdp MIME body containing an SDP offer with media attributes specified in clause 9.2.3.2.1, if a group standalone SDS message is requested;</w:t>
      </w:r>
    </w:p>
    <w:p w14:paraId="5B7B733D" w14:textId="77777777" w:rsidR="00F033F2" w:rsidRPr="00240E12" w:rsidRDefault="00F033F2" w:rsidP="00F033F2">
      <w:pPr>
        <w:pStyle w:val="B3"/>
      </w:pPr>
      <w:r w:rsidRPr="00240E12">
        <w:t>ii)</w:t>
      </w:r>
      <w:r w:rsidRPr="00240E12">
        <w:tab/>
        <w:t>an application/vnd.3gpp.</w:t>
      </w:r>
      <w:r w:rsidRPr="00240E12">
        <w:rPr>
          <w:lang w:val="en-US"/>
        </w:rPr>
        <w:t>mcdata</w:t>
      </w:r>
      <w:r w:rsidRPr="00240E12">
        <w:t>-info MIME body with:</w:t>
      </w:r>
    </w:p>
    <w:p w14:paraId="2A00E2F9" w14:textId="77777777" w:rsidR="00F033F2" w:rsidRPr="00240E12" w:rsidRDefault="00F033F2" w:rsidP="00F033F2">
      <w:pPr>
        <w:pStyle w:val="B4"/>
      </w:pPr>
      <w:r w:rsidRPr="00240E12">
        <w:t>A)</w:t>
      </w:r>
      <w:r w:rsidRPr="00240E12">
        <w:tab/>
        <w:t xml:space="preserve">if </w:t>
      </w:r>
      <w:r w:rsidRPr="00240E12">
        <w:rPr>
          <w:noProof/>
        </w:rPr>
        <w:t xml:space="preserve">a group standalone SDS message </w:t>
      </w:r>
      <w:r w:rsidRPr="00240E12">
        <w:t xml:space="preserve">is requested, the &lt;request-type&gt; element set to a value of "group-sds". If </w:t>
      </w:r>
      <w:r w:rsidRPr="00240E12">
        <w:rPr>
          <w:noProof/>
        </w:rPr>
        <w:t>a group SDS session is requested</w:t>
      </w:r>
      <w:r w:rsidRPr="00240E12">
        <w:t>, the &lt;request-type&gt; element set to a value of "group-sds-session";</w:t>
      </w:r>
    </w:p>
    <w:p w14:paraId="7F102EF0" w14:textId="77777777" w:rsidR="00F033F2" w:rsidRPr="00240E12" w:rsidRDefault="00F033F2" w:rsidP="00F033F2">
      <w:pPr>
        <w:pStyle w:val="B4"/>
      </w:pPr>
      <w:r w:rsidRPr="00240E12">
        <w:t>B)</w:t>
      </w:r>
      <w:r w:rsidRPr="00240E12">
        <w:tab/>
        <w:t>the &lt;mcdata-request-uri&gt; element set to the MCData group identity;</w:t>
      </w:r>
    </w:p>
    <w:p w14:paraId="2AE5AE24" w14:textId="77777777" w:rsidR="00F033F2" w:rsidRPr="00240E12" w:rsidRDefault="00F033F2" w:rsidP="00F033F2">
      <w:pPr>
        <w:pStyle w:val="B4"/>
      </w:pPr>
      <w:r w:rsidRPr="00240E12">
        <w:t>C)</w:t>
      </w:r>
      <w:r w:rsidRPr="00240E12">
        <w:tab/>
        <w:t>the &lt;mcdata-client-id&gt; element set to the MCData client ID of the originating MCData client;</w:t>
      </w:r>
    </w:p>
    <w:p w14:paraId="485665C8" w14:textId="77777777" w:rsidR="00F033F2" w:rsidRPr="00240E12" w:rsidRDefault="00F033F2" w:rsidP="00F033F2">
      <w:pPr>
        <w:pStyle w:val="B4"/>
      </w:pPr>
      <w:r w:rsidRPr="00240E12">
        <w:t>D)</w:t>
      </w:r>
      <w:r w:rsidRPr="00240E12">
        <w:tab/>
        <w:t>if the MCData client is aware of active functional aliases and if an active functional alias is to be included in the SIP REFER request, the &lt;functional-alias-URI&gt; element set to the URI of the used functional alias; and</w:t>
      </w:r>
    </w:p>
    <w:p w14:paraId="358B872B" w14:textId="77777777" w:rsidR="00F033F2" w:rsidRPr="00240E12" w:rsidRDefault="00F033F2" w:rsidP="00F033F2">
      <w:pPr>
        <w:pStyle w:val="B4"/>
      </w:pPr>
      <w:r w:rsidRPr="00240E12">
        <w:t>E)</w:t>
      </w:r>
      <w:r w:rsidRPr="00240E12">
        <w:tab/>
        <w:t>if the MCData user has requested an application priority, the &lt;anyExt&gt; element with the &lt;user-requested-priority&gt; element set to the user provided value;</w:t>
      </w:r>
    </w:p>
    <w:p w14:paraId="44CD4A79" w14:textId="77777777" w:rsidR="00F033F2" w:rsidRPr="00240E12" w:rsidRDefault="00F033F2" w:rsidP="00F033F2">
      <w:pPr>
        <w:pStyle w:val="B1"/>
      </w:pPr>
      <w:r w:rsidRPr="00240E12">
        <w:t>3A)</w:t>
      </w:r>
      <w:r w:rsidRPr="00240E12">
        <w:tab/>
        <w:t>if the MCData user has requested the origination of an MCData emergency group communication or is originating an MCData group communication and the MCData emergency state is already set:</w:t>
      </w:r>
    </w:p>
    <w:p w14:paraId="12AED33C" w14:textId="77777777" w:rsidR="00F033F2" w:rsidRPr="00240E12" w:rsidRDefault="00F033F2" w:rsidP="00F033F2">
      <w:pPr>
        <w:pStyle w:val="B2"/>
      </w:pPr>
      <w:r w:rsidRPr="00240E12">
        <w:t>a)</w:t>
      </w:r>
      <w:r w:rsidRPr="00240E12">
        <w:tab/>
      </w:r>
      <w:r w:rsidRPr="00240E12">
        <w:rPr>
          <w:lang w:eastAsia="ko-KR"/>
        </w:rPr>
        <w:t>if this is an authorised request for an MCData emergency group communication as determined by the procedures of clause 6.2.8.1.8, shall</w:t>
      </w:r>
      <w:r w:rsidRPr="00240E12">
        <w:t xml:space="preserve"> execute the procedures in clause 6.2.8.1.1; and</w:t>
      </w:r>
    </w:p>
    <w:p w14:paraId="57EA5F04" w14:textId="77777777" w:rsidR="00F033F2" w:rsidRPr="00240E12" w:rsidRDefault="00F033F2" w:rsidP="00F033F2">
      <w:pPr>
        <w:pStyle w:val="B2"/>
      </w:pPr>
      <w:r w:rsidRPr="00240E12">
        <w:t>b)</w:t>
      </w:r>
      <w:r w:rsidRPr="00240E12">
        <w:tab/>
        <w:t>if this is an unauthorised request for an MCData emergency group communication as determined in step a) above, should indicate to the MCData user that they are not authorised to initiate an MCData emergency group communication;</w:t>
      </w:r>
    </w:p>
    <w:p w14:paraId="554BFB76" w14:textId="77777777" w:rsidR="00F033F2" w:rsidRPr="00240E12" w:rsidRDefault="00F033F2" w:rsidP="00F033F2">
      <w:pPr>
        <w:pStyle w:val="B1"/>
      </w:pPr>
      <w:r w:rsidRPr="00240E12">
        <w:t>3B)</w:t>
      </w:r>
      <w:r w:rsidRPr="00240E12">
        <w:tab/>
        <w:t>if the MCData client emergency group state for this group is set to "MDEG 2: in-progress" or "MDEG 4: confirm-pending", shall include the Resource-Priority header field and execute the procedures in clause 6.2.8.1.2;</w:t>
      </w:r>
    </w:p>
    <w:p w14:paraId="5EFAC3FE" w14:textId="77777777" w:rsidR="00F033F2" w:rsidRPr="00240E12" w:rsidRDefault="00F033F2" w:rsidP="00F033F2">
      <w:pPr>
        <w:pStyle w:val="B1"/>
      </w:pPr>
      <w:r w:rsidRPr="00240E12">
        <w:t>3C)</w:t>
      </w:r>
      <w:r w:rsidRPr="00240E12">
        <w:tab/>
        <w:t>if the MCData user has requested the origination of an MCData imminent peril group communication:</w:t>
      </w:r>
    </w:p>
    <w:p w14:paraId="553DD737" w14:textId="77777777" w:rsidR="00F033F2" w:rsidRPr="00240E12" w:rsidRDefault="00F033F2" w:rsidP="00F033F2">
      <w:pPr>
        <w:pStyle w:val="B2"/>
      </w:pPr>
      <w:r w:rsidRPr="00240E12">
        <w:t>a)</w:t>
      </w:r>
      <w:r w:rsidRPr="00240E12">
        <w:tab/>
      </w:r>
      <w:r w:rsidRPr="00240E12">
        <w:rPr>
          <w:lang w:eastAsia="ko-KR"/>
        </w:rPr>
        <w:t xml:space="preserve">if this is an authorised request for an MCData </w:t>
      </w:r>
      <w:r w:rsidRPr="00240E12">
        <w:t>imminent peril</w:t>
      </w:r>
      <w:r w:rsidRPr="00240E12">
        <w:rPr>
          <w:lang w:eastAsia="ko-KR"/>
        </w:rPr>
        <w:t xml:space="preserve"> group communication as determined by the procedures of clause 6.2.8.1.8, </w:t>
      </w:r>
      <w:r w:rsidRPr="00240E12">
        <w:t>shall execute the procedures in clause 6.2.8.1.9; and</w:t>
      </w:r>
    </w:p>
    <w:p w14:paraId="4076410E" w14:textId="77777777" w:rsidR="00F033F2" w:rsidRPr="00240E12" w:rsidRDefault="00F033F2" w:rsidP="00F033F2">
      <w:pPr>
        <w:pStyle w:val="B2"/>
      </w:pPr>
      <w:r w:rsidRPr="00240E12">
        <w:t>b)</w:t>
      </w:r>
      <w:r w:rsidRPr="00240E12">
        <w:tab/>
        <w:t>if this is an unauthorised request for an MCData imminent peril group communication as determined in step a) above, should indicate to the MCData user that they are not authorised to initiate an MCData imminent peril group communication;</w:t>
      </w:r>
    </w:p>
    <w:p w14:paraId="13AA9B64" w14:textId="77777777" w:rsidR="00F033F2" w:rsidRPr="00240E12" w:rsidRDefault="00F033F2" w:rsidP="00F033F2">
      <w:pPr>
        <w:pStyle w:val="B1"/>
      </w:pPr>
      <w:r w:rsidRPr="00240E12">
        <w:t>3D)</w:t>
      </w:r>
      <w:r w:rsidRPr="00240E12">
        <w:tab/>
        <w:t>if the MCData client imminent peril group state for this group is set to "MDIG 2: in-progress" or "MDIG 4: confirm-pending", shall include the Resource-Priority header field and execute the procedures in clause 6.2.8.1.12;</w:t>
      </w:r>
    </w:p>
    <w:p w14:paraId="131814FC" w14:textId="77777777" w:rsidR="00F033F2" w:rsidRPr="00240E12" w:rsidRDefault="00F033F2" w:rsidP="00F033F2">
      <w:pPr>
        <w:pStyle w:val="B1"/>
      </w:pPr>
      <w:r w:rsidRPr="00240E12">
        <w:t>4)</w:t>
      </w:r>
      <w:r w:rsidRPr="00240E12">
        <w:tab/>
        <w:t>shall include a P-Preferred-Service header field set to the ICSI value "urn:urn-7:3gpp-service.ims.icsi.mcdata</w:t>
      </w:r>
      <w:r w:rsidRPr="00240E12">
        <w:rPr>
          <w:lang w:eastAsia="ko-KR"/>
        </w:rPr>
        <w:t>.sds</w:t>
      </w:r>
      <w:r w:rsidRPr="00240E12">
        <w:t>" (coded as specified in 3GPP TS 24.229 [5]), according to IETF RFC 6050 [7];</w:t>
      </w:r>
    </w:p>
    <w:p w14:paraId="1DE9D03B" w14:textId="77777777" w:rsidR="00F033F2" w:rsidRPr="00240E12" w:rsidRDefault="00F033F2" w:rsidP="00F033F2">
      <w:pPr>
        <w:pStyle w:val="B1"/>
      </w:pPr>
      <w:r w:rsidRPr="00240E12">
        <w:rPr>
          <w:lang w:val="en-US"/>
        </w:rPr>
        <w:t>5</w:t>
      </w:r>
      <w:r w:rsidRPr="00240E12">
        <w:t>)</w:t>
      </w:r>
      <w:r w:rsidRPr="00240E12">
        <w:tab/>
        <w:t>may include a P-Preferred-Identity header field in the SIP INVITE request containing a public user identity as specified in 3GPP TS 24.229 [</w:t>
      </w:r>
      <w:r w:rsidRPr="00240E12">
        <w:rPr>
          <w:noProof/>
        </w:rPr>
        <w:t>5</w:t>
      </w:r>
      <w:r w:rsidRPr="00240E12">
        <w:t>];</w:t>
      </w:r>
    </w:p>
    <w:p w14:paraId="2DE62241" w14:textId="77777777" w:rsidR="00F033F2" w:rsidRPr="00240E12" w:rsidRDefault="00F033F2" w:rsidP="00F033F2">
      <w:pPr>
        <w:pStyle w:val="B1"/>
      </w:pPr>
      <w:r w:rsidRPr="00240E12">
        <w:t>6)</w:t>
      </w:r>
      <w:r w:rsidRPr="00240E12">
        <w:tab/>
        <w:t>shall include the following according to IETF RFC 4488 [53]:</w:t>
      </w:r>
    </w:p>
    <w:p w14:paraId="70BCE1A4" w14:textId="77777777" w:rsidR="00F033F2" w:rsidRPr="00240E12" w:rsidRDefault="00F033F2" w:rsidP="00F033F2">
      <w:pPr>
        <w:pStyle w:val="B2"/>
      </w:pPr>
      <w:r w:rsidRPr="00240E12">
        <w:t>a)</w:t>
      </w:r>
      <w:r w:rsidRPr="00240E12">
        <w:tab/>
        <w:t>the option tag "norefersub" in the Supported header field; and</w:t>
      </w:r>
    </w:p>
    <w:p w14:paraId="19293C1A" w14:textId="77777777" w:rsidR="00F033F2" w:rsidRPr="00240E12" w:rsidRDefault="00F033F2" w:rsidP="00F033F2">
      <w:pPr>
        <w:pStyle w:val="B2"/>
      </w:pPr>
      <w:r w:rsidRPr="00240E12">
        <w:t>b)</w:t>
      </w:r>
      <w:r w:rsidRPr="00240E12">
        <w:tab/>
        <w:t>the value "false" in the Refer-Sub header field;</w:t>
      </w:r>
    </w:p>
    <w:p w14:paraId="5DF37E18" w14:textId="77777777" w:rsidR="00F033F2" w:rsidRPr="00240E12" w:rsidRDefault="00F033F2" w:rsidP="00F033F2">
      <w:pPr>
        <w:pStyle w:val="B1"/>
      </w:pPr>
      <w:r w:rsidRPr="00240E12">
        <w:t>7)</w:t>
      </w:r>
      <w:r w:rsidRPr="00240E12">
        <w:tab/>
        <w:t>shall include a Target-Dialog header field as specified in IETF RFC 4538 [54] identifying the pre-established session;</w:t>
      </w:r>
    </w:p>
    <w:p w14:paraId="613957F3" w14:textId="77777777" w:rsidR="00F033F2" w:rsidRPr="00240E12" w:rsidRDefault="00F033F2" w:rsidP="00F033F2">
      <w:pPr>
        <w:pStyle w:val="B1"/>
      </w:pPr>
      <w:r w:rsidRPr="00240E12">
        <w:t>8)</w:t>
      </w:r>
      <w:r w:rsidRPr="00240E12">
        <w:tab/>
        <w:t>shall include the g.3gpp.mcdata.sds media feature tag in the Contact header field of the SIP REFER request according to IETF RFC 3840 [16]; and</w:t>
      </w:r>
    </w:p>
    <w:p w14:paraId="6FF0016E" w14:textId="77777777" w:rsidR="00F033F2" w:rsidRPr="00240E12" w:rsidRDefault="00F033F2" w:rsidP="00F033F2">
      <w:pPr>
        <w:pStyle w:val="B1"/>
      </w:pPr>
      <w:r w:rsidRPr="00240E12">
        <w:t>9)</w:t>
      </w:r>
      <w:r w:rsidRPr="00240E12">
        <w:tab/>
        <w:t>shall send the SIP REFER request according to 3GPP TS 24.229 [5].</w:t>
      </w:r>
    </w:p>
    <w:p w14:paraId="6573D856" w14:textId="77777777" w:rsidR="00F033F2" w:rsidRPr="00240E12" w:rsidRDefault="00F033F2" w:rsidP="00F033F2">
      <w:r w:rsidRPr="00240E12">
        <w:t>On receiving a final SIP 2xx response to the SIP REFER request, the MCData client:</w:t>
      </w:r>
    </w:p>
    <w:p w14:paraId="283F535B" w14:textId="77777777" w:rsidR="00F033F2" w:rsidRPr="00240E12" w:rsidRDefault="00F033F2" w:rsidP="00F033F2">
      <w:pPr>
        <w:pStyle w:val="B1"/>
      </w:pPr>
      <w:r w:rsidRPr="00240E12">
        <w:t>1)</w:t>
      </w:r>
      <w:r w:rsidRPr="00240E12">
        <w:tab/>
        <w:t>shall interact with the media plane as specified in 3GPP TS 24.582 [15].</w:t>
      </w:r>
    </w:p>
    <w:p w14:paraId="206D840E" w14:textId="77777777" w:rsidR="00F033F2" w:rsidRPr="00240E12" w:rsidRDefault="00F033F2" w:rsidP="00F033F2">
      <w:r w:rsidRPr="00240E12">
        <w:t>On receiving a SIP 4xx response, SIP 5xx response or a SIP 6xx response to the SIP REFER request:</w:t>
      </w:r>
    </w:p>
    <w:p w14:paraId="246FD731" w14:textId="77777777" w:rsidR="00F033F2" w:rsidRPr="00240E12" w:rsidRDefault="00F033F2" w:rsidP="00F033F2">
      <w:pPr>
        <w:pStyle w:val="B1"/>
      </w:pPr>
      <w:r w:rsidRPr="00240E12">
        <w:t>1)</w:t>
      </w:r>
      <w:r w:rsidRPr="00240E12">
        <w:tab/>
        <w:t>if the MCData emergency group communication state is set to "MDEGC 2: emergency-communication-requested" or "MDEGC 3: emergency-communication-granted" or</w:t>
      </w:r>
      <w:r w:rsidRPr="00240E12">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719F3EED" w14:textId="77777777" w:rsidR="00F033F2" w:rsidRPr="00240E12" w:rsidRDefault="00F033F2" w:rsidP="00F033F2">
      <w:r w:rsidRPr="00240E12">
        <w:t>On receiving a SIP re-INVITE request within the pre-established session targeted by the sent SIP REFER request, the MCData client:</w:t>
      </w:r>
    </w:p>
    <w:p w14:paraId="053DF8EC" w14:textId="77777777" w:rsidR="00F033F2" w:rsidRPr="00240E12" w:rsidRDefault="00F033F2" w:rsidP="00F033F2">
      <w:pPr>
        <w:pStyle w:val="B1"/>
      </w:pPr>
      <w:r w:rsidRPr="00240E12">
        <w:t>0)</w:t>
      </w:r>
      <w:r w:rsidRPr="00240E12">
        <w:tab/>
        <w:t>if the sent SIP REFER request was a request for an MCData emergency group communication or an MCData imminent peril group communication, the MCData client:</w:t>
      </w:r>
    </w:p>
    <w:p w14:paraId="35831BB9" w14:textId="77777777" w:rsidR="00F033F2" w:rsidRPr="00240E12" w:rsidRDefault="00F033F2" w:rsidP="00F033F2">
      <w:pPr>
        <w:pStyle w:val="B2"/>
      </w:pPr>
      <w:r w:rsidRPr="00240E12">
        <w:t>a)</w:t>
      </w:r>
      <w:r w:rsidRPr="00240E12">
        <w:tab/>
        <w:t>shall perform the actions specified in clause 6.2.8.1.16;</w:t>
      </w:r>
    </w:p>
    <w:p w14:paraId="01CB6592" w14:textId="77777777" w:rsidR="00F033F2" w:rsidRPr="00240E12" w:rsidRDefault="00F033F2" w:rsidP="00F033F2">
      <w:pPr>
        <w:pStyle w:val="B2"/>
      </w:pPr>
      <w:r w:rsidRPr="00240E12">
        <w:t>b)</w:t>
      </w:r>
      <w:r w:rsidRPr="00240E12">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240E12">
        <w:rPr>
          <w:lang w:eastAsia="ko-KR"/>
        </w:rPr>
        <w:t>;</w:t>
      </w:r>
    </w:p>
    <w:p w14:paraId="730451F3" w14:textId="77777777" w:rsidR="00F033F2" w:rsidRPr="00240E12" w:rsidRDefault="00F033F2" w:rsidP="00F033F2">
      <w:pPr>
        <w:pStyle w:val="B2"/>
      </w:pPr>
      <w:r w:rsidRPr="00240E12">
        <w:t>c</w:t>
      </w:r>
      <w:r w:rsidRPr="00240E12">
        <w:rPr>
          <w:lang w:eastAsia="ko-KR"/>
        </w:rPr>
        <w:t>)</w:t>
      </w:r>
      <w:r w:rsidRPr="00240E12">
        <w:rPr>
          <w:lang w:eastAsia="ko-KR"/>
        </w:rPr>
        <w:tab/>
      </w:r>
      <w:r w:rsidRPr="00240E12">
        <w:t>shall accept the SIP re-INVITE request and generate a SIP 200 (OK) response according to rules and procedures of 3GPP TS 24.229 [5];</w:t>
      </w:r>
    </w:p>
    <w:p w14:paraId="07C8D52A" w14:textId="77777777" w:rsidR="00F033F2" w:rsidRPr="00240E12" w:rsidRDefault="00F033F2" w:rsidP="00F033F2">
      <w:pPr>
        <w:pStyle w:val="B2"/>
        <w:rPr>
          <w:lang w:val="en-US" w:eastAsia="ko-KR"/>
        </w:rPr>
      </w:pPr>
      <w:r w:rsidRPr="00240E12">
        <w:rPr>
          <w:lang w:val="en-US" w:eastAsia="ko-KR"/>
        </w:rPr>
        <w:t>d</w:t>
      </w:r>
      <w:r w:rsidRPr="00240E12">
        <w:rPr>
          <w:lang w:eastAsia="ko-KR"/>
        </w:rPr>
        <w:t>)</w:t>
      </w:r>
      <w:r w:rsidRPr="00240E12">
        <w:rPr>
          <w:lang w:eastAsia="ko-KR"/>
        </w:rPr>
        <w:tab/>
      </w:r>
      <w:r w:rsidRPr="00240E12">
        <w:t>shall include an SDP answer in the SIP 200 (OK) response to the SDP offer in the incoming SIP re-INVITE request according to 3GPP TS 24.229 [5], based upon the parameters already negotiated for the pre-established session</w:t>
      </w:r>
      <w:r w:rsidRPr="00240E12">
        <w:rPr>
          <w:lang w:eastAsia="ko-KR"/>
        </w:rPr>
        <w:t>;</w:t>
      </w:r>
      <w:r w:rsidRPr="00240E12">
        <w:rPr>
          <w:lang w:val="en-US" w:eastAsia="ko-KR"/>
        </w:rPr>
        <w:t xml:space="preserve"> and</w:t>
      </w:r>
    </w:p>
    <w:p w14:paraId="3EA65671" w14:textId="77777777" w:rsidR="00F033F2" w:rsidRPr="00240E12" w:rsidRDefault="00F033F2" w:rsidP="00F033F2">
      <w:pPr>
        <w:pStyle w:val="B2"/>
        <w:rPr>
          <w:lang w:eastAsia="ko-KR"/>
        </w:rPr>
      </w:pPr>
      <w:r w:rsidRPr="00240E12">
        <w:rPr>
          <w:lang w:eastAsia="ko-KR"/>
        </w:rPr>
        <w:t>e)</w:t>
      </w:r>
      <w:r w:rsidRPr="00240E12">
        <w:rPr>
          <w:lang w:eastAsia="ko-KR"/>
        </w:rPr>
        <w:tab/>
        <w:t>shall send the SIP 200 (OK) response towards the participating MCData function according to rules and procedures of 3GPP TS 24.229 [5].</w:t>
      </w:r>
    </w:p>
    <w:p w14:paraId="0E4F1102" w14:textId="77777777" w:rsidR="00F033F2" w:rsidRPr="00240E12" w:rsidRDefault="00F033F2" w:rsidP="00F033F2">
      <w:pPr>
        <w:pStyle w:val="B1"/>
      </w:pPr>
      <w:r w:rsidRPr="00240E12">
        <w:t>1)</w:t>
      </w:r>
      <w:r w:rsidRPr="00240E12">
        <w:tab/>
        <w:t>if the &lt;mcdata-communication-state&gt; element in the application/vnd.3gpp.mcdata-info+xml MIME body of the SIP INVITE request is set to a value of "establish-success":</w:t>
      </w:r>
    </w:p>
    <w:p w14:paraId="0A4C390B" w14:textId="77777777" w:rsidR="00F033F2" w:rsidRPr="00240E12" w:rsidRDefault="00F033F2" w:rsidP="00F033F2">
      <w:pPr>
        <w:pStyle w:val="B2"/>
      </w:pPr>
      <w:r w:rsidRPr="00240E12">
        <w:t>i)</w:t>
      </w:r>
      <w:r w:rsidRPr="00240E12">
        <w:tab/>
        <w:t xml:space="preserve">shall notify MCData user about successful </w:t>
      </w:r>
      <w:r w:rsidRPr="00240E12">
        <w:rPr>
          <w:lang w:val="en-US"/>
        </w:rPr>
        <w:t xml:space="preserve">the MCData </w:t>
      </w:r>
      <w:r w:rsidRPr="00240E12">
        <w:t>communication establishment;</w:t>
      </w:r>
    </w:p>
    <w:p w14:paraId="29352121" w14:textId="77777777" w:rsidR="00F033F2" w:rsidRPr="00240E12" w:rsidRDefault="00F033F2" w:rsidP="00F033F2">
      <w:pPr>
        <w:pStyle w:val="B1"/>
      </w:pPr>
      <w:r w:rsidRPr="00240E12">
        <w:rPr>
          <w:lang w:val="en-US"/>
        </w:rPr>
        <w:t>2)</w:t>
      </w:r>
      <w:r w:rsidRPr="00240E12">
        <w:rPr>
          <w:lang w:val="en-US"/>
        </w:rPr>
        <w:tab/>
      </w:r>
      <w:r w:rsidRPr="00240E12">
        <w:t>if the &lt;mcdata-communication-state&gt; element in the application/vnd.3gpp.mcdata-info+xml MIME body of the SIP INVITE request is set to a value of "establish-</w:t>
      </w:r>
      <w:r w:rsidRPr="00240E12">
        <w:rPr>
          <w:lang w:val="en-US"/>
        </w:rPr>
        <w:t>fail</w:t>
      </w:r>
      <w:r w:rsidRPr="00240E12">
        <w:t>":</w:t>
      </w:r>
    </w:p>
    <w:p w14:paraId="7644C96C" w14:textId="77777777" w:rsidR="00F033F2" w:rsidRPr="00240E12" w:rsidRDefault="00F033F2" w:rsidP="00F033F2">
      <w:pPr>
        <w:pStyle w:val="B2"/>
        <w:rPr>
          <w:lang w:val="en-US"/>
        </w:rPr>
      </w:pPr>
      <w:r w:rsidRPr="00240E12">
        <w:t>i)</w:t>
      </w:r>
      <w:r w:rsidRPr="00240E12">
        <w:tab/>
        <w:t xml:space="preserve">shall notify MCData user about </w:t>
      </w:r>
      <w:r w:rsidRPr="00240E12">
        <w:rPr>
          <w:lang w:val="en-US"/>
        </w:rPr>
        <w:t xml:space="preserve">the MCData </w:t>
      </w:r>
      <w:r w:rsidRPr="00240E12">
        <w:t>communication establishment</w:t>
      </w:r>
      <w:r w:rsidRPr="00240E12">
        <w:rPr>
          <w:lang w:val="en-US"/>
        </w:rPr>
        <w:t xml:space="preserve"> failure</w:t>
      </w:r>
      <w:r w:rsidRPr="00240E12">
        <w:t>;</w:t>
      </w:r>
      <w:r w:rsidRPr="00240E12">
        <w:rPr>
          <w:lang w:val="en-US"/>
        </w:rPr>
        <w:t xml:space="preserve"> and</w:t>
      </w:r>
    </w:p>
    <w:p w14:paraId="47F03DA7" w14:textId="77777777" w:rsidR="00F033F2" w:rsidRPr="00240E12" w:rsidRDefault="00F033F2" w:rsidP="00F033F2">
      <w:pPr>
        <w:pStyle w:val="B1"/>
      </w:pPr>
      <w:r w:rsidRPr="00240E12">
        <w:rPr>
          <w:lang w:val="en-US"/>
        </w:rPr>
        <w:t>3)</w:t>
      </w:r>
      <w:r w:rsidRPr="00240E12">
        <w:rPr>
          <w:lang w:val="en-US"/>
        </w:rPr>
        <w:tab/>
      </w:r>
      <w:r w:rsidRPr="00240E12">
        <w:t>shall interact with the media plane as specified in 3GPP TS 24.582 [15].</w:t>
      </w:r>
    </w:p>
    <w:p w14:paraId="667A0E9A" w14:textId="77777777" w:rsidR="00F033F2" w:rsidRPr="00240E12" w:rsidRDefault="00F033F2" w:rsidP="00F033F2">
      <w:r w:rsidRPr="00240E12">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240E12">
        <w:rPr>
          <w:lang w:eastAsia="ko-KR"/>
        </w:rPr>
        <w:t>6.2.8.1.17.</w:t>
      </w:r>
    </w:p>
    <w:p w14:paraId="738F091A" w14:textId="77777777" w:rsidR="00F033F2" w:rsidRPr="00240E12" w:rsidRDefault="00F033F2" w:rsidP="00F033F2">
      <w:r w:rsidRPr="00240E12">
        <w:t xml:space="preserve">On receiving a SIP INFO request where </w:t>
      </w:r>
      <w:r w:rsidRPr="00240E12">
        <w:rPr>
          <w:lang w:val="en-US"/>
        </w:rPr>
        <w:t xml:space="preserve">the Request-URI contains an MCData session ID identifying an ongoing group session, </w:t>
      </w:r>
      <w:r w:rsidRPr="00240E12">
        <w:t>the MCData client shall perform the procedures specified in clause 6.2.8.1.13.</w:t>
      </w:r>
    </w:p>
    <w:p w14:paraId="515D1E82" w14:textId="77777777" w:rsidR="00F033F2" w:rsidRPr="00240E12" w:rsidRDefault="00F033F2" w:rsidP="00F033F2">
      <w:pPr>
        <w:pStyle w:val="H6"/>
      </w:pPr>
      <w:r w:rsidRPr="00240E12">
        <w:t>6.1.23.3</w:t>
      </w:r>
      <w:r w:rsidRPr="00240E12">
        <w:tab/>
        <w:t>Test description</w:t>
      </w:r>
    </w:p>
    <w:p w14:paraId="7C684900" w14:textId="77777777" w:rsidR="00F033F2" w:rsidRPr="00240E12" w:rsidRDefault="00F033F2" w:rsidP="00F033F2">
      <w:pPr>
        <w:pStyle w:val="H6"/>
      </w:pPr>
      <w:r w:rsidRPr="00240E12">
        <w:t>6.1.23.3.1</w:t>
      </w:r>
      <w:r w:rsidRPr="00240E12">
        <w:tab/>
        <w:t>Pre-test conditions</w:t>
      </w:r>
    </w:p>
    <w:p w14:paraId="47C574CB" w14:textId="77777777" w:rsidR="00F033F2" w:rsidRPr="00240E12" w:rsidRDefault="00F033F2" w:rsidP="00F033F2">
      <w:pPr>
        <w:pStyle w:val="H6"/>
      </w:pPr>
      <w:r w:rsidRPr="00240E12">
        <w:t>Test configuration:</w:t>
      </w:r>
    </w:p>
    <w:p w14:paraId="7D1E69E2" w14:textId="77777777" w:rsidR="00F033F2" w:rsidRPr="00240E12" w:rsidRDefault="00F033F2" w:rsidP="00F033F2">
      <w:pPr>
        <w:pStyle w:val="B1"/>
      </w:pPr>
      <w:r w:rsidRPr="00240E12">
        <w:t>-</w:t>
      </w:r>
      <w:r w:rsidRPr="00240E12">
        <w:tab/>
        <w:t>Single cell configuration according to TS 37.579-1 [2] clause 5.2.2.2.1.</w:t>
      </w:r>
    </w:p>
    <w:p w14:paraId="12D0F0A6" w14:textId="77777777" w:rsidR="00F033F2" w:rsidRPr="00240E12" w:rsidRDefault="00F033F2" w:rsidP="00F033F2">
      <w:pPr>
        <w:pStyle w:val="H6"/>
      </w:pPr>
      <w:r w:rsidRPr="00240E12">
        <w:t>Preamble:</w:t>
      </w:r>
    </w:p>
    <w:p w14:paraId="74ACD95B" w14:textId="77777777" w:rsidR="00F033F2" w:rsidRPr="00240E12" w:rsidRDefault="00F033F2" w:rsidP="00F033F2">
      <w:pPr>
        <w:pStyle w:val="B1"/>
      </w:pPr>
      <w:r w:rsidRPr="00240E12">
        <w:t>-</w:t>
      </w:r>
      <w:r w:rsidRPr="00240E12">
        <w:tab/>
        <w:t>The UE has performed procedure 'Initial registration' as described in TS 37.579-1 [2] clause 5.4.2 with the following clarifications:</w:t>
      </w:r>
    </w:p>
    <w:p w14:paraId="261B7C16" w14:textId="77777777" w:rsidR="00F033F2" w:rsidRDefault="00F033F2" w:rsidP="00F033F2">
      <w:pPr>
        <w:pStyle w:val="B1"/>
        <w:ind w:left="852"/>
      </w:pPr>
      <w:r w:rsidRPr="00240E12">
        <w:t>-</w:t>
      </w:r>
      <w:r w:rsidRPr="00240E12">
        <w:tab/>
        <w:t>The &lt;max-payload-size-sds-cplane-bytes&gt; element of the MCData Service Configuration document shall be set to 0 to force the MCData client to send the data using the media plane.</w:t>
      </w:r>
    </w:p>
    <w:p w14:paraId="07740D92" w14:textId="77777777" w:rsidR="00F033F2" w:rsidRPr="00240E12" w:rsidRDefault="00F033F2" w:rsidP="00F033F2">
      <w:pPr>
        <w:pStyle w:val="B1"/>
        <w:ind w:left="852"/>
      </w:pPr>
      <w:r>
        <w:t>-</w:t>
      </w:r>
      <w:r>
        <w:tab/>
      </w:r>
      <w:r w:rsidRPr="006A5831">
        <w:t>In the group configuration document the &lt;preconfigured-group-use-only&gt; element is set to "true".</w:t>
      </w:r>
    </w:p>
    <w:p w14:paraId="0A3948A6" w14:textId="77777777" w:rsidR="00F033F2" w:rsidRPr="00240E12" w:rsidRDefault="00F033F2" w:rsidP="00F033F2">
      <w:pPr>
        <w:pStyle w:val="B1"/>
      </w:pPr>
      <w:r w:rsidRPr="00240E12">
        <w:t>-</w:t>
      </w:r>
      <w:r w:rsidRPr="00240E12">
        <w:tab/>
        <w:t>The UE has performed procedure 'MCX pre-established session establishment' as described in TS 37.579-1 [2] clause 5.3.3.</w:t>
      </w:r>
    </w:p>
    <w:p w14:paraId="52A4BB08" w14:textId="77777777" w:rsidR="00F033F2" w:rsidRPr="00240E12" w:rsidRDefault="00F033F2" w:rsidP="00F033F2">
      <w:pPr>
        <w:pStyle w:val="B1"/>
      </w:pPr>
      <w:r w:rsidRPr="00240E12">
        <w:t>-</w:t>
      </w:r>
      <w:r w:rsidRPr="00240E12">
        <w:tab/>
        <w:t>UE States at the end of the preamble:</w:t>
      </w:r>
    </w:p>
    <w:p w14:paraId="14A7FAA0" w14:textId="77777777" w:rsidR="00F033F2" w:rsidRPr="00240E12" w:rsidRDefault="00F033F2" w:rsidP="00F033F2">
      <w:pPr>
        <w:pStyle w:val="B1"/>
        <w:ind w:left="852"/>
      </w:pPr>
      <w:r w:rsidRPr="00240E12">
        <w:t>-</w:t>
      </w:r>
      <w:r w:rsidRPr="00240E12">
        <w:tab/>
        <w:t>The UE is in RRC_IDLE state.</w:t>
      </w:r>
    </w:p>
    <w:p w14:paraId="0B468201" w14:textId="77777777" w:rsidR="00F033F2" w:rsidRPr="00240E12" w:rsidRDefault="00F033F2" w:rsidP="00F033F2">
      <w:pPr>
        <w:pStyle w:val="B1"/>
        <w:ind w:left="852"/>
      </w:pPr>
      <w:r w:rsidRPr="00240E12">
        <w:t>-</w:t>
      </w:r>
      <w:r w:rsidRPr="00240E12">
        <w:tab/>
        <w:t>The client is registered for MCData.</w:t>
      </w:r>
    </w:p>
    <w:p w14:paraId="2AF6047B" w14:textId="77777777" w:rsidR="00F033F2" w:rsidRPr="00240E12" w:rsidRDefault="00F033F2" w:rsidP="00F033F2">
      <w:pPr>
        <w:pStyle w:val="B1"/>
        <w:ind w:left="852"/>
      </w:pPr>
      <w:r w:rsidRPr="00240E12">
        <w:t>-</w:t>
      </w:r>
      <w:r w:rsidRPr="00240E12">
        <w:tab/>
        <w:t>A pre-established session is established.</w:t>
      </w:r>
    </w:p>
    <w:p w14:paraId="3B16AB4A" w14:textId="77777777" w:rsidR="00F033F2" w:rsidRPr="00240E12" w:rsidRDefault="00F033F2" w:rsidP="00F033F2">
      <w:pPr>
        <w:pStyle w:val="H6"/>
      </w:pPr>
      <w:r w:rsidRPr="00240E12">
        <w:t>6.1.23.3.2</w:t>
      </w:r>
      <w:r w:rsidRPr="00240E12">
        <w:tab/>
        <w:t>Test procedure sequence</w:t>
      </w:r>
    </w:p>
    <w:p w14:paraId="6FB61018" w14:textId="77777777" w:rsidR="00F033F2" w:rsidRPr="00240E12" w:rsidRDefault="00F033F2" w:rsidP="00F033F2">
      <w:pPr>
        <w:pStyle w:val="TH"/>
      </w:pPr>
      <w:r w:rsidRPr="00240E12">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033F2" w:rsidRPr="00240E12" w14:paraId="63162D1A" w14:textId="77777777" w:rsidTr="00F251D6">
        <w:tc>
          <w:tcPr>
            <w:tcW w:w="649" w:type="dxa"/>
            <w:tcBorders>
              <w:top w:val="single" w:sz="4" w:space="0" w:color="auto"/>
              <w:left w:val="single" w:sz="4" w:space="0" w:color="auto"/>
              <w:bottom w:val="nil"/>
              <w:right w:val="single" w:sz="4" w:space="0" w:color="auto"/>
            </w:tcBorders>
            <w:hideMark/>
          </w:tcPr>
          <w:p w14:paraId="36945D3C" w14:textId="77777777" w:rsidR="00F033F2" w:rsidRPr="00240E12" w:rsidRDefault="00F033F2" w:rsidP="00F251D6">
            <w:pPr>
              <w:pStyle w:val="TAH"/>
            </w:pPr>
            <w:r w:rsidRPr="00240E12">
              <w:t>St</w:t>
            </w:r>
          </w:p>
        </w:tc>
        <w:tc>
          <w:tcPr>
            <w:tcW w:w="3970" w:type="dxa"/>
            <w:tcBorders>
              <w:top w:val="single" w:sz="4" w:space="0" w:color="auto"/>
              <w:left w:val="single" w:sz="4" w:space="0" w:color="auto"/>
              <w:bottom w:val="nil"/>
              <w:right w:val="single" w:sz="4" w:space="0" w:color="auto"/>
            </w:tcBorders>
            <w:hideMark/>
          </w:tcPr>
          <w:p w14:paraId="74C98BA7" w14:textId="77777777" w:rsidR="00F033F2" w:rsidRPr="00240E12" w:rsidRDefault="00F033F2" w:rsidP="00F251D6">
            <w:pPr>
              <w:pStyle w:val="TAH"/>
            </w:pPr>
            <w:r w:rsidRPr="00240E12">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2FF8318" w14:textId="77777777" w:rsidR="00F033F2" w:rsidRPr="00240E12" w:rsidRDefault="00F033F2" w:rsidP="00F251D6">
            <w:pPr>
              <w:pStyle w:val="TAH"/>
            </w:pPr>
            <w:r w:rsidRPr="00240E12">
              <w:t>Message Sequence</w:t>
            </w:r>
          </w:p>
        </w:tc>
        <w:tc>
          <w:tcPr>
            <w:tcW w:w="567" w:type="dxa"/>
            <w:tcBorders>
              <w:top w:val="single" w:sz="4" w:space="0" w:color="auto"/>
              <w:left w:val="single" w:sz="4" w:space="0" w:color="auto"/>
              <w:bottom w:val="nil"/>
              <w:right w:val="single" w:sz="4" w:space="0" w:color="auto"/>
            </w:tcBorders>
            <w:hideMark/>
          </w:tcPr>
          <w:p w14:paraId="4F55329E" w14:textId="77777777" w:rsidR="00F033F2" w:rsidRPr="00240E12" w:rsidRDefault="00F033F2" w:rsidP="00F251D6">
            <w:pPr>
              <w:pStyle w:val="TAH"/>
            </w:pPr>
            <w:r w:rsidRPr="00240E12">
              <w:t>TP</w:t>
            </w:r>
          </w:p>
        </w:tc>
        <w:tc>
          <w:tcPr>
            <w:tcW w:w="892" w:type="dxa"/>
            <w:tcBorders>
              <w:top w:val="single" w:sz="4" w:space="0" w:color="auto"/>
              <w:left w:val="single" w:sz="4" w:space="0" w:color="auto"/>
              <w:bottom w:val="nil"/>
              <w:right w:val="single" w:sz="4" w:space="0" w:color="auto"/>
            </w:tcBorders>
            <w:hideMark/>
          </w:tcPr>
          <w:p w14:paraId="1283BDD4" w14:textId="77777777" w:rsidR="00F033F2" w:rsidRPr="00240E12" w:rsidRDefault="00F033F2" w:rsidP="00F251D6">
            <w:pPr>
              <w:pStyle w:val="TAH"/>
            </w:pPr>
            <w:r w:rsidRPr="00240E12">
              <w:t>Verdict</w:t>
            </w:r>
          </w:p>
        </w:tc>
      </w:tr>
      <w:tr w:rsidR="00F033F2" w:rsidRPr="00240E12" w14:paraId="2E9481D3" w14:textId="77777777" w:rsidTr="00F251D6">
        <w:tc>
          <w:tcPr>
            <w:tcW w:w="649" w:type="dxa"/>
            <w:tcBorders>
              <w:top w:val="nil"/>
              <w:left w:val="single" w:sz="4" w:space="0" w:color="auto"/>
              <w:bottom w:val="single" w:sz="4" w:space="0" w:color="auto"/>
              <w:right w:val="single" w:sz="4" w:space="0" w:color="auto"/>
            </w:tcBorders>
          </w:tcPr>
          <w:p w14:paraId="64CD3C66" w14:textId="77777777" w:rsidR="00F033F2" w:rsidRPr="00240E12" w:rsidRDefault="00F033F2" w:rsidP="00F251D6">
            <w:pPr>
              <w:pStyle w:val="TAH"/>
            </w:pPr>
          </w:p>
        </w:tc>
        <w:tc>
          <w:tcPr>
            <w:tcW w:w="3970" w:type="dxa"/>
            <w:tcBorders>
              <w:top w:val="nil"/>
              <w:left w:val="single" w:sz="4" w:space="0" w:color="auto"/>
              <w:bottom w:val="single" w:sz="4" w:space="0" w:color="auto"/>
              <w:right w:val="single" w:sz="4" w:space="0" w:color="auto"/>
            </w:tcBorders>
          </w:tcPr>
          <w:p w14:paraId="3092FBDC" w14:textId="77777777" w:rsidR="00F033F2" w:rsidRPr="00240E12" w:rsidRDefault="00F033F2" w:rsidP="00F251D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D4E27E" w14:textId="77777777" w:rsidR="00F033F2" w:rsidRPr="00240E12" w:rsidRDefault="00F033F2" w:rsidP="00F251D6">
            <w:pPr>
              <w:pStyle w:val="TAH"/>
            </w:pPr>
            <w:r w:rsidRPr="00240E12">
              <w:t>U - S</w:t>
            </w:r>
          </w:p>
        </w:tc>
        <w:tc>
          <w:tcPr>
            <w:tcW w:w="2978" w:type="dxa"/>
            <w:tcBorders>
              <w:top w:val="single" w:sz="4" w:space="0" w:color="auto"/>
              <w:left w:val="single" w:sz="4" w:space="0" w:color="auto"/>
              <w:bottom w:val="single" w:sz="4" w:space="0" w:color="auto"/>
              <w:right w:val="single" w:sz="4" w:space="0" w:color="auto"/>
            </w:tcBorders>
            <w:hideMark/>
          </w:tcPr>
          <w:p w14:paraId="2F01BEC3" w14:textId="77777777" w:rsidR="00F033F2" w:rsidRPr="00240E12" w:rsidRDefault="00F033F2" w:rsidP="00F251D6">
            <w:pPr>
              <w:pStyle w:val="TAH"/>
            </w:pPr>
            <w:r w:rsidRPr="00240E12">
              <w:t>Message</w:t>
            </w:r>
          </w:p>
        </w:tc>
        <w:tc>
          <w:tcPr>
            <w:tcW w:w="567" w:type="dxa"/>
            <w:tcBorders>
              <w:top w:val="nil"/>
              <w:left w:val="single" w:sz="4" w:space="0" w:color="auto"/>
              <w:bottom w:val="single" w:sz="4" w:space="0" w:color="auto"/>
              <w:right w:val="single" w:sz="4" w:space="0" w:color="auto"/>
            </w:tcBorders>
          </w:tcPr>
          <w:p w14:paraId="71000126" w14:textId="77777777" w:rsidR="00F033F2" w:rsidRPr="00240E12" w:rsidRDefault="00F033F2" w:rsidP="00F251D6">
            <w:pPr>
              <w:pStyle w:val="TAH"/>
            </w:pPr>
          </w:p>
        </w:tc>
        <w:tc>
          <w:tcPr>
            <w:tcW w:w="892" w:type="dxa"/>
            <w:tcBorders>
              <w:top w:val="nil"/>
              <w:left w:val="single" w:sz="4" w:space="0" w:color="auto"/>
              <w:bottom w:val="single" w:sz="4" w:space="0" w:color="auto"/>
              <w:right w:val="single" w:sz="4" w:space="0" w:color="auto"/>
            </w:tcBorders>
          </w:tcPr>
          <w:p w14:paraId="2839057E" w14:textId="77777777" w:rsidR="00F033F2" w:rsidRPr="00240E12" w:rsidRDefault="00F033F2" w:rsidP="00F251D6">
            <w:pPr>
              <w:pStyle w:val="TAH"/>
            </w:pPr>
          </w:p>
        </w:tc>
      </w:tr>
      <w:tr w:rsidR="00F033F2" w:rsidRPr="00240E12" w14:paraId="416F6847"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12454755" w14:textId="77777777" w:rsidR="00F033F2" w:rsidRPr="00240E12" w:rsidRDefault="00F033F2" w:rsidP="00F251D6">
            <w:pPr>
              <w:pStyle w:val="TAC"/>
            </w:pPr>
            <w:r w:rsidRPr="00240E12">
              <w:t>1</w:t>
            </w:r>
          </w:p>
        </w:tc>
        <w:tc>
          <w:tcPr>
            <w:tcW w:w="3970" w:type="dxa"/>
            <w:tcBorders>
              <w:top w:val="single" w:sz="4" w:space="0" w:color="auto"/>
              <w:left w:val="single" w:sz="4" w:space="0" w:color="auto"/>
              <w:bottom w:val="single" w:sz="4" w:space="0" w:color="auto"/>
              <w:right w:val="single" w:sz="4" w:space="0" w:color="auto"/>
            </w:tcBorders>
            <w:hideMark/>
          </w:tcPr>
          <w:p w14:paraId="06CE4CE4" w14:textId="77777777" w:rsidR="00F033F2" w:rsidRPr="00240E12" w:rsidRDefault="00F033F2" w:rsidP="00F251D6">
            <w:pPr>
              <w:pStyle w:val="TAL"/>
            </w:pPr>
            <w:r w:rsidRPr="00240E12">
              <w:t>Make the UE (MCData client) send a group session SDS message using the pre-established session with disposition request "</w:t>
            </w:r>
            <w:r w:rsidRPr="00240E12">
              <w:rPr>
                <w:b/>
                <w:bCs/>
              </w:rPr>
              <w:t>DELIVERY</w:t>
            </w:r>
            <w:r w:rsidRPr="00240E12">
              <w:t>".</w:t>
            </w:r>
          </w:p>
          <w:p w14:paraId="33688578" w14:textId="77777777" w:rsidR="00F033F2" w:rsidRPr="00240E12" w:rsidRDefault="00F033F2" w:rsidP="00F251D6">
            <w:pPr>
              <w:pStyle w:val="TAL"/>
            </w:pPr>
            <w:r w:rsidRPr="00240E12">
              <w:t>(NOTE 1)</w:t>
            </w:r>
          </w:p>
        </w:tc>
        <w:tc>
          <w:tcPr>
            <w:tcW w:w="709" w:type="dxa"/>
            <w:tcBorders>
              <w:top w:val="single" w:sz="4" w:space="0" w:color="auto"/>
              <w:left w:val="single" w:sz="4" w:space="0" w:color="auto"/>
              <w:bottom w:val="single" w:sz="4" w:space="0" w:color="auto"/>
              <w:right w:val="single" w:sz="4" w:space="0" w:color="auto"/>
            </w:tcBorders>
            <w:hideMark/>
          </w:tcPr>
          <w:p w14:paraId="4BD520BD" w14:textId="77777777" w:rsidR="00F033F2" w:rsidRPr="00240E12"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hideMark/>
          </w:tcPr>
          <w:p w14:paraId="4A55CBD3" w14:textId="77777777" w:rsidR="00F033F2" w:rsidRPr="00240E12" w:rsidRDefault="00F033F2" w:rsidP="00F251D6">
            <w:pPr>
              <w:pStyle w:val="TAL"/>
            </w:pPr>
            <w:r w:rsidRPr="00240E12">
              <w:t>-</w:t>
            </w:r>
          </w:p>
        </w:tc>
        <w:tc>
          <w:tcPr>
            <w:tcW w:w="567" w:type="dxa"/>
            <w:tcBorders>
              <w:top w:val="single" w:sz="4" w:space="0" w:color="auto"/>
              <w:left w:val="single" w:sz="4" w:space="0" w:color="auto"/>
              <w:bottom w:val="single" w:sz="4" w:space="0" w:color="auto"/>
              <w:right w:val="single" w:sz="4" w:space="0" w:color="auto"/>
            </w:tcBorders>
            <w:hideMark/>
          </w:tcPr>
          <w:p w14:paraId="58793D56" w14:textId="77777777" w:rsidR="00F033F2" w:rsidRPr="00240E12" w:rsidRDefault="00F033F2" w:rsidP="00F251D6">
            <w:pPr>
              <w:pStyle w:val="TAC"/>
            </w:pPr>
            <w:r w:rsidRPr="00240E12">
              <w:t>-</w:t>
            </w:r>
          </w:p>
        </w:tc>
        <w:tc>
          <w:tcPr>
            <w:tcW w:w="892" w:type="dxa"/>
            <w:tcBorders>
              <w:top w:val="single" w:sz="4" w:space="0" w:color="auto"/>
              <w:left w:val="single" w:sz="4" w:space="0" w:color="auto"/>
              <w:bottom w:val="single" w:sz="4" w:space="0" w:color="auto"/>
              <w:right w:val="single" w:sz="4" w:space="0" w:color="auto"/>
            </w:tcBorders>
            <w:hideMark/>
          </w:tcPr>
          <w:p w14:paraId="3E32E45C" w14:textId="77777777" w:rsidR="00F033F2" w:rsidRPr="00240E12" w:rsidRDefault="00F033F2" w:rsidP="00F251D6">
            <w:pPr>
              <w:pStyle w:val="TAC"/>
            </w:pPr>
            <w:r w:rsidRPr="00240E12">
              <w:t>-</w:t>
            </w:r>
          </w:p>
        </w:tc>
      </w:tr>
      <w:tr w:rsidR="00F033F2" w:rsidRPr="00240E12" w14:paraId="56238A48"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6A0030E0" w14:textId="77777777" w:rsidR="00F033F2" w:rsidRPr="00240E12" w:rsidRDefault="00F033F2" w:rsidP="00F251D6">
            <w:pPr>
              <w:pStyle w:val="TAC"/>
              <w:rPr>
                <w:rFonts w:cs="Arial"/>
              </w:rPr>
            </w:pPr>
            <w:r w:rsidRPr="00240E12">
              <w:t>2</w:t>
            </w:r>
          </w:p>
        </w:tc>
        <w:tc>
          <w:tcPr>
            <w:tcW w:w="3970" w:type="dxa"/>
            <w:tcBorders>
              <w:top w:val="single" w:sz="4" w:space="0" w:color="auto"/>
              <w:left w:val="single" w:sz="4" w:space="0" w:color="auto"/>
              <w:bottom w:val="single" w:sz="4" w:space="0" w:color="auto"/>
              <w:right w:val="single" w:sz="4" w:space="0" w:color="auto"/>
            </w:tcBorders>
            <w:hideMark/>
          </w:tcPr>
          <w:p w14:paraId="245FED59" w14:textId="77777777" w:rsidR="00F033F2" w:rsidRPr="00240E12" w:rsidRDefault="00F033F2" w:rsidP="00F251D6">
            <w:pPr>
              <w:pStyle w:val="TAL"/>
            </w:pPr>
            <w:r w:rsidRPr="00240E12">
              <w:t xml:space="preserve">Check: Does the UE (MCData client) send a SIP REFER request </w:t>
            </w:r>
            <w:r w:rsidRPr="00240E12">
              <w:rPr>
                <w:lang w:eastAsia="x-none"/>
              </w:rPr>
              <w:t>t</w:t>
            </w:r>
            <w:r w:rsidRPr="00240E12">
              <w:rPr>
                <w:rFonts w:eastAsia="Malgun Gothic"/>
              </w:rPr>
              <w:t>o establish a MCData call within the next 5s?</w:t>
            </w:r>
          </w:p>
        </w:tc>
        <w:tc>
          <w:tcPr>
            <w:tcW w:w="709" w:type="dxa"/>
            <w:tcBorders>
              <w:top w:val="single" w:sz="4" w:space="0" w:color="auto"/>
              <w:left w:val="single" w:sz="4" w:space="0" w:color="auto"/>
              <w:bottom w:val="single" w:sz="4" w:space="0" w:color="auto"/>
              <w:right w:val="single" w:sz="4" w:space="0" w:color="auto"/>
            </w:tcBorders>
            <w:hideMark/>
          </w:tcPr>
          <w:p w14:paraId="0F213F5C" w14:textId="77777777" w:rsidR="00F033F2" w:rsidRPr="00240E12"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hideMark/>
          </w:tcPr>
          <w:p w14:paraId="09885F9A" w14:textId="77777777" w:rsidR="00F033F2" w:rsidRPr="00240E12" w:rsidRDefault="00F033F2" w:rsidP="00F251D6">
            <w:pPr>
              <w:pStyle w:val="TAL"/>
            </w:pPr>
            <w:r w:rsidRPr="00240E12">
              <w:t>REFER</w:t>
            </w:r>
          </w:p>
        </w:tc>
        <w:tc>
          <w:tcPr>
            <w:tcW w:w="567" w:type="dxa"/>
            <w:tcBorders>
              <w:top w:val="single" w:sz="4" w:space="0" w:color="auto"/>
              <w:left w:val="single" w:sz="4" w:space="0" w:color="auto"/>
              <w:bottom w:val="single" w:sz="4" w:space="0" w:color="auto"/>
              <w:right w:val="single" w:sz="4" w:space="0" w:color="auto"/>
            </w:tcBorders>
            <w:hideMark/>
          </w:tcPr>
          <w:p w14:paraId="4FC84CBE" w14:textId="77777777" w:rsidR="00F033F2" w:rsidRPr="00240E12" w:rsidRDefault="00F033F2" w:rsidP="00F251D6">
            <w:pPr>
              <w:pStyle w:val="TAC"/>
            </w:pPr>
            <w:r w:rsidRPr="00240E12">
              <w:t>1</w:t>
            </w:r>
          </w:p>
        </w:tc>
        <w:tc>
          <w:tcPr>
            <w:tcW w:w="892" w:type="dxa"/>
            <w:tcBorders>
              <w:top w:val="single" w:sz="4" w:space="0" w:color="auto"/>
              <w:left w:val="single" w:sz="4" w:space="0" w:color="auto"/>
              <w:bottom w:val="single" w:sz="4" w:space="0" w:color="auto"/>
              <w:right w:val="single" w:sz="4" w:space="0" w:color="auto"/>
            </w:tcBorders>
            <w:hideMark/>
          </w:tcPr>
          <w:p w14:paraId="5234FEE5" w14:textId="77777777" w:rsidR="00F033F2" w:rsidRPr="00240E12" w:rsidRDefault="00F033F2" w:rsidP="00F251D6">
            <w:pPr>
              <w:pStyle w:val="TAC"/>
            </w:pPr>
            <w:r w:rsidRPr="00240E12">
              <w:t>F</w:t>
            </w:r>
          </w:p>
        </w:tc>
      </w:tr>
      <w:tr w:rsidR="00F033F2" w:rsidRPr="00240E12" w14:paraId="765C8E25" w14:textId="77777777" w:rsidTr="00F251D6">
        <w:tc>
          <w:tcPr>
            <w:tcW w:w="649" w:type="dxa"/>
            <w:tcBorders>
              <w:top w:val="single" w:sz="4" w:space="0" w:color="auto"/>
              <w:left w:val="single" w:sz="4" w:space="0" w:color="auto"/>
              <w:bottom w:val="single" w:sz="4" w:space="0" w:color="auto"/>
              <w:right w:val="single" w:sz="4" w:space="0" w:color="auto"/>
            </w:tcBorders>
          </w:tcPr>
          <w:p w14:paraId="2C7CC5FF" w14:textId="77777777" w:rsidR="00F033F2" w:rsidRPr="00240E12" w:rsidRDefault="00F033F2" w:rsidP="00F251D6">
            <w:pPr>
              <w:pStyle w:val="TAC"/>
            </w:pPr>
            <w:r w:rsidRPr="00240E12">
              <w:t>-</w:t>
            </w:r>
          </w:p>
        </w:tc>
        <w:tc>
          <w:tcPr>
            <w:tcW w:w="3970" w:type="dxa"/>
            <w:tcBorders>
              <w:top w:val="single" w:sz="4" w:space="0" w:color="auto"/>
              <w:left w:val="single" w:sz="4" w:space="0" w:color="auto"/>
              <w:bottom w:val="single" w:sz="4" w:space="0" w:color="auto"/>
              <w:right w:val="single" w:sz="4" w:space="0" w:color="auto"/>
            </w:tcBorders>
          </w:tcPr>
          <w:p w14:paraId="49C4994F" w14:textId="77777777" w:rsidR="00F033F2" w:rsidRPr="00240E12" w:rsidRDefault="00F033F2" w:rsidP="00F251D6">
            <w:pPr>
              <w:pStyle w:val="TAL"/>
            </w:pPr>
            <w:r w:rsidRPr="00240E12">
              <w:rPr>
                <w:rFonts w:eastAsia="Calibri"/>
              </w:rPr>
              <w:t xml:space="preserve">EXCEPTION: Step 3a1 describes behaviour that depends on the UE implementation; the "lower case letter" identifies a step sequence that take place if the UE displays an indication </w:t>
            </w:r>
            <w:r w:rsidRPr="00240E12">
              <w:t xml:space="preserve">to the MCData user that </w:t>
            </w:r>
            <w:r w:rsidRPr="00240E12">
              <w:rPr>
                <w:noProof/>
              </w:rPr>
              <w:t>group session SDS messagesare</w:t>
            </w:r>
            <w:r w:rsidRPr="00240E12">
              <w:t xml:space="preserve"> not allowed on the indicated group</w:t>
            </w:r>
            <w:r w:rsidRPr="00240E12">
              <w:rPr>
                <w:rFonts w:eastAsia="Calibri"/>
              </w:rPr>
              <w:t>.</w:t>
            </w:r>
          </w:p>
        </w:tc>
        <w:tc>
          <w:tcPr>
            <w:tcW w:w="709" w:type="dxa"/>
            <w:tcBorders>
              <w:top w:val="single" w:sz="4" w:space="0" w:color="auto"/>
              <w:left w:val="single" w:sz="4" w:space="0" w:color="auto"/>
              <w:bottom w:val="single" w:sz="4" w:space="0" w:color="auto"/>
              <w:right w:val="single" w:sz="4" w:space="0" w:color="auto"/>
            </w:tcBorders>
          </w:tcPr>
          <w:p w14:paraId="163A4517" w14:textId="77777777" w:rsidR="00F033F2" w:rsidRPr="00240E12"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tcPr>
          <w:p w14:paraId="54795194" w14:textId="77777777" w:rsidR="00F033F2" w:rsidRPr="00240E12" w:rsidRDefault="00F033F2" w:rsidP="00F251D6">
            <w:pPr>
              <w:pStyle w:val="TAL"/>
            </w:pPr>
            <w:r w:rsidRPr="00240E12">
              <w:t>-</w:t>
            </w:r>
          </w:p>
        </w:tc>
        <w:tc>
          <w:tcPr>
            <w:tcW w:w="567" w:type="dxa"/>
            <w:tcBorders>
              <w:top w:val="single" w:sz="4" w:space="0" w:color="auto"/>
              <w:left w:val="single" w:sz="4" w:space="0" w:color="auto"/>
              <w:bottom w:val="single" w:sz="4" w:space="0" w:color="auto"/>
              <w:right w:val="single" w:sz="4" w:space="0" w:color="auto"/>
            </w:tcBorders>
          </w:tcPr>
          <w:p w14:paraId="4D3B8CE2" w14:textId="77777777" w:rsidR="00F033F2" w:rsidRPr="00240E12" w:rsidRDefault="00F033F2" w:rsidP="00F251D6">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00988615" w14:textId="77777777" w:rsidR="00F033F2" w:rsidRPr="00240E12" w:rsidRDefault="00F033F2" w:rsidP="00F251D6">
            <w:pPr>
              <w:pStyle w:val="TAC"/>
            </w:pPr>
            <w:r>
              <w:t>-</w:t>
            </w:r>
          </w:p>
        </w:tc>
      </w:tr>
      <w:tr w:rsidR="00F033F2" w:rsidRPr="00240E12" w:rsidDel="00DE1E31" w14:paraId="61106FB4" w14:textId="77777777" w:rsidTr="00F251D6">
        <w:tc>
          <w:tcPr>
            <w:tcW w:w="649" w:type="dxa"/>
            <w:tcBorders>
              <w:top w:val="single" w:sz="4" w:space="0" w:color="auto"/>
              <w:left w:val="single" w:sz="4" w:space="0" w:color="auto"/>
              <w:bottom w:val="single" w:sz="4" w:space="0" w:color="auto"/>
              <w:right w:val="single" w:sz="4" w:space="0" w:color="auto"/>
            </w:tcBorders>
          </w:tcPr>
          <w:p w14:paraId="57C61C53" w14:textId="77777777" w:rsidR="00F033F2" w:rsidRPr="00240E12" w:rsidDel="00DE1E31" w:rsidRDefault="00F033F2" w:rsidP="00F251D6">
            <w:pPr>
              <w:pStyle w:val="TAC"/>
            </w:pPr>
            <w:r w:rsidRPr="00240E12">
              <w:t>3a1</w:t>
            </w:r>
          </w:p>
        </w:tc>
        <w:tc>
          <w:tcPr>
            <w:tcW w:w="3970" w:type="dxa"/>
            <w:tcBorders>
              <w:top w:val="single" w:sz="4" w:space="0" w:color="auto"/>
              <w:left w:val="single" w:sz="4" w:space="0" w:color="auto"/>
              <w:bottom w:val="single" w:sz="4" w:space="0" w:color="auto"/>
              <w:right w:val="single" w:sz="4" w:space="0" w:color="auto"/>
            </w:tcBorders>
          </w:tcPr>
          <w:p w14:paraId="66397D55" w14:textId="77777777" w:rsidR="00F033F2" w:rsidRPr="00240E12" w:rsidRDefault="00F033F2" w:rsidP="00F251D6">
            <w:pPr>
              <w:pStyle w:val="TAL"/>
            </w:pPr>
            <w:r w:rsidRPr="00240E12">
              <w:t>IF pc_MCX_DisplayInfoSDSNotAllowedOnGroup THEN</w:t>
            </w:r>
          </w:p>
          <w:p w14:paraId="468A1645" w14:textId="77777777" w:rsidR="00F033F2" w:rsidRPr="00240E12" w:rsidRDefault="00F033F2" w:rsidP="00F251D6">
            <w:pPr>
              <w:pStyle w:val="TAL"/>
            </w:pPr>
            <w:r w:rsidRPr="00240E12">
              <w:t xml:space="preserve">Check: Does the UE (MCData client) indicate to the MCData user that </w:t>
            </w:r>
            <w:r w:rsidRPr="00240E12">
              <w:rPr>
                <w:noProof/>
              </w:rPr>
              <w:t>group</w:t>
            </w:r>
            <w:r>
              <w:rPr>
                <w:noProof/>
              </w:rPr>
              <w:t xml:space="preserve"> </w:t>
            </w:r>
            <w:r w:rsidRPr="00240E12">
              <w:rPr>
                <w:noProof/>
              </w:rPr>
              <w:t>SDS is</w:t>
            </w:r>
            <w:r w:rsidRPr="00240E12">
              <w:t xml:space="preserve"> not allowed on the indicated group?</w:t>
            </w:r>
          </w:p>
          <w:p w14:paraId="3A854097" w14:textId="77777777" w:rsidR="00F033F2" w:rsidRPr="00240E12" w:rsidDel="00DE1E31" w:rsidRDefault="00F033F2" w:rsidP="00F251D6">
            <w:pPr>
              <w:pStyle w:val="TAL"/>
            </w:pPr>
            <w:r w:rsidRPr="00240E12">
              <w:t>(NOTE 1)</w:t>
            </w:r>
          </w:p>
        </w:tc>
        <w:tc>
          <w:tcPr>
            <w:tcW w:w="709" w:type="dxa"/>
            <w:tcBorders>
              <w:top w:val="single" w:sz="4" w:space="0" w:color="auto"/>
              <w:left w:val="single" w:sz="4" w:space="0" w:color="auto"/>
              <w:bottom w:val="single" w:sz="4" w:space="0" w:color="auto"/>
              <w:right w:val="single" w:sz="4" w:space="0" w:color="auto"/>
            </w:tcBorders>
          </w:tcPr>
          <w:p w14:paraId="250BAD6F" w14:textId="77777777" w:rsidR="00F033F2" w:rsidRPr="00240E12" w:rsidDel="00DE1E31"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tcPr>
          <w:p w14:paraId="4C09473A" w14:textId="77777777" w:rsidR="00F033F2" w:rsidRPr="00240E12" w:rsidDel="00DE1E31" w:rsidRDefault="00F033F2" w:rsidP="00F251D6">
            <w:pPr>
              <w:pStyle w:val="TAL"/>
            </w:pPr>
            <w:r w:rsidRPr="00240E12">
              <w:t>-</w:t>
            </w:r>
          </w:p>
        </w:tc>
        <w:tc>
          <w:tcPr>
            <w:tcW w:w="567" w:type="dxa"/>
            <w:tcBorders>
              <w:top w:val="single" w:sz="4" w:space="0" w:color="auto"/>
              <w:left w:val="single" w:sz="4" w:space="0" w:color="auto"/>
              <w:bottom w:val="single" w:sz="4" w:space="0" w:color="auto"/>
              <w:right w:val="single" w:sz="4" w:space="0" w:color="auto"/>
            </w:tcBorders>
          </w:tcPr>
          <w:p w14:paraId="1AFE55FD" w14:textId="77777777" w:rsidR="00F033F2" w:rsidRPr="00240E12" w:rsidDel="00DE1E31" w:rsidRDefault="00F033F2" w:rsidP="00F251D6">
            <w:pPr>
              <w:pStyle w:val="TAC"/>
            </w:pPr>
            <w:r>
              <w:t>1</w:t>
            </w:r>
          </w:p>
        </w:tc>
        <w:tc>
          <w:tcPr>
            <w:tcW w:w="892" w:type="dxa"/>
            <w:tcBorders>
              <w:top w:val="single" w:sz="4" w:space="0" w:color="auto"/>
              <w:left w:val="single" w:sz="4" w:space="0" w:color="auto"/>
              <w:bottom w:val="single" w:sz="4" w:space="0" w:color="auto"/>
              <w:right w:val="single" w:sz="4" w:space="0" w:color="auto"/>
            </w:tcBorders>
          </w:tcPr>
          <w:p w14:paraId="2A357D30" w14:textId="77777777" w:rsidR="00F033F2" w:rsidRPr="00240E12" w:rsidDel="00DE1E31" w:rsidRDefault="00F033F2" w:rsidP="00F251D6">
            <w:pPr>
              <w:pStyle w:val="TAC"/>
            </w:pPr>
            <w:r>
              <w:t>P</w:t>
            </w:r>
          </w:p>
        </w:tc>
      </w:tr>
      <w:tr w:rsidR="00F033F2" w:rsidRPr="00240E12" w14:paraId="0ECA084B" w14:textId="77777777" w:rsidTr="00F251D6">
        <w:tc>
          <w:tcPr>
            <w:tcW w:w="9765" w:type="dxa"/>
            <w:gridSpan w:val="6"/>
            <w:tcBorders>
              <w:top w:val="single" w:sz="4" w:space="0" w:color="auto"/>
              <w:left w:val="single" w:sz="4" w:space="0" w:color="auto"/>
              <w:bottom w:val="single" w:sz="4" w:space="0" w:color="auto"/>
              <w:right w:val="single" w:sz="4" w:space="0" w:color="auto"/>
            </w:tcBorders>
            <w:hideMark/>
          </w:tcPr>
          <w:p w14:paraId="4E9A415A" w14:textId="77777777" w:rsidR="00F033F2" w:rsidRPr="00240E12" w:rsidRDefault="00F033F2" w:rsidP="00F251D6">
            <w:pPr>
              <w:pStyle w:val="TAN"/>
            </w:pPr>
            <w:r w:rsidRPr="00240E12">
              <w:t>NOTE 1:</w:t>
            </w:r>
            <w:r w:rsidRPr="00240E12">
              <w:tab/>
              <w:t>This is expected to be done via a suitable implementation dependent MMI.</w:t>
            </w:r>
          </w:p>
        </w:tc>
      </w:tr>
    </w:tbl>
    <w:p w14:paraId="77ACDC9D" w14:textId="77777777" w:rsidR="00F033F2" w:rsidRPr="00240E12" w:rsidRDefault="00F033F2" w:rsidP="00F033F2"/>
    <w:p w14:paraId="3D987C28" w14:textId="77777777" w:rsidR="00F033F2" w:rsidRPr="00240E12" w:rsidRDefault="00F033F2" w:rsidP="00F033F2">
      <w:pPr>
        <w:pStyle w:val="H6"/>
      </w:pPr>
      <w:r w:rsidRPr="00240E12">
        <w:t>6.1.23.3.3</w:t>
      </w:r>
      <w:r w:rsidRPr="00240E12">
        <w:tab/>
        <w:t>Specific message contents</w:t>
      </w:r>
    </w:p>
    <w:p w14:paraId="1DDFCD98" w14:textId="77777777" w:rsidR="00F033F2" w:rsidRPr="00240E12" w:rsidRDefault="00F033F2" w:rsidP="00F033F2">
      <w:pPr>
        <w:pStyle w:val="TH"/>
      </w:pPr>
      <w:r w:rsidRPr="00240E12">
        <w:t xml:space="preserve">Table 6.1.23.3.3-1: </w:t>
      </w:r>
      <w:r w:rsidRPr="00240E12">
        <w:rPr>
          <w:rFonts w:eastAsia="SimSun"/>
        </w:rPr>
        <w:t>Group Configuration document</w:t>
      </w:r>
      <w:r w:rsidRPr="00240E12">
        <w:t xml:space="preserve"> (Preamble)</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F033F2" w:rsidRPr="00240E12" w14:paraId="607C3FB3"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2DDF0980" w14:textId="77777777" w:rsidR="00F033F2" w:rsidRPr="00240E12" w:rsidRDefault="00F033F2" w:rsidP="00F251D6">
            <w:pPr>
              <w:pStyle w:val="TAL"/>
            </w:pPr>
            <w:r w:rsidRPr="00240E12">
              <w:t xml:space="preserve">Derivation Path: TS 37.579-1 [2], </w:t>
            </w:r>
            <w:r w:rsidRPr="00240E12">
              <w:rPr>
                <w:rFonts w:eastAsia="SimSun"/>
              </w:rPr>
              <w:t>Table 5.5.7.4-2</w:t>
            </w:r>
          </w:p>
        </w:tc>
      </w:tr>
      <w:tr w:rsidR="00F033F2" w:rsidRPr="00240E12" w14:paraId="183FA9A2"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9A4ABD1" w14:textId="77777777" w:rsidR="00F033F2" w:rsidRPr="00240E12" w:rsidRDefault="00F033F2" w:rsidP="00F251D6">
            <w:pPr>
              <w:pStyle w:val="TAH"/>
            </w:pPr>
            <w:r w:rsidRPr="00240E12">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5D603915" w14:textId="77777777" w:rsidR="00F033F2" w:rsidRPr="00240E12" w:rsidRDefault="00F033F2" w:rsidP="00F251D6">
            <w:pPr>
              <w:pStyle w:val="TAH"/>
            </w:pPr>
            <w:r w:rsidRPr="00240E12">
              <w:t>Value/remark</w:t>
            </w:r>
          </w:p>
        </w:tc>
        <w:tc>
          <w:tcPr>
            <w:tcW w:w="1985" w:type="dxa"/>
            <w:tcBorders>
              <w:top w:val="single" w:sz="4" w:space="0" w:color="auto"/>
              <w:left w:val="single" w:sz="4" w:space="0" w:color="auto"/>
              <w:bottom w:val="single" w:sz="4" w:space="0" w:color="auto"/>
              <w:right w:val="single" w:sz="4" w:space="0" w:color="auto"/>
            </w:tcBorders>
            <w:hideMark/>
          </w:tcPr>
          <w:p w14:paraId="4F7AB165" w14:textId="77777777" w:rsidR="00F033F2" w:rsidRPr="00240E12" w:rsidRDefault="00F033F2" w:rsidP="00F251D6">
            <w:pPr>
              <w:pStyle w:val="TAH"/>
            </w:pPr>
            <w:r w:rsidRPr="00240E12">
              <w:t>Comment</w:t>
            </w:r>
          </w:p>
        </w:tc>
        <w:tc>
          <w:tcPr>
            <w:tcW w:w="1277" w:type="dxa"/>
            <w:tcBorders>
              <w:top w:val="single" w:sz="4" w:space="0" w:color="auto"/>
              <w:left w:val="single" w:sz="4" w:space="0" w:color="auto"/>
              <w:bottom w:val="single" w:sz="4" w:space="0" w:color="auto"/>
              <w:right w:val="single" w:sz="4" w:space="0" w:color="auto"/>
            </w:tcBorders>
            <w:hideMark/>
          </w:tcPr>
          <w:p w14:paraId="30F45692" w14:textId="77777777" w:rsidR="00F033F2" w:rsidRPr="00240E12" w:rsidRDefault="00F033F2" w:rsidP="00F251D6">
            <w:pPr>
              <w:pStyle w:val="TAH"/>
            </w:pPr>
            <w:r w:rsidRPr="00240E12">
              <w:t>Reference</w:t>
            </w:r>
          </w:p>
        </w:tc>
        <w:tc>
          <w:tcPr>
            <w:tcW w:w="1135" w:type="dxa"/>
            <w:tcBorders>
              <w:top w:val="single" w:sz="4" w:space="0" w:color="auto"/>
              <w:left w:val="single" w:sz="4" w:space="0" w:color="auto"/>
              <w:bottom w:val="single" w:sz="4" w:space="0" w:color="auto"/>
              <w:right w:val="single" w:sz="4" w:space="0" w:color="auto"/>
            </w:tcBorders>
            <w:hideMark/>
          </w:tcPr>
          <w:p w14:paraId="28A9E194" w14:textId="77777777" w:rsidR="00F033F2" w:rsidRPr="00240E12" w:rsidRDefault="00F033F2" w:rsidP="00F251D6">
            <w:pPr>
              <w:pStyle w:val="TAH"/>
            </w:pPr>
            <w:r w:rsidRPr="00240E12">
              <w:t>Condition</w:t>
            </w:r>
          </w:p>
        </w:tc>
      </w:tr>
      <w:tr w:rsidR="00F033F2" w:rsidRPr="00240E12" w14:paraId="6D23F3C6"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D5B6E89" w14:textId="77777777" w:rsidR="00F033F2" w:rsidRPr="00240E12" w:rsidRDefault="00F033F2" w:rsidP="00F251D6">
            <w:pPr>
              <w:pStyle w:val="TAL"/>
              <w:rPr>
                <w:b/>
                <w:bCs/>
              </w:rPr>
            </w:pPr>
            <w:r w:rsidRPr="00240E12">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17AC70F0" w14:textId="77777777" w:rsidR="00F033F2" w:rsidRPr="00240E12" w:rsidRDefault="00F033F2" w:rsidP="00F251D6">
            <w:pPr>
              <w:pStyle w:val="TAL"/>
            </w:pPr>
          </w:p>
        </w:tc>
        <w:tc>
          <w:tcPr>
            <w:tcW w:w="1985" w:type="dxa"/>
            <w:tcBorders>
              <w:top w:val="single" w:sz="4" w:space="0" w:color="auto"/>
              <w:left w:val="single" w:sz="4" w:space="0" w:color="auto"/>
              <w:bottom w:val="single" w:sz="4" w:space="0" w:color="auto"/>
              <w:right w:val="single" w:sz="4" w:space="0" w:color="auto"/>
            </w:tcBorders>
          </w:tcPr>
          <w:p w14:paraId="4D7561A2" w14:textId="77777777" w:rsidR="00F033F2" w:rsidRPr="00240E12" w:rsidRDefault="00F033F2" w:rsidP="00F251D6">
            <w:pPr>
              <w:pStyle w:val="TAL"/>
            </w:pPr>
          </w:p>
        </w:tc>
        <w:tc>
          <w:tcPr>
            <w:tcW w:w="1277" w:type="dxa"/>
            <w:tcBorders>
              <w:top w:val="single" w:sz="4" w:space="0" w:color="auto"/>
              <w:left w:val="single" w:sz="4" w:space="0" w:color="auto"/>
              <w:bottom w:val="single" w:sz="4" w:space="0" w:color="auto"/>
              <w:right w:val="single" w:sz="4" w:space="0" w:color="auto"/>
            </w:tcBorders>
          </w:tcPr>
          <w:p w14:paraId="2B2F5167" w14:textId="77777777" w:rsidR="00F033F2" w:rsidRPr="00240E12" w:rsidRDefault="00F033F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152B62E" w14:textId="77777777" w:rsidR="00F033F2" w:rsidRPr="00240E12" w:rsidRDefault="00F033F2" w:rsidP="00F251D6">
            <w:pPr>
              <w:pStyle w:val="TAL"/>
            </w:pPr>
          </w:p>
        </w:tc>
      </w:tr>
      <w:tr w:rsidR="00F033F2" w:rsidRPr="00240E12" w14:paraId="73E7D1E5"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74BF6CE" w14:textId="77777777" w:rsidR="00F033F2" w:rsidRPr="00240E12" w:rsidRDefault="00F033F2" w:rsidP="00F251D6">
            <w:pPr>
              <w:pStyle w:val="TAL"/>
              <w:rPr>
                <w:b/>
                <w:bCs/>
              </w:rPr>
            </w:pPr>
            <w:r w:rsidRPr="00240E12">
              <w:rPr>
                <w:b/>
                <w:bCs/>
              </w:rPr>
              <w:t xml:space="preserve">  mcpttgi:preconfigured-group-use-only</w:t>
            </w:r>
          </w:p>
        </w:tc>
        <w:tc>
          <w:tcPr>
            <w:tcW w:w="2411" w:type="dxa"/>
            <w:tcBorders>
              <w:top w:val="single" w:sz="4" w:space="0" w:color="auto"/>
              <w:left w:val="single" w:sz="4" w:space="0" w:color="auto"/>
              <w:bottom w:val="single" w:sz="4" w:space="0" w:color="auto"/>
              <w:right w:val="single" w:sz="4" w:space="0" w:color="auto"/>
            </w:tcBorders>
          </w:tcPr>
          <w:p w14:paraId="58480AAF" w14:textId="77777777" w:rsidR="00F033F2" w:rsidRPr="00240E12" w:rsidRDefault="00F033F2" w:rsidP="00F251D6">
            <w:pPr>
              <w:pStyle w:val="TAL"/>
            </w:pPr>
            <w:r w:rsidRPr="00240E12">
              <w:t>true</w:t>
            </w:r>
          </w:p>
        </w:tc>
        <w:tc>
          <w:tcPr>
            <w:tcW w:w="1985" w:type="dxa"/>
            <w:tcBorders>
              <w:top w:val="single" w:sz="4" w:space="0" w:color="auto"/>
              <w:left w:val="single" w:sz="4" w:space="0" w:color="auto"/>
              <w:bottom w:val="single" w:sz="4" w:space="0" w:color="auto"/>
              <w:right w:val="single" w:sz="4" w:space="0" w:color="auto"/>
            </w:tcBorders>
            <w:hideMark/>
          </w:tcPr>
          <w:p w14:paraId="5ECED136" w14:textId="77777777" w:rsidR="00F033F2" w:rsidRPr="00240E12" w:rsidRDefault="00F033F2" w:rsidP="00F251D6">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3F3CE533" w14:textId="77777777" w:rsidR="00F033F2" w:rsidRPr="00240E12" w:rsidRDefault="00F033F2" w:rsidP="00F251D6">
            <w:pPr>
              <w:pStyle w:val="TAL"/>
            </w:pPr>
            <w:r w:rsidRPr="00240E12">
              <w:t>TS 24.481 [31] clause 7.2.4.2</w:t>
            </w:r>
          </w:p>
        </w:tc>
        <w:tc>
          <w:tcPr>
            <w:tcW w:w="1135" w:type="dxa"/>
            <w:tcBorders>
              <w:top w:val="single" w:sz="4" w:space="0" w:color="auto"/>
              <w:left w:val="single" w:sz="4" w:space="0" w:color="auto"/>
              <w:bottom w:val="single" w:sz="4" w:space="0" w:color="auto"/>
              <w:right w:val="single" w:sz="4" w:space="0" w:color="auto"/>
            </w:tcBorders>
          </w:tcPr>
          <w:p w14:paraId="1E31B48A" w14:textId="77777777" w:rsidR="00F033F2" w:rsidRPr="00240E12" w:rsidRDefault="00F033F2" w:rsidP="00F251D6">
            <w:pPr>
              <w:pStyle w:val="TAL"/>
            </w:pPr>
          </w:p>
        </w:tc>
      </w:tr>
    </w:tbl>
    <w:p w14:paraId="1F6C2E23" w14:textId="77777777" w:rsidR="00F033F2" w:rsidRPr="00C60676" w:rsidRDefault="00F033F2" w:rsidP="00F033F2"/>
    <w:p w14:paraId="2376E7EA" w14:textId="77777777" w:rsidR="00296E35" w:rsidRPr="001C0FC4" w:rsidRDefault="00296E35" w:rsidP="00296E35">
      <w:pPr>
        <w:pStyle w:val="Heading2"/>
      </w:pPr>
      <w:bookmarkStart w:id="816" w:name="_Toc219462381"/>
      <w:r w:rsidRPr="001C0FC4">
        <w:t>6.2</w:t>
      </w:r>
      <w:r w:rsidRPr="001C0FC4">
        <w:tab/>
        <w:t>File Distribution</w:t>
      </w:r>
      <w:bookmarkEnd w:id="786"/>
      <w:bookmarkEnd w:id="787"/>
      <w:bookmarkEnd w:id="788"/>
      <w:bookmarkEnd w:id="789"/>
      <w:bookmarkEnd w:id="814"/>
      <w:bookmarkEnd w:id="816"/>
    </w:p>
    <w:p w14:paraId="23ABB076" w14:textId="77777777" w:rsidR="00296E35" w:rsidRPr="001C0FC4" w:rsidRDefault="00296E35" w:rsidP="00296E35">
      <w:pPr>
        <w:pStyle w:val="Heading3"/>
      </w:pPr>
      <w:bookmarkStart w:id="817" w:name="_Toc106817839"/>
      <w:bookmarkStart w:id="818" w:name="_Toc106817714"/>
      <w:bookmarkStart w:id="819" w:name="_Toc101286128"/>
      <w:bookmarkStart w:id="820" w:name="_Toc100778797"/>
      <w:bookmarkStart w:id="821" w:name="_Toc90630590"/>
      <w:bookmarkStart w:id="822" w:name="_Toc75459150"/>
      <w:bookmarkStart w:id="823" w:name="_Toc59042875"/>
      <w:bookmarkStart w:id="824" w:name="_Toc52783006"/>
      <w:bookmarkStart w:id="825" w:name="_Toc52782395"/>
      <w:bookmarkStart w:id="826" w:name="_Toc52307889"/>
      <w:bookmarkStart w:id="827" w:name="_Toc42507358"/>
      <w:bookmarkStart w:id="828" w:name="_Toc178186357"/>
      <w:bookmarkStart w:id="829" w:name="_Hlk130842193"/>
      <w:bookmarkStart w:id="830" w:name="_Toc25610665"/>
      <w:bookmarkStart w:id="831" w:name="_Toc522499812"/>
      <w:bookmarkStart w:id="832" w:name="_Toc219462382"/>
      <w:r w:rsidRPr="001C0FC4">
        <w:t>6.2.1</w:t>
      </w:r>
      <w:r w:rsidRPr="001C0FC4">
        <w:tab/>
        <w:t xml:space="preserve">On-network / File Distribution (FD) / FD Using HTTP / One-to-one Standalone FD / Non-Mandatory Download / </w:t>
      </w:r>
      <w:bookmarkStart w:id="833" w:name="_Hlk39050857"/>
      <w:r w:rsidRPr="001C0FC4">
        <w:t xml:space="preserve">FILE DOWNLOAD REQUEST ACCEPTED / FILE DOWNLOAD COMPLETED / FILE DOWNLOAD REQUEST REJECTED / FILE DOWNLOAD DEFERRED / </w:t>
      </w:r>
      <w:bookmarkEnd w:id="833"/>
      <w:r w:rsidRPr="001C0FC4">
        <w:t>Client Originated (CO)</w:t>
      </w:r>
      <w:bookmarkEnd w:id="817"/>
      <w:bookmarkEnd w:id="818"/>
      <w:bookmarkEnd w:id="819"/>
      <w:bookmarkEnd w:id="820"/>
      <w:bookmarkEnd w:id="821"/>
      <w:bookmarkEnd w:id="822"/>
      <w:bookmarkEnd w:id="823"/>
      <w:bookmarkEnd w:id="824"/>
      <w:bookmarkEnd w:id="825"/>
      <w:bookmarkEnd w:id="826"/>
      <w:bookmarkEnd w:id="827"/>
      <w:bookmarkEnd w:id="828"/>
      <w:bookmarkEnd w:id="832"/>
    </w:p>
    <w:p w14:paraId="0C9D580A" w14:textId="77777777" w:rsidR="00296E35" w:rsidRPr="001C0FC4" w:rsidRDefault="00296E35" w:rsidP="00296E35">
      <w:pPr>
        <w:pStyle w:val="H6"/>
      </w:pPr>
      <w:bookmarkStart w:id="834" w:name="_Toc52782396"/>
      <w:bookmarkStart w:id="835" w:name="_Toc52783007"/>
      <w:bookmarkStart w:id="836" w:name="_Toc59042876"/>
      <w:r w:rsidRPr="001C0FC4">
        <w:t>6.2.1.1</w:t>
      </w:r>
      <w:r w:rsidRPr="001C0FC4">
        <w:tab/>
        <w:t>Test Purpose (TP)</w:t>
      </w:r>
      <w:bookmarkEnd w:id="834"/>
      <w:bookmarkEnd w:id="835"/>
      <w:bookmarkEnd w:id="836"/>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37" w:name="_Toc52782397"/>
      <w:bookmarkStart w:id="838"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39" w:name="_Toc59042877"/>
      <w:r w:rsidRPr="001C0FC4">
        <w:t>6.2.1.2</w:t>
      </w:r>
      <w:r w:rsidRPr="001C0FC4">
        <w:tab/>
        <w:t>Conformance requirements</w:t>
      </w:r>
      <w:bookmarkEnd w:id="837"/>
      <w:bookmarkEnd w:id="838"/>
      <w:bookmarkEnd w:id="839"/>
    </w:p>
    <w:p w14:paraId="2084534F"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40"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40"/>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1"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2"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2"/>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1"/>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3"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3"/>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4" w:name="_Toc52782398"/>
      <w:bookmarkStart w:id="845" w:name="_Toc52783009"/>
      <w:bookmarkStart w:id="846" w:name="_Toc59042878"/>
      <w:r w:rsidRPr="001C0FC4">
        <w:t>6.2.1.3</w:t>
      </w:r>
      <w:r w:rsidRPr="001C0FC4">
        <w:tab/>
        <w:t>Test description</w:t>
      </w:r>
      <w:bookmarkEnd w:id="844"/>
      <w:bookmarkEnd w:id="845"/>
      <w:bookmarkEnd w:id="846"/>
    </w:p>
    <w:p w14:paraId="4EB52C9D" w14:textId="77777777" w:rsidR="00296E35" w:rsidRPr="001C0FC4" w:rsidRDefault="00296E35" w:rsidP="00296E35">
      <w:pPr>
        <w:pStyle w:val="H6"/>
      </w:pPr>
      <w:bookmarkStart w:id="847" w:name="_Toc52782399"/>
      <w:bookmarkStart w:id="848" w:name="_Toc52783010"/>
      <w:bookmarkStart w:id="849" w:name="_Toc59042879"/>
      <w:r w:rsidRPr="001C0FC4">
        <w:t>6.2.1.3.1</w:t>
      </w:r>
      <w:r w:rsidRPr="001C0FC4">
        <w:tab/>
        <w:t>Pre-test conditions</w:t>
      </w:r>
      <w:bookmarkEnd w:id="847"/>
      <w:bookmarkEnd w:id="848"/>
      <w:bookmarkEnd w:id="849"/>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50" w:name="_Toc52782400"/>
      <w:bookmarkStart w:id="851" w:name="_Toc52783011"/>
      <w:bookmarkStart w:id="852" w:name="_Toc59042880"/>
      <w:bookmarkEnd w:id="829"/>
      <w:r w:rsidRPr="001C0FC4">
        <w:t>6.2.1.3.2</w:t>
      </w:r>
      <w:r w:rsidRPr="001C0FC4">
        <w:tab/>
        <w:t>Test procedure sequence</w:t>
      </w:r>
      <w:bookmarkEnd w:id="850"/>
      <w:bookmarkEnd w:id="851"/>
      <w:bookmarkEnd w:id="852"/>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3" w:name="_Hlk34386951"/>
            <w:r w:rsidRPr="001C0FC4">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7DFAD88A" w:rsidR="00296E35" w:rsidRPr="001C0FC4" w:rsidRDefault="00296E35" w:rsidP="002E3FCC">
            <w:pPr>
              <w:pStyle w:val="TAL"/>
            </w:pPr>
            <w:r w:rsidRPr="001C0FC4">
              <w:t>Make the UE (MCData client) send test file 1 (</w:t>
            </w:r>
            <w:r w:rsidR="0006109B">
              <w:t>Annex</w:t>
            </w:r>
            <w:r w:rsidRPr="001C0FC4">
              <w:t xml:space="preserve">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3"/>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54"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694D1B93" w:rsidR="00296E35" w:rsidRPr="001C0FC4" w:rsidRDefault="00296E35" w:rsidP="002E3FCC">
            <w:pPr>
              <w:pStyle w:val="TAL"/>
            </w:pPr>
            <w:r w:rsidRPr="001C0FC4">
              <w:t>Make the UE (MCData client) send test file 2 (</w:t>
            </w:r>
            <w:r w:rsidR="00AA288B">
              <w:t>Annex</w:t>
            </w:r>
            <w:r w:rsidRPr="001C0FC4">
              <w:t xml:space="preserve">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54"/>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55" w:name="_Toc52782401"/>
      <w:bookmarkStart w:id="856" w:name="_Toc52783012"/>
      <w:bookmarkStart w:id="857" w:name="_Toc59042881"/>
      <w:r w:rsidRPr="001C0FC4">
        <w:t>6.2.1.3.3</w:t>
      </w:r>
      <w:r w:rsidRPr="001C0FC4">
        <w:tab/>
        <w:t>Specific message contents</w:t>
      </w:r>
      <w:bookmarkEnd w:id="855"/>
      <w:bookmarkEnd w:id="856"/>
      <w:bookmarkEnd w:id="857"/>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C0FC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C0FC4" w:rsidRDefault="00296E35" w:rsidP="002E3FCC">
            <w:pPr>
              <w:pStyle w:val="TAL"/>
            </w:pPr>
          </w:p>
        </w:tc>
      </w:tr>
    </w:tbl>
    <w:p w14:paraId="3808631A" w14:textId="77777777" w:rsidR="00296E35" w:rsidRPr="001C0FC4" w:rsidRDefault="00296E35" w:rsidP="00296E35"/>
    <w:p w14:paraId="34CEB0D1" w14:textId="6CE46708" w:rsidR="00296E35" w:rsidRPr="001C0FC4" w:rsidRDefault="00296E35" w:rsidP="00296E35">
      <w:pPr>
        <w:pStyle w:val="TH"/>
      </w:pPr>
      <w:bookmarkStart w:id="858"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58"/>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59" w:name="_Hlk38967086"/>
      <w:r w:rsidRPr="001C0FC4">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60"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60"/>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59"/>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61" w:name="_Toc106817840"/>
      <w:bookmarkStart w:id="862" w:name="_Toc106817715"/>
      <w:bookmarkStart w:id="863" w:name="_Toc101286129"/>
      <w:bookmarkStart w:id="864" w:name="_Toc100778798"/>
      <w:bookmarkStart w:id="865" w:name="_Toc90630591"/>
      <w:bookmarkStart w:id="866" w:name="_Toc75459151"/>
      <w:bookmarkStart w:id="867" w:name="_Toc59042882"/>
      <w:bookmarkStart w:id="868" w:name="_Toc52783013"/>
      <w:bookmarkStart w:id="869" w:name="_Toc52782402"/>
      <w:bookmarkStart w:id="870" w:name="_Toc52307890"/>
      <w:bookmarkStart w:id="871" w:name="_Toc42507359"/>
      <w:bookmarkStart w:id="872" w:name="_Toc178186358"/>
      <w:bookmarkStart w:id="873" w:name="_Toc25610666"/>
      <w:bookmarkStart w:id="874" w:name="_Toc522499813"/>
      <w:bookmarkStart w:id="875" w:name="_Toc219462383"/>
      <w:bookmarkEnd w:id="830"/>
      <w:bookmarkEnd w:id="831"/>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76" w:name="_Hlk94174802"/>
      <w:r w:rsidRPr="001C0FC4">
        <w:t xml:space="preserve">FILE DOWNLOAD DEFERRED </w:t>
      </w:r>
      <w:bookmarkEnd w:id="876"/>
      <w:r w:rsidRPr="001C0FC4">
        <w:t>/ FD Client Terminated (CT)</w:t>
      </w:r>
      <w:bookmarkEnd w:id="861"/>
      <w:bookmarkEnd w:id="862"/>
      <w:bookmarkEnd w:id="863"/>
      <w:bookmarkEnd w:id="864"/>
      <w:bookmarkEnd w:id="865"/>
      <w:bookmarkEnd w:id="866"/>
      <w:bookmarkEnd w:id="867"/>
      <w:bookmarkEnd w:id="868"/>
      <w:bookmarkEnd w:id="869"/>
      <w:bookmarkEnd w:id="870"/>
      <w:bookmarkEnd w:id="871"/>
      <w:bookmarkEnd w:id="872"/>
      <w:bookmarkEnd w:id="875"/>
    </w:p>
    <w:p w14:paraId="01D13EFB" w14:textId="77777777" w:rsidR="00296E35" w:rsidRPr="001C0FC4" w:rsidRDefault="00296E35" w:rsidP="00296E35">
      <w:pPr>
        <w:pStyle w:val="H6"/>
      </w:pPr>
      <w:bookmarkStart w:id="877" w:name="_Toc52782403"/>
      <w:bookmarkStart w:id="878" w:name="_Toc52783014"/>
      <w:bookmarkStart w:id="879" w:name="_Toc59042883"/>
      <w:r w:rsidRPr="001C0FC4">
        <w:t>6.2.2.1</w:t>
      </w:r>
      <w:r w:rsidRPr="001C0FC4">
        <w:tab/>
        <w:t>Test Purpose (TP)</w:t>
      </w:r>
      <w:bookmarkEnd w:id="877"/>
      <w:bookmarkEnd w:id="878"/>
      <w:bookmarkEnd w:id="879"/>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80" w:name="_Toc52782404"/>
      <w:bookmarkStart w:id="881" w:name="_Toc52783015"/>
      <w:bookmarkStart w:id="882" w:name="_Toc59042884"/>
      <w:r w:rsidRPr="001C0FC4">
        <w:t>6.2.2.2</w:t>
      </w:r>
      <w:r w:rsidRPr="001C0FC4">
        <w:tab/>
        <w:t>Conformance requirements</w:t>
      </w:r>
      <w:bookmarkEnd w:id="880"/>
      <w:bookmarkEnd w:id="881"/>
      <w:bookmarkEnd w:id="882"/>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t>3)</w:t>
      </w:r>
      <w:r w:rsidRPr="001C0FC4">
        <w:tab/>
        <w:t>shall start a timer TDU2</w:t>
      </w:r>
      <w:bookmarkStart w:id="883" w:name="_Hlk36454103"/>
      <w:r w:rsidRPr="001C0FC4">
        <w:t xml:space="preserve"> (FD non-mandatory download timer)</w:t>
      </w:r>
      <w:bookmarkEnd w:id="883"/>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84" w:name="_Hlk36453074"/>
      <w:r w:rsidRPr="001C0FC4">
        <w:t xml:space="preserve"> generate an FD NOTIFICATION indicating acceptance of the FD request</w:t>
      </w:r>
      <w:bookmarkEnd w:id="884"/>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85" w:name="_Hlk36193841"/>
      <w:r w:rsidRPr="001C0FC4">
        <w:rPr>
          <w:lang w:eastAsia="ko-KR"/>
        </w:rPr>
        <w:t xml:space="preserve"> </w:t>
      </w:r>
      <w:r w:rsidRPr="001C0FC4">
        <w:t>application/resource-lists+xml</w:t>
      </w:r>
      <w:bookmarkEnd w:id="885"/>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86" w:name="_Toc52782405"/>
      <w:bookmarkStart w:id="887" w:name="_Toc52783016"/>
      <w:bookmarkStart w:id="888" w:name="_Toc59042885"/>
      <w:r w:rsidRPr="001C0FC4">
        <w:t>6.2.2.3</w:t>
      </w:r>
      <w:r w:rsidRPr="001C0FC4">
        <w:tab/>
        <w:t>Test description</w:t>
      </w:r>
      <w:bookmarkEnd w:id="886"/>
      <w:bookmarkEnd w:id="887"/>
      <w:bookmarkEnd w:id="888"/>
    </w:p>
    <w:p w14:paraId="305F6312" w14:textId="77777777" w:rsidR="00296E35" w:rsidRPr="001C0FC4" w:rsidRDefault="00296E35" w:rsidP="00296E35">
      <w:pPr>
        <w:pStyle w:val="H6"/>
      </w:pPr>
      <w:bookmarkStart w:id="889" w:name="_Toc52782406"/>
      <w:bookmarkStart w:id="890" w:name="_Toc52783017"/>
      <w:bookmarkStart w:id="891" w:name="_Toc59042886"/>
      <w:r w:rsidRPr="001C0FC4">
        <w:t>6.2.2.3.1</w:t>
      </w:r>
      <w:r w:rsidRPr="001C0FC4">
        <w:tab/>
        <w:t>Pre-test conditions</w:t>
      </w:r>
      <w:bookmarkEnd w:id="889"/>
      <w:bookmarkEnd w:id="890"/>
      <w:bookmarkEnd w:id="891"/>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892" w:name="_Toc52782407"/>
      <w:bookmarkStart w:id="893" w:name="_Toc52783018"/>
      <w:bookmarkStart w:id="894" w:name="_Toc59042887"/>
      <w:r w:rsidRPr="001C0FC4">
        <w:t>6.2.2.3.2</w:t>
      </w:r>
      <w:r w:rsidRPr="001C0FC4">
        <w:tab/>
        <w:t>Test procedure sequence</w:t>
      </w:r>
      <w:bookmarkEnd w:id="892"/>
      <w:bookmarkEnd w:id="893"/>
      <w:bookmarkEnd w:id="894"/>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4FB8DB17" w:rsidR="00296E35" w:rsidRPr="001C0FC4" w:rsidRDefault="00296E35" w:rsidP="002E3FCC">
            <w:pPr>
              <w:pStyle w:val="TAL"/>
            </w:pPr>
            <w:r w:rsidRPr="001C0FC4">
              <w:t>Check: Has the UE (MCData client) downloaded test file 1 (</w:t>
            </w:r>
            <w:r w:rsidR="004A7FF5">
              <w:t>Annex</w:t>
            </w:r>
            <w:r w:rsidRPr="001C0FC4">
              <w:t xml:space="preserve">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233571BE" w:rsidR="00296E35" w:rsidRPr="001C0FC4" w:rsidRDefault="00296E35" w:rsidP="002E3FCC">
            <w:pPr>
              <w:pStyle w:val="TAL"/>
            </w:pPr>
            <w:r w:rsidRPr="001C0FC4">
              <w:t>Check: Has the UE (MCData client) downloaded test file 2 (</w:t>
            </w:r>
            <w:r w:rsidR="00D34D34">
              <w:t>Annex</w:t>
            </w:r>
            <w:r w:rsidRPr="001C0FC4">
              <w:t xml:space="preserve">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895" w:name="_Toc52782408"/>
      <w:bookmarkStart w:id="896" w:name="_Toc52783019"/>
      <w:bookmarkStart w:id="897" w:name="_Toc59042888"/>
      <w:r w:rsidRPr="001C0FC4">
        <w:t>6.2.2.3.3</w:t>
      </w:r>
      <w:r w:rsidRPr="001C0FC4">
        <w:tab/>
        <w:t>Specific message contents</w:t>
      </w:r>
      <w:bookmarkEnd w:id="895"/>
      <w:bookmarkEnd w:id="896"/>
      <w:bookmarkEnd w:id="897"/>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898"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898"/>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899"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899"/>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900" w:name="_Toc42507360"/>
      <w:bookmarkStart w:id="901" w:name="_Toc52307891"/>
      <w:bookmarkStart w:id="902" w:name="_Toc52782409"/>
      <w:bookmarkStart w:id="903" w:name="_Toc52783020"/>
      <w:bookmarkStart w:id="904" w:name="_Toc59042889"/>
      <w:bookmarkStart w:id="905" w:name="_Toc75459152"/>
      <w:bookmarkStart w:id="906" w:name="_Toc90630592"/>
      <w:bookmarkStart w:id="907" w:name="_Toc100778799"/>
      <w:bookmarkStart w:id="908" w:name="_Toc101286130"/>
      <w:bookmarkStart w:id="909" w:name="_Toc106817716"/>
      <w:bookmarkStart w:id="910" w:name="_Toc106817841"/>
      <w:bookmarkStart w:id="911" w:name="_Toc178186359"/>
      <w:bookmarkStart w:id="912" w:name="_Toc522499814"/>
      <w:bookmarkStart w:id="913" w:name="_Toc25610667"/>
      <w:bookmarkStart w:id="914" w:name="_Toc219462384"/>
      <w:bookmarkEnd w:id="873"/>
      <w:bookmarkEnd w:id="874"/>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900"/>
      <w:bookmarkEnd w:id="901"/>
      <w:bookmarkEnd w:id="902"/>
      <w:bookmarkEnd w:id="903"/>
      <w:bookmarkEnd w:id="904"/>
      <w:bookmarkEnd w:id="905"/>
      <w:bookmarkEnd w:id="906"/>
      <w:bookmarkEnd w:id="907"/>
      <w:bookmarkEnd w:id="908"/>
      <w:bookmarkEnd w:id="909"/>
      <w:bookmarkEnd w:id="910"/>
      <w:bookmarkEnd w:id="911"/>
      <w:bookmarkEnd w:id="914"/>
    </w:p>
    <w:p w14:paraId="1756456C" w14:textId="77777777" w:rsidR="00296E35" w:rsidRPr="001C0FC4" w:rsidRDefault="00296E35" w:rsidP="00296E35">
      <w:pPr>
        <w:pStyle w:val="H6"/>
      </w:pPr>
      <w:bookmarkStart w:id="915" w:name="_Toc52782410"/>
      <w:bookmarkStart w:id="916" w:name="_Toc52783021"/>
      <w:bookmarkStart w:id="917" w:name="_Toc59042890"/>
      <w:r w:rsidRPr="001C0FC4">
        <w:t>6.2.3.1</w:t>
      </w:r>
      <w:r w:rsidRPr="001C0FC4">
        <w:tab/>
        <w:t>Test Purpose (TP)</w:t>
      </w:r>
      <w:bookmarkEnd w:id="915"/>
      <w:bookmarkEnd w:id="916"/>
      <w:bookmarkEnd w:id="917"/>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18" w:name="_Toc52782411"/>
      <w:bookmarkStart w:id="919" w:name="_Toc52783022"/>
      <w:bookmarkStart w:id="920" w:name="_Toc59042891"/>
      <w:r w:rsidRPr="001C0FC4">
        <w:t>6.2.3.2</w:t>
      </w:r>
      <w:r w:rsidRPr="001C0FC4">
        <w:tab/>
        <w:t>Conformance requirements</w:t>
      </w:r>
      <w:bookmarkEnd w:id="918"/>
      <w:bookmarkEnd w:id="919"/>
      <w:bookmarkEnd w:id="920"/>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21" w:name="_Toc52782412"/>
      <w:bookmarkStart w:id="922" w:name="_Toc52783023"/>
      <w:bookmarkStart w:id="923" w:name="_Toc59042892"/>
      <w:r w:rsidRPr="001C0FC4">
        <w:t>6.2.3.3</w:t>
      </w:r>
      <w:r w:rsidRPr="001C0FC4">
        <w:tab/>
        <w:t>Test description</w:t>
      </w:r>
      <w:bookmarkEnd w:id="921"/>
      <w:bookmarkEnd w:id="922"/>
      <w:bookmarkEnd w:id="923"/>
    </w:p>
    <w:p w14:paraId="2C7A0887" w14:textId="77777777" w:rsidR="00296E35" w:rsidRPr="001C0FC4" w:rsidRDefault="00296E35" w:rsidP="00296E35">
      <w:pPr>
        <w:pStyle w:val="H6"/>
      </w:pPr>
      <w:bookmarkStart w:id="924" w:name="_Toc52782413"/>
      <w:bookmarkStart w:id="925" w:name="_Toc52783024"/>
      <w:bookmarkStart w:id="926" w:name="_Toc59042893"/>
      <w:r w:rsidRPr="001C0FC4">
        <w:t>6.2.3.3.1</w:t>
      </w:r>
      <w:r w:rsidRPr="001C0FC4">
        <w:tab/>
        <w:t>Pre-test conditions</w:t>
      </w:r>
      <w:bookmarkEnd w:id="924"/>
      <w:bookmarkEnd w:id="925"/>
      <w:bookmarkEnd w:id="926"/>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27" w:name="_Toc52782414"/>
      <w:bookmarkStart w:id="928" w:name="_Toc52783025"/>
      <w:bookmarkStart w:id="929" w:name="_Toc59042894"/>
      <w:r w:rsidRPr="001C0FC4">
        <w:t>6.2.3.3.2</w:t>
      </w:r>
      <w:r w:rsidRPr="001C0FC4">
        <w:tab/>
        <w:t>Test procedure sequence</w:t>
      </w:r>
      <w:bookmarkEnd w:id="927"/>
      <w:bookmarkEnd w:id="928"/>
      <w:bookmarkEnd w:id="929"/>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71123CCD" w:rsidR="00296E35" w:rsidRPr="001C0FC4" w:rsidRDefault="00296E35" w:rsidP="002E3FCC">
            <w:pPr>
              <w:pStyle w:val="TAL"/>
            </w:pPr>
            <w:r w:rsidRPr="001C0FC4">
              <w:t>Make the UE (MCData client) send test file 1 (</w:t>
            </w:r>
            <w:r w:rsidR="00930987">
              <w:t>Annex</w:t>
            </w:r>
            <w:r w:rsidRPr="001C0FC4">
              <w:t xml:space="preserve">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30C4C0D5" w:rsidR="00296E35" w:rsidRPr="001C0FC4" w:rsidRDefault="00296E35" w:rsidP="002E3FCC">
            <w:pPr>
              <w:pStyle w:val="TAL"/>
            </w:pPr>
            <w:r w:rsidRPr="001C0FC4">
              <w:t>Make the UE (MCData client) send test file 2 (</w:t>
            </w:r>
            <w:r w:rsidR="00020115">
              <w:t>Annex</w:t>
            </w:r>
            <w:r w:rsidRPr="001C0FC4">
              <w:t xml:space="preserve">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30" w:name="_Toc52782415"/>
      <w:bookmarkStart w:id="931" w:name="_Toc52783026"/>
      <w:bookmarkStart w:id="932" w:name="_Toc59042895"/>
      <w:r w:rsidRPr="001C0FC4">
        <w:t>6.2.3.3.3</w:t>
      </w:r>
      <w:r w:rsidRPr="001C0FC4">
        <w:tab/>
        <w:t>Specific message contents</w:t>
      </w:r>
      <w:bookmarkEnd w:id="930"/>
      <w:bookmarkEnd w:id="931"/>
      <w:bookmarkEnd w:id="932"/>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C0FC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C0FC4" w:rsidRDefault="00296E35" w:rsidP="002E3FCC">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C0FC4" w:rsidRDefault="00296E35" w:rsidP="002E3FCC">
            <w:pPr>
              <w:pStyle w:val="TAL"/>
            </w:pPr>
          </w:p>
        </w:tc>
      </w:tr>
    </w:tbl>
    <w:p w14:paraId="2423398B" w14:textId="77777777" w:rsidR="00296E35" w:rsidRPr="001C0FC4" w:rsidRDefault="00296E35" w:rsidP="00296E35"/>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33" w:name="_Toc42507361"/>
      <w:bookmarkStart w:id="934" w:name="_Toc52307892"/>
      <w:bookmarkStart w:id="935" w:name="_Toc52782416"/>
      <w:bookmarkStart w:id="936" w:name="_Toc52783027"/>
      <w:bookmarkStart w:id="937" w:name="_Toc59042896"/>
      <w:bookmarkStart w:id="938" w:name="_Toc75459153"/>
      <w:bookmarkStart w:id="939" w:name="_Toc90630593"/>
      <w:bookmarkStart w:id="940" w:name="_Toc100778800"/>
      <w:bookmarkStart w:id="941" w:name="_Toc101286131"/>
      <w:bookmarkStart w:id="942" w:name="_Toc106817717"/>
      <w:bookmarkStart w:id="943" w:name="_Toc106817842"/>
      <w:bookmarkStart w:id="944" w:name="_Toc178186360"/>
      <w:bookmarkStart w:id="945" w:name="_Toc522499815"/>
      <w:bookmarkStart w:id="946" w:name="_Toc25610668"/>
      <w:bookmarkStart w:id="947" w:name="_Toc219462385"/>
      <w:bookmarkEnd w:id="912"/>
      <w:bookmarkEnd w:id="913"/>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33"/>
      <w:bookmarkEnd w:id="934"/>
      <w:bookmarkEnd w:id="935"/>
      <w:bookmarkEnd w:id="936"/>
      <w:bookmarkEnd w:id="937"/>
      <w:bookmarkEnd w:id="938"/>
      <w:bookmarkEnd w:id="939"/>
      <w:bookmarkEnd w:id="940"/>
      <w:bookmarkEnd w:id="941"/>
      <w:bookmarkEnd w:id="942"/>
      <w:bookmarkEnd w:id="943"/>
      <w:bookmarkEnd w:id="944"/>
      <w:bookmarkEnd w:id="947"/>
    </w:p>
    <w:p w14:paraId="2C256DA0" w14:textId="77777777" w:rsidR="00296E35" w:rsidRPr="001C0FC4" w:rsidRDefault="00296E35" w:rsidP="00296E35">
      <w:pPr>
        <w:pStyle w:val="H6"/>
      </w:pPr>
      <w:bookmarkStart w:id="948" w:name="_Toc52782417"/>
      <w:bookmarkStart w:id="949" w:name="_Toc52783028"/>
      <w:bookmarkStart w:id="950" w:name="_Toc59042897"/>
      <w:r w:rsidRPr="001C0FC4">
        <w:t>6.2.4.1</w:t>
      </w:r>
      <w:r w:rsidRPr="001C0FC4">
        <w:tab/>
        <w:t>Test Purpose (TP)</w:t>
      </w:r>
      <w:bookmarkEnd w:id="948"/>
      <w:bookmarkEnd w:id="949"/>
      <w:bookmarkEnd w:id="950"/>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51" w:name="_Toc52782418"/>
      <w:bookmarkStart w:id="952" w:name="_Toc52783029"/>
      <w:bookmarkStart w:id="953" w:name="_Toc59042898"/>
      <w:r w:rsidRPr="001C0FC4">
        <w:t>6.2.4.2</w:t>
      </w:r>
      <w:r w:rsidRPr="001C0FC4">
        <w:tab/>
        <w:t>Conformance requirements</w:t>
      </w:r>
      <w:bookmarkEnd w:id="951"/>
      <w:bookmarkEnd w:id="952"/>
      <w:bookmarkEnd w:id="953"/>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54" w:name="_Toc52782419"/>
      <w:bookmarkStart w:id="955" w:name="_Toc52783030"/>
      <w:bookmarkStart w:id="956" w:name="_Toc59042899"/>
      <w:r w:rsidRPr="001C0FC4">
        <w:t>6.2.4.3</w:t>
      </w:r>
      <w:r w:rsidRPr="001C0FC4">
        <w:tab/>
        <w:t>Test description</w:t>
      </w:r>
      <w:bookmarkEnd w:id="954"/>
      <w:bookmarkEnd w:id="955"/>
      <w:bookmarkEnd w:id="956"/>
    </w:p>
    <w:p w14:paraId="1FE7E234" w14:textId="77777777" w:rsidR="00296E35" w:rsidRPr="001C0FC4" w:rsidRDefault="00296E35" w:rsidP="00296E35">
      <w:pPr>
        <w:pStyle w:val="H6"/>
      </w:pPr>
      <w:bookmarkStart w:id="957" w:name="_Toc52782420"/>
      <w:bookmarkStart w:id="958" w:name="_Toc52783031"/>
      <w:bookmarkStart w:id="959" w:name="_Toc59042900"/>
      <w:r w:rsidRPr="001C0FC4">
        <w:t>6.2.4.3.1</w:t>
      </w:r>
      <w:r w:rsidRPr="001C0FC4">
        <w:tab/>
        <w:t>Pre-test conditions</w:t>
      </w:r>
      <w:bookmarkEnd w:id="957"/>
      <w:bookmarkEnd w:id="958"/>
      <w:bookmarkEnd w:id="959"/>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60" w:name="_Toc52782421"/>
      <w:bookmarkStart w:id="961" w:name="_Toc52783032"/>
      <w:bookmarkStart w:id="962" w:name="_Toc59042901"/>
      <w:r w:rsidRPr="001C0FC4">
        <w:t>6.2.4.3.2</w:t>
      </w:r>
      <w:r w:rsidRPr="001C0FC4">
        <w:tab/>
        <w:t>Test procedure sequence</w:t>
      </w:r>
      <w:bookmarkEnd w:id="960"/>
      <w:bookmarkEnd w:id="961"/>
      <w:bookmarkEnd w:id="962"/>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6FE912C7" w:rsidR="00296E35" w:rsidRPr="001C0FC4" w:rsidRDefault="00296E35" w:rsidP="002E3FCC">
            <w:pPr>
              <w:pStyle w:val="TAL"/>
            </w:pPr>
            <w:r w:rsidRPr="001C0FC4">
              <w:t>Check: Has the UE (MCData client) downloaded test file 1 (</w:t>
            </w:r>
            <w:r w:rsidR="00D62136">
              <w:t>Annex</w:t>
            </w:r>
            <w:r w:rsidRPr="001C0FC4">
              <w:t xml:space="preserve">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63" w:name="_Toc52782422"/>
      <w:bookmarkStart w:id="964" w:name="_Toc52783033"/>
      <w:bookmarkStart w:id="965" w:name="_Toc59042902"/>
      <w:r w:rsidRPr="001C0FC4">
        <w:t>6.2.4.3.3</w:t>
      </w:r>
      <w:r w:rsidRPr="001C0FC4">
        <w:tab/>
        <w:t>Specific message contents</w:t>
      </w:r>
      <w:bookmarkEnd w:id="963"/>
      <w:bookmarkEnd w:id="964"/>
      <w:bookmarkEnd w:id="965"/>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66" w:name="_Toc42507362"/>
      <w:bookmarkStart w:id="967" w:name="_Toc52307893"/>
      <w:bookmarkStart w:id="968" w:name="_Toc52782423"/>
      <w:bookmarkStart w:id="969" w:name="_Toc52783034"/>
      <w:bookmarkStart w:id="970" w:name="_Toc59042903"/>
      <w:bookmarkStart w:id="971" w:name="_Toc75459154"/>
      <w:bookmarkStart w:id="972" w:name="_Toc90630594"/>
      <w:bookmarkStart w:id="973" w:name="_Toc100778801"/>
      <w:bookmarkStart w:id="974" w:name="_Toc101286132"/>
      <w:bookmarkStart w:id="975" w:name="_Toc106817718"/>
      <w:bookmarkStart w:id="976" w:name="_Toc106817843"/>
      <w:bookmarkStart w:id="977" w:name="_Toc178186361"/>
      <w:bookmarkStart w:id="978" w:name="_Toc522499816"/>
      <w:bookmarkStart w:id="979" w:name="_Toc25610669"/>
      <w:bookmarkStart w:id="980" w:name="_Toc219462386"/>
      <w:bookmarkEnd w:id="945"/>
      <w:bookmarkEnd w:id="946"/>
      <w:r w:rsidRPr="001C0FC4">
        <w:t>6.2.5</w:t>
      </w:r>
      <w:r w:rsidRPr="001C0FC4">
        <w:tab/>
        <w:t>On-network / File Distribution (FD) / FD Using HTTP / One-to-one Standalone FD / Mandatory Download / With Disposition Request / Client Originated (CO)</w:t>
      </w:r>
      <w:bookmarkEnd w:id="966"/>
      <w:bookmarkEnd w:id="967"/>
      <w:bookmarkEnd w:id="968"/>
      <w:bookmarkEnd w:id="969"/>
      <w:bookmarkEnd w:id="970"/>
      <w:bookmarkEnd w:id="971"/>
      <w:bookmarkEnd w:id="972"/>
      <w:bookmarkEnd w:id="973"/>
      <w:bookmarkEnd w:id="974"/>
      <w:bookmarkEnd w:id="975"/>
      <w:bookmarkEnd w:id="976"/>
      <w:bookmarkEnd w:id="977"/>
      <w:bookmarkEnd w:id="980"/>
    </w:p>
    <w:p w14:paraId="64261775" w14:textId="77777777" w:rsidR="00296E35" w:rsidRPr="001C0FC4" w:rsidRDefault="00296E35" w:rsidP="00296E35">
      <w:pPr>
        <w:pStyle w:val="H6"/>
      </w:pPr>
      <w:bookmarkStart w:id="981" w:name="_Toc52782424"/>
      <w:bookmarkStart w:id="982" w:name="_Toc52783035"/>
      <w:bookmarkStart w:id="983" w:name="_Toc59042904"/>
      <w:r w:rsidRPr="001C0FC4">
        <w:t>6.2.5.1</w:t>
      </w:r>
      <w:r w:rsidRPr="001C0FC4">
        <w:tab/>
        <w:t>Test Purpose (TP)</w:t>
      </w:r>
      <w:bookmarkEnd w:id="981"/>
      <w:bookmarkEnd w:id="982"/>
      <w:bookmarkEnd w:id="983"/>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984" w:name="_Toc52782425"/>
      <w:bookmarkStart w:id="985" w:name="_Toc52783036"/>
      <w:bookmarkStart w:id="986" w:name="_Toc59042905"/>
      <w:r w:rsidRPr="001C0FC4">
        <w:t>6.2.5.2</w:t>
      </w:r>
      <w:r w:rsidRPr="001C0FC4">
        <w:tab/>
        <w:t>Conformance requirements</w:t>
      </w:r>
      <w:bookmarkEnd w:id="984"/>
      <w:bookmarkEnd w:id="985"/>
      <w:bookmarkEnd w:id="986"/>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987" w:name="_Toc52782426"/>
      <w:bookmarkStart w:id="988" w:name="_Toc52783037"/>
      <w:bookmarkStart w:id="989" w:name="_Toc59042906"/>
      <w:r w:rsidRPr="001C0FC4">
        <w:t>6.2.5.3</w:t>
      </w:r>
      <w:r w:rsidRPr="001C0FC4">
        <w:tab/>
        <w:t>Test description</w:t>
      </w:r>
      <w:bookmarkEnd w:id="987"/>
      <w:bookmarkEnd w:id="988"/>
      <w:bookmarkEnd w:id="989"/>
    </w:p>
    <w:p w14:paraId="3C66C175" w14:textId="77777777" w:rsidR="00296E35" w:rsidRPr="001C0FC4" w:rsidRDefault="00296E35" w:rsidP="00296E35">
      <w:pPr>
        <w:pStyle w:val="H6"/>
      </w:pPr>
      <w:bookmarkStart w:id="990" w:name="_Toc52782427"/>
      <w:bookmarkStart w:id="991" w:name="_Toc52783038"/>
      <w:bookmarkStart w:id="992" w:name="_Toc59042907"/>
      <w:r w:rsidRPr="001C0FC4">
        <w:t>6.2.5.3.1</w:t>
      </w:r>
      <w:r w:rsidRPr="001C0FC4">
        <w:tab/>
        <w:t>Pre-test conditions</w:t>
      </w:r>
      <w:bookmarkEnd w:id="990"/>
      <w:bookmarkEnd w:id="991"/>
      <w:bookmarkEnd w:id="992"/>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993" w:name="_Toc52782428"/>
      <w:bookmarkStart w:id="994" w:name="_Toc52783039"/>
      <w:bookmarkStart w:id="995" w:name="_Toc59042908"/>
      <w:r w:rsidRPr="001C0FC4">
        <w:t>6.2.5.3.2</w:t>
      </w:r>
      <w:r w:rsidRPr="001C0FC4">
        <w:tab/>
        <w:t>Test procedure sequence</w:t>
      </w:r>
      <w:bookmarkEnd w:id="993"/>
      <w:bookmarkEnd w:id="994"/>
      <w:bookmarkEnd w:id="995"/>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636304FD" w:rsidR="00296E35" w:rsidRPr="001C0FC4" w:rsidRDefault="00296E35" w:rsidP="002E3FCC">
            <w:pPr>
              <w:pStyle w:val="TAL"/>
            </w:pPr>
            <w:r w:rsidRPr="001C0FC4">
              <w:t>Make the UE (MCData client) send test file 1 (</w:t>
            </w:r>
            <w:r w:rsidR="00374873">
              <w:t>Annex</w:t>
            </w:r>
            <w:r w:rsidRPr="001C0FC4">
              <w:t xml:space="preserve">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996" w:name="_Toc52782429"/>
      <w:bookmarkStart w:id="997" w:name="_Toc52783040"/>
      <w:bookmarkStart w:id="998" w:name="_Toc59042909"/>
      <w:r w:rsidRPr="001C0FC4">
        <w:t>6.2.5.3.3</w:t>
      </w:r>
      <w:r w:rsidRPr="001C0FC4">
        <w:tab/>
        <w:t>Specific message contents</w:t>
      </w:r>
      <w:bookmarkEnd w:id="996"/>
      <w:bookmarkEnd w:id="997"/>
      <w:bookmarkEnd w:id="998"/>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999"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999"/>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1000" w:name="_Toc42507363"/>
      <w:bookmarkStart w:id="1001" w:name="_Toc52307894"/>
      <w:bookmarkStart w:id="1002" w:name="_Toc52782430"/>
      <w:bookmarkStart w:id="1003" w:name="_Toc52783041"/>
      <w:bookmarkStart w:id="1004" w:name="_Toc59042910"/>
      <w:bookmarkStart w:id="1005" w:name="_Toc75459155"/>
      <w:bookmarkStart w:id="1006" w:name="_Toc90630595"/>
      <w:bookmarkStart w:id="1007" w:name="_Toc100778802"/>
      <w:bookmarkStart w:id="1008" w:name="_Toc101286133"/>
      <w:bookmarkStart w:id="1009" w:name="_Toc106817719"/>
      <w:bookmarkStart w:id="1010" w:name="_Toc106817844"/>
      <w:bookmarkStart w:id="1011" w:name="_Toc178186362"/>
      <w:bookmarkStart w:id="1012" w:name="_Toc522499817"/>
      <w:bookmarkStart w:id="1013" w:name="_Toc25610670"/>
      <w:bookmarkStart w:id="1014" w:name="_Toc219462387"/>
      <w:bookmarkEnd w:id="978"/>
      <w:bookmarkEnd w:id="979"/>
      <w:r w:rsidRPr="001C0FC4">
        <w:t>6.2.6</w:t>
      </w:r>
      <w:r w:rsidRPr="001C0FC4">
        <w:tab/>
        <w:t>On-network / File Distribution (FD) / FD Using HTTP / One-to-one Standalone FD / Mandatory Download / With Disposition Request / Client Terminated (CT)</w:t>
      </w:r>
      <w:bookmarkEnd w:id="1000"/>
      <w:bookmarkEnd w:id="1001"/>
      <w:bookmarkEnd w:id="1002"/>
      <w:bookmarkEnd w:id="1003"/>
      <w:bookmarkEnd w:id="1004"/>
      <w:bookmarkEnd w:id="1005"/>
      <w:bookmarkEnd w:id="1006"/>
      <w:bookmarkEnd w:id="1007"/>
      <w:bookmarkEnd w:id="1008"/>
      <w:bookmarkEnd w:id="1009"/>
      <w:bookmarkEnd w:id="1010"/>
      <w:bookmarkEnd w:id="1011"/>
      <w:bookmarkEnd w:id="1014"/>
    </w:p>
    <w:p w14:paraId="0DB5CCCA" w14:textId="77777777" w:rsidR="00296E35" w:rsidRPr="001C0FC4" w:rsidRDefault="00296E35" w:rsidP="00296E35">
      <w:pPr>
        <w:pStyle w:val="H6"/>
      </w:pPr>
      <w:bookmarkStart w:id="1015" w:name="_Toc52782431"/>
      <w:bookmarkStart w:id="1016" w:name="_Toc52783042"/>
      <w:bookmarkStart w:id="1017" w:name="_Toc59042911"/>
      <w:r w:rsidRPr="001C0FC4">
        <w:t>6.2.6.1</w:t>
      </w:r>
      <w:r w:rsidRPr="001C0FC4">
        <w:tab/>
        <w:t>Test Purpose (TP)</w:t>
      </w:r>
      <w:bookmarkEnd w:id="1015"/>
      <w:bookmarkEnd w:id="1016"/>
      <w:bookmarkEnd w:id="1017"/>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18" w:name="_Toc52782432"/>
      <w:bookmarkStart w:id="1019" w:name="_Toc52783043"/>
      <w:bookmarkStart w:id="1020" w:name="_Toc59042912"/>
      <w:r w:rsidRPr="001C0FC4">
        <w:t>6.2.6.2</w:t>
      </w:r>
      <w:r w:rsidRPr="001C0FC4">
        <w:tab/>
        <w:t>Conformance requirements</w:t>
      </w:r>
      <w:bookmarkEnd w:id="1018"/>
      <w:bookmarkEnd w:id="1019"/>
      <w:bookmarkEnd w:id="1020"/>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21" w:name="_Toc52782433"/>
      <w:bookmarkStart w:id="1022" w:name="_Toc52783044"/>
      <w:bookmarkStart w:id="1023" w:name="_Toc59042913"/>
      <w:r w:rsidRPr="001C0FC4">
        <w:t>6.2.6.3</w:t>
      </w:r>
      <w:r w:rsidRPr="001C0FC4">
        <w:tab/>
        <w:t>Test description</w:t>
      </w:r>
      <w:bookmarkEnd w:id="1021"/>
      <w:bookmarkEnd w:id="1022"/>
      <w:bookmarkEnd w:id="1023"/>
    </w:p>
    <w:p w14:paraId="649E11A5" w14:textId="77777777" w:rsidR="00296E35" w:rsidRPr="001C0FC4" w:rsidRDefault="00296E35" w:rsidP="00296E35">
      <w:pPr>
        <w:pStyle w:val="H6"/>
      </w:pPr>
      <w:bookmarkStart w:id="1024" w:name="_Toc52782434"/>
      <w:bookmarkStart w:id="1025" w:name="_Toc52783045"/>
      <w:bookmarkStart w:id="1026" w:name="_Toc59042914"/>
      <w:r w:rsidRPr="001C0FC4">
        <w:t>6.2.6.3.1</w:t>
      </w:r>
      <w:r w:rsidRPr="001C0FC4">
        <w:tab/>
        <w:t>Pre-test conditions</w:t>
      </w:r>
      <w:bookmarkEnd w:id="1024"/>
      <w:bookmarkEnd w:id="1025"/>
      <w:bookmarkEnd w:id="1026"/>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7F540941" w:rsidR="00296E35" w:rsidRPr="001C0FC4" w:rsidRDefault="00296E35" w:rsidP="002E3FCC">
            <w:pPr>
              <w:pStyle w:val="TAL"/>
            </w:pPr>
            <w:r w:rsidRPr="001C0FC4">
              <w:t>Check: Has the UE (MCData client) downloaded test file 1 (</w:t>
            </w:r>
            <w:r w:rsidR="00AC7A43">
              <w:t>Annex</w:t>
            </w:r>
            <w:r w:rsidRPr="001C0FC4">
              <w:t xml:space="preserve">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27" w:name="_Toc42507364"/>
      <w:bookmarkStart w:id="1028" w:name="_Toc52307895"/>
      <w:bookmarkStart w:id="1029" w:name="_Toc52782435"/>
      <w:bookmarkStart w:id="1030" w:name="_Toc52783046"/>
      <w:bookmarkStart w:id="1031" w:name="_Toc59042915"/>
      <w:bookmarkStart w:id="1032" w:name="_Toc75459156"/>
      <w:bookmarkStart w:id="1033" w:name="_Toc90630596"/>
      <w:bookmarkStart w:id="1034" w:name="_Toc100778803"/>
      <w:bookmarkStart w:id="1035" w:name="_Toc101286134"/>
      <w:bookmarkStart w:id="1036" w:name="_Toc106817720"/>
      <w:bookmarkStart w:id="1037" w:name="_Toc106817845"/>
      <w:bookmarkStart w:id="1038" w:name="_Toc178186363"/>
      <w:bookmarkStart w:id="1039" w:name="_Toc522499818"/>
      <w:bookmarkStart w:id="1040" w:name="_Toc25610671"/>
      <w:bookmarkStart w:id="1041" w:name="_Toc219462388"/>
      <w:bookmarkEnd w:id="1012"/>
      <w:bookmarkEnd w:id="1013"/>
      <w:r w:rsidRPr="001C0FC4">
        <w:t>6.2.7</w:t>
      </w:r>
      <w:r w:rsidRPr="001C0FC4">
        <w:tab/>
        <w:t>On-network / File Distribution (FD) / FD Using HTTP / Group Standalone FD / Mandatory Download / Without Disposition Request / Client Originated (CO)</w:t>
      </w:r>
      <w:bookmarkEnd w:id="1027"/>
      <w:bookmarkEnd w:id="1028"/>
      <w:bookmarkEnd w:id="1029"/>
      <w:bookmarkEnd w:id="1030"/>
      <w:bookmarkEnd w:id="1031"/>
      <w:bookmarkEnd w:id="1032"/>
      <w:bookmarkEnd w:id="1033"/>
      <w:bookmarkEnd w:id="1034"/>
      <w:bookmarkEnd w:id="1035"/>
      <w:bookmarkEnd w:id="1036"/>
      <w:bookmarkEnd w:id="1037"/>
      <w:bookmarkEnd w:id="1038"/>
      <w:bookmarkEnd w:id="1041"/>
    </w:p>
    <w:p w14:paraId="385A143D" w14:textId="77777777" w:rsidR="00296E35" w:rsidRPr="001C0FC4" w:rsidRDefault="00296E35" w:rsidP="00296E35">
      <w:pPr>
        <w:pStyle w:val="H6"/>
      </w:pPr>
      <w:bookmarkStart w:id="1042" w:name="_Toc52782436"/>
      <w:bookmarkStart w:id="1043" w:name="_Toc52783047"/>
      <w:bookmarkStart w:id="1044" w:name="_Toc59042916"/>
      <w:r w:rsidRPr="001C0FC4">
        <w:t>6.2.7.1</w:t>
      </w:r>
      <w:r w:rsidRPr="001C0FC4">
        <w:tab/>
        <w:t>Test Purpose (TP)</w:t>
      </w:r>
      <w:bookmarkEnd w:id="1042"/>
      <w:bookmarkEnd w:id="1043"/>
      <w:bookmarkEnd w:id="1044"/>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45" w:name="_Toc52782437"/>
      <w:bookmarkStart w:id="1046" w:name="_Toc52783048"/>
      <w:bookmarkStart w:id="1047" w:name="_Toc59042917"/>
      <w:r w:rsidRPr="001C0FC4">
        <w:t>6.2.7.2</w:t>
      </w:r>
      <w:r w:rsidRPr="001C0FC4">
        <w:tab/>
        <w:t>Conformance requirements</w:t>
      </w:r>
      <w:bookmarkEnd w:id="1045"/>
      <w:bookmarkEnd w:id="1046"/>
      <w:bookmarkEnd w:id="1047"/>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48" w:name="_Toc52782438"/>
      <w:bookmarkStart w:id="1049" w:name="_Toc52783049"/>
      <w:bookmarkStart w:id="1050" w:name="_Toc59042918"/>
      <w:r w:rsidRPr="001C0FC4">
        <w:t>6.2.7.3</w:t>
      </w:r>
      <w:r w:rsidRPr="001C0FC4">
        <w:tab/>
        <w:t>Test description</w:t>
      </w:r>
      <w:bookmarkEnd w:id="1048"/>
      <w:bookmarkEnd w:id="1049"/>
      <w:bookmarkEnd w:id="1050"/>
    </w:p>
    <w:p w14:paraId="7C9B75EF" w14:textId="77777777" w:rsidR="00296E35" w:rsidRPr="001C0FC4" w:rsidRDefault="00296E35" w:rsidP="00296E35">
      <w:pPr>
        <w:pStyle w:val="H6"/>
      </w:pPr>
      <w:bookmarkStart w:id="1051" w:name="_Toc52782439"/>
      <w:bookmarkStart w:id="1052" w:name="_Toc52783050"/>
      <w:bookmarkStart w:id="1053" w:name="_Toc59042919"/>
      <w:r w:rsidRPr="001C0FC4">
        <w:t>6.2.7.3.1</w:t>
      </w:r>
      <w:r w:rsidRPr="001C0FC4">
        <w:tab/>
        <w:t>Pre-test conditions</w:t>
      </w:r>
      <w:bookmarkEnd w:id="1051"/>
      <w:bookmarkEnd w:id="1052"/>
      <w:bookmarkEnd w:id="1053"/>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54" w:name="_Toc52782440"/>
      <w:bookmarkStart w:id="1055" w:name="_Toc52783051"/>
      <w:bookmarkStart w:id="1056" w:name="_Toc59042920"/>
      <w:r w:rsidRPr="001C0FC4">
        <w:t>6.2.7.3.2</w:t>
      </w:r>
      <w:r w:rsidRPr="001C0FC4">
        <w:tab/>
        <w:t>Test procedure sequence</w:t>
      </w:r>
      <w:bookmarkEnd w:id="1054"/>
      <w:bookmarkEnd w:id="1055"/>
      <w:bookmarkEnd w:id="1056"/>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7834340C" w:rsidR="00296E35" w:rsidRPr="001C0FC4" w:rsidRDefault="00296E35" w:rsidP="002E3FCC">
            <w:pPr>
              <w:pStyle w:val="TAL"/>
            </w:pPr>
            <w:r w:rsidRPr="001C0FC4">
              <w:t>Make the UE (MCData client) send test file 1 (</w:t>
            </w:r>
            <w:r w:rsidR="00C245EA">
              <w:t>Annex</w:t>
            </w:r>
            <w:r w:rsidRPr="001C0FC4">
              <w:t xml:space="preserve">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57" w:name="_Toc52782441"/>
      <w:bookmarkStart w:id="1058" w:name="_Toc52783052"/>
      <w:bookmarkStart w:id="1059" w:name="_Toc59042921"/>
      <w:r w:rsidRPr="001C0FC4">
        <w:t>6.2.7.3.3</w:t>
      </w:r>
      <w:r w:rsidRPr="001C0FC4">
        <w:tab/>
        <w:t>Specific message contents</w:t>
      </w:r>
      <w:bookmarkEnd w:id="1057"/>
      <w:bookmarkEnd w:id="1058"/>
      <w:bookmarkEnd w:id="1059"/>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60" w:name="_Toc42507365"/>
      <w:bookmarkStart w:id="1061" w:name="_Toc52307896"/>
      <w:bookmarkStart w:id="1062" w:name="_Toc52782442"/>
      <w:bookmarkStart w:id="1063" w:name="_Toc52783053"/>
      <w:bookmarkStart w:id="1064" w:name="_Toc59042922"/>
      <w:bookmarkStart w:id="1065" w:name="_Toc75459157"/>
      <w:bookmarkStart w:id="1066" w:name="_Toc90630597"/>
      <w:bookmarkStart w:id="1067" w:name="_Toc100778804"/>
      <w:bookmarkStart w:id="1068" w:name="_Toc101286135"/>
      <w:bookmarkStart w:id="1069" w:name="_Toc106817721"/>
      <w:bookmarkStart w:id="1070" w:name="_Toc106817846"/>
      <w:bookmarkStart w:id="1071" w:name="_Toc178186364"/>
      <w:bookmarkStart w:id="1072" w:name="_Toc522499819"/>
      <w:bookmarkStart w:id="1073" w:name="_Toc25610672"/>
      <w:bookmarkStart w:id="1074" w:name="_Toc219462389"/>
      <w:bookmarkEnd w:id="1039"/>
      <w:bookmarkEnd w:id="1040"/>
      <w:r w:rsidRPr="001C0FC4">
        <w:t>6.2.8</w:t>
      </w:r>
      <w:r w:rsidRPr="001C0FC4">
        <w:tab/>
        <w:t>On-network / File Distribution (FD) / FD Using HTTP / Group Standalone FD / Mandatory Download / Without Disposition Request / Client Terminated (CT)</w:t>
      </w:r>
      <w:bookmarkEnd w:id="1060"/>
      <w:bookmarkEnd w:id="1061"/>
      <w:bookmarkEnd w:id="1062"/>
      <w:bookmarkEnd w:id="1063"/>
      <w:bookmarkEnd w:id="1064"/>
      <w:bookmarkEnd w:id="1065"/>
      <w:bookmarkEnd w:id="1066"/>
      <w:bookmarkEnd w:id="1067"/>
      <w:bookmarkEnd w:id="1068"/>
      <w:bookmarkEnd w:id="1069"/>
      <w:bookmarkEnd w:id="1070"/>
      <w:bookmarkEnd w:id="1071"/>
      <w:bookmarkEnd w:id="1074"/>
    </w:p>
    <w:p w14:paraId="71FAD2EF" w14:textId="77777777" w:rsidR="00296E35" w:rsidRPr="001C0FC4" w:rsidRDefault="00296E35" w:rsidP="00296E35">
      <w:pPr>
        <w:pStyle w:val="H6"/>
      </w:pPr>
      <w:bookmarkStart w:id="1075" w:name="_Toc52782443"/>
      <w:bookmarkStart w:id="1076" w:name="_Toc52783054"/>
      <w:bookmarkStart w:id="1077" w:name="_Toc59042923"/>
      <w:r w:rsidRPr="001C0FC4">
        <w:t>6.2.8.1</w:t>
      </w:r>
      <w:r w:rsidRPr="001C0FC4">
        <w:tab/>
        <w:t>Test Purpose (TP)</w:t>
      </w:r>
      <w:bookmarkEnd w:id="1075"/>
      <w:bookmarkEnd w:id="1076"/>
      <w:bookmarkEnd w:id="1077"/>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078" w:name="_Toc52782444"/>
      <w:bookmarkStart w:id="1079" w:name="_Toc52783055"/>
      <w:bookmarkStart w:id="1080" w:name="_Toc59042924"/>
      <w:r w:rsidRPr="001C0FC4">
        <w:t>6.2.8.2</w:t>
      </w:r>
      <w:r w:rsidRPr="001C0FC4">
        <w:tab/>
        <w:t>Conformance requirements</w:t>
      </w:r>
      <w:bookmarkEnd w:id="1078"/>
      <w:bookmarkEnd w:id="1079"/>
      <w:bookmarkEnd w:id="1080"/>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081" w:name="_Toc52782445"/>
      <w:bookmarkStart w:id="1082" w:name="_Toc52783056"/>
      <w:bookmarkStart w:id="1083" w:name="_Toc59042925"/>
      <w:r w:rsidRPr="001C0FC4">
        <w:t>6.2.8.3</w:t>
      </w:r>
      <w:r w:rsidRPr="001C0FC4">
        <w:tab/>
        <w:t>Test description</w:t>
      </w:r>
      <w:bookmarkEnd w:id="1081"/>
      <w:bookmarkEnd w:id="1082"/>
      <w:bookmarkEnd w:id="1083"/>
    </w:p>
    <w:p w14:paraId="179E2D16" w14:textId="77777777" w:rsidR="00296E35" w:rsidRPr="001C0FC4" w:rsidRDefault="00296E35" w:rsidP="00296E35">
      <w:pPr>
        <w:pStyle w:val="H6"/>
      </w:pPr>
      <w:bookmarkStart w:id="1084" w:name="_Toc52782446"/>
      <w:bookmarkStart w:id="1085" w:name="_Toc52783057"/>
      <w:bookmarkStart w:id="1086" w:name="_Toc59042926"/>
      <w:r w:rsidRPr="001C0FC4">
        <w:t>6.2.8.3.1</w:t>
      </w:r>
      <w:r w:rsidRPr="001C0FC4">
        <w:tab/>
        <w:t>Pre-test conditions</w:t>
      </w:r>
      <w:bookmarkEnd w:id="1084"/>
      <w:bookmarkEnd w:id="1085"/>
      <w:bookmarkEnd w:id="1086"/>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087" w:name="_Toc52782447"/>
      <w:bookmarkStart w:id="1088" w:name="_Toc52783058"/>
      <w:bookmarkStart w:id="1089" w:name="_Toc59042927"/>
      <w:r w:rsidRPr="001C0FC4">
        <w:t>6.2.8.3.2</w:t>
      </w:r>
      <w:r w:rsidRPr="001C0FC4">
        <w:tab/>
        <w:t>Test procedure sequence</w:t>
      </w:r>
      <w:bookmarkEnd w:id="1087"/>
      <w:bookmarkEnd w:id="1088"/>
      <w:bookmarkEnd w:id="1089"/>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3DCDF524" w:rsidR="00296E35" w:rsidRPr="001C0FC4" w:rsidRDefault="00296E35" w:rsidP="002E3FCC">
            <w:pPr>
              <w:pStyle w:val="TAL"/>
            </w:pPr>
            <w:r w:rsidRPr="001C0FC4">
              <w:t>Check: Has the UE (MCData client) downloaded test file 1 (</w:t>
            </w:r>
            <w:r w:rsidR="001E2FE8">
              <w:t>Annex</w:t>
            </w:r>
            <w:r w:rsidRPr="001C0FC4">
              <w:t xml:space="preserve">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090" w:name="_Toc52782448"/>
      <w:bookmarkStart w:id="1091" w:name="_Toc52783059"/>
      <w:bookmarkStart w:id="1092" w:name="_Toc59042928"/>
      <w:r w:rsidRPr="001C0FC4">
        <w:t>6.2.8.3.3</w:t>
      </w:r>
      <w:r w:rsidRPr="001C0FC4">
        <w:tab/>
        <w:t>Specific message contents</w:t>
      </w:r>
      <w:bookmarkEnd w:id="1090"/>
      <w:bookmarkEnd w:id="1091"/>
      <w:bookmarkEnd w:id="1092"/>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093" w:name="_Toc42507366"/>
      <w:bookmarkStart w:id="1094" w:name="_Toc52307897"/>
      <w:bookmarkStart w:id="1095" w:name="_Toc52782449"/>
      <w:bookmarkStart w:id="1096" w:name="_Toc52783060"/>
      <w:bookmarkStart w:id="1097" w:name="_Toc59042929"/>
      <w:bookmarkStart w:id="1098" w:name="_Toc75459158"/>
      <w:bookmarkStart w:id="1099" w:name="_Toc90630598"/>
      <w:bookmarkStart w:id="1100" w:name="_Toc100778805"/>
      <w:bookmarkStart w:id="1101" w:name="_Toc101286136"/>
      <w:bookmarkStart w:id="1102" w:name="_Toc106817722"/>
      <w:bookmarkStart w:id="1103" w:name="_Toc106817847"/>
      <w:bookmarkStart w:id="1104" w:name="_Toc178186365"/>
      <w:bookmarkStart w:id="1105" w:name="_Toc219462390"/>
      <w:r w:rsidRPr="001C0FC4">
        <w:t>6.2.9</w:t>
      </w:r>
      <w:r w:rsidRPr="001C0FC4">
        <w:tab/>
        <w:t>On-network / File Distribution (FD) / FD Using Media Plane / One-to-one Standalone FD / Client Originated (CO)</w:t>
      </w:r>
      <w:bookmarkEnd w:id="1072"/>
      <w:bookmarkEnd w:id="1073"/>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36106B47" w14:textId="77777777" w:rsidR="00296E35" w:rsidRPr="001C0FC4" w:rsidRDefault="00296E35" w:rsidP="00296E35">
      <w:pPr>
        <w:pStyle w:val="H6"/>
      </w:pPr>
      <w:bookmarkStart w:id="1106" w:name="_Toc52782450"/>
      <w:bookmarkStart w:id="1107" w:name="_Toc52783061"/>
      <w:bookmarkStart w:id="1108" w:name="_Toc59042930"/>
      <w:bookmarkStart w:id="1109" w:name="_Toc522499820"/>
      <w:bookmarkStart w:id="1110" w:name="_Toc25610673"/>
      <w:r w:rsidRPr="001C0FC4">
        <w:t>6.2.9.1</w:t>
      </w:r>
      <w:r w:rsidRPr="001C0FC4">
        <w:tab/>
        <w:t>Test Purpose (TP)</w:t>
      </w:r>
      <w:bookmarkEnd w:id="1106"/>
      <w:bookmarkEnd w:id="1107"/>
      <w:bookmarkEnd w:id="1108"/>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11"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12" w:name="_Toc52782451"/>
      <w:bookmarkStart w:id="1113" w:name="_Toc52783062"/>
      <w:bookmarkStart w:id="1114" w:name="_Toc59042931"/>
      <w:bookmarkEnd w:id="1111"/>
      <w:r w:rsidRPr="001C0FC4">
        <w:t>6.2.9.2</w:t>
      </w:r>
      <w:r w:rsidRPr="001C0FC4">
        <w:tab/>
        <w:t>Conformance requirements</w:t>
      </w:r>
      <w:bookmarkEnd w:id="1112"/>
      <w:bookmarkEnd w:id="1113"/>
      <w:bookmarkEnd w:id="1114"/>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15" w:name="_Toc52782452"/>
      <w:bookmarkStart w:id="1116" w:name="_Toc52783063"/>
      <w:bookmarkStart w:id="1117" w:name="_Toc59042932"/>
      <w:r w:rsidRPr="001C0FC4">
        <w:t>6.2.9.3</w:t>
      </w:r>
      <w:r w:rsidRPr="001C0FC4">
        <w:tab/>
        <w:t>Test description</w:t>
      </w:r>
      <w:bookmarkEnd w:id="1115"/>
      <w:bookmarkEnd w:id="1116"/>
      <w:bookmarkEnd w:id="1117"/>
    </w:p>
    <w:p w14:paraId="0EEC2040" w14:textId="77777777" w:rsidR="00296E35" w:rsidRPr="001C0FC4" w:rsidRDefault="00296E35" w:rsidP="00296E35">
      <w:pPr>
        <w:pStyle w:val="H6"/>
      </w:pPr>
      <w:bookmarkStart w:id="1118" w:name="_Toc52782453"/>
      <w:bookmarkStart w:id="1119" w:name="_Toc52783064"/>
      <w:bookmarkStart w:id="1120" w:name="_Toc59042933"/>
      <w:r w:rsidRPr="001C0FC4">
        <w:t>6.2.9.3.1</w:t>
      </w:r>
      <w:r w:rsidRPr="001C0FC4">
        <w:tab/>
        <w:t>Pre-test conditions</w:t>
      </w:r>
      <w:bookmarkEnd w:id="1118"/>
      <w:bookmarkEnd w:id="1119"/>
      <w:bookmarkEnd w:id="1120"/>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21" w:name="_Toc52782454"/>
      <w:bookmarkStart w:id="1122" w:name="_Toc52783065"/>
      <w:bookmarkStart w:id="1123" w:name="_Toc59042934"/>
      <w:r w:rsidRPr="001C0FC4">
        <w:t>6.2.9.3.2</w:t>
      </w:r>
      <w:r w:rsidRPr="001C0FC4">
        <w:tab/>
        <w:t>Test procedure sequence</w:t>
      </w:r>
      <w:bookmarkEnd w:id="1121"/>
      <w:bookmarkEnd w:id="1122"/>
      <w:bookmarkEnd w:id="1123"/>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6045AB13"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24" w:name="_Toc52782455"/>
      <w:bookmarkStart w:id="1125" w:name="_Toc52783066"/>
      <w:bookmarkStart w:id="1126" w:name="_Toc59042935"/>
      <w:r w:rsidRPr="001C0FC4">
        <w:t>6.2.9.3.3</w:t>
      </w:r>
      <w:r w:rsidRPr="001C0FC4">
        <w:tab/>
        <w:t>Specific message contents</w:t>
      </w:r>
      <w:bookmarkEnd w:id="1124"/>
      <w:bookmarkEnd w:id="1125"/>
      <w:bookmarkEnd w:id="1126"/>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27"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27"/>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28"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28"/>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29" w:name="_Toc42507367"/>
      <w:bookmarkStart w:id="1130" w:name="_Toc52307898"/>
      <w:bookmarkStart w:id="1131" w:name="_Toc52782456"/>
      <w:bookmarkStart w:id="1132" w:name="_Toc52783067"/>
      <w:bookmarkStart w:id="1133" w:name="_Toc59042936"/>
      <w:bookmarkStart w:id="1134" w:name="_Toc75459159"/>
      <w:bookmarkStart w:id="1135" w:name="_Toc90630599"/>
      <w:bookmarkStart w:id="1136" w:name="_Toc100778806"/>
      <w:bookmarkStart w:id="1137" w:name="_Toc101286137"/>
      <w:bookmarkStart w:id="1138" w:name="_Toc106817723"/>
      <w:bookmarkStart w:id="1139" w:name="_Toc106817848"/>
      <w:bookmarkStart w:id="1140" w:name="_Toc178186366"/>
      <w:bookmarkStart w:id="1141" w:name="_Toc219462391"/>
      <w:r w:rsidRPr="001C0FC4">
        <w:t>6.2.10</w:t>
      </w:r>
      <w:r w:rsidRPr="001C0FC4">
        <w:tab/>
        <w:t>On-network / File Distribution (FD) / FD Using Media Plane / One-to-one Standalone FD / Client Terminated (CT)</w:t>
      </w:r>
      <w:bookmarkEnd w:id="1109"/>
      <w:bookmarkEnd w:id="1110"/>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42BA720A" w14:textId="77777777" w:rsidR="00296E35" w:rsidRPr="001C0FC4" w:rsidRDefault="00296E35" w:rsidP="00296E35">
      <w:pPr>
        <w:pStyle w:val="H6"/>
      </w:pPr>
      <w:bookmarkStart w:id="1142" w:name="_Toc52782457"/>
      <w:bookmarkStart w:id="1143" w:name="_Toc52783068"/>
      <w:bookmarkStart w:id="1144" w:name="_Toc59042937"/>
      <w:bookmarkStart w:id="1145" w:name="_Toc522499821"/>
      <w:bookmarkStart w:id="1146" w:name="_Toc25610674"/>
      <w:r w:rsidRPr="001C0FC4">
        <w:t>6.2.10.1</w:t>
      </w:r>
      <w:r w:rsidRPr="001C0FC4">
        <w:tab/>
        <w:t>Test Purpose (TP)</w:t>
      </w:r>
      <w:bookmarkEnd w:id="1142"/>
      <w:bookmarkEnd w:id="1143"/>
      <w:bookmarkEnd w:id="1144"/>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47" w:name="_Toc52782458"/>
      <w:bookmarkStart w:id="1148" w:name="_Toc52783069"/>
      <w:bookmarkStart w:id="1149" w:name="_Toc59042938"/>
      <w:r w:rsidRPr="001C0FC4">
        <w:t>6.2.10.2</w:t>
      </w:r>
      <w:r w:rsidRPr="001C0FC4">
        <w:tab/>
        <w:t>Conformance requirements</w:t>
      </w:r>
      <w:bookmarkEnd w:id="1147"/>
      <w:bookmarkEnd w:id="1148"/>
      <w:bookmarkEnd w:id="1149"/>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50" w:name="_Toc52782459"/>
      <w:bookmarkStart w:id="1151" w:name="_Toc52783070"/>
      <w:bookmarkStart w:id="1152" w:name="_Toc59042939"/>
      <w:r w:rsidRPr="001C0FC4">
        <w:t>6.2.10.3</w:t>
      </w:r>
      <w:r w:rsidRPr="001C0FC4">
        <w:tab/>
        <w:t>Test description</w:t>
      </w:r>
      <w:bookmarkEnd w:id="1150"/>
      <w:bookmarkEnd w:id="1151"/>
      <w:bookmarkEnd w:id="1152"/>
    </w:p>
    <w:p w14:paraId="70C1062D" w14:textId="77777777" w:rsidR="00296E35" w:rsidRPr="001C0FC4" w:rsidRDefault="00296E35" w:rsidP="00296E35">
      <w:pPr>
        <w:pStyle w:val="H6"/>
      </w:pPr>
      <w:bookmarkStart w:id="1153" w:name="_Toc52782460"/>
      <w:bookmarkStart w:id="1154" w:name="_Toc52783071"/>
      <w:bookmarkStart w:id="1155" w:name="_Toc59042940"/>
      <w:r w:rsidRPr="001C0FC4">
        <w:t>6.2.10.3.1</w:t>
      </w:r>
      <w:r w:rsidRPr="001C0FC4">
        <w:tab/>
        <w:t>Pre-test conditions</w:t>
      </w:r>
      <w:bookmarkEnd w:id="1153"/>
      <w:bookmarkEnd w:id="1154"/>
      <w:bookmarkEnd w:id="1155"/>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56" w:name="_Toc52782461"/>
      <w:bookmarkStart w:id="1157" w:name="_Toc52783072"/>
      <w:bookmarkStart w:id="1158" w:name="_Toc59042941"/>
      <w:r w:rsidRPr="001C0FC4">
        <w:t>6.2.10.3.2</w:t>
      </w:r>
      <w:r w:rsidRPr="001C0FC4">
        <w:tab/>
        <w:t>Test procedure sequence</w:t>
      </w:r>
      <w:bookmarkEnd w:id="1156"/>
      <w:bookmarkEnd w:id="1157"/>
      <w:bookmarkEnd w:id="1158"/>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59"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69B79287" w:rsidR="00296E35" w:rsidRPr="001C0FC4" w:rsidRDefault="00296E35" w:rsidP="002E3FCC">
            <w:pPr>
              <w:pStyle w:val="TAL"/>
            </w:pPr>
            <w:r w:rsidRPr="001C0FC4">
              <w:t>Check: Has the UE (MCData client) downloaded test file 1 (</w:t>
            </w:r>
            <w:r w:rsidR="00ED7609">
              <w:t>ANNEX</w:t>
            </w:r>
            <w:r w:rsidRPr="001C0FC4">
              <w:t xml:space="preserve">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59"/>
    </w:tbl>
    <w:p w14:paraId="1F4B4E79" w14:textId="77777777" w:rsidR="00296E35" w:rsidRPr="001C0FC4" w:rsidRDefault="00296E35" w:rsidP="00296E35"/>
    <w:p w14:paraId="270E3540" w14:textId="77777777" w:rsidR="00296E35" w:rsidRPr="001C0FC4" w:rsidRDefault="00296E35" w:rsidP="00296E35">
      <w:pPr>
        <w:pStyle w:val="H6"/>
      </w:pPr>
      <w:bookmarkStart w:id="1160" w:name="_Toc52782462"/>
      <w:bookmarkStart w:id="1161" w:name="_Toc52783073"/>
      <w:bookmarkStart w:id="1162" w:name="_Toc59042942"/>
      <w:r w:rsidRPr="001C0FC4">
        <w:t>6.2.10.3.3</w:t>
      </w:r>
      <w:r w:rsidRPr="001C0FC4">
        <w:tab/>
        <w:t>Specific message contents</w:t>
      </w:r>
      <w:bookmarkEnd w:id="1160"/>
      <w:bookmarkEnd w:id="1161"/>
      <w:bookmarkEnd w:id="1162"/>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63" w:name="_Toc42507368"/>
      <w:bookmarkStart w:id="1164" w:name="_Toc52307899"/>
      <w:bookmarkStart w:id="1165" w:name="_Toc52782463"/>
      <w:bookmarkStart w:id="1166" w:name="_Toc52783074"/>
      <w:bookmarkStart w:id="1167" w:name="_Toc59042943"/>
      <w:bookmarkStart w:id="1168" w:name="_Toc75459160"/>
      <w:bookmarkStart w:id="1169" w:name="_Toc90630600"/>
      <w:bookmarkStart w:id="1170" w:name="_Toc100778807"/>
      <w:bookmarkStart w:id="1171" w:name="_Toc101286138"/>
      <w:bookmarkStart w:id="1172" w:name="_Toc106817724"/>
      <w:bookmarkStart w:id="1173" w:name="_Toc106817849"/>
      <w:bookmarkStart w:id="1174" w:name="_Toc178186367"/>
      <w:bookmarkStart w:id="1175" w:name="_Toc219462392"/>
      <w:r w:rsidRPr="001C0FC4">
        <w:t>6.2.11</w:t>
      </w:r>
      <w:r w:rsidRPr="001C0FC4">
        <w:tab/>
        <w:t>On-network / File Distribution (FD) / FD Using Media Plane / Group Standalone FD / Client Originated (CO)</w:t>
      </w:r>
      <w:bookmarkEnd w:id="1145"/>
      <w:bookmarkEnd w:id="1146"/>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0A4E2EB6" w14:textId="77777777" w:rsidR="00296E35" w:rsidRPr="001C0FC4" w:rsidRDefault="00296E35" w:rsidP="00296E35">
      <w:pPr>
        <w:pStyle w:val="H6"/>
      </w:pPr>
      <w:bookmarkStart w:id="1176" w:name="_Toc52782464"/>
      <w:bookmarkStart w:id="1177" w:name="_Toc52783075"/>
      <w:bookmarkStart w:id="1178" w:name="_Toc59042944"/>
      <w:bookmarkStart w:id="1179" w:name="_Toc522499822"/>
      <w:bookmarkStart w:id="1180" w:name="_Toc25610675"/>
      <w:r w:rsidRPr="001C0FC4">
        <w:t>6.2.11.1</w:t>
      </w:r>
      <w:r w:rsidRPr="001C0FC4">
        <w:tab/>
        <w:t>Test Purpose (TP)</w:t>
      </w:r>
      <w:bookmarkEnd w:id="1176"/>
      <w:bookmarkEnd w:id="1177"/>
      <w:bookmarkEnd w:id="1178"/>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181" w:name="_Toc52782465"/>
      <w:bookmarkStart w:id="1182" w:name="_Toc52783076"/>
      <w:bookmarkStart w:id="1183" w:name="_Toc59042945"/>
      <w:r w:rsidRPr="001C0FC4">
        <w:t>6.2.11.2</w:t>
      </w:r>
      <w:r w:rsidRPr="001C0FC4">
        <w:tab/>
        <w:t>Conformance requirements</w:t>
      </w:r>
      <w:bookmarkEnd w:id="1181"/>
      <w:bookmarkEnd w:id="1182"/>
      <w:bookmarkEnd w:id="1183"/>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184" w:name="_Toc52782466"/>
      <w:bookmarkStart w:id="1185" w:name="_Toc52783077"/>
      <w:bookmarkStart w:id="1186" w:name="_Toc59042946"/>
      <w:r w:rsidRPr="001C0FC4">
        <w:t>6.2.11.3</w:t>
      </w:r>
      <w:r w:rsidRPr="001C0FC4">
        <w:tab/>
        <w:t>Test description</w:t>
      </w:r>
      <w:bookmarkEnd w:id="1184"/>
      <w:bookmarkEnd w:id="1185"/>
      <w:bookmarkEnd w:id="1186"/>
    </w:p>
    <w:p w14:paraId="55E2F2A3" w14:textId="77777777" w:rsidR="00296E35" w:rsidRPr="001C0FC4" w:rsidRDefault="00296E35" w:rsidP="00296E35">
      <w:pPr>
        <w:pStyle w:val="H6"/>
      </w:pPr>
      <w:bookmarkStart w:id="1187" w:name="_Toc52782467"/>
      <w:bookmarkStart w:id="1188" w:name="_Toc52783078"/>
      <w:bookmarkStart w:id="1189" w:name="_Toc59042947"/>
      <w:r w:rsidRPr="001C0FC4">
        <w:t>6.2.11.3.1</w:t>
      </w:r>
      <w:r w:rsidRPr="001C0FC4">
        <w:tab/>
        <w:t>Pre-test conditions</w:t>
      </w:r>
      <w:bookmarkEnd w:id="1187"/>
      <w:bookmarkEnd w:id="1188"/>
      <w:bookmarkEnd w:id="1189"/>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190" w:name="_Toc52782468"/>
      <w:bookmarkStart w:id="1191" w:name="_Toc52783079"/>
      <w:bookmarkStart w:id="1192" w:name="_Toc59042948"/>
      <w:r w:rsidRPr="001C0FC4">
        <w:t>6.2.11.3.2</w:t>
      </w:r>
      <w:r w:rsidRPr="001C0FC4">
        <w:tab/>
        <w:t>Test procedure sequence</w:t>
      </w:r>
      <w:bookmarkEnd w:id="1190"/>
      <w:bookmarkEnd w:id="1191"/>
      <w:bookmarkEnd w:id="1192"/>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193"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193"/>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2B36C80E" w:rsidR="00296E35" w:rsidRPr="001C0FC4" w:rsidRDefault="00296E35" w:rsidP="002E3FCC">
            <w:pPr>
              <w:pStyle w:val="TAL"/>
            </w:pPr>
            <w:r w:rsidRPr="001C0FC4">
              <w:t>Make the UE (MCData client) send test file 1 (</w:t>
            </w:r>
            <w:r w:rsidR="00ED7609">
              <w:t>ANNEX</w:t>
            </w:r>
            <w:r w:rsidRPr="001C0FC4">
              <w:t xml:space="preserve">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194" w:name="_Toc52782469"/>
      <w:bookmarkStart w:id="1195" w:name="_Toc52783080"/>
      <w:bookmarkStart w:id="1196" w:name="_Toc59042949"/>
      <w:r w:rsidRPr="001C0FC4">
        <w:t>6.2.11.3.3</w:t>
      </w:r>
      <w:r w:rsidRPr="001C0FC4">
        <w:tab/>
        <w:t>Specific message contents</w:t>
      </w:r>
      <w:bookmarkEnd w:id="1194"/>
      <w:bookmarkEnd w:id="1195"/>
      <w:bookmarkEnd w:id="1196"/>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197"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197"/>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198" w:name="_Toc42507369"/>
      <w:bookmarkStart w:id="1199" w:name="_Toc52307900"/>
      <w:bookmarkStart w:id="1200" w:name="_Toc52782470"/>
      <w:bookmarkStart w:id="1201" w:name="_Toc52783081"/>
      <w:bookmarkStart w:id="1202" w:name="_Toc59042950"/>
      <w:bookmarkStart w:id="1203" w:name="_Toc75459161"/>
      <w:bookmarkStart w:id="1204" w:name="_Toc90630601"/>
      <w:bookmarkStart w:id="1205" w:name="_Toc100778808"/>
      <w:bookmarkStart w:id="1206" w:name="_Toc101286139"/>
      <w:bookmarkStart w:id="1207" w:name="_Toc106817725"/>
      <w:bookmarkStart w:id="1208" w:name="_Toc106817850"/>
      <w:bookmarkStart w:id="1209" w:name="_Toc178186368"/>
      <w:bookmarkStart w:id="1210" w:name="_Toc219462393"/>
      <w:r w:rsidRPr="001C0FC4">
        <w:t>6.2.12</w:t>
      </w:r>
      <w:r w:rsidRPr="001C0FC4">
        <w:tab/>
        <w:t>On-network / File Distribution (FD) / FD Using Media Plane / Group Standalone FD / Client Terminated (CT)</w:t>
      </w:r>
      <w:bookmarkEnd w:id="1179"/>
      <w:bookmarkEnd w:id="1180"/>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75A81B72" w14:textId="77777777" w:rsidR="00296E35" w:rsidRPr="001C0FC4" w:rsidRDefault="00296E35" w:rsidP="00296E35">
      <w:pPr>
        <w:pStyle w:val="H6"/>
      </w:pPr>
      <w:bookmarkStart w:id="1211" w:name="_Toc52782471"/>
      <w:bookmarkStart w:id="1212" w:name="_Toc52783082"/>
      <w:bookmarkStart w:id="1213" w:name="_Toc59042951"/>
      <w:r w:rsidRPr="001C0FC4">
        <w:t>6.2.12.1</w:t>
      </w:r>
      <w:r w:rsidRPr="001C0FC4">
        <w:tab/>
        <w:t>Test Purpose (TP)</w:t>
      </w:r>
      <w:bookmarkEnd w:id="1211"/>
      <w:bookmarkEnd w:id="1212"/>
      <w:bookmarkEnd w:id="1213"/>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14" w:name="_Toc52782472"/>
      <w:bookmarkStart w:id="1215" w:name="_Toc52783083"/>
      <w:bookmarkStart w:id="1216" w:name="_Toc59042952"/>
      <w:r w:rsidRPr="001C0FC4">
        <w:t>6.2.12.2</w:t>
      </w:r>
      <w:r w:rsidRPr="001C0FC4">
        <w:tab/>
        <w:t>Conformance requirements</w:t>
      </w:r>
      <w:bookmarkEnd w:id="1214"/>
      <w:bookmarkEnd w:id="1215"/>
      <w:bookmarkEnd w:id="1216"/>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17" w:name="_Toc52782473"/>
      <w:bookmarkStart w:id="1218" w:name="_Toc52783084"/>
      <w:bookmarkStart w:id="1219" w:name="_Toc59042953"/>
      <w:r w:rsidRPr="001C0FC4">
        <w:t>6.2.12.3</w:t>
      </w:r>
      <w:r w:rsidRPr="001C0FC4">
        <w:tab/>
        <w:t>Test description</w:t>
      </w:r>
      <w:bookmarkEnd w:id="1217"/>
      <w:bookmarkEnd w:id="1218"/>
      <w:bookmarkEnd w:id="1219"/>
    </w:p>
    <w:p w14:paraId="7D9764F2" w14:textId="77777777" w:rsidR="00296E35" w:rsidRPr="001C0FC4" w:rsidRDefault="00296E35" w:rsidP="00296E35">
      <w:pPr>
        <w:pStyle w:val="H6"/>
      </w:pPr>
      <w:bookmarkStart w:id="1220" w:name="_Toc52782474"/>
      <w:bookmarkStart w:id="1221" w:name="_Toc52783085"/>
      <w:bookmarkStart w:id="1222" w:name="_Toc59042954"/>
      <w:r w:rsidRPr="001C0FC4">
        <w:t>6.2.12.3.1</w:t>
      </w:r>
      <w:r w:rsidRPr="001C0FC4">
        <w:tab/>
        <w:t>Pre-test conditions</w:t>
      </w:r>
      <w:bookmarkEnd w:id="1220"/>
      <w:bookmarkEnd w:id="1221"/>
      <w:bookmarkEnd w:id="1222"/>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23" w:name="_Toc52782475"/>
      <w:bookmarkStart w:id="1224" w:name="_Toc52783086"/>
      <w:bookmarkStart w:id="1225" w:name="_Toc59042955"/>
      <w:r w:rsidRPr="001C0FC4">
        <w:t>6.2.12.3.2</w:t>
      </w:r>
      <w:r w:rsidRPr="001C0FC4">
        <w:tab/>
        <w:t>Test procedure sequence</w:t>
      </w:r>
      <w:bookmarkEnd w:id="1223"/>
      <w:bookmarkEnd w:id="1224"/>
      <w:bookmarkEnd w:id="1225"/>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350FB5BC" w:rsidR="00296E35" w:rsidRPr="001C0FC4" w:rsidRDefault="00296E35" w:rsidP="002E3FCC">
            <w:pPr>
              <w:pStyle w:val="TAL"/>
            </w:pPr>
            <w:r w:rsidRPr="001C0FC4">
              <w:t>Check: Has the UE (MCData client) downloaded test file 1 (</w:t>
            </w:r>
            <w:r w:rsidR="00ED7609">
              <w:t>ANNEX</w:t>
            </w:r>
            <w:r w:rsidRPr="001C0FC4">
              <w:t xml:space="preserve">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26" w:name="_Toc52782476"/>
      <w:bookmarkStart w:id="1227" w:name="_Toc52783087"/>
      <w:bookmarkStart w:id="1228" w:name="_Toc59042956"/>
      <w:r w:rsidRPr="001C0FC4">
        <w:t>6.2.12.3.3</w:t>
      </w:r>
      <w:r w:rsidRPr="001C0FC4">
        <w:tab/>
        <w:t>Specific message contents</w:t>
      </w:r>
      <w:bookmarkEnd w:id="1226"/>
      <w:bookmarkEnd w:id="1227"/>
      <w:bookmarkEnd w:id="1228"/>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29" w:name="_Toc75459162"/>
      <w:bookmarkStart w:id="1230" w:name="_Toc90630602"/>
      <w:bookmarkStart w:id="1231" w:name="_Toc100778809"/>
      <w:bookmarkStart w:id="1232" w:name="_Toc101286140"/>
      <w:bookmarkStart w:id="1233" w:name="_Toc106817726"/>
      <w:bookmarkStart w:id="1234" w:name="_Toc106817851"/>
      <w:bookmarkStart w:id="1235" w:name="_Toc178186369"/>
      <w:bookmarkStart w:id="1236" w:name="_Toc219462394"/>
      <w:r w:rsidRPr="001C0FC4">
        <w:t>6.2.13</w:t>
      </w:r>
      <w:r w:rsidRPr="001C0FC4">
        <w:tab/>
        <w:t>On-network / File Distribution (FD) / Accessing list of deferred data group communications / Client Originated (CO)</w:t>
      </w:r>
      <w:bookmarkEnd w:id="1229"/>
      <w:bookmarkEnd w:id="1230"/>
      <w:bookmarkEnd w:id="1231"/>
      <w:bookmarkEnd w:id="1232"/>
      <w:bookmarkEnd w:id="1233"/>
      <w:bookmarkEnd w:id="1234"/>
      <w:bookmarkEnd w:id="1235"/>
      <w:bookmarkEnd w:id="1236"/>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281B8314" w:rsidR="00296E35" w:rsidRPr="001C0FC4" w:rsidRDefault="00296E35" w:rsidP="002E3FCC">
            <w:pPr>
              <w:pStyle w:val="TAL"/>
            </w:pPr>
            <w:r w:rsidRPr="001C0FC4">
              <w:t>Make the UE (MCData client) send test file 1 (</w:t>
            </w:r>
            <w:r w:rsidR="00ED7609">
              <w:t>ANNEX</w:t>
            </w:r>
            <w:r w:rsidRPr="001C0FC4">
              <w:t xml:space="preserve">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37" w:name="_Toc178186370"/>
      <w:bookmarkStart w:id="1238" w:name="_Toc100778810"/>
      <w:bookmarkStart w:id="1239" w:name="_Toc101286141"/>
      <w:bookmarkStart w:id="1240" w:name="_Toc106817727"/>
      <w:bookmarkStart w:id="1241" w:name="_Toc106817852"/>
      <w:bookmarkStart w:id="1242" w:name="_Toc219462395"/>
      <w:bookmarkEnd w:id="790"/>
      <w:r w:rsidRPr="001C0FC4">
        <w:t>6.2.14</w:t>
      </w:r>
      <w:r w:rsidRPr="001C0FC4">
        <w:tab/>
        <w:t>On-network / File Distribution (FD) / FD Using HTTP / One-to-one Standalone FD / Non-Mandatory Download / Active functional alias / Client Originated (CO)</w:t>
      </w:r>
      <w:bookmarkEnd w:id="1237"/>
      <w:bookmarkEnd w:id="1242"/>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117C85C" w14:textId="33FB93B3" w:rsidR="00296E35" w:rsidRPr="001C0FC4" w:rsidRDefault="00296E35" w:rsidP="002E3FCC">
            <w:pPr>
              <w:pStyle w:val="TAL"/>
            </w:pPr>
            <w:r w:rsidRPr="001C0FC4">
              <w:t>Make the UE (MCData client) send test file 2 (</w:t>
            </w:r>
            <w:r w:rsidR="00ED7609">
              <w:t>ANNEX</w:t>
            </w:r>
            <w:r w:rsidRPr="001C0FC4">
              <w:t xml:space="preserve">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C0FC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C0FC4" w:rsidRDefault="00296E35" w:rsidP="002E3FCC">
            <w:pPr>
              <w:pStyle w:val="TAL"/>
            </w:pPr>
          </w:p>
        </w:tc>
      </w:tr>
    </w:tbl>
    <w:p w14:paraId="18781801" w14:textId="77777777" w:rsidR="00296E35" w:rsidRPr="001C0FC4" w:rsidRDefault="00296E35" w:rsidP="00296E35"/>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43" w:name="_Toc178186371"/>
      <w:bookmarkStart w:id="1244" w:name="_Toc219462396"/>
      <w:r w:rsidRPr="001C0FC4">
        <w:t>6.2.15</w:t>
      </w:r>
      <w:r w:rsidRPr="001C0FC4">
        <w:tab/>
        <w:t>On-network / File Distribution (FD) / FD Using Media Plane / One-to-one Standalone FD / Active Functional Alias / Client Originated (CO)</w:t>
      </w:r>
      <w:bookmarkEnd w:id="1243"/>
      <w:bookmarkEnd w:id="1244"/>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A840D16" w14:textId="045B4C40"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0ACF9572" w14:textId="77777777" w:rsidR="003242D9" w:rsidRPr="001C0FC4" w:rsidRDefault="003242D9" w:rsidP="003242D9">
      <w:pPr>
        <w:pStyle w:val="Heading3"/>
      </w:pPr>
      <w:bookmarkStart w:id="1245" w:name="_Toc178186372"/>
      <w:bookmarkStart w:id="1246" w:name="_Toc219462397"/>
      <w:r>
        <w:t>6.2.16</w:t>
      </w:r>
      <w:r w:rsidRPr="001C0FC4">
        <w:tab/>
      </w:r>
      <w:r w:rsidRPr="00FB1FE9">
        <w:t>On-network / File Distribution (FD) / FD Using HTTP / Group Standalone FD / Preconfigured Group Use Only</w:t>
      </w:r>
      <w:bookmarkEnd w:id="1246"/>
    </w:p>
    <w:p w14:paraId="58A4DDC0" w14:textId="77777777" w:rsidR="003242D9" w:rsidRPr="00CF3112" w:rsidRDefault="003242D9" w:rsidP="003242D9">
      <w:pPr>
        <w:pStyle w:val="H6"/>
      </w:pPr>
      <w:r w:rsidRPr="00CF3112">
        <w:t>6.2.16.1</w:t>
      </w:r>
      <w:r w:rsidRPr="00CF3112">
        <w:tab/>
        <w:t>Test Purpose (TP)</w:t>
      </w:r>
    </w:p>
    <w:p w14:paraId="47DBF673" w14:textId="77777777" w:rsidR="003242D9" w:rsidRPr="00CF3112" w:rsidRDefault="003242D9" w:rsidP="003242D9">
      <w:pPr>
        <w:pStyle w:val="H6"/>
      </w:pPr>
      <w:r w:rsidRPr="00CF3112">
        <w:t>(1)</w:t>
      </w:r>
    </w:p>
    <w:p w14:paraId="5C8A829A" w14:textId="77777777" w:rsidR="003242D9" w:rsidRPr="00CF3112" w:rsidRDefault="003242D9" w:rsidP="003242D9">
      <w:pPr>
        <w:pStyle w:val="PL"/>
      </w:pPr>
      <w:r w:rsidRPr="00CF3112">
        <w:rPr>
          <w:b/>
        </w:rPr>
        <w:t>with</w:t>
      </w:r>
      <w:r w:rsidRPr="00CF3112">
        <w:t xml:space="preserve"> { UE (MCDATA Client) registered and authorised for MCDATA Service }</w:t>
      </w:r>
    </w:p>
    <w:p w14:paraId="48C12C34" w14:textId="77777777" w:rsidR="003242D9" w:rsidRPr="00CF3112" w:rsidRDefault="003242D9" w:rsidP="003242D9">
      <w:pPr>
        <w:pStyle w:val="PL"/>
      </w:pPr>
      <w:r w:rsidRPr="00CF3112">
        <w:t>ensure that {</w:t>
      </w:r>
    </w:p>
    <w:p w14:paraId="35C9B410" w14:textId="77777777" w:rsidR="003242D9" w:rsidRPr="00CF3112" w:rsidRDefault="003242D9" w:rsidP="003242D9">
      <w:pPr>
        <w:pStyle w:val="PL"/>
      </w:pPr>
      <w:r w:rsidRPr="00CF3112">
        <w:t xml:space="preserve">  </w:t>
      </w:r>
      <w:r w:rsidRPr="00CF3112">
        <w:rPr>
          <w:b/>
        </w:rPr>
        <w:t>when</w:t>
      </w:r>
      <w:r w:rsidRPr="00CF3112">
        <w:t xml:space="preserve"> { the MCDATA User requests to send a Group Standalone FD message to a group configured for preconfigured group use only }</w:t>
      </w:r>
    </w:p>
    <w:p w14:paraId="160D963E" w14:textId="77777777" w:rsidR="003242D9" w:rsidRPr="00CF3112" w:rsidRDefault="003242D9" w:rsidP="003242D9">
      <w:pPr>
        <w:pStyle w:val="PL"/>
      </w:pPr>
      <w:r w:rsidRPr="00CF3112">
        <w:t xml:space="preserve">    </w:t>
      </w:r>
      <w:r w:rsidRPr="00CF3112">
        <w:rPr>
          <w:b/>
        </w:rPr>
        <w:t>then</w:t>
      </w:r>
      <w:r w:rsidRPr="00CF3112">
        <w:t xml:space="preserve"> { UE (MCDATA Client) indicate to the MCDATA user that group standalone FD is not allowed on the indicated group and does not send a HTTP POST request }</w:t>
      </w:r>
    </w:p>
    <w:p w14:paraId="2249867E" w14:textId="77777777" w:rsidR="003242D9" w:rsidRDefault="003242D9" w:rsidP="003242D9">
      <w:pPr>
        <w:pStyle w:val="PL"/>
      </w:pPr>
      <w:r w:rsidRPr="00CF3112">
        <w:t xml:space="preserve">            }</w:t>
      </w:r>
    </w:p>
    <w:p w14:paraId="0475A30E" w14:textId="77777777" w:rsidR="00BB7C8E" w:rsidRPr="006E384F" w:rsidRDefault="00BB7C8E" w:rsidP="003242D9">
      <w:pPr>
        <w:pStyle w:val="PL"/>
      </w:pPr>
    </w:p>
    <w:p w14:paraId="79B94B90" w14:textId="77777777" w:rsidR="003242D9" w:rsidRPr="001C0FC4" w:rsidRDefault="003242D9" w:rsidP="003242D9">
      <w:pPr>
        <w:pStyle w:val="H6"/>
      </w:pPr>
      <w:r>
        <w:t>6.2.16</w:t>
      </w:r>
      <w:r w:rsidRPr="001C0FC4">
        <w:t>.2</w:t>
      </w:r>
      <w:r w:rsidRPr="001C0FC4">
        <w:tab/>
        <w:t>Conformance requirements</w:t>
      </w:r>
    </w:p>
    <w:p w14:paraId="5494D191" w14:textId="77777777" w:rsidR="003242D9" w:rsidRPr="001C0FC4" w:rsidRDefault="003242D9" w:rsidP="003242D9">
      <w:r w:rsidRPr="001C0FC4">
        <w:t xml:space="preserve">References: The conformance requirements covered in the current TC are specified in: TS 24.282, clause </w:t>
      </w:r>
      <w:r w:rsidRPr="00B02A0B">
        <w:rPr>
          <w:rFonts w:eastAsia="Malgun Gothic"/>
        </w:rPr>
        <w:t>10.2.4.2.1</w:t>
      </w:r>
      <w:r>
        <w:rPr>
          <w:rFonts w:eastAsia="Malgun Gothic"/>
        </w:rPr>
        <w:t>.</w:t>
      </w:r>
      <w:r w:rsidRPr="001C0FC4">
        <w:t xml:space="preserve">  Unless otherwise stated, these are Rel-1</w:t>
      </w:r>
      <w:r>
        <w:t>7</w:t>
      </w:r>
      <w:r w:rsidRPr="001C0FC4">
        <w:t xml:space="preserve"> requirements.</w:t>
      </w:r>
    </w:p>
    <w:p w14:paraId="6C38840F" w14:textId="77777777" w:rsidR="003242D9" w:rsidRPr="001C0FC4" w:rsidRDefault="003242D9" w:rsidP="003242D9">
      <w:r w:rsidRPr="001C0FC4">
        <w:t>[TS 24.282, clause 10.2.</w:t>
      </w:r>
      <w:r>
        <w:t>4.2.1</w:t>
      </w:r>
      <w:r w:rsidRPr="001C0FC4">
        <w:t>]</w:t>
      </w:r>
    </w:p>
    <w:p w14:paraId="4F2F323A" w14:textId="77777777" w:rsidR="003242D9" w:rsidRPr="00B02A0B" w:rsidRDefault="003242D9" w:rsidP="003242D9">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60A6C1CC" w14:textId="77777777" w:rsidR="003242D9" w:rsidRPr="00B02A0B" w:rsidRDefault="003242D9" w:rsidP="003242D9">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78658A12" w14:textId="77777777" w:rsidR="003242D9" w:rsidRPr="00B02A0B" w:rsidRDefault="003242D9" w:rsidP="003242D9">
      <w:pPr>
        <w:pStyle w:val="B1"/>
      </w:pPr>
      <w:r w:rsidRPr="00B02A0B">
        <w:t>2)</w:t>
      </w:r>
      <w:r w:rsidRPr="00B02A0B">
        <w:tab/>
        <w:t>shall skip the remainder of this procedure.</w:t>
      </w:r>
    </w:p>
    <w:p w14:paraId="6A6EC202" w14:textId="77777777" w:rsidR="003242D9" w:rsidRPr="00B02A0B" w:rsidRDefault="003242D9" w:rsidP="003242D9">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3615AF1A" w14:textId="77777777" w:rsidR="003242D9" w:rsidRPr="00B02A0B" w:rsidRDefault="003242D9" w:rsidP="003242D9">
      <w:pPr>
        <w:rPr>
          <w:noProof/>
          <w:lang w:val="en-US"/>
        </w:rPr>
      </w:pPr>
      <w:r w:rsidRPr="00B02A0B">
        <w:rPr>
          <w:noProof/>
          <w:lang w:val="en-US"/>
        </w:rPr>
        <w:t>The MCData client:</w:t>
      </w:r>
    </w:p>
    <w:p w14:paraId="78EB5341" w14:textId="77777777" w:rsidR="003242D9" w:rsidRPr="00B02A0B" w:rsidRDefault="003242D9" w:rsidP="003242D9">
      <w:pPr>
        <w:pStyle w:val="B1"/>
      </w:pPr>
      <w:r w:rsidRPr="00B02A0B">
        <w:rPr>
          <w:lang w:val="en-US" w:eastAsia="ko-KR"/>
        </w:rPr>
        <w:t>1</w:t>
      </w:r>
      <w:r w:rsidRPr="00B02A0B">
        <w:rPr>
          <w:lang w:eastAsia="ko-KR"/>
        </w:rPr>
        <w:t>)</w:t>
      </w:r>
      <w:r w:rsidRPr="00B02A0B">
        <w:rPr>
          <w:lang w:eastAsia="ko-KR"/>
        </w:rPr>
        <w:tab/>
        <w:t>shall build the SIP MESSAGE request as specified in clause</w:t>
      </w:r>
      <w:r>
        <w:rPr>
          <w:lang w:eastAsia="ko-KR"/>
        </w:rPr>
        <w:t> </w:t>
      </w:r>
      <w:r w:rsidRPr="00B02A0B">
        <w:rPr>
          <w:lang w:eastAsia="ko-KR"/>
        </w:rPr>
        <w:t>6.2.4.1;</w:t>
      </w:r>
    </w:p>
    <w:p w14:paraId="76E5EA82" w14:textId="77777777" w:rsidR="003242D9" w:rsidRPr="00B02A0B" w:rsidRDefault="003242D9" w:rsidP="003242D9">
      <w:pPr>
        <w:pStyle w:val="B1"/>
        <w:rPr>
          <w:noProof/>
        </w:rPr>
      </w:pPr>
      <w:r w:rsidRPr="00B02A0B">
        <w:t>2)</w:t>
      </w:r>
      <w:r w:rsidRPr="00B02A0B">
        <w:tab/>
        <w:t xml:space="preserve">if a </w:t>
      </w:r>
      <w:r w:rsidRPr="00B02A0B">
        <w:rPr>
          <w:noProof/>
        </w:rPr>
        <w:t>one-to-one standalone FD message is to be sent shall insert in the SIP MESSAGE request:</w:t>
      </w:r>
    </w:p>
    <w:p w14:paraId="6D626DD7" w14:textId="77777777" w:rsidR="003242D9" w:rsidRPr="00B02A0B" w:rsidRDefault="003242D9" w:rsidP="003242D9">
      <w:pPr>
        <w:pStyle w:val="B2"/>
        <w:rPr>
          <w:noProof/>
        </w:rPr>
      </w:pPr>
      <w:r w:rsidRPr="00B02A0B">
        <w:rPr>
          <w:noProof/>
        </w:rPr>
        <w:t>a)</w:t>
      </w:r>
      <w:r w:rsidRPr="00B02A0B">
        <w:rPr>
          <w:noProof/>
        </w:rPr>
        <w:tab/>
        <w:t>an application/resource-lists+xml MIME body with the MCData ID of the target MCData user</w:t>
      </w:r>
      <w:r w:rsidRPr="00AD6532">
        <w:rPr>
          <w:noProof/>
        </w:rPr>
        <w:t xml:space="preserve"> or the functional alias to be called</w:t>
      </w:r>
      <w:r w:rsidRPr="00B02A0B">
        <w:rPr>
          <w:noProof/>
        </w:rPr>
        <w:t>, according to rules and procedures of IETF RFC 4826 [9]; and</w:t>
      </w:r>
    </w:p>
    <w:p w14:paraId="741CD19B" w14:textId="77777777" w:rsidR="003242D9" w:rsidRPr="00B02A0B" w:rsidRDefault="003242D9" w:rsidP="003242D9">
      <w:pPr>
        <w:pStyle w:val="B2"/>
        <w:rPr>
          <w:lang w:eastAsia="ko-KR"/>
        </w:rPr>
      </w:pPr>
      <w:r w:rsidRPr="00B02A0B">
        <w:rPr>
          <w:noProof/>
        </w:rPr>
        <w:t>b)</w:t>
      </w:r>
      <w:r w:rsidRPr="00B02A0B">
        <w:rPr>
          <w:lang w:eastAsia="ko-KR"/>
        </w:rPr>
        <w:tab/>
        <w:t>an application/vnd.3gpp.mcdata-info+xml MIME body with:</w:t>
      </w:r>
    </w:p>
    <w:p w14:paraId="10A214EF" w14:textId="77777777" w:rsidR="003242D9" w:rsidRPr="00B02A0B" w:rsidRDefault="003242D9" w:rsidP="003242D9">
      <w:pPr>
        <w:pStyle w:val="B3"/>
        <w:rPr>
          <w:lang w:eastAsia="ko-KR"/>
        </w:rPr>
      </w:pPr>
      <w:r w:rsidRPr="00B02A0B">
        <w:rPr>
          <w:lang w:eastAsia="ko-KR"/>
        </w:rPr>
        <w:t>i)</w:t>
      </w:r>
      <w:r w:rsidRPr="00B02A0B">
        <w:rPr>
          <w:lang w:eastAsia="ko-KR"/>
        </w:rPr>
        <w:tab/>
        <w:t>a &lt;request-type&gt; element set to a value of "one-to-one-fd";</w:t>
      </w:r>
    </w:p>
    <w:p w14:paraId="3509BE69" w14:textId="77777777" w:rsidR="003242D9" w:rsidRDefault="003242D9" w:rsidP="003242D9">
      <w:pPr>
        <w:pStyle w:val="B3"/>
      </w:pPr>
      <w:r w:rsidRPr="00C91445">
        <w:t>ii)</w:t>
      </w:r>
      <w:r w:rsidRPr="00C91445">
        <w:tab/>
      </w:r>
      <w:r>
        <w:rPr>
          <w:lang w:eastAsia="ko-KR"/>
        </w:rPr>
        <w:t>a</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Pr>
          <w:lang w:eastAsia="ko-KR"/>
        </w:rPr>
        <w:t xml:space="preserve">used in the step a) </w:t>
      </w:r>
      <w:r w:rsidRPr="003C20F6">
        <w:t>above</w:t>
      </w:r>
      <w:r>
        <w:t xml:space="preserve">; </w:t>
      </w:r>
    </w:p>
    <w:p w14:paraId="51DA94B7" w14:textId="77777777" w:rsidR="003242D9" w:rsidRDefault="003242D9" w:rsidP="003242D9">
      <w:pPr>
        <w:pStyle w:val="B3"/>
      </w:pPr>
      <w:r>
        <w:rPr>
          <w:noProof/>
        </w:rPr>
        <w:t>i</w:t>
      </w:r>
      <w:r w:rsidRPr="00B02A0B">
        <w:rPr>
          <w:noProof/>
        </w:rPr>
        <w:t>ii)</w:t>
      </w:r>
      <w:r w:rsidRPr="00B02A0B">
        <w:rPr>
          <w:noProof/>
        </w:rPr>
        <w:tab/>
      </w:r>
      <w:r w:rsidRPr="00B02A0B">
        <w:t>if the MCData client is aware of active functional aliases and if an active functional alias is to be included in the SIP MESSAGE request, the &lt;functional-alias-URI&gt; element set to the URI of the used functional alias</w:t>
      </w:r>
      <w:r w:rsidRPr="00B02A0B">
        <w:rPr>
          <w:noProof/>
        </w:rPr>
        <w:t>;</w:t>
      </w:r>
      <w:r w:rsidRPr="00B02A0B">
        <w:t xml:space="preserve"> </w:t>
      </w:r>
      <w:r>
        <w:t>and</w:t>
      </w:r>
    </w:p>
    <w:p w14:paraId="498810C3" w14:textId="77777777" w:rsidR="003242D9" w:rsidRPr="00B02A0B" w:rsidRDefault="003242D9" w:rsidP="003242D9">
      <w:pPr>
        <w:pStyle w:val="B3"/>
        <w:rPr>
          <w:noProof/>
        </w:rPr>
      </w:pPr>
      <w:r>
        <w:t>iv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03F7F258" w14:textId="77777777" w:rsidR="003242D9" w:rsidRPr="00B02A0B" w:rsidRDefault="003242D9" w:rsidP="003242D9">
      <w:pPr>
        <w:pStyle w:val="B1"/>
        <w:rPr>
          <w:noProof/>
        </w:rPr>
      </w:pPr>
      <w:r w:rsidRPr="00B02A0B">
        <w:rPr>
          <w:noProof/>
        </w:rPr>
        <w:t>3)</w:t>
      </w:r>
      <w:r w:rsidRPr="00B02A0B">
        <w:rPr>
          <w:noProof/>
        </w:rPr>
        <w:tab/>
        <w:t>if a group standalone FD message is to be sent:</w:t>
      </w:r>
    </w:p>
    <w:p w14:paraId="5A18C3DA" w14:textId="77777777" w:rsidR="003242D9" w:rsidRPr="00B02A0B" w:rsidRDefault="003242D9" w:rsidP="003242D9">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configured on the group management client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031E70A5" w14:textId="77777777" w:rsidR="003242D9" w:rsidRPr="00B02A0B" w:rsidRDefault="003242D9" w:rsidP="003242D9">
      <w:pPr>
        <w:pStyle w:val="B2"/>
        <w:rPr>
          <w:noProof/>
        </w:rPr>
      </w:pPr>
      <w:r w:rsidRPr="00B02A0B">
        <w:rPr>
          <w:noProof/>
        </w:rPr>
        <w:t>b)</w:t>
      </w:r>
      <w:r w:rsidRPr="00B02A0B">
        <w:rPr>
          <w:noProof/>
        </w:rPr>
        <w:tab/>
        <w:t>shall insert in the SIP MESSAGE request an application/vnd.3gpp.mcdata-info+xml MIME body with:</w:t>
      </w:r>
    </w:p>
    <w:p w14:paraId="41D41361" w14:textId="77777777" w:rsidR="003242D9" w:rsidRPr="00B02A0B" w:rsidRDefault="003242D9" w:rsidP="003242D9">
      <w:pPr>
        <w:pStyle w:val="B3"/>
        <w:rPr>
          <w:noProof/>
        </w:rPr>
      </w:pPr>
      <w:r w:rsidRPr="00B02A0B">
        <w:rPr>
          <w:noProof/>
        </w:rPr>
        <w:t>i)</w:t>
      </w:r>
      <w:r w:rsidRPr="00B02A0B">
        <w:rPr>
          <w:noProof/>
        </w:rPr>
        <w:tab/>
        <w:t>the &lt;request-type&gt; element set to a value of "group-fd";</w:t>
      </w:r>
    </w:p>
    <w:p w14:paraId="7FF834DF" w14:textId="77777777" w:rsidR="003242D9" w:rsidRPr="00B02A0B" w:rsidRDefault="003242D9" w:rsidP="003242D9">
      <w:pPr>
        <w:pStyle w:val="B3"/>
        <w:rPr>
          <w:noProof/>
        </w:rPr>
      </w:pPr>
      <w:r w:rsidRPr="00B02A0B">
        <w:rPr>
          <w:noProof/>
        </w:rPr>
        <w:t>ii)</w:t>
      </w:r>
      <w:r w:rsidRPr="00B02A0B">
        <w:rPr>
          <w:noProof/>
        </w:rPr>
        <w:tab/>
        <w:t>the &lt;mcdata-request-uri&gt; element set to the MCData group identity;</w:t>
      </w:r>
    </w:p>
    <w:p w14:paraId="70114E89" w14:textId="77777777" w:rsidR="003242D9" w:rsidRPr="00B02A0B" w:rsidRDefault="003242D9" w:rsidP="003242D9">
      <w:pPr>
        <w:pStyle w:val="B3"/>
        <w:rPr>
          <w:noProof/>
        </w:rPr>
      </w:pPr>
      <w:r w:rsidRPr="00B02A0B">
        <w:rPr>
          <w:noProof/>
        </w:rPr>
        <w:t>iii)</w:t>
      </w:r>
      <w:r w:rsidRPr="00B02A0B">
        <w:rPr>
          <w:noProof/>
        </w:rPr>
        <w:tab/>
        <w:t>the &lt;mcdata-client-id&gt; element set to the MCData client ID of the originating MCData client; and</w:t>
      </w:r>
    </w:p>
    <w:p w14:paraId="62FEE3F7" w14:textId="77777777" w:rsidR="003242D9" w:rsidRDefault="003242D9" w:rsidP="003242D9">
      <w:pPr>
        <w:pStyle w:val="B3"/>
      </w:pPr>
      <w:r w:rsidRPr="00B02A0B">
        <w:rPr>
          <w:noProof/>
        </w:rPr>
        <w:t>iv)</w:t>
      </w:r>
      <w:r w:rsidRPr="00B02A0B">
        <w:rPr>
          <w:noProof/>
        </w:rPr>
        <w:tab/>
      </w:r>
      <w:r w:rsidRPr="00B02A0B">
        <w:t>if the MCData client is aware of active functional aliases and if an active functional alias is to be included in the SIP MESSAGE request, the &lt;functional-alias-URI&gt; element set to the URI of the used functional alias</w:t>
      </w:r>
      <w:r w:rsidRPr="00B02A0B">
        <w:rPr>
          <w:noProof/>
        </w:rPr>
        <w:t>;</w:t>
      </w:r>
      <w:r w:rsidRPr="00B02A0B">
        <w:t xml:space="preserve"> </w:t>
      </w:r>
      <w:r>
        <w:t>and</w:t>
      </w:r>
    </w:p>
    <w:p w14:paraId="677C60DB" w14:textId="77777777" w:rsidR="003242D9" w:rsidRPr="00B02A0B" w:rsidRDefault="003242D9" w:rsidP="003242D9">
      <w:pPr>
        <w:pStyle w:val="B3"/>
        <w:rPr>
          <w:noProof/>
        </w:rPr>
      </w:pPr>
      <w:r>
        <w:t>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299CA181" w14:textId="77777777" w:rsidR="003242D9" w:rsidRPr="00B02A0B" w:rsidRDefault="003242D9" w:rsidP="003242D9">
      <w:pPr>
        <w:pStyle w:val="B1"/>
      </w:pPr>
      <w:r w:rsidRPr="00B02A0B">
        <w:t>4)</w:t>
      </w:r>
      <w:r w:rsidRPr="00B02A0B">
        <w:tab/>
        <w:t>shall generate a standalone FD message as specified in clause 6.2.2.2; and</w:t>
      </w:r>
    </w:p>
    <w:p w14:paraId="78EC9392" w14:textId="77777777" w:rsidR="003242D9" w:rsidRDefault="003242D9" w:rsidP="003242D9">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6E653B5" w14:textId="77777777" w:rsidR="003242D9" w:rsidRPr="00D81E31" w:rsidRDefault="003242D9" w:rsidP="003242D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6D261068" w14:textId="77777777" w:rsidR="003242D9" w:rsidRDefault="003242D9" w:rsidP="003242D9">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 MIME resource-lists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t>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685054D3" w14:textId="77777777" w:rsidR="003242D9" w:rsidRDefault="003242D9" w:rsidP="003242D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into 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CD303FB" w14:textId="77777777" w:rsidR="003242D9" w:rsidRPr="00A12DA8" w:rsidRDefault="003242D9" w:rsidP="003242D9">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764CB282" w14:textId="77777777" w:rsidR="003242D9" w:rsidRPr="001C0FC4" w:rsidRDefault="003242D9" w:rsidP="003242D9">
      <w:pPr>
        <w:pStyle w:val="H6"/>
      </w:pPr>
      <w:r>
        <w:t>6.2.16</w:t>
      </w:r>
      <w:r w:rsidRPr="001C0FC4">
        <w:t>.3</w:t>
      </w:r>
      <w:r w:rsidRPr="001C0FC4">
        <w:tab/>
        <w:t>Test description</w:t>
      </w:r>
    </w:p>
    <w:p w14:paraId="77692F04" w14:textId="77777777" w:rsidR="003242D9" w:rsidRPr="001C0FC4" w:rsidRDefault="003242D9" w:rsidP="003242D9">
      <w:pPr>
        <w:pStyle w:val="H6"/>
      </w:pPr>
      <w:r>
        <w:t>6.2.16</w:t>
      </w:r>
      <w:r w:rsidRPr="001C0FC4">
        <w:t>.3.1</w:t>
      </w:r>
      <w:r w:rsidRPr="001C0FC4">
        <w:tab/>
        <w:t>Pre-test conditions</w:t>
      </w:r>
    </w:p>
    <w:p w14:paraId="193DAE28" w14:textId="77777777" w:rsidR="003242D9" w:rsidRDefault="003242D9" w:rsidP="003242D9">
      <w:pPr>
        <w:pStyle w:val="H6"/>
      </w:pPr>
      <w:r w:rsidRPr="00102CE5">
        <w:t>Test configuration</w:t>
      </w:r>
      <w:r>
        <w:t>:</w:t>
      </w:r>
    </w:p>
    <w:p w14:paraId="6E4EF830" w14:textId="77777777" w:rsidR="003242D9" w:rsidRDefault="003242D9" w:rsidP="003242D9">
      <w:pPr>
        <w:pStyle w:val="B1"/>
      </w:pPr>
      <w:r>
        <w:t>-</w:t>
      </w:r>
      <w:r>
        <w:tab/>
        <w:t>Single cell configuration according to TS 37.579-1 [2] clause 5.2.2.2.1.</w:t>
      </w:r>
    </w:p>
    <w:p w14:paraId="66944A76" w14:textId="77777777" w:rsidR="003242D9" w:rsidRPr="001C0FC4" w:rsidRDefault="003242D9" w:rsidP="003242D9">
      <w:pPr>
        <w:pStyle w:val="B1"/>
      </w:pPr>
      <w:r w:rsidRPr="001C0FC4">
        <w:t>-</w:t>
      </w:r>
      <w:r w:rsidRPr="001C0FC4">
        <w:tab/>
        <w:t xml:space="preserve">Test File 1 for CO FD as specified in annex A.2.1 as specified in Annex A.2.2 </w:t>
      </w:r>
      <w:r>
        <w:t>is</w:t>
      </w:r>
      <w:r w:rsidRPr="001C0FC4">
        <w:t xml:space="preserve"> available at the UE for upload.</w:t>
      </w:r>
    </w:p>
    <w:p w14:paraId="61F988FA" w14:textId="77777777" w:rsidR="003242D9" w:rsidRDefault="003242D9" w:rsidP="003242D9">
      <w:pPr>
        <w:pStyle w:val="H6"/>
      </w:pPr>
      <w:r>
        <w:t>Preamble:</w:t>
      </w:r>
    </w:p>
    <w:p w14:paraId="3BFA1738" w14:textId="5A1036BA" w:rsidR="00D26C49" w:rsidRDefault="003242D9" w:rsidP="00D26C49">
      <w:pPr>
        <w:pStyle w:val="B1"/>
      </w:pPr>
      <w:r>
        <w:t>-</w:t>
      </w:r>
      <w:r>
        <w:tab/>
        <w:t>The UE has performed procedure 'Initial registration' as described in TS 37.579-1 [2] clause 5.4.2</w:t>
      </w:r>
      <w:r w:rsidR="00D26C49">
        <w:t xml:space="preserve"> with the following clarifications:</w:t>
      </w:r>
    </w:p>
    <w:p w14:paraId="3D08BF2E" w14:textId="0459834F" w:rsidR="003242D9" w:rsidRDefault="00D26C49" w:rsidP="00D26C49">
      <w:pPr>
        <w:pStyle w:val="B1"/>
      </w:pPr>
      <w:r>
        <w:t>-</w:t>
      </w:r>
      <w:r>
        <w:tab/>
        <w:t>In the group configuration document the &lt;preconfigured-group-use-only&gt; element is set to "true".</w:t>
      </w:r>
    </w:p>
    <w:p w14:paraId="139B11D1" w14:textId="77777777" w:rsidR="003242D9" w:rsidRDefault="003242D9" w:rsidP="003242D9">
      <w:pPr>
        <w:pStyle w:val="B1"/>
      </w:pPr>
      <w:r>
        <w:t>-</w:t>
      </w:r>
      <w:r>
        <w:tab/>
      </w:r>
      <w:r w:rsidRPr="000573F5">
        <w:t>UE States at the end of the preamble</w:t>
      </w:r>
      <w:r>
        <w:t>:</w:t>
      </w:r>
    </w:p>
    <w:p w14:paraId="3F074B0E" w14:textId="77777777" w:rsidR="003242D9" w:rsidRDefault="003242D9" w:rsidP="003242D9">
      <w:pPr>
        <w:pStyle w:val="B1"/>
        <w:ind w:left="852"/>
      </w:pPr>
      <w:r>
        <w:t>-</w:t>
      </w:r>
      <w:r>
        <w:tab/>
        <w:t>The UE is in RRC_IDLE state.</w:t>
      </w:r>
    </w:p>
    <w:p w14:paraId="15D7208B" w14:textId="77777777" w:rsidR="003242D9" w:rsidRDefault="003242D9" w:rsidP="003242D9">
      <w:pPr>
        <w:pStyle w:val="B1"/>
        <w:ind w:left="852"/>
      </w:pPr>
      <w:r>
        <w:t>-</w:t>
      </w:r>
      <w:r>
        <w:tab/>
        <w:t>The client is registered for MCData.</w:t>
      </w:r>
    </w:p>
    <w:p w14:paraId="790840C5" w14:textId="77777777" w:rsidR="003242D9" w:rsidRPr="001C0FC4" w:rsidRDefault="003242D9" w:rsidP="003242D9">
      <w:pPr>
        <w:pStyle w:val="H6"/>
      </w:pPr>
      <w:r>
        <w:t>6.2.16</w:t>
      </w:r>
      <w:r w:rsidRPr="001C0FC4">
        <w:t>.3.2</w:t>
      </w:r>
      <w:r w:rsidRPr="001C0FC4">
        <w:tab/>
        <w:t>Test procedure sequence</w:t>
      </w:r>
    </w:p>
    <w:p w14:paraId="4CA9C252" w14:textId="77777777" w:rsidR="003242D9" w:rsidRPr="001C0FC4" w:rsidRDefault="003242D9" w:rsidP="003242D9">
      <w:pPr>
        <w:pStyle w:val="TH"/>
      </w:pPr>
      <w:r w:rsidRPr="001C0FC4">
        <w:t xml:space="preserve">Table </w:t>
      </w:r>
      <w:r>
        <w:t>6.2.16</w:t>
      </w:r>
      <w:r w:rsidRPr="001C0FC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242D9" w:rsidRPr="001C0FC4" w14:paraId="6D628E53" w14:textId="77777777" w:rsidTr="00EE26EF">
        <w:tc>
          <w:tcPr>
            <w:tcW w:w="649" w:type="dxa"/>
            <w:tcBorders>
              <w:top w:val="single" w:sz="4" w:space="0" w:color="auto"/>
              <w:left w:val="single" w:sz="4" w:space="0" w:color="auto"/>
              <w:bottom w:val="nil"/>
              <w:right w:val="single" w:sz="4" w:space="0" w:color="auto"/>
            </w:tcBorders>
            <w:hideMark/>
          </w:tcPr>
          <w:p w14:paraId="2790AE44" w14:textId="77777777" w:rsidR="003242D9" w:rsidRPr="001C0FC4" w:rsidRDefault="003242D9" w:rsidP="00EE26EF">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47A1E72" w14:textId="77777777" w:rsidR="003242D9" w:rsidRPr="001C0FC4" w:rsidRDefault="003242D9" w:rsidP="00EE26EF">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EF0104" w14:textId="77777777" w:rsidR="003242D9" w:rsidRPr="001C0FC4" w:rsidRDefault="003242D9" w:rsidP="00EE26EF">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B06A4D5" w14:textId="77777777" w:rsidR="003242D9" w:rsidRPr="001C0FC4" w:rsidRDefault="003242D9" w:rsidP="00EE26EF">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8EE69EC" w14:textId="77777777" w:rsidR="003242D9" w:rsidRPr="001C0FC4" w:rsidRDefault="003242D9" w:rsidP="00EE26EF">
            <w:pPr>
              <w:pStyle w:val="TAH"/>
            </w:pPr>
            <w:r w:rsidRPr="001C0FC4">
              <w:t>Verdict</w:t>
            </w:r>
          </w:p>
        </w:tc>
      </w:tr>
      <w:tr w:rsidR="003242D9" w:rsidRPr="001C0FC4" w14:paraId="5964559D" w14:textId="77777777" w:rsidTr="00EE26EF">
        <w:tc>
          <w:tcPr>
            <w:tcW w:w="649" w:type="dxa"/>
            <w:tcBorders>
              <w:top w:val="nil"/>
              <w:left w:val="single" w:sz="4" w:space="0" w:color="auto"/>
              <w:bottom w:val="single" w:sz="4" w:space="0" w:color="auto"/>
              <w:right w:val="single" w:sz="4" w:space="0" w:color="auto"/>
            </w:tcBorders>
          </w:tcPr>
          <w:p w14:paraId="78FAEF46" w14:textId="77777777" w:rsidR="003242D9" w:rsidRPr="001C0FC4" w:rsidRDefault="003242D9" w:rsidP="00EE26EF">
            <w:pPr>
              <w:pStyle w:val="TAH"/>
            </w:pPr>
          </w:p>
        </w:tc>
        <w:tc>
          <w:tcPr>
            <w:tcW w:w="3970" w:type="dxa"/>
            <w:tcBorders>
              <w:top w:val="nil"/>
              <w:left w:val="single" w:sz="4" w:space="0" w:color="auto"/>
              <w:bottom w:val="single" w:sz="4" w:space="0" w:color="auto"/>
              <w:right w:val="single" w:sz="4" w:space="0" w:color="auto"/>
            </w:tcBorders>
          </w:tcPr>
          <w:p w14:paraId="4DBA4AA3" w14:textId="77777777" w:rsidR="003242D9" w:rsidRPr="001C0FC4" w:rsidRDefault="003242D9" w:rsidP="00EE26E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ECE32F1" w14:textId="77777777" w:rsidR="003242D9" w:rsidRPr="001C0FC4" w:rsidRDefault="003242D9" w:rsidP="00EE26EF">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7853EB0" w14:textId="77777777" w:rsidR="003242D9" w:rsidRPr="001C0FC4" w:rsidRDefault="003242D9" w:rsidP="00EE26EF">
            <w:pPr>
              <w:pStyle w:val="TAH"/>
            </w:pPr>
            <w:r w:rsidRPr="001C0FC4">
              <w:t>Message</w:t>
            </w:r>
          </w:p>
        </w:tc>
        <w:tc>
          <w:tcPr>
            <w:tcW w:w="567" w:type="dxa"/>
            <w:tcBorders>
              <w:top w:val="nil"/>
              <w:left w:val="single" w:sz="4" w:space="0" w:color="auto"/>
              <w:bottom w:val="single" w:sz="4" w:space="0" w:color="auto"/>
              <w:right w:val="single" w:sz="4" w:space="0" w:color="auto"/>
            </w:tcBorders>
          </w:tcPr>
          <w:p w14:paraId="5DC2B895" w14:textId="77777777" w:rsidR="003242D9" w:rsidRPr="001C0FC4" w:rsidRDefault="003242D9" w:rsidP="00EE26EF">
            <w:pPr>
              <w:pStyle w:val="TAH"/>
            </w:pPr>
          </w:p>
        </w:tc>
        <w:tc>
          <w:tcPr>
            <w:tcW w:w="892" w:type="dxa"/>
            <w:tcBorders>
              <w:top w:val="nil"/>
              <w:left w:val="single" w:sz="4" w:space="0" w:color="auto"/>
              <w:bottom w:val="single" w:sz="4" w:space="0" w:color="auto"/>
              <w:right w:val="single" w:sz="4" w:space="0" w:color="auto"/>
            </w:tcBorders>
          </w:tcPr>
          <w:p w14:paraId="12301362" w14:textId="77777777" w:rsidR="003242D9" w:rsidRPr="001C0FC4" w:rsidRDefault="003242D9" w:rsidP="00EE26EF">
            <w:pPr>
              <w:pStyle w:val="TAH"/>
            </w:pPr>
          </w:p>
        </w:tc>
      </w:tr>
      <w:tr w:rsidR="003242D9" w:rsidRPr="001C0FC4" w14:paraId="61DABAC6"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79355F05" w14:textId="77777777" w:rsidR="003242D9" w:rsidRPr="001C0FC4" w:rsidRDefault="003242D9" w:rsidP="00EE26EF">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F8B2DBE" w14:textId="77777777" w:rsidR="003242D9" w:rsidRPr="001C0FC4" w:rsidRDefault="003242D9" w:rsidP="00EE26EF">
            <w:pPr>
              <w:pStyle w:val="TAL"/>
            </w:pPr>
            <w:r w:rsidRPr="001C0FC4">
              <w:t>Make the UE (MCData client) send test file 1 (</w:t>
            </w:r>
            <w:r>
              <w:t>Annex</w:t>
            </w:r>
            <w:r w:rsidRPr="001C0FC4">
              <w:t xml:space="preserve"> A.2.1) for CO group FD over HTTP</w:t>
            </w:r>
            <w:r>
              <w:t>.</w:t>
            </w:r>
          </w:p>
          <w:p w14:paraId="69668D4A" w14:textId="77777777" w:rsidR="003242D9" w:rsidRPr="001C0FC4" w:rsidRDefault="003242D9" w:rsidP="00EE26EF">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1E4743B9" w14:textId="77777777" w:rsidR="003242D9" w:rsidRPr="001C0FC4" w:rsidRDefault="003242D9" w:rsidP="00EE26EF">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FDE301" w14:textId="77777777" w:rsidR="003242D9" w:rsidRPr="001C0FC4" w:rsidRDefault="003242D9" w:rsidP="00EE26EF">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FA6C30" w14:textId="77777777" w:rsidR="003242D9" w:rsidRPr="001C0FC4" w:rsidRDefault="003242D9" w:rsidP="00EE26EF">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154A94" w14:textId="77777777" w:rsidR="003242D9" w:rsidRPr="001C0FC4" w:rsidRDefault="003242D9" w:rsidP="00EE26EF">
            <w:pPr>
              <w:pStyle w:val="TAC"/>
            </w:pPr>
            <w:r w:rsidRPr="001C0FC4">
              <w:t>-</w:t>
            </w:r>
          </w:p>
        </w:tc>
      </w:tr>
      <w:tr w:rsidR="003242D9" w:rsidRPr="00115AC1" w14:paraId="1D2ED928" w14:textId="77777777" w:rsidTr="00EE26EF">
        <w:tc>
          <w:tcPr>
            <w:tcW w:w="649" w:type="dxa"/>
            <w:tcBorders>
              <w:top w:val="single" w:sz="4" w:space="0" w:color="auto"/>
              <w:left w:val="single" w:sz="4" w:space="0" w:color="auto"/>
              <w:bottom w:val="single" w:sz="4" w:space="0" w:color="auto"/>
              <w:right w:val="single" w:sz="4" w:space="0" w:color="auto"/>
            </w:tcBorders>
          </w:tcPr>
          <w:p w14:paraId="60E9E0E8" w14:textId="56F43DA5" w:rsidR="003242D9" w:rsidRPr="001C0FC4" w:rsidRDefault="003242D9" w:rsidP="00EE26EF">
            <w:pPr>
              <w:pStyle w:val="TAC"/>
            </w:pPr>
            <w:r>
              <w:t>2</w:t>
            </w:r>
          </w:p>
        </w:tc>
        <w:tc>
          <w:tcPr>
            <w:tcW w:w="3970" w:type="dxa"/>
            <w:tcBorders>
              <w:top w:val="single" w:sz="4" w:space="0" w:color="auto"/>
              <w:left w:val="single" w:sz="4" w:space="0" w:color="auto"/>
              <w:bottom w:val="single" w:sz="4" w:space="0" w:color="auto"/>
              <w:right w:val="single" w:sz="4" w:space="0" w:color="auto"/>
            </w:tcBorders>
          </w:tcPr>
          <w:p w14:paraId="076614E7" w14:textId="77777777" w:rsidR="003242D9" w:rsidRPr="00115AC1" w:rsidRDefault="003242D9" w:rsidP="00EE26EF">
            <w:pPr>
              <w:pStyle w:val="TAL"/>
            </w:pPr>
            <w:r w:rsidRPr="00115AC1">
              <w:t xml:space="preserve">Check: Does the UE (MCData client) send an HTTP POST request </w:t>
            </w:r>
            <w:r w:rsidRPr="00115AC1">
              <w:rPr>
                <w:lang w:eastAsia="x-none"/>
              </w:rPr>
              <w:t>t</w:t>
            </w:r>
            <w:r w:rsidRPr="00115AC1">
              <w:rPr>
                <w:rFonts w:eastAsia="Malgun Gothic"/>
              </w:rPr>
              <w:t>o upload a file to the media storage function within the next 5s?</w:t>
            </w:r>
          </w:p>
        </w:tc>
        <w:tc>
          <w:tcPr>
            <w:tcW w:w="709" w:type="dxa"/>
            <w:tcBorders>
              <w:top w:val="single" w:sz="4" w:space="0" w:color="auto"/>
              <w:left w:val="single" w:sz="4" w:space="0" w:color="auto"/>
              <w:bottom w:val="single" w:sz="4" w:space="0" w:color="auto"/>
              <w:right w:val="single" w:sz="4" w:space="0" w:color="auto"/>
            </w:tcBorders>
          </w:tcPr>
          <w:p w14:paraId="723C959E" w14:textId="77777777" w:rsidR="003242D9" w:rsidRPr="00115AC1" w:rsidRDefault="003242D9" w:rsidP="00EE26EF">
            <w:pPr>
              <w:pStyle w:val="TAC"/>
            </w:pPr>
            <w:r w:rsidRPr="00115AC1">
              <w:rPr>
                <w:szCs w:val="18"/>
              </w:rPr>
              <w:t>--&gt;</w:t>
            </w:r>
          </w:p>
        </w:tc>
        <w:tc>
          <w:tcPr>
            <w:tcW w:w="2978" w:type="dxa"/>
            <w:tcBorders>
              <w:top w:val="single" w:sz="4" w:space="0" w:color="auto"/>
              <w:left w:val="single" w:sz="4" w:space="0" w:color="auto"/>
              <w:bottom w:val="single" w:sz="4" w:space="0" w:color="auto"/>
              <w:right w:val="single" w:sz="4" w:space="0" w:color="auto"/>
            </w:tcBorders>
          </w:tcPr>
          <w:p w14:paraId="1944B4FA" w14:textId="77777777" w:rsidR="003242D9" w:rsidRPr="00115AC1" w:rsidRDefault="003242D9" w:rsidP="00EE26EF">
            <w:pPr>
              <w:pStyle w:val="TAL"/>
            </w:pPr>
            <w:r w:rsidRPr="00115AC1">
              <w:t>HTTP POST</w:t>
            </w:r>
          </w:p>
        </w:tc>
        <w:tc>
          <w:tcPr>
            <w:tcW w:w="567" w:type="dxa"/>
            <w:tcBorders>
              <w:top w:val="single" w:sz="4" w:space="0" w:color="auto"/>
              <w:left w:val="single" w:sz="4" w:space="0" w:color="auto"/>
              <w:bottom w:val="single" w:sz="4" w:space="0" w:color="auto"/>
              <w:right w:val="single" w:sz="4" w:space="0" w:color="auto"/>
            </w:tcBorders>
          </w:tcPr>
          <w:p w14:paraId="7BDFA7EB" w14:textId="77777777" w:rsidR="003242D9" w:rsidRPr="00115AC1" w:rsidRDefault="003242D9" w:rsidP="00EE26EF">
            <w:pPr>
              <w:pStyle w:val="TAC"/>
            </w:pPr>
            <w:r w:rsidRPr="00115AC1">
              <w:t>1</w:t>
            </w:r>
          </w:p>
        </w:tc>
        <w:tc>
          <w:tcPr>
            <w:tcW w:w="892" w:type="dxa"/>
            <w:tcBorders>
              <w:top w:val="single" w:sz="4" w:space="0" w:color="auto"/>
              <w:left w:val="single" w:sz="4" w:space="0" w:color="auto"/>
              <w:bottom w:val="single" w:sz="4" w:space="0" w:color="auto"/>
              <w:right w:val="single" w:sz="4" w:space="0" w:color="auto"/>
            </w:tcBorders>
          </w:tcPr>
          <w:p w14:paraId="4E39DF0D" w14:textId="77777777" w:rsidR="003242D9" w:rsidRPr="00115AC1" w:rsidRDefault="003242D9" w:rsidP="00EE26EF">
            <w:pPr>
              <w:pStyle w:val="TAC"/>
            </w:pPr>
            <w:r w:rsidRPr="00115AC1">
              <w:t>F</w:t>
            </w:r>
          </w:p>
        </w:tc>
      </w:tr>
      <w:tr w:rsidR="003242D9" w:rsidRPr="00115AC1" w14:paraId="7EF18443" w14:textId="77777777" w:rsidTr="00EE26EF">
        <w:tc>
          <w:tcPr>
            <w:tcW w:w="649" w:type="dxa"/>
            <w:tcBorders>
              <w:top w:val="single" w:sz="4" w:space="0" w:color="auto"/>
              <w:left w:val="single" w:sz="4" w:space="0" w:color="auto"/>
              <w:bottom w:val="single" w:sz="4" w:space="0" w:color="auto"/>
              <w:right w:val="single" w:sz="4" w:space="0" w:color="auto"/>
            </w:tcBorders>
          </w:tcPr>
          <w:p w14:paraId="294D886F" w14:textId="77777777" w:rsidR="003242D9" w:rsidRPr="001C0FC4" w:rsidRDefault="003242D9" w:rsidP="00EE26EF">
            <w:pPr>
              <w:pStyle w:val="TAC"/>
            </w:pPr>
            <w:r>
              <w:t>-</w:t>
            </w:r>
          </w:p>
        </w:tc>
        <w:tc>
          <w:tcPr>
            <w:tcW w:w="3970" w:type="dxa"/>
            <w:tcBorders>
              <w:top w:val="single" w:sz="4" w:space="0" w:color="auto"/>
              <w:left w:val="single" w:sz="4" w:space="0" w:color="auto"/>
              <w:bottom w:val="single" w:sz="4" w:space="0" w:color="auto"/>
              <w:right w:val="single" w:sz="4" w:space="0" w:color="auto"/>
            </w:tcBorders>
          </w:tcPr>
          <w:p w14:paraId="1E77C6F2" w14:textId="77777777" w:rsidR="003242D9" w:rsidRPr="00115AC1" w:rsidRDefault="003242D9" w:rsidP="00EE26EF">
            <w:pPr>
              <w:pStyle w:val="TAL"/>
            </w:pPr>
            <w:r w:rsidRPr="00115AC1">
              <w:rPr>
                <w:rFonts w:eastAsia="Calibri"/>
              </w:rPr>
              <w:t xml:space="preserve">EXCEPTION: Step 3a1 describes behaviour that depends on the UE implementation; the "lower case letter" identifies a step sequence that take place if the UE displays an indication </w:t>
            </w:r>
            <w:r w:rsidRPr="00115AC1">
              <w:t xml:space="preserve">to the MCData user that </w:t>
            </w:r>
            <w:r w:rsidRPr="00115AC1">
              <w:rPr>
                <w:noProof/>
              </w:rPr>
              <w:t>group standalone FD is</w:t>
            </w:r>
            <w:r w:rsidRPr="00115AC1">
              <w:t xml:space="preserve"> not allowed on the indicated group</w:t>
            </w:r>
            <w:r w:rsidRPr="00115AC1">
              <w:rPr>
                <w:rFonts w:eastAsia="Calibri"/>
              </w:rPr>
              <w:t>1.</w:t>
            </w:r>
          </w:p>
        </w:tc>
        <w:tc>
          <w:tcPr>
            <w:tcW w:w="709" w:type="dxa"/>
            <w:tcBorders>
              <w:top w:val="single" w:sz="4" w:space="0" w:color="auto"/>
              <w:left w:val="single" w:sz="4" w:space="0" w:color="auto"/>
              <w:bottom w:val="single" w:sz="4" w:space="0" w:color="auto"/>
              <w:right w:val="single" w:sz="4" w:space="0" w:color="auto"/>
            </w:tcBorders>
          </w:tcPr>
          <w:p w14:paraId="7417E35D" w14:textId="77777777" w:rsidR="003242D9" w:rsidRPr="00115AC1" w:rsidRDefault="003242D9" w:rsidP="00EE26EF">
            <w:pPr>
              <w:pStyle w:val="TAC"/>
            </w:pPr>
            <w:r w:rsidRPr="00115AC1">
              <w:t>-</w:t>
            </w:r>
          </w:p>
        </w:tc>
        <w:tc>
          <w:tcPr>
            <w:tcW w:w="2978" w:type="dxa"/>
            <w:tcBorders>
              <w:top w:val="single" w:sz="4" w:space="0" w:color="auto"/>
              <w:left w:val="single" w:sz="4" w:space="0" w:color="auto"/>
              <w:bottom w:val="single" w:sz="4" w:space="0" w:color="auto"/>
              <w:right w:val="single" w:sz="4" w:space="0" w:color="auto"/>
            </w:tcBorders>
          </w:tcPr>
          <w:p w14:paraId="537A627E" w14:textId="77777777" w:rsidR="003242D9" w:rsidRPr="00115AC1" w:rsidRDefault="003242D9" w:rsidP="00EE26EF">
            <w:pPr>
              <w:pStyle w:val="TAL"/>
            </w:pPr>
            <w:r w:rsidRPr="00115AC1">
              <w:t>-</w:t>
            </w:r>
          </w:p>
        </w:tc>
        <w:tc>
          <w:tcPr>
            <w:tcW w:w="567" w:type="dxa"/>
            <w:tcBorders>
              <w:top w:val="single" w:sz="4" w:space="0" w:color="auto"/>
              <w:left w:val="single" w:sz="4" w:space="0" w:color="auto"/>
              <w:bottom w:val="single" w:sz="4" w:space="0" w:color="auto"/>
              <w:right w:val="single" w:sz="4" w:space="0" w:color="auto"/>
            </w:tcBorders>
          </w:tcPr>
          <w:p w14:paraId="1921516B" w14:textId="77777777" w:rsidR="003242D9" w:rsidRPr="00115AC1" w:rsidRDefault="003242D9" w:rsidP="00EE26EF">
            <w:pPr>
              <w:pStyle w:val="TAC"/>
            </w:pPr>
            <w:r w:rsidRPr="00115AC1">
              <w:t>-</w:t>
            </w:r>
          </w:p>
        </w:tc>
        <w:tc>
          <w:tcPr>
            <w:tcW w:w="892" w:type="dxa"/>
            <w:tcBorders>
              <w:top w:val="single" w:sz="4" w:space="0" w:color="auto"/>
              <w:left w:val="single" w:sz="4" w:space="0" w:color="auto"/>
              <w:bottom w:val="single" w:sz="4" w:space="0" w:color="auto"/>
              <w:right w:val="single" w:sz="4" w:space="0" w:color="auto"/>
            </w:tcBorders>
          </w:tcPr>
          <w:p w14:paraId="2E3D40F3" w14:textId="77777777" w:rsidR="003242D9" w:rsidRPr="00115AC1" w:rsidRDefault="003242D9" w:rsidP="00EE26EF">
            <w:pPr>
              <w:pStyle w:val="TAC"/>
            </w:pPr>
            <w:r w:rsidRPr="00115AC1">
              <w:t>-</w:t>
            </w:r>
          </w:p>
        </w:tc>
      </w:tr>
      <w:tr w:rsidR="003242D9" w:rsidRPr="00115AC1" w14:paraId="49FF4046" w14:textId="77777777" w:rsidTr="00EE26EF">
        <w:tc>
          <w:tcPr>
            <w:tcW w:w="649" w:type="dxa"/>
            <w:tcBorders>
              <w:top w:val="single" w:sz="4" w:space="0" w:color="auto"/>
              <w:left w:val="single" w:sz="4" w:space="0" w:color="auto"/>
              <w:bottom w:val="single" w:sz="4" w:space="0" w:color="auto"/>
              <w:right w:val="single" w:sz="4" w:space="0" w:color="auto"/>
            </w:tcBorders>
          </w:tcPr>
          <w:p w14:paraId="126C0451" w14:textId="77777777" w:rsidR="003242D9" w:rsidRPr="001C0FC4" w:rsidRDefault="003242D9" w:rsidP="00EE26EF">
            <w:pPr>
              <w:pStyle w:val="TAC"/>
            </w:pPr>
            <w:r w:rsidRPr="00B11F8C">
              <w:t>3a1</w:t>
            </w:r>
          </w:p>
        </w:tc>
        <w:tc>
          <w:tcPr>
            <w:tcW w:w="3970" w:type="dxa"/>
            <w:tcBorders>
              <w:top w:val="single" w:sz="4" w:space="0" w:color="auto"/>
              <w:left w:val="single" w:sz="4" w:space="0" w:color="auto"/>
              <w:bottom w:val="single" w:sz="4" w:space="0" w:color="auto"/>
              <w:right w:val="single" w:sz="4" w:space="0" w:color="auto"/>
            </w:tcBorders>
          </w:tcPr>
          <w:p w14:paraId="54EE4235" w14:textId="77777777" w:rsidR="003242D9" w:rsidRPr="00115AC1" w:rsidRDefault="003242D9" w:rsidP="00EE26EF">
            <w:pPr>
              <w:pStyle w:val="TAL"/>
            </w:pPr>
            <w:r w:rsidRPr="00115AC1">
              <w:t>IF pc_MCX_DisplayInfoFDNotAllowedOnGroup THEN</w:t>
            </w:r>
          </w:p>
          <w:p w14:paraId="536EE097" w14:textId="77777777" w:rsidR="003242D9" w:rsidRPr="00115AC1" w:rsidRDefault="003242D9" w:rsidP="00EE26EF">
            <w:pPr>
              <w:pStyle w:val="TAL"/>
            </w:pPr>
            <w:r w:rsidRPr="00115AC1">
              <w:t xml:space="preserve">Check: Does the UE (MCData client) indicate to the MCData user that </w:t>
            </w:r>
            <w:r w:rsidRPr="00115AC1">
              <w:rPr>
                <w:noProof/>
              </w:rPr>
              <w:t>group standalone FD is</w:t>
            </w:r>
            <w:r w:rsidRPr="00115AC1">
              <w:t xml:space="preserve"> not allowed on the indicated group?</w:t>
            </w:r>
          </w:p>
          <w:p w14:paraId="5FAAEBED" w14:textId="77777777" w:rsidR="003242D9" w:rsidRPr="00115AC1" w:rsidRDefault="003242D9" w:rsidP="00EE26EF">
            <w:pPr>
              <w:pStyle w:val="TAL"/>
            </w:pPr>
            <w:r w:rsidRPr="00115AC1">
              <w:t>(NOTE 1)</w:t>
            </w:r>
          </w:p>
        </w:tc>
        <w:tc>
          <w:tcPr>
            <w:tcW w:w="709" w:type="dxa"/>
            <w:tcBorders>
              <w:top w:val="single" w:sz="4" w:space="0" w:color="auto"/>
              <w:left w:val="single" w:sz="4" w:space="0" w:color="auto"/>
              <w:bottom w:val="single" w:sz="4" w:space="0" w:color="auto"/>
              <w:right w:val="single" w:sz="4" w:space="0" w:color="auto"/>
            </w:tcBorders>
          </w:tcPr>
          <w:p w14:paraId="3B29D297" w14:textId="77777777" w:rsidR="003242D9" w:rsidRPr="00115AC1" w:rsidRDefault="003242D9" w:rsidP="00EE26EF">
            <w:pPr>
              <w:pStyle w:val="TAC"/>
            </w:pPr>
            <w:r w:rsidRPr="00115AC1">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4E80CF7C" w14:textId="77777777" w:rsidR="003242D9" w:rsidRPr="00115AC1" w:rsidRDefault="003242D9" w:rsidP="00EE26EF">
            <w:pPr>
              <w:pStyle w:val="TAL"/>
            </w:pPr>
            <w:r w:rsidRPr="00115AC1">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EA49FB7" w14:textId="77777777" w:rsidR="003242D9" w:rsidRPr="00115AC1" w:rsidRDefault="003242D9" w:rsidP="00EE26EF">
            <w:pPr>
              <w:pStyle w:val="TAC"/>
            </w:pPr>
            <w:r w:rsidRPr="00115AC1">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4C8FF6E3" w14:textId="77777777" w:rsidR="003242D9" w:rsidRPr="00115AC1" w:rsidRDefault="003242D9" w:rsidP="00EE26EF">
            <w:pPr>
              <w:pStyle w:val="TAC"/>
            </w:pPr>
            <w:r w:rsidRPr="00115AC1">
              <w:rPr>
                <w:rFonts w:eastAsia="Calibri"/>
              </w:rPr>
              <w:t>P</w:t>
            </w:r>
          </w:p>
        </w:tc>
      </w:tr>
      <w:tr w:rsidR="003242D9" w:rsidRPr="001C0FC4" w14:paraId="3A5CF3DF" w14:textId="77777777" w:rsidTr="00EE26EF">
        <w:tc>
          <w:tcPr>
            <w:tcW w:w="9765" w:type="dxa"/>
            <w:gridSpan w:val="6"/>
            <w:tcBorders>
              <w:top w:val="single" w:sz="4" w:space="0" w:color="auto"/>
              <w:left w:val="single" w:sz="4" w:space="0" w:color="auto"/>
              <w:bottom w:val="single" w:sz="4" w:space="0" w:color="auto"/>
              <w:right w:val="single" w:sz="4" w:space="0" w:color="auto"/>
            </w:tcBorders>
            <w:hideMark/>
          </w:tcPr>
          <w:p w14:paraId="6051A727" w14:textId="77777777" w:rsidR="003242D9" w:rsidRPr="001C0FC4" w:rsidRDefault="003242D9" w:rsidP="00EE26EF">
            <w:pPr>
              <w:pStyle w:val="TAN"/>
            </w:pPr>
            <w:r w:rsidRPr="001C0FC4">
              <w:t>NOTE 1:</w:t>
            </w:r>
            <w:r w:rsidRPr="001C0FC4">
              <w:tab/>
              <w:t>This is expected to be done via a suitable implementation dependent MMI.</w:t>
            </w:r>
          </w:p>
          <w:p w14:paraId="37866852" w14:textId="77777777" w:rsidR="003242D9" w:rsidRPr="001C0FC4" w:rsidRDefault="003242D9" w:rsidP="00EE26EF">
            <w:pPr>
              <w:pStyle w:val="TAN"/>
            </w:pPr>
            <w:r w:rsidRPr="001C0FC4">
              <w:t>NOTE 2:</w:t>
            </w:r>
            <w:r w:rsidRPr="001C0FC4">
              <w:tab/>
              <w:t>Test file 1 for CO FD as specified in annex A.2.1.</w:t>
            </w:r>
          </w:p>
        </w:tc>
      </w:tr>
    </w:tbl>
    <w:p w14:paraId="1B0482F0" w14:textId="77777777" w:rsidR="003242D9" w:rsidRPr="001C0FC4" w:rsidRDefault="003242D9" w:rsidP="003242D9"/>
    <w:p w14:paraId="171FEB42" w14:textId="77777777" w:rsidR="003242D9" w:rsidRPr="001C0FC4" w:rsidRDefault="003242D9" w:rsidP="003242D9">
      <w:pPr>
        <w:pStyle w:val="H6"/>
      </w:pPr>
      <w:r>
        <w:t>6.2.16</w:t>
      </w:r>
      <w:r w:rsidRPr="001C0FC4">
        <w:t>.3.3</w:t>
      </w:r>
      <w:r w:rsidRPr="001C0FC4">
        <w:tab/>
        <w:t>Specific message contents</w:t>
      </w:r>
    </w:p>
    <w:p w14:paraId="3E91140D" w14:textId="77777777" w:rsidR="003242D9" w:rsidRPr="006E384F" w:rsidRDefault="003242D9" w:rsidP="003242D9">
      <w:pPr>
        <w:pStyle w:val="TH"/>
      </w:pPr>
      <w:r w:rsidRPr="006E384F">
        <w:t xml:space="preserve">Table </w:t>
      </w:r>
      <w:r>
        <w:t>6.2.16</w:t>
      </w:r>
      <w:r w:rsidRPr="001C0FC4">
        <w:t>.3.3</w:t>
      </w:r>
      <w:r w:rsidRPr="006E384F">
        <w:t xml:space="preserve">-1: </w:t>
      </w:r>
      <w:r w:rsidRPr="00EC1B4E">
        <w:rPr>
          <w:rFonts w:eastAsia="SimSun"/>
        </w:rPr>
        <w:t>Group Configuration document</w:t>
      </w:r>
      <w:r w:rsidRPr="006E384F">
        <w:t xml:space="preserve"> (</w:t>
      </w:r>
      <w:r>
        <w:t>Preamble</w:t>
      </w:r>
      <w:r w:rsidRPr="006E384F">
        <w:t>)</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242D9" w:rsidRPr="006E384F" w14:paraId="46CB14C4"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5EBAFEBA" w14:textId="77777777" w:rsidR="003242D9" w:rsidRPr="006E384F" w:rsidRDefault="003242D9" w:rsidP="00EE26EF">
            <w:pPr>
              <w:pStyle w:val="TAL"/>
            </w:pPr>
            <w:r w:rsidRPr="006E384F">
              <w:t xml:space="preserve">Derivation Path: TS 37.579-1 [2], </w:t>
            </w:r>
            <w:r w:rsidRPr="00EC1B4E">
              <w:rPr>
                <w:rFonts w:eastAsia="SimSun"/>
              </w:rPr>
              <w:t>Table 5.5.7.4-2</w:t>
            </w:r>
          </w:p>
        </w:tc>
      </w:tr>
      <w:tr w:rsidR="003242D9" w:rsidRPr="006E384F" w14:paraId="6F7095BD"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7E86BF5" w14:textId="77777777" w:rsidR="003242D9" w:rsidRPr="006E384F" w:rsidRDefault="003242D9" w:rsidP="00EE26EF">
            <w:pPr>
              <w:pStyle w:val="TAH"/>
            </w:pPr>
            <w:r w:rsidRPr="006E384F">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2A827E28" w14:textId="77777777" w:rsidR="003242D9" w:rsidRPr="006E384F" w:rsidRDefault="003242D9" w:rsidP="00EE26EF">
            <w:pPr>
              <w:pStyle w:val="TAH"/>
            </w:pPr>
            <w:r w:rsidRPr="006E384F">
              <w:t>Value/remark</w:t>
            </w:r>
          </w:p>
        </w:tc>
        <w:tc>
          <w:tcPr>
            <w:tcW w:w="1985" w:type="dxa"/>
            <w:tcBorders>
              <w:top w:val="single" w:sz="4" w:space="0" w:color="auto"/>
              <w:left w:val="single" w:sz="4" w:space="0" w:color="auto"/>
              <w:bottom w:val="single" w:sz="4" w:space="0" w:color="auto"/>
              <w:right w:val="single" w:sz="4" w:space="0" w:color="auto"/>
            </w:tcBorders>
            <w:hideMark/>
          </w:tcPr>
          <w:p w14:paraId="6B2E8A96" w14:textId="77777777" w:rsidR="003242D9" w:rsidRPr="006E384F" w:rsidRDefault="003242D9" w:rsidP="00EE26EF">
            <w:pPr>
              <w:pStyle w:val="TAH"/>
            </w:pPr>
            <w:r w:rsidRPr="006E384F">
              <w:t>Comment</w:t>
            </w:r>
          </w:p>
        </w:tc>
        <w:tc>
          <w:tcPr>
            <w:tcW w:w="1277" w:type="dxa"/>
            <w:tcBorders>
              <w:top w:val="single" w:sz="4" w:space="0" w:color="auto"/>
              <w:left w:val="single" w:sz="4" w:space="0" w:color="auto"/>
              <w:bottom w:val="single" w:sz="4" w:space="0" w:color="auto"/>
              <w:right w:val="single" w:sz="4" w:space="0" w:color="auto"/>
            </w:tcBorders>
            <w:hideMark/>
          </w:tcPr>
          <w:p w14:paraId="73879653" w14:textId="77777777" w:rsidR="003242D9" w:rsidRPr="006E384F" w:rsidRDefault="003242D9" w:rsidP="00EE26EF">
            <w:pPr>
              <w:pStyle w:val="TAH"/>
            </w:pPr>
            <w:r w:rsidRPr="006E384F">
              <w:t>Reference</w:t>
            </w:r>
          </w:p>
        </w:tc>
        <w:tc>
          <w:tcPr>
            <w:tcW w:w="1135" w:type="dxa"/>
            <w:tcBorders>
              <w:top w:val="single" w:sz="4" w:space="0" w:color="auto"/>
              <w:left w:val="single" w:sz="4" w:space="0" w:color="auto"/>
              <w:bottom w:val="single" w:sz="4" w:space="0" w:color="auto"/>
              <w:right w:val="single" w:sz="4" w:space="0" w:color="auto"/>
            </w:tcBorders>
            <w:hideMark/>
          </w:tcPr>
          <w:p w14:paraId="339ED57B" w14:textId="77777777" w:rsidR="003242D9" w:rsidRPr="006E384F" w:rsidRDefault="003242D9" w:rsidP="00EE26EF">
            <w:pPr>
              <w:pStyle w:val="TAH"/>
            </w:pPr>
            <w:r w:rsidRPr="006E384F">
              <w:t>Condition</w:t>
            </w:r>
          </w:p>
        </w:tc>
      </w:tr>
      <w:tr w:rsidR="003242D9" w:rsidRPr="006E384F" w14:paraId="1209FC4C"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4D2D6D7E" w14:textId="77777777" w:rsidR="003242D9" w:rsidRPr="009407EB" w:rsidRDefault="003242D9" w:rsidP="00EE26EF">
            <w:pPr>
              <w:pStyle w:val="TAL"/>
              <w:rPr>
                <w:b/>
                <w:bCs/>
              </w:rPr>
            </w:pPr>
            <w:r w:rsidRPr="009407EB">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62CE6219" w14:textId="77777777" w:rsidR="003242D9" w:rsidRPr="006E384F" w:rsidRDefault="003242D9" w:rsidP="00EE26EF">
            <w:pPr>
              <w:pStyle w:val="TAL"/>
            </w:pPr>
          </w:p>
        </w:tc>
        <w:tc>
          <w:tcPr>
            <w:tcW w:w="1985" w:type="dxa"/>
            <w:tcBorders>
              <w:top w:val="single" w:sz="4" w:space="0" w:color="auto"/>
              <w:left w:val="single" w:sz="4" w:space="0" w:color="auto"/>
              <w:bottom w:val="single" w:sz="4" w:space="0" w:color="auto"/>
              <w:right w:val="single" w:sz="4" w:space="0" w:color="auto"/>
            </w:tcBorders>
          </w:tcPr>
          <w:p w14:paraId="2296456E" w14:textId="77777777" w:rsidR="003242D9" w:rsidRPr="006E384F" w:rsidRDefault="003242D9" w:rsidP="00EE26EF">
            <w:pPr>
              <w:pStyle w:val="TAL"/>
            </w:pPr>
          </w:p>
        </w:tc>
        <w:tc>
          <w:tcPr>
            <w:tcW w:w="1277" w:type="dxa"/>
            <w:tcBorders>
              <w:top w:val="single" w:sz="4" w:space="0" w:color="auto"/>
              <w:left w:val="single" w:sz="4" w:space="0" w:color="auto"/>
              <w:bottom w:val="single" w:sz="4" w:space="0" w:color="auto"/>
              <w:right w:val="single" w:sz="4" w:space="0" w:color="auto"/>
            </w:tcBorders>
          </w:tcPr>
          <w:p w14:paraId="79F25976" w14:textId="77777777" w:rsidR="003242D9" w:rsidRPr="006E384F" w:rsidRDefault="003242D9"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15EEF2A" w14:textId="77777777" w:rsidR="003242D9" w:rsidRPr="006E384F" w:rsidRDefault="003242D9" w:rsidP="00EE26EF">
            <w:pPr>
              <w:pStyle w:val="TAL"/>
            </w:pPr>
          </w:p>
        </w:tc>
      </w:tr>
      <w:tr w:rsidR="003242D9" w:rsidRPr="006E384F" w14:paraId="45E79B56"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2420A183" w14:textId="77777777" w:rsidR="003242D9" w:rsidRPr="009407EB" w:rsidRDefault="003242D9" w:rsidP="00EE26EF">
            <w:pPr>
              <w:pStyle w:val="TAL"/>
              <w:rPr>
                <w:b/>
                <w:bCs/>
              </w:rPr>
            </w:pPr>
            <w:r w:rsidRPr="009407EB">
              <w:rPr>
                <w:b/>
                <w:bCs/>
              </w:rPr>
              <w:t xml:space="preserve">  mcpttgi:</w:t>
            </w:r>
            <w:r w:rsidRPr="00536031">
              <w:rPr>
                <w:b/>
                <w:bCs/>
              </w:rPr>
              <w:t>preconfigured-group-use-onl</w:t>
            </w:r>
            <w:r>
              <w:rPr>
                <w:b/>
                <w:bCs/>
              </w:rPr>
              <w:t>y</w:t>
            </w:r>
          </w:p>
        </w:tc>
        <w:tc>
          <w:tcPr>
            <w:tcW w:w="2411" w:type="dxa"/>
            <w:tcBorders>
              <w:top w:val="single" w:sz="4" w:space="0" w:color="auto"/>
              <w:left w:val="single" w:sz="4" w:space="0" w:color="auto"/>
              <w:bottom w:val="single" w:sz="4" w:space="0" w:color="auto"/>
              <w:right w:val="single" w:sz="4" w:space="0" w:color="auto"/>
            </w:tcBorders>
          </w:tcPr>
          <w:p w14:paraId="12E0F762" w14:textId="77777777" w:rsidR="003242D9" w:rsidRPr="006E384F" w:rsidRDefault="003242D9" w:rsidP="00EE26EF">
            <w:pPr>
              <w:pStyle w:val="TAL"/>
            </w:pPr>
            <w:r>
              <w:t>true</w:t>
            </w:r>
          </w:p>
        </w:tc>
        <w:tc>
          <w:tcPr>
            <w:tcW w:w="1985" w:type="dxa"/>
            <w:tcBorders>
              <w:top w:val="single" w:sz="4" w:space="0" w:color="auto"/>
              <w:left w:val="single" w:sz="4" w:space="0" w:color="auto"/>
              <w:bottom w:val="single" w:sz="4" w:space="0" w:color="auto"/>
              <w:right w:val="single" w:sz="4" w:space="0" w:color="auto"/>
            </w:tcBorders>
            <w:hideMark/>
          </w:tcPr>
          <w:p w14:paraId="5B7F2771" w14:textId="77777777" w:rsidR="003242D9" w:rsidRPr="006E384F" w:rsidRDefault="003242D9" w:rsidP="00EE26EF">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381906C6" w14:textId="77777777" w:rsidR="003242D9" w:rsidRPr="000D06F9" w:rsidRDefault="003242D9" w:rsidP="00EE26EF">
            <w:pPr>
              <w:pStyle w:val="TAL"/>
            </w:pPr>
            <w:r w:rsidRPr="000D06F9">
              <w:t>TS 24.481 [31] clause 7.2.4.2</w:t>
            </w:r>
          </w:p>
        </w:tc>
        <w:tc>
          <w:tcPr>
            <w:tcW w:w="1135" w:type="dxa"/>
            <w:tcBorders>
              <w:top w:val="single" w:sz="4" w:space="0" w:color="auto"/>
              <w:left w:val="single" w:sz="4" w:space="0" w:color="auto"/>
              <w:bottom w:val="single" w:sz="4" w:space="0" w:color="auto"/>
              <w:right w:val="single" w:sz="4" w:space="0" w:color="auto"/>
            </w:tcBorders>
          </w:tcPr>
          <w:p w14:paraId="3325A2E9" w14:textId="77777777" w:rsidR="003242D9" w:rsidRPr="009407EB" w:rsidRDefault="003242D9" w:rsidP="00EE26EF">
            <w:pPr>
              <w:pStyle w:val="TAL"/>
              <w:rPr>
                <w:highlight w:val="green"/>
              </w:rPr>
            </w:pPr>
          </w:p>
        </w:tc>
      </w:tr>
    </w:tbl>
    <w:p w14:paraId="613F1226" w14:textId="77777777" w:rsidR="003242D9" w:rsidRDefault="003242D9" w:rsidP="003242D9"/>
    <w:p w14:paraId="00842B68" w14:textId="77777777" w:rsidR="0060718E" w:rsidRPr="001C0FC4" w:rsidRDefault="0060718E" w:rsidP="0060718E">
      <w:pPr>
        <w:pStyle w:val="Heading3"/>
      </w:pPr>
      <w:bookmarkStart w:id="1247" w:name="_Toc219462398"/>
      <w:r>
        <w:t>6.2.17</w:t>
      </w:r>
      <w:r w:rsidRPr="001C0FC4">
        <w:tab/>
      </w:r>
      <w:r w:rsidRPr="00F661C7">
        <w:t>On-network / File Distribution (FD) / FD Using Media Plane / Group Standalone FD / Preconfigured Group Use Only</w:t>
      </w:r>
      <w:bookmarkEnd w:id="1247"/>
    </w:p>
    <w:p w14:paraId="6981E110" w14:textId="77777777" w:rsidR="0060718E" w:rsidRPr="00CF3112" w:rsidRDefault="0060718E" w:rsidP="0060718E">
      <w:pPr>
        <w:pStyle w:val="H6"/>
      </w:pPr>
      <w:r>
        <w:t>6.2.17</w:t>
      </w:r>
      <w:r w:rsidRPr="00CF3112">
        <w:t>.1</w:t>
      </w:r>
      <w:r w:rsidRPr="00CF3112">
        <w:tab/>
        <w:t>Test Purpose (TP)</w:t>
      </w:r>
    </w:p>
    <w:p w14:paraId="36A40A11" w14:textId="77777777" w:rsidR="0060718E" w:rsidRPr="00CF3112" w:rsidRDefault="0060718E" w:rsidP="0060718E">
      <w:pPr>
        <w:pStyle w:val="H6"/>
      </w:pPr>
      <w:r w:rsidRPr="00CF3112">
        <w:t>(1)</w:t>
      </w:r>
    </w:p>
    <w:p w14:paraId="4E22F8A7" w14:textId="77777777" w:rsidR="0060718E" w:rsidRPr="00CF3112" w:rsidRDefault="0060718E" w:rsidP="0060718E">
      <w:pPr>
        <w:pStyle w:val="PL"/>
      </w:pPr>
      <w:r w:rsidRPr="00CF3112">
        <w:rPr>
          <w:b/>
        </w:rPr>
        <w:t>with</w:t>
      </w:r>
      <w:r w:rsidRPr="00CF3112">
        <w:t xml:space="preserve"> { UE (MCDATA Client) registered and authorised for MCDATA Service }</w:t>
      </w:r>
    </w:p>
    <w:p w14:paraId="2EAA0DA3" w14:textId="77777777" w:rsidR="0060718E" w:rsidRPr="00CF3112" w:rsidRDefault="0060718E" w:rsidP="0060718E">
      <w:pPr>
        <w:pStyle w:val="PL"/>
      </w:pPr>
      <w:r w:rsidRPr="00CF3112">
        <w:t>ensure that {</w:t>
      </w:r>
    </w:p>
    <w:p w14:paraId="4CDA006E" w14:textId="77777777" w:rsidR="0060718E" w:rsidRPr="00CF3112" w:rsidRDefault="0060718E" w:rsidP="0060718E">
      <w:pPr>
        <w:pStyle w:val="PL"/>
      </w:pPr>
      <w:r w:rsidRPr="00CF3112">
        <w:t xml:space="preserve">  </w:t>
      </w:r>
      <w:r w:rsidRPr="00CF3112">
        <w:rPr>
          <w:b/>
        </w:rPr>
        <w:t>when</w:t>
      </w:r>
      <w:r w:rsidRPr="00CF3112">
        <w:t xml:space="preserve"> { the MCDATA User requests to send a Group Standalone FD message </w:t>
      </w:r>
      <w:r w:rsidRPr="001C0FC4">
        <w:t>using the media plane</w:t>
      </w:r>
      <w:r>
        <w:t xml:space="preserve"> </w:t>
      </w:r>
      <w:r w:rsidRPr="00CF3112">
        <w:t>to a group configured for preconfigured group use only }</w:t>
      </w:r>
    </w:p>
    <w:p w14:paraId="624F4A1C" w14:textId="77777777" w:rsidR="0060718E" w:rsidRPr="00CF3112" w:rsidRDefault="0060718E" w:rsidP="0060718E">
      <w:pPr>
        <w:pStyle w:val="PL"/>
      </w:pPr>
      <w:r w:rsidRPr="00CF3112">
        <w:t xml:space="preserve">    </w:t>
      </w:r>
      <w:r w:rsidRPr="00CF3112">
        <w:rPr>
          <w:b/>
        </w:rPr>
        <w:t>then</w:t>
      </w:r>
      <w:r w:rsidRPr="00CF3112">
        <w:t xml:space="preserve"> { UE (MCDATA Client) indicate to the MCDATA user that group standalone FD is not allowed on the indicated group and does not send a </w:t>
      </w:r>
      <w:r>
        <w:t>SIP INVITE</w:t>
      </w:r>
      <w:r w:rsidRPr="00CF3112">
        <w:t xml:space="preserve"> request }</w:t>
      </w:r>
    </w:p>
    <w:p w14:paraId="16DAFF52" w14:textId="77777777" w:rsidR="0060718E" w:rsidRDefault="0060718E" w:rsidP="0060718E">
      <w:pPr>
        <w:pStyle w:val="PL"/>
      </w:pPr>
      <w:r w:rsidRPr="00CF3112">
        <w:t xml:space="preserve">            }</w:t>
      </w:r>
    </w:p>
    <w:p w14:paraId="1412D85D" w14:textId="77777777" w:rsidR="0060718E" w:rsidRPr="006E384F" w:rsidRDefault="0060718E" w:rsidP="0060718E">
      <w:pPr>
        <w:pStyle w:val="PL"/>
      </w:pPr>
    </w:p>
    <w:p w14:paraId="6A81BCE3" w14:textId="77777777" w:rsidR="0060718E" w:rsidRPr="001C0FC4" w:rsidRDefault="0060718E" w:rsidP="0060718E">
      <w:pPr>
        <w:pStyle w:val="H6"/>
      </w:pPr>
      <w:r>
        <w:t>6.2.17</w:t>
      </w:r>
      <w:r w:rsidRPr="001C0FC4">
        <w:t>.2</w:t>
      </w:r>
      <w:r w:rsidRPr="001C0FC4">
        <w:tab/>
        <w:t>Conformance requirements</w:t>
      </w:r>
    </w:p>
    <w:p w14:paraId="0E3830FA" w14:textId="77777777" w:rsidR="0060718E" w:rsidRPr="001C0FC4" w:rsidRDefault="0060718E" w:rsidP="0060718E">
      <w:r w:rsidRPr="001C0FC4">
        <w:t xml:space="preserve">References: The conformance requirements covered in the current TC are specified in: TS 24.282, clause </w:t>
      </w:r>
      <w:r w:rsidRPr="00B02A0B">
        <w:rPr>
          <w:rFonts w:eastAsia="Malgun Gothic"/>
        </w:rPr>
        <w:t>10.2.</w:t>
      </w:r>
      <w:r>
        <w:rPr>
          <w:rFonts w:eastAsia="Malgun Gothic"/>
        </w:rPr>
        <w:t>5.2.3.</w:t>
      </w:r>
      <w:r w:rsidRPr="001C0FC4">
        <w:t xml:space="preserve">  Unless otherwise stated, these are Rel-1</w:t>
      </w:r>
      <w:r>
        <w:t>7</w:t>
      </w:r>
      <w:r w:rsidRPr="001C0FC4">
        <w:t xml:space="preserve"> requirements.</w:t>
      </w:r>
    </w:p>
    <w:p w14:paraId="1CBB9880" w14:textId="77777777" w:rsidR="0060718E" w:rsidRPr="001C0FC4" w:rsidRDefault="0060718E" w:rsidP="0060718E">
      <w:r w:rsidRPr="001C0FC4">
        <w:t>[TS 24.282, clause 10.2.</w:t>
      </w:r>
      <w:r>
        <w:t>5.2.3</w:t>
      </w:r>
      <w:r w:rsidRPr="001C0FC4">
        <w:t>]</w:t>
      </w:r>
    </w:p>
    <w:p w14:paraId="63D62A62" w14:textId="77777777" w:rsidR="0060718E" w:rsidRPr="00B02A0B" w:rsidRDefault="0060718E" w:rsidP="0060718E">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2A24E12C" w14:textId="77777777" w:rsidR="0060718E" w:rsidRPr="00B02A0B" w:rsidRDefault="0060718E" w:rsidP="0060718E">
      <w:pPr>
        <w:rPr>
          <w:noProof/>
          <w:lang w:val="en-US"/>
        </w:rPr>
      </w:pPr>
      <w:r w:rsidRPr="00B02A0B">
        <w:rPr>
          <w:noProof/>
          <w:lang w:val="en-US"/>
        </w:rPr>
        <w:t>The MCData client:</w:t>
      </w:r>
    </w:p>
    <w:p w14:paraId="63DF1A37" w14:textId="77777777" w:rsidR="0060718E" w:rsidRPr="00B02A0B" w:rsidRDefault="0060718E" w:rsidP="0060718E">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00FDA9E5" w14:textId="77777777" w:rsidR="0060718E" w:rsidRPr="00B02A0B" w:rsidRDefault="0060718E" w:rsidP="0060718E">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1E6B579D" w14:textId="77777777" w:rsidR="0060718E" w:rsidRPr="00B02A0B" w:rsidRDefault="0060718E" w:rsidP="0060718E">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170CD5F7" w14:textId="77777777" w:rsidR="0060718E" w:rsidRPr="00B02A0B" w:rsidRDefault="0060718E" w:rsidP="0060718E">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791EFC" w14:textId="77777777" w:rsidR="0060718E" w:rsidRPr="00B02A0B" w:rsidRDefault="0060718E" w:rsidP="0060718E">
      <w:pPr>
        <w:pStyle w:val="B1"/>
      </w:pPr>
      <w:r w:rsidRPr="00B02A0B">
        <w:t>5)</w:t>
      </w:r>
      <w:r w:rsidRPr="00B02A0B">
        <w:tab/>
        <w:t>should include the "timer" option tag in the Supported header field;</w:t>
      </w:r>
    </w:p>
    <w:p w14:paraId="5BA69F38" w14:textId="77777777" w:rsidR="0060718E" w:rsidRPr="00B02A0B" w:rsidRDefault="0060718E" w:rsidP="0060718E">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22371EA2" w14:textId="77777777" w:rsidR="0060718E" w:rsidRPr="00B02A0B" w:rsidRDefault="0060718E" w:rsidP="0060718E">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79EE6EC" w14:textId="77777777" w:rsidR="0060718E" w:rsidRPr="00B02A0B" w:rsidRDefault="0060718E" w:rsidP="0060718E">
      <w:pPr>
        <w:pStyle w:val="B1"/>
        <w:rPr>
          <w:noProof/>
        </w:rPr>
      </w:pPr>
      <w:r w:rsidRPr="00B02A0B">
        <w:t>8)</w:t>
      </w:r>
      <w:r w:rsidRPr="00B02A0B">
        <w:tab/>
        <w:t xml:space="preserve">if a </w:t>
      </w:r>
      <w:r w:rsidRPr="00B02A0B">
        <w:rPr>
          <w:noProof/>
        </w:rPr>
        <w:t>one-to-one file distribution is requested:</w:t>
      </w:r>
    </w:p>
    <w:p w14:paraId="660DBCCE" w14:textId="77777777" w:rsidR="0060718E" w:rsidRPr="00B02A0B" w:rsidRDefault="0060718E" w:rsidP="0060718E">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38111935" w14:textId="77777777" w:rsidR="0060718E" w:rsidRPr="00B02A0B" w:rsidRDefault="0060718E" w:rsidP="0060718E">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300CF17" w14:textId="77777777" w:rsidR="0060718E" w:rsidRPr="00B02A0B" w:rsidRDefault="0060718E" w:rsidP="0060718E">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511547BF" w14:textId="77777777" w:rsidR="0060718E" w:rsidRPr="00B02A0B" w:rsidRDefault="0060718E" w:rsidP="0060718E">
      <w:pPr>
        <w:pStyle w:val="B2"/>
        <w:rPr>
          <w:lang w:eastAsia="ko-KR"/>
        </w:rPr>
      </w:pPr>
      <w:r w:rsidRPr="00B02A0B">
        <w:rPr>
          <w:lang w:eastAsia="ko-KR"/>
        </w:rPr>
        <w:t>a)</w:t>
      </w:r>
      <w:r w:rsidRPr="00B02A0B">
        <w:rPr>
          <w:lang w:eastAsia="ko-KR"/>
        </w:rPr>
        <w:tab/>
        <w:t>shall insert in the SIP INVITE request a MIME resource-lists body with the MCData ID of the invited MCData user</w:t>
      </w:r>
      <w:r w:rsidRPr="003D5A8E">
        <w:rPr>
          <w:lang w:eastAsia="ko-KR"/>
        </w:rPr>
        <w:t xml:space="preserve"> or the functional alias to be called</w:t>
      </w:r>
      <w:r w:rsidRPr="00B02A0B">
        <w:rPr>
          <w:lang w:eastAsia="ko-KR"/>
        </w:rPr>
        <w:t>, according to rules and procedures of IETF RFC 5366 [18];</w:t>
      </w:r>
    </w:p>
    <w:p w14:paraId="386E528A" w14:textId="77777777" w:rsidR="0060718E" w:rsidRDefault="0060718E" w:rsidP="0060718E">
      <w:pPr>
        <w:pStyle w:val="B2"/>
      </w:pPr>
      <w:r w:rsidRPr="003D5A8E">
        <w:t>NOTE</w:t>
      </w:r>
      <w:r w:rsidRPr="00C91445">
        <w:t> </w:t>
      </w:r>
      <w:r>
        <w:t>0</w:t>
      </w:r>
      <w:r w:rsidRPr="003D5A8E">
        <w:t>:</w:t>
      </w:r>
      <w:r w:rsidRPr="003D5A8E">
        <w:tab/>
        <w:t>The MCData client indicates whether an MCData ID or a functional alias is to be called as specified in step 8) b) below.</w:t>
      </w:r>
    </w:p>
    <w:p w14:paraId="7B61550A" w14:textId="77777777" w:rsidR="0060718E" w:rsidRPr="00B02A0B" w:rsidRDefault="0060718E" w:rsidP="0060718E">
      <w:pPr>
        <w:pStyle w:val="B2"/>
      </w:pPr>
      <w:r w:rsidRPr="00B02A0B">
        <w:t>b)</w:t>
      </w:r>
      <w:r w:rsidRPr="00B02A0B">
        <w:tab/>
        <w:t>shall contain an application/vnd.3gpp.mcdata-info+xml MIME body with the &lt;mcdatainfo&gt; element containing the &lt;mcdata-Params&gt; element with:</w:t>
      </w:r>
    </w:p>
    <w:p w14:paraId="600869D3" w14:textId="77777777" w:rsidR="0060718E" w:rsidRPr="00B02A0B" w:rsidRDefault="0060718E" w:rsidP="0060718E">
      <w:pPr>
        <w:pStyle w:val="B3"/>
      </w:pPr>
      <w:r w:rsidRPr="00B02A0B">
        <w:t>i)</w:t>
      </w:r>
      <w:r w:rsidRPr="00B02A0B">
        <w:tab/>
        <w:t>the &lt;request-type&gt; element set to a value of "one-to-one-fd";</w:t>
      </w:r>
    </w:p>
    <w:p w14:paraId="3DD0B3F8" w14:textId="77777777" w:rsidR="0060718E" w:rsidRDefault="0060718E" w:rsidP="0060718E">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B44BE1">
        <w:rPr>
          <w:lang w:eastAsia="ko-KR"/>
        </w:rPr>
        <w:t>used as a target of the call request</w:t>
      </w:r>
      <w:r>
        <w:t xml:space="preserve">; </w:t>
      </w:r>
    </w:p>
    <w:p w14:paraId="0A9515A7" w14:textId="77777777" w:rsidR="0060718E" w:rsidRDefault="0060718E" w:rsidP="0060718E">
      <w:pPr>
        <w:pStyle w:val="B3"/>
      </w:pPr>
      <w:r>
        <w:t>i</w:t>
      </w:r>
      <w:r w:rsidRPr="00B02A0B">
        <w:t>ii)</w:t>
      </w:r>
      <w:r w:rsidRPr="00B02A0B">
        <w:tab/>
        <w:t xml:space="preserve">if the MCData client is aware of active functional aliases and if an active functional alias is to be included in the SIP INVITE request, the &lt;functional-alias-URI&gt; element set to the URI of the used functional alias; </w:t>
      </w:r>
      <w:r>
        <w:t>and</w:t>
      </w:r>
    </w:p>
    <w:p w14:paraId="146C5201" w14:textId="77777777" w:rsidR="0060718E" w:rsidRPr="00B02A0B" w:rsidRDefault="0060718E" w:rsidP="0060718E">
      <w:pPr>
        <w:pStyle w:val="B3"/>
      </w:pPr>
      <w:r>
        <w:t>iv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1A92BBE5" w14:textId="77777777" w:rsidR="0060718E" w:rsidRPr="00B02A0B" w:rsidRDefault="0060718E" w:rsidP="0060718E">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A3EF744" w14:textId="77777777" w:rsidR="0060718E" w:rsidRPr="00B02A0B" w:rsidRDefault="0060718E" w:rsidP="0060718E">
      <w:pPr>
        <w:pStyle w:val="B3"/>
      </w:pPr>
      <w:r w:rsidRPr="00B02A0B">
        <w:t>i)</w:t>
      </w:r>
      <w:r w:rsidRPr="00B02A0B">
        <w:tab/>
        <w:t>if necessary, shall instruct the key management client to request keying material from the key management server as described in 3GPP TS 33.180 [26];</w:t>
      </w:r>
    </w:p>
    <w:p w14:paraId="2CA0B296" w14:textId="77777777" w:rsidR="0060718E" w:rsidRPr="00B02A0B" w:rsidRDefault="0060718E" w:rsidP="0060718E">
      <w:pPr>
        <w:pStyle w:val="B3"/>
      </w:pPr>
      <w:r w:rsidRPr="00B02A0B">
        <w:t>ii)</w:t>
      </w:r>
      <w:r w:rsidRPr="00B02A0B">
        <w:tab/>
        <w:t>shall use the keying material to generate a PCK as described in 3GPP TS 33.180 [26];</w:t>
      </w:r>
    </w:p>
    <w:p w14:paraId="2BEFF7E4" w14:textId="77777777" w:rsidR="0060718E" w:rsidRPr="00B02A0B" w:rsidRDefault="0060718E" w:rsidP="0060718E">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0059FAD" w14:textId="77777777" w:rsidR="0060718E" w:rsidRPr="00B02A0B" w:rsidRDefault="0060718E" w:rsidP="0060718E">
      <w:pPr>
        <w:pStyle w:val="B3"/>
      </w:pPr>
      <w:r w:rsidRPr="00B02A0B">
        <w:t>iv)</w:t>
      </w:r>
      <w:r w:rsidRPr="00B02A0B">
        <w:tab/>
        <w:t>shall encrypt the PCK to a UID associated to the MCData client using the MCData ID of the invited user and a time related parameter as described in 3GPP TS 33.180 [26];</w:t>
      </w:r>
    </w:p>
    <w:p w14:paraId="62CB6C03" w14:textId="77777777" w:rsidR="0060718E" w:rsidRPr="00B02A0B" w:rsidRDefault="0060718E" w:rsidP="0060718E">
      <w:pPr>
        <w:pStyle w:val="B3"/>
      </w:pPr>
      <w:r w:rsidRPr="00B02A0B">
        <w:t>v)</w:t>
      </w:r>
      <w:r w:rsidRPr="00B02A0B">
        <w:tab/>
        <w:t>shall generate a MIKEY-SAKKE I_MESSAGE using the encapsulated PCK and PCK-ID as specified in 3GPP TS 33.180 [26]; and</w:t>
      </w:r>
    </w:p>
    <w:p w14:paraId="30FBA9D3" w14:textId="77777777" w:rsidR="0060718E" w:rsidRPr="00B02A0B" w:rsidRDefault="0060718E" w:rsidP="0060718E">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41AECB5C" w14:textId="77777777" w:rsidR="0060718E" w:rsidRPr="00B02A0B" w:rsidRDefault="0060718E" w:rsidP="0060718E">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69BC5BBD" w14:textId="77777777" w:rsidR="0060718E" w:rsidRPr="00B02A0B" w:rsidRDefault="0060718E" w:rsidP="0060718E">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7A186143" w14:textId="77777777" w:rsidR="0060718E" w:rsidRPr="00B02A0B" w:rsidRDefault="0060718E" w:rsidP="0060718E">
      <w:pPr>
        <w:pStyle w:val="B1"/>
      </w:pPr>
      <w:r w:rsidRPr="00B02A0B">
        <w:rPr>
          <w:noProof/>
        </w:rPr>
        <w:t>9)</w:t>
      </w:r>
      <w:r w:rsidRPr="00B02A0B">
        <w:rPr>
          <w:noProof/>
        </w:rPr>
        <w:tab/>
        <w:t>if a group file distribution is requested:</w:t>
      </w:r>
    </w:p>
    <w:p w14:paraId="14582DFF" w14:textId="77777777" w:rsidR="0060718E" w:rsidRPr="00B02A0B" w:rsidRDefault="0060718E" w:rsidP="0060718E">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configured on the group management client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15E93D6C" w14:textId="77777777" w:rsidR="0060718E" w:rsidRPr="00B02A0B" w:rsidRDefault="0060718E" w:rsidP="0060718E">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2FE60B09" w14:textId="77777777" w:rsidR="0060718E" w:rsidRPr="00B02A0B" w:rsidRDefault="0060718E" w:rsidP="0060718E">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274237F4" w14:textId="77777777" w:rsidR="0060718E" w:rsidRPr="00B02A0B" w:rsidRDefault="0060718E" w:rsidP="0060718E">
      <w:pPr>
        <w:pStyle w:val="B3"/>
      </w:pPr>
      <w:r w:rsidRPr="00B02A0B">
        <w:t>ii)</w:t>
      </w:r>
      <w:r w:rsidRPr="00B02A0B">
        <w:tab/>
        <w:t>shall skip the remainder of this procedure; and</w:t>
      </w:r>
    </w:p>
    <w:p w14:paraId="326963C2" w14:textId="77777777" w:rsidR="0060718E" w:rsidRPr="00B02A0B" w:rsidRDefault="0060718E" w:rsidP="0060718E">
      <w:pPr>
        <w:pStyle w:val="B2"/>
      </w:pPr>
      <w:r w:rsidRPr="00B02A0B">
        <w:t>b)</w:t>
      </w:r>
      <w:r w:rsidRPr="00B02A0B">
        <w:tab/>
        <w:t>shall contain in an application/vnd.3gpp.mcdata-info+xml MIME body with the &lt;mcdatainfo&gt; element containing the &lt;mcdata-Params&gt; element with:</w:t>
      </w:r>
    </w:p>
    <w:p w14:paraId="1024D455" w14:textId="77777777" w:rsidR="0060718E" w:rsidRPr="00B02A0B" w:rsidRDefault="0060718E" w:rsidP="0060718E">
      <w:pPr>
        <w:pStyle w:val="B3"/>
      </w:pPr>
      <w:r w:rsidRPr="00B02A0B">
        <w:t>i)</w:t>
      </w:r>
      <w:r w:rsidRPr="00B02A0B">
        <w:tab/>
        <w:t>the &lt;request-type&gt; element set to a value of "group-fd";</w:t>
      </w:r>
    </w:p>
    <w:p w14:paraId="6FF285F6" w14:textId="77777777" w:rsidR="0060718E" w:rsidRPr="00B02A0B" w:rsidRDefault="0060718E" w:rsidP="0060718E">
      <w:pPr>
        <w:pStyle w:val="B3"/>
      </w:pPr>
      <w:r w:rsidRPr="00B02A0B">
        <w:t>ii)</w:t>
      </w:r>
      <w:r w:rsidRPr="00B02A0B">
        <w:tab/>
        <w:t>the &lt;mcdata-request-uri&gt; element set to the MCData group identity;</w:t>
      </w:r>
    </w:p>
    <w:p w14:paraId="460A1A57" w14:textId="77777777" w:rsidR="0060718E" w:rsidRPr="00B02A0B" w:rsidRDefault="0060718E" w:rsidP="0060718E">
      <w:pPr>
        <w:pStyle w:val="B3"/>
      </w:pPr>
      <w:r w:rsidRPr="00B02A0B">
        <w:t>iii)</w:t>
      </w:r>
      <w:r w:rsidRPr="00B02A0B">
        <w:tab/>
        <w:t>the &lt;mcdata-client-id&gt; element set to the MCData client ID of the originating MCData client;</w:t>
      </w:r>
    </w:p>
    <w:p w14:paraId="0CA14BB5" w14:textId="77777777" w:rsidR="0060718E" w:rsidRPr="00B02A0B" w:rsidRDefault="0060718E" w:rsidP="0060718E">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22E218E6" w14:textId="77777777" w:rsidR="0060718E" w:rsidRDefault="0060718E" w:rsidP="0060718E">
      <w:pPr>
        <w:pStyle w:val="B3"/>
      </w:pPr>
      <w:r w:rsidRPr="00B02A0B">
        <w:t>iv)</w:t>
      </w:r>
      <w:r w:rsidRPr="00B02A0B">
        <w:tab/>
        <w:t xml:space="preserve">if the MCData client is aware of active functional aliases and if an active functional alias is to be included in the SIP INVITE request, the &lt;functional-alias-URI&gt; element set to the URI of the used functional alias; </w:t>
      </w:r>
      <w:r>
        <w:t>and</w:t>
      </w:r>
    </w:p>
    <w:p w14:paraId="56E20798" w14:textId="77777777" w:rsidR="0060718E" w:rsidRPr="00B02A0B" w:rsidRDefault="0060718E" w:rsidP="0060718E">
      <w:pPr>
        <w:pStyle w:val="B3"/>
      </w:pPr>
      <w:r>
        <w:t>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384A3C78" w14:textId="77777777" w:rsidR="0060718E" w:rsidRPr="00B02A0B" w:rsidRDefault="0060718E" w:rsidP="0060718E">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12FE90CD" w14:textId="77777777" w:rsidR="0060718E" w:rsidRPr="00B02A0B" w:rsidRDefault="0060718E" w:rsidP="0060718E">
      <w:pPr>
        <w:pStyle w:val="B2"/>
      </w:pPr>
      <w:r w:rsidRPr="00B02A0B">
        <w:t>d)</w:t>
      </w:r>
      <w:r w:rsidRPr="00B02A0B">
        <w:tab/>
        <w:t>if the MCData user has requested the origination of an MCData imminent peril group communication, the MCData client shall execute the procedures in clause 6.2.8.1.9;</w:t>
      </w:r>
    </w:p>
    <w:p w14:paraId="4B05CDB5" w14:textId="77777777" w:rsidR="0060718E" w:rsidRPr="00B02A0B" w:rsidRDefault="0060718E" w:rsidP="0060718E">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38B16C4D" w14:textId="77777777" w:rsidR="0060718E" w:rsidRPr="00B02A0B" w:rsidRDefault="0060718E" w:rsidP="0060718E">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09948DC2" w14:textId="77777777" w:rsidR="0060718E" w:rsidRPr="00B02A0B" w:rsidRDefault="0060718E" w:rsidP="0060718E">
      <w:pPr>
        <w:pStyle w:val="B1"/>
      </w:pPr>
      <w:r w:rsidRPr="00B02A0B">
        <w:t>10)</w:t>
      </w:r>
      <w:r w:rsidRPr="00B02A0B">
        <w:tab/>
        <w:t>shall set the Request-URI of the SIP INVITE request to the public service identity identifying the participating MCData function serving the MCData user;</w:t>
      </w:r>
    </w:p>
    <w:p w14:paraId="230EFF67" w14:textId="77777777" w:rsidR="0060718E" w:rsidRPr="00B02A0B" w:rsidRDefault="0060718E" w:rsidP="0060718E">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1168E78A" w14:textId="77777777" w:rsidR="0060718E" w:rsidRPr="00B02A0B" w:rsidRDefault="0060718E" w:rsidP="0060718E">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08759CD" w14:textId="77777777" w:rsidR="0060718E" w:rsidRPr="00B02A0B" w:rsidRDefault="0060718E" w:rsidP="0060718E">
      <w:pPr>
        <w:pStyle w:val="B1"/>
      </w:pPr>
      <w:r w:rsidRPr="00B02A0B">
        <w:t>12)</w:t>
      </w:r>
      <w:r w:rsidRPr="00B02A0B">
        <w:tab/>
        <w:t>shall include an SDP offer according to 3GPP TS 24.229 [5] with the clarifications given in clause 10.2.5.2.1; and</w:t>
      </w:r>
    </w:p>
    <w:p w14:paraId="638CB795" w14:textId="77777777" w:rsidR="0060718E" w:rsidRPr="00B02A0B" w:rsidRDefault="0060718E" w:rsidP="0060718E">
      <w:pPr>
        <w:pStyle w:val="B1"/>
      </w:pPr>
      <w:r w:rsidRPr="00B02A0B">
        <w:t>13)</w:t>
      </w:r>
      <w:r w:rsidRPr="00B02A0B">
        <w:tab/>
        <w:t>shall send the SIP INVITE request towards the MCData server according to 3GPP TS 24.229 [5].</w:t>
      </w:r>
    </w:p>
    <w:p w14:paraId="286BAC1E" w14:textId="77777777" w:rsidR="0060718E" w:rsidRPr="00D81E31" w:rsidRDefault="0060718E" w:rsidP="006071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5B6C9CC" w14:textId="77777777" w:rsidR="0060718E" w:rsidRDefault="0060718E" w:rsidP="0060718E">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 xml:space="preserve">SIP INVITE request a MIME resource-lists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Pr="00B44BE1">
        <w:rPr>
          <w:lang w:eastAsia="ko-KR"/>
        </w:rPr>
        <w:t xml:space="preserve">in the &lt;mcdata-request-uri&gt; element of the application/vnd.3gpp.mcdata-info MIME body </w:t>
      </w:r>
      <w:r>
        <w:rPr>
          <w:lang w:eastAsia="ko-KR"/>
        </w:rPr>
        <w:t xml:space="preserve"> in the </w:t>
      </w:r>
      <w:r>
        <w:t>received SIP 300 (</w:t>
      </w:r>
      <w:r w:rsidRPr="00271550">
        <w:t>Multiple Choices</w:t>
      </w:r>
      <w:r>
        <w:t xml:space="preserve">) </w:t>
      </w:r>
      <w:r w:rsidRPr="0073469F">
        <w:rPr>
          <w:lang w:eastAsia="ko-KR"/>
        </w:rPr>
        <w:t>response;</w:t>
      </w:r>
    </w:p>
    <w:p w14:paraId="10687B38" w14:textId="77777777" w:rsidR="0060718E" w:rsidRDefault="0060718E" w:rsidP="006071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into 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34BBA3C" w14:textId="77777777" w:rsidR="0060718E" w:rsidRDefault="0060718E" w:rsidP="006071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B344DB0" w14:textId="77777777" w:rsidR="0060718E" w:rsidRPr="00B02A0B" w:rsidRDefault="0060718E" w:rsidP="0060718E">
      <w:r w:rsidRPr="00B02A0B">
        <w:t>On receipt of a SIP 2xx response to the SIP INVITE request, the MCData client:</w:t>
      </w:r>
    </w:p>
    <w:p w14:paraId="00953421" w14:textId="77777777" w:rsidR="0060718E" w:rsidRPr="00B02A0B" w:rsidRDefault="0060718E" w:rsidP="0060718E">
      <w:pPr>
        <w:pStyle w:val="B1"/>
      </w:pPr>
      <w:r w:rsidRPr="00B02A0B">
        <w:t>0)</w:t>
      </w:r>
      <w:r w:rsidRPr="00B02A0B">
        <w:tab/>
        <w:t>if the response is to a SIP INVITE request for an MCData emergency group an MCData imminent peril group communication, shall perform the actions specified in clause 6.2.8.1.4;</w:t>
      </w:r>
    </w:p>
    <w:p w14:paraId="76FD8BA2" w14:textId="77777777" w:rsidR="0060718E" w:rsidRPr="00B02A0B" w:rsidRDefault="0060718E" w:rsidP="0060718E">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77E2C826" w14:textId="77777777" w:rsidR="0060718E" w:rsidRPr="00B02A0B" w:rsidRDefault="0060718E" w:rsidP="0060718E">
      <w:pPr>
        <w:pStyle w:val="B1"/>
      </w:pPr>
      <w:r w:rsidRPr="00B02A0B">
        <w:t>2)</w:t>
      </w:r>
      <w:r w:rsidRPr="00B02A0B">
        <w:tab/>
        <w:t>shall send a SIP ACK request as specified in 3GPP TS 24.229 [5];</w:t>
      </w:r>
    </w:p>
    <w:p w14:paraId="522560C0" w14:textId="77777777" w:rsidR="0060718E" w:rsidRPr="00B02A0B" w:rsidRDefault="0060718E" w:rsidP="0060718E">
      <w:pPr>
        <w:pStyle w:val="B1"/>
      </w:pPr>
      <w:r w:rsidRPr="00B02A0B">
        <w:t>3)</w:t>
      </w:r>
      <w:r w:rsidRPr="00B02A0B">
        <w:tab/>
        <w:t>shall start the SIP Session timer according to rules and procedures of IETF RFC 4028 [38]; and</w:t>
      </w:r>
    </w:p>
    <w:p w14:paraId="7EFD84D5" w14:textId="77777777" w:rsidR="0060718E" w:rsidRPr="00B02A0B" w:rsidRDefault="0060718E" w:rsidP="0060718E">
      <w:pPr>
        <w:pStyle w:val="B1"/>
      </w:pPr>
      <w:r w:rsidRPr="00B02A0B">
        <w:t>4)</w:t>
      </w:r>
      <w:r w:rsidRPr="00B02A0B">
        <w:tab/>
        <w:t>shall interact with the media plane as specified in 3GPP TS 24.582 [15] clause 7.1.2.</w:t>
      </w:r>
    </w:p>
    <w:p w14:paraId="5EDDCC79" w14:textId="77777777" w:rsidR="0060718E" w:rsidRPr="00B02A0B" w:rsidRDefault="0060718E" w:rsidP="0060718E">
      <w:r w:rsidRPr="00B02A0B">
        <w:t>On receipt of a SIP 4xx response, a SIP 5xx response or a SIP 6xx response to the SIP INVITE request, the MCData client:</w:t>
      </w:r>
    </w:p>
    <w:p w14:paraId="7DFA29C6" w14:textId="77777777" w:rsidR="0060718E" w:rsidRPr="00B02A0B" w:rsidRDefault="0060718E" w:rsidP="0060718E">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01219FBF" w14:textId="77777777" w:rsidR="0060718E" w:rsidRPr="00B02A0B" w:rsidRDefault="0060718E" w:rsidP="0060718E">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01FA1DF5" w14:textId="77777777" w:rsidR="0060718E" w:rsidRPr="00B02A0B" w:rsidRDefault="0060718E" w:rsidP="0060718E">
      <w:pPr>
        <w:pStyle w:val="B1"/>
      </w:pPr>
      <w:r w:rsidRPr="00B02A0B">
        <w:t>2)</w:t>
      </w:r>
      <w:r w:rsidRPr="00B02A0B">
        <w:tab/>
        <w:t>shall indicate to the MCData user that the file could not be sent; and</w:t>
      </w:r>
    </w:p>
    <w:p w14:paraId="735C02FD" w14:textId="77777777" w:rsidR="0060718E" w:rsidRPr="00B02A0B" w:rsidRDefault="0060718E" w:rsidP="0060718E">
      <w:pPr>
        <w:pStyle w:val="B1"/>
      </w:pPr>
      <w:r w:rsidRPr="00B02A0B">
        <w:t>3)</w:t>
      </w:r>
      <w:r w:rsidRPr="00B02A0B">
        <w:tab/>
        <w:t>shall send a SIP ACK request as specified in 3GPP TS 24.229 [5].</w:t>
      </w:r>
    </w:p>
    <w:p w14:paraId="2BEB9816" w14:textId="77777777" w:rsidR="0060718E" w:rsidRPr="00B02A0B" w:rsidRDefault="0060718E" w:rsidP="0060718E">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08364C01" w14:textId="77777777" w:rsidR="0060718E" w:rsidRPr="00B02A0B" w:rsidRDefault="0060718E" w:rsidP="0060718E">
      <w:r w:rsidRPr="00B02A0B">
        <w:t>On receipt of a SIP INFO request where the Request-URI contains an MCData session ID identifying an ongoing one to-one session, the MCData client shall follow the actions specified in clause 6.2.8.3.7.</w:t>
      </w:r>
    </w:p>
    <w:p w14:paraId="260E64D5" w14:textId="77777777" w:rsidR="0060718E" w:rsidRPr="00B02A0B" w:rsidRDefault="0060718E" w:rsidP="0060718E">
      <w:r w:rsidRPr="00B02A0B">
        <w:t>On receipt of an indication from the media plane indicating that the file was not sent successfully, the MCData client shall:</w:t>
      </w:r>
    </w:p>
    <w:p w14:paraId="113F0823" w14:textId="77777777" w:rsidR="0060718E" w:rsidRPr="00B02A0B" w:rsidRDefault="0060718E" w:rsidP="0060718E">
      <w:pPr>
        <w:pStyle w:val="B1"/>
      </w:pPr>
      <w:r w:rsidRPr="00B02A0B">
        <w:t>1)</w:t>
      </w:r>
      <w:r w:rsidRPr="00B02A0B">
        <w:tab/>
        <w:t>shall generate a SIP BYE request according to 3GPP TS 24.229 [5] with:</w:t>
      </w:r>
    </w:p>
    <w:p w14:paraId="3A27E881" w14:textId="77777777" w:rsidR="0060718E" w:rsidRPr="00B02A0B" w:rsidRDefault="0060718E" w:rsidP="0060718E">
      <w:pPr>
        <w:pStyle w:val="B2"/>
      </w:pPr>
      <w:r w:rsidRPr="00B02A0B">
        <w:t>a)</w:t>
      </w:r>
      <w:r w:rsidRPr="00B02A0B">
        <w:tab/>
        <w:t>Reason code set to "SIP";</w:t>
      </w:r>
    </w:p>
    <w:p w14:paraId="280F62C6" w14:textId="77777777" w:rsidR="0060718E" w:rsidRPr="00B02A0B" w:rsidRDefault="0060718E" w:rsidP="0060718E">
      <w:pPr>
        <w:pStyle w:val="B2"/>
      </w:pPr>
      <w:r w:rsidRPr="00B02A0B">
        <w:t>b)</w:t>
      </w:r>
      <w:r w:rsidRPr="00B02A0B">
        <w:tab/>
        <w:t>cause set to "480"; and</w:t>
      </w:r>
    </w:p>
    <w:p w14:paraId="714D0B76" w14:textId="77777777" w:rsidR="0060718E" w:rsidRPr="00B02A0B" w:rsidRDefault="0060718E" w:rsidP="0060718E">
      <w:pPr>
        <w:pStyle w:val="B2"/>
      </w:pPr>
      <w:r w:rsidRPr="00B02A0B">
        <w:t>c)</w:t>
      </w:r>
      <w:r w:rsidRPr="00B02A0B">
        <w:tab/>
        <w:t>text set to "transmission failed";</w:t>
      </w:r>
    </w:p>
    <w:p w14:paraId="33BD9D49" w14:textId="77777777" w:rsidR="0060718E" w:rsidRPr="00B02A0B" w:rsidRDefault="0060718E" w:rsidP="0060718E">
      <w:pPr>
        <w:pStyle w:val="B1"/>
      </w:pPr>
      <w:r w:rsidRPr="00B02A0B">
        <w:t>2)</w:t>
      </w:r>
      <w:r w:rsidRPr="00B02A0B">
        <w:tab/>
        <w:t>shall set the Request-URI to the MCData session identity to release; and</w:t>
      </w:r>
    </w:p>
    <w:p w14:paraId="0C47D742" w14:textId="77777777" w:rsidR="0060718E" w:rsidRPr="00B02A0B" w:rsidRDefault="0060718E" w:rsidP="0060718E">
      <w:pPr>
        <w:pStyle w:val="B1"/>
      </w:pPr>
      <w:r w:rsidRPr="00B02A0B">
        <w:t>3)</w:t>
      </w:r>
      <w:r w:rsidRPr="00B02A0B">
        <w:tab/>
        <w:t>shall send a SIP BYE request towards MCData server according to 3GPP TS 24.229 [5].</w:t>
      </w:r>
    </w:p>
    <w:p w14:paraId="3B19BB5F" w14:textId="77777777" w:rsidR="0060718E" w:rsidRPr="001C0FC4" w:rsidRDefault="0060718E" w:rsidP="0060718E">
      <w:pPr>
        <w:pStyle w:val="H6"/>
      </w:pPr>
      <w:r>
        <w:t>6.2.17</w:t>
      </w:r>
      <w:r w:rsidRPr="001C0FC4">
        <w:t>.3</w:t>
      </w:r>
      <w:r w:rsidRPr="001C0FC4">
        <w:tab/>
        <w:t>Test description</w:t>
      </w:r>
    </w:p>
    <w:p w14:paraId="6535EE6C" w14:textId="77777777" w:rsidR="0060718E" w:rsidRPr="001C0FC4" w:rsidRDefault="0060718E" w:rsidP="0060718E">
      <w:pPr>
        <w:pStyle w:val="H6"/>
      </w:pPr>
      <w:r>
        <w:t>6.2.17</w:t>
      </w:r>
      <w:r w:rsidRPr="001C0FC4">
        <w:t>.3.1</w:t>
      </w:r>
      <w:r w:rsidRPr="001C0FC4">
        <w:tab/>
        <w:t>Pre-test conditions</w:t>
      </w:r>
    </w:p>
    <w:p w14:paraId="610886F0" w14:textId="77777777" w:rsidR="0060718E" w:rsidRDefault="0060718E" w:rsidP="0060718E">
      <w:pPr>
        <w:pStyle w:val="H6"/>
      </w:pPr>
      <w:r w:rsidRPr="00102CE5">
        <w:t>Test configuration</w:t>
      </w:r>
      <w:r>
        <w:t>:</w:t>
      </w:r>
    </w:p>
    <w:p w14:paraId="1F2D9FFF" w14:textId="77777777" w:rsidR="0060718E" w:rsidRDefault="0060718E" w:rsidP="0060718E">
      <w:pPr>
        <w:pStyle w:val="B1"/>
      </w:pPr>
      <w:r>
        <w:t>-</w:t>
      </w:r>
      <w:r>
        <w:tab/>
        <w:t>Single cell configuration according to TS 37.579-1 [2] clause 5.2.2.2.1.</w:t>
      </w:r>
    </w:p>
    <w:p w14:paraId="345FC850" w14:textId="77777777" w:rsidR="0060718E" w:rsidRPr="001C0FC4" w:rsidRDefault="0060718E" w:rsidP="0060718E">
      <w:pPr>
        <w:pStyle w:val="B1"/>
      </w:pPr>
      <w:r w:rsidRPr="001C0FC4">
        <w:t>-</w:t>
      </w:r>
      <w:r w:rsidRPr="001C0FC4">
        <w:tab/>
        <w:t xml:space="preserve">Test File 1 for CO FD as specified in annex A.2.1 as specified in Annex A.2.2 </w:t>
      </w:r>
      <w:r>
        <w:t>is</w:t>
      </w:r>
      <w:r w:rsidRPr="001C0FC4">
        <w:t xml:space="preserve"> available at the UE for upload.</w:t>
      </w:r>
    </w:p>
    <w:p w14:paraId="59947443" w14:textId="77777777" w:rsidR="0060718E" w:rsidRDefault="0060718E" w:rsidP="0060718E">
      <w:pPr>
        <w:pStyle w:val="H6"/>
      </w:pPr>
      <w:r>
        <w:t>Preamble:</w:t>
      </w:r>
    </w:p>
    <w:p w14:paraId="06EE9698" w14:textId="3B106546" w:rsidR="00095649" w:rsidRDefault="0060718E" w:rsidP="00095649">
      <w:pPr>
        <w:pStyle w:val="B1"/>
      </w:pPr>
      <w:r>
        <w:t>-</w:t>
      </w:r>
      <w:r>
        <w:tab/>
        <w:t>The UE has performed procedure 'Initial registration' as described in TS 37.579-1 [2] clause 5.4.2</w:t>
      </w:r>
      <w:r w:rsidR="00095649">
        <w:t xml:space="preserve"> with the following clarifications:</w:t>
      </w:r>
    </w:p>
    <w:p w14:paraId="2F3D07F5" w14:textId="0A13EA29" w:rsidR="0060718E" w:rsidRDefault="00095649" w:rsidP="00095649">
      <w:pPr>
        <w:pStyle w:val="B1"/>
      </w:pPr>
      <w:r>
        <w:t>-</w:t>
      </w:r>
      <w:r>
        <w:tab/>
        <w:t>In the group configuration document the &lt;preconfigured-group-use-only&gt; element is set to "true".</w:t>
      </w:r>
    </w:p>
    <w:p w14:paraId="5366FEC5" w14:textId="77777777" w:rsidR="0060718E" w:rsidRDefault="0060718E" w:rsidP="0060718E">
      <w:pPr>
        <w:pStyle w:val="B1"/>
      </w:pPr>
      <w:r>
        <w:t>-</w:t>
      </w:r>
      <w:r>
        <w:tab/>
      </w:r>
      <w:r w:rsidRPr="000573F5">
        <w:t>UE States at the end of the preamble</w:t>
      </w:r>
      <w:r>
        <w:t>:</w:t>
      </w:r>
    </w:p>
    <w:p w14:paraId="3148B152" w14:textId="77777777" w:rsidR="0060718E" w:rsidRDefault="0060718E" w:rsidP="0060718E">
      <w:pPr>
        <w:pStyle w:val="B2"/>
      </w:pPr>
      <w:r>
        <w:t>-</w:t>
      </w:r>
      <w:r>
        <w:tab/>
        <w:t>The UE is in RRC_IDLE state.</w:t>
      </w:r>
    </w:p>
    <w:p w14:paraId="4CC763E4" w14:textId="77777777" w:rsidR="0060718E" w:rsidRDefault="0060718E" w:rsidP="0060718E">
      <w:pPr>
        <w:pStyle w:val="B2"/>
      </w:pPr>
      <w:r>
        <w:t>-</w:t>
      </w:r>
      <w:r>
        <w:tab/>
        <w:t>The client is registered for MCData.</w:t>
      </w:r>
    </w:p>
    <w:p w14:paraId="184FF826" w14:textId="77777777" w:rsidR="0060718E" w:rsidRPr="001C0FC4" w:rsidRDefault="0060718E" w:rsidP="0060718E">
      <w:pPr>
        <w:pStyle w:val="H6"/>
      </w:pPr>
      <w:r>
        <w:t>6.2.17</w:t>
      </w:r>
      <w:r w:rsidRPr="001C0FC4">
        <w:t>.3.2</w:t>
      </w:r>
      <w:r w:rsidRPr="001C0FC4">
        <w:tab/>
        <w:t>Test procedure sequence</w:t>
      </w:r>
    </w:p>
    <w:p w14:paraId="4EEF86DF" w14:textId="77777777" w:rsidR="0060718E" w:rsidRPr="001C0FC4" w:rsidRDefault="0060718E" w:rsidP="0060718E">
      <w:pPr>
        <w:pStyle w:val="TH"/>
      </w:pPr>
      <w:r w:rsidRPr="001C0FC4">
        <w:t xml:space="preserve">Table </w:t>
      </w:r>
      <w:r>
        <w:t>6.2.17</w:t>
      </w:r>
      <w:r w:rsidRPr="001C0FC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0718E" w:rsidRPr="001C0FC4" w14:paraId="77C8D80B" w14:textId="77777777" w:rsidTr="00EE26EF">
        <w:tc>
          <w:tcPr>
            <w:tcW w:w="649" w:type="dxa"/>
            <w:tcBorders>
              <w:top w:val="single" w:sz="4" w:space="0" w:color="auto"/>
              <w:left w:val="single" w:sz="4" w:space="0" w:color="auto"/>
              <w:bottom w:val="nil"/>
              <w:right w:val="single" w:sz="4" w:space="0" w:color="auto"/>
            </w:tcBorders>
            <w:hideMark/>
          </w:tcPr>
          <w:p w14:paraId="5615F446" w14:textId="77777777" w:rsidR="0060718E" w:rsidRPr="001C0FC4" w:rsidRDefault="0060718E" w:rsidP="00EE26EF">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3490469" w14:textId="77777777" w:rsidR="0060718E" w:rsidRPr="001C0FC4" w:rsidRDefault="0060718E" w:rsidP="00EE26EF">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3B07F6" w14:textId="77777777" w:rsidR="0060718E" w:rsidRPr="001C0FC4" w:rsidRDefault="0060718E" w:rsidP="00EE26EF">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AAD3DB6" w14:textId="77777777" w:rsidR="0060718E" w:rsidRPr="001C0FC4" w:rsidRDefault="0060718E" w:rsidP="00EE26EF">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32544AF" w14:textId="77777777" w:rsidR="0060718E" w:rsidRPr="001C0FC4" w:rsidRDefault="0060718E" w:rsidP="00EE26EF">
            <w:pPr>
              <w:pStyle w:val="TAH"/>
            </w:pPr>
            <w:r w:rsidRPr="001C0FC4">
              <w:t>Verdict</w:t>
            </w:r>
          </w:p>
        </w:tc>
      </w:tr>
      <w:tr w:rsidR="0060718E" w:rsidRPr="001C0FC4" w14:paraId="33A8EE55" w14:textId="77777777" w:rsidTr="00EE26EF">
        <w:tc>
          <w:tcPr>
            <w:tcW w:w="649" w:type="dxa"/>
            <w:tcBorders>
              <w:top w:val="nil"/>
              <w:left w:val="single" w:sz="4" w:space="0" w:color="auto"/>
              <w:bottom w:val="single" w:sz="4" w:space="0" w:color="auto"/>
              <w:right w:val="single" w:sz="4" w:space="0" w:color="auto"/>
            </w:tcBorders>
          </w:tcPr>
          <w:p w14:paraId="6F15228B" w14:textId="77777777" w:rsidR="0060718E" w:rsidRPr="001C0FC4" w:rsidRDefault="0060718E" w:rsidP="00EE26EF">
            <w:pPr>
              <w:pStyle w:val="TAH"/>
            </w:pPr>
          </w:p>
        </w:tc>
        <w:tc>
          <w:tcPr>
            <w:tcW w:w="3970" w:type="dxa"/>
            <w:tcBorders>
              <w:top w:val="nil"/>
              <w:left w:val="single" w:sz="4" w:space="0" w:color="auto"/>
              <w:bottom w:val="single" w:sz="4" w:space="0" w:color="auto"/>
              <w:right w:val="single" w:sz="4" w:space="0" w:color="auto"/>
            </w:tcBorders>
          </w:tcPr>
          <w:p w14:paraId="18DB14C7" w14:textId="77777777" w:rsidR="0060718E" w:rsidRPr="001C0FC4" w:rsidRDefault="0060718E" w:rsidP="00EE26E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B8C786" w14:textId="77777777" w:rsidR="0060718E" w:rsidRPr="001C0FC4" w:rsidRDefault="0060718E" w:rsidP="00EE26EF">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6CB201D" w14:textId="77777777" w:rsidR="0060718E" w:rsidRPr="001C0FC4" w:rsidRDefault="0060718E" w:rsidP="00EE26EF">
            <w:pPr>
              <w:pStyle w:val="TAH"/>
            </w:pPr>
            <w:r w:rsidRPr="001C0FC4">
              <w:t>Message</w:t>
            </w:r>
          </w:p>
        </w:tc>
        <w:tc>
          <w:tcPr>
            <w:tcW w:w="567" w:type="dxa"/>
            <w:tcBorders>
              <w:top w:val="nil"/>
              <w:left w:val="single" w:sz="4" w:space="0" w:color="auto"/>
              <w:bottom w:val="single" w:sz="4" w:space="0" w:color="auto"/>
              <w:right w:val="single" w:sz="4" w:space="0" w:color="auto"/>
            </w:tcBorders>
          </w:tcPr>
          <w:p w14:paraId="699C00D4" w14:textId="77777777" w:rsidR="0060718E" w:rsidRPr="001C0FC4" w:rsidRDefault="0060718E" w:rsidP="00EE26EF">
            <w:pPr>
              <w:pStyle w:val="TAH"/>
            </w:pPr>
          </w:p>
        </w:tc>
        <w:tc>
          <w:tcPr>
            <w:tcW w:w="892" w:type="dxa"/>
            <w:tcBorders>
              <w:top w:val="nil"/>
              <w:left w:val="single" w:sz="4" w:space="0" w:color="auto"/>
              <w:bottom w:val="single" w:sz="4" w:space="0" w:color="auto"/>
              <w:right w:val="single" w:sz="4" w:space="0" w:color="auto"/>
            </w:tcBorders>
          </w:tcPr>
          <w:p w14:paraId="20D8AE71" w14:textId="77777777" w:rsidR="0060718E" w:rsidRPr="001C0FC4" w:rsidRDefault="0060718E" w:rsidP="00EE26EF">
            <w:pPr>
              <w:pStyle w:val="TAH"/>
            </w:pPr>
          </w:p>
        </w:tc>
      </w:tr>
      <w:tr w:rsidR="0060718E" w:rsidRPr="009766AB" w14:paraId="3375107F"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72CBFF14" w14:textId="77777777" w:rsidR="0060718E" w:rsidRPr="009766AB" w:rsidRDefault="0060718E" w:rsidP="00EE26EF">
            <w:pPr>
              <w:pStyle w:val="TAC"/>
            </w:pPr>
            <w:r w:rsidRPr="009766AB">
              <w:t>1</w:t>
            </w:r>
          </w:p>
        </w:tc>
        <w:tc>
          <w:tcPr>
            <w:tcW w:w="3970" w:type="dxa"/>
            <w:tcBorders>
              <w:top w:val="single" w:sz="4" w:space="0" w:color="auto"/>
              <w:left w:val="single" w:sz="4" w:space="0" w:color="auto"/>
              <w:bottom w:val="single" w:sz="4" w:space="0" w:color="auto"/>
              <w:right w:val="single" w:sz="4" w:space="0" w:color="auto"/>
            </w:tcBorders>
            <w:hideMark/>
          </w:tcPr>
          <w:p w14:paraId="1705980E" w14:textId="77777777" w:rsidR="0060718E" w:rsidRPr="009766AB" w:rsidRDefault="0060718E" w:rsidP="00EE26EF">
            <w:pPr>
              <w:pStyle w:val="TAL"/>
            </w:pPr>
            <w:r w:rsidRPr="009766AB">
              <w:t>Make the UE (MCData client) send test file 1 (Annex A.2.1) for CO group FD over media plane.</w:t>
            </w:r>
          </w:p>
          <w:p w14:paraId="4CA7193E" w14:textId="77777777" w:rsidR="0060718E" w:rsidRPr="009766AB" w:rsidRDefault="0060718E" w:rsidP="00EE26EF">
            <w:pPr>
              <w:pStyle w:val="TAL"/>
            </w:pPr>
            <w:r w:rsidRPr="009766AB">
              <w:t>(NOTE 1, NOTE 2)</w:t>
            </w:r>
          </w:p>
        </w:tc>
        <w:tc>
          <w:tcPr>
            <w:tcW w:w="709" w:type="dxa"/>
            <w:tcBorders>
              <w:top w:val="single" w:sz="4" w:space="0" w:color="auto"/>
              <w:left w:val="single" w:sz="4" w:space="0" w:color="auto"/>
              <w:bottom w:val="single" w:sz="4" w:space="0" w:color="auto"/>
              <w:right w:val="single" w:sz="4" w:space="0" w:color="auto"/>
            </w:tcBorders>
            <w:hideMark/>
          </w:tcPr>
          <w:p w14:paraId="4180364A" w14:textId="77777777" w:rsidR="0060718E" w:rsidRPr="009766AB" w:rsidRDefault="0060718E" w:rsidP="00EE26EF">
            <w:pPr>
              <w:pStyle w:val="TAC"/>
            </w:pPr>
            <w:r w:rsidRPr="009766AB">
              <w:t>-</w:t>
            </w:r>
          </w:p>
        </w:tc>
        <w:tc>
          <w:tcPr>
            <w:tcW w:w="2978" w:type="dxa"/>
            <w:tcBorders>
              <w:top w:val="single" w:sz="4" w:space="0" w:color="auto"/>
              <w:left w:val="single" w:sz="4" w:space="0" w:color="auto"/>
              <w:bottom w:val="single" w:sz="4" w:space="0" w:color="auto"/>
              <w:right w:val="single" w:sz="4" w:space="0" w:color="auto"/>
            </w:tcBorders>
            <w:hideMark/>
          </w:tcPr>
          <w:p w14:paraId="6EAF9BC2" w14:textId="77777777" w:rsidR="0060718E" w:rsidRPr="009766AB" w:rsidRDefault="0060718E" w:rsidP="00EE26EF">
            <w:pPr>
              <w:pStyle w:val="TAL"/>
            </w:pPr>
            <w:r w:rsidRPr="009766AB">
              <w:t>-</w:t>
            </w:r>
          </w:p>
        </w:tc>
        <w:tc>
          <w:tcPr>
            <w:tcW w:w="567" w:type="dxa"/>
            <w:tcBorders>
              <w:top w:val="single" w:sz="4" w:space="0" w:color="auto"/>
              <w:left w:val="single" w:sz="4" w:space="0" w:color="auto"/>
              <w:bottom w:val="single" w:sz="4" w:space="0" w:color="auto"/>
              <w:right w:val="single" w:sz="4" w:space="0" w:color="auto"/>
            </w:tcBorders>
            <w:hideMark/>
          </w:tcPr>
          <w:p w14:paraId="61F74A60" w14:textId="77777777" w:rsidR="0060718E" w:rsidRPr="009766AB" w:rsidRDefault="0060718E" w:rsidP="00EE26EF">
            <w:pPr>
              <w:pStyle w:val="TAC"/>
            </w:pPr>
            <w:r w:rsidRPr="009766AB">
              <w:t>-</w:t>
            </w:r>
          </w:p>
        </w:tc>
        <w:tc>
          <w:tcPr>
            <w:tcW w:w="892" w:type="dxa"/>
            <w:tcBorders>
              <w:top w:val="single" w:sz="4" w:space="0" w:color="auto"/>
              <w:left w:val="single" w:sz="4" w:space="0" w:color="auto"/>
              <w:bottom w:val="single" w:sz="4" w:space="0" w:color="auto"/>
              <w:right w:val="single" w:sz="4" w:space="0" w:color="auto"/>
            </w:tcBorders>
            <w:hideMark/>
          </w:tcPr>
          <w:p w14:paraId="66ED2A1A" w14:textId="77777777" w:rsidR="0060718E" w:rsidRPr="009766AB" w:rsidRDefault="0060718E" w:rsidP="00EE26EF">
            <w:pPr>
              <w:pStyle w:val="TAC"/>
            </w:pPr>
            <w:r w:rsidRPr="009766AB">
              <w:t>-</w:t>
            </w:r>
          </w:p>
        </w:tc>
      </w:tr>
      <w:tr w:rsidR="0060718E" w:rsidRPr="009766AB" w14:paraId="0C293EFE" w14:textId="77777777" w:rsidTr="00EE26EF">
        <w:tc>
          <w:tcPr>
            <w:tcW w:w="649" w:type="dxa"/>
            <w:tcBorders>
              <w:top w:val="single" w:sz="4" w:space="0" w:color="auto"/>
              <w:left w:val="single" w:sz="4" w:space="0" w:color="auto"/>
              <w:bottom w:val="single" w:sz="4" w:space="0" w:color="auto"/>
              <w:right w:val="single" w:sz="4" w:space="0" w:color="auto"/>
            </w:tcBorders>
          </w:tcPr>
          <w:p w14:paraId="2D06A4F1" w14:textId="77777777" w:rsidR="0060718E" w:rsidRPr="009766AB" w:rsidRDefault="0060718E" w:rsidP="00EE26EF">
            <w:pPr>
              <w:pStyle w:val="TAC"/>
            </w:pPr>
            <w:r w:rsidRPr="009766AB">
              <w:t>2</w:t>
            </w:r>
          </w:p>
        </w:tc>
        <w:tc>
          <w:tcPr>
            <w:tcW w:w="3970" w:type="dxa"/>
            <w:tcBorders>
              <w:top w:val="single" w:sz="4" w:space="0" w:color="auto"/>
              <w:left w:val="single" w:sz="4" w:space="0" w:color="auto"/>
              <w:bottom w:val="single" w:sz="4" w:space="0" w:color="auto"/>
              <w:right w:val="single" w:sz="4" w:space="0" w:color="auto"/>
            </w:tcBorders>
          </w:tcPr>
          <w:p w14:paraId="72F26BFE" w14:textId="77777777" w:rsidR="0060718E" w:rsidRPr="009766AB" w:rsidRDefault="0060718E" w:rsidP="00EE26EF">
            <w:pPr>
              <w:pStyle w:val="TAL"/>
            </w:pPr>
            <w:r w:rsidRPr="009766AB">
              <w:t xml:space="preserve">Check: Does the UE (MCData client) send an SIP INVITE request </w:t>
            </w:r>
            <w:r w:rsidRPr="009766AB">
              <w:rPr>
                <w:lang w:eastAsia="x-none"/>
              </w:rPr>
              <w:t>t</w:t>
            </w:r>
            <w:r w:rsidRPr="009766AB">
              <w:rPr>
                <w:rFonts w:eastAsia="Malgun Gothic"/>
              </w:rPr>
              <w:t>o establish a MCData call within the next 5s?</w:t>
            </w:r>
          </w:p>
        </w:tc>
        <w:tc>
          <w:tcPr>
            <w:tcW w:w="709" w:type="dxa"/>
            <w:tcBorders>
              <w:top w:val="single" w:sz="4" w:space="0" w:color="auto"/>
              <w:left w:val="single" w:sz="4" w:space="0" w:color="auto"/>
              <w:bottom w:val="single" w:sz="4" w:space="0" w:color="auto"/>
              <w:right w:val="single" w:sz="4" w:space="0" w:color="auto"/>
            </w:tcBorders>
          </w:tcPr>
          <w:p w14:paraId="5925E330" w14:textId="77777777" w:rsidR="0060718E" w:rsidRPr="009766AB" w:rsidRDefault="0060718E" w:rsidP="00EE26EF">
            <w:pPr>
              <w:pStyle w:val="TAC"/>
            </w:pPr>
            <w:r w:rsidRPr="009766AB">
              <w:rPr>
                <w:szCs w:val="18"/>
              </w:rPr>
              <w:t>--&gt;</w:t>
            </w:r>
          </w:p>
        </w:tc>
        <w:tc>
          <w:tcPr>
            <w:tcW w:w="2978" w:type="dxa"/>
            <w:tcBorders>
              <w:top w:val="single" w:sz="4" w:space="0" w:color="auto"/>
              <w:left w:val="single" w:sz="4" w:space="0" w:color="auto"/>
              <w:bottom w:val="single" w:sz="4" w:space="0" w:color="auto"/>
              <w:right w:val="single" w:sz="4" w:space="0" w:color="auto"/>
            </w:tcBorders>
          </w:tcPr>
          <w:p w14:paraId="1D898247" w14:textId="77777777" w:rsidR="0060718E" w:rsidRPr="009766AB" w:rsidRDefault="0060718E" w:rsidP="00EE26EF">
            <w:pPr>
              <w:pStyle w:val="TAL"/>
            </w:pPr>
            <w:r w:rsidRPr="009766AB">
              <w:t>SIP INVITE</w:t>
            </w:r>
          </w:p>
        </w:tc>
        <w:tc>
          <w:tcPr>
            <w:tcW w:w="567" w:type="dxa"/>
            <w:tcBorders>
              <w:top w:val="single" w:sz="4" w:space="0" w:color="auto"/>
              <w:left w:val="single" w:sz="4" w:space="0" w:color="auto"/>
              <w:bottom w:val="single" w:sz="4" w:space="0" w:color="auto"/>
              <w:right w:val="single" w:sz="4" w:space="0" w:color="auto"/>
            </w:tcBorders>
          </w:tcPr>
          <w:p w14:paraId="3F57AF77" w14:textId="77777777" w:rsidR="0060718E" w:rsidRPr="009766AB" w:rsidRDefault="0060718E" w:rsidP="00EE26EF">
            <w:pPr>
              <w:pStyle w:val="TAC"/>
            </w:pPr>
            <w:r w:rsidRPr="009766AB">
              <w:t>1</w:t>
            </w:r>
          </w:p>
        </w:tc>
        <w:tc>
          <w:tcPr>
            <w:tcW w:w="892" w:type="dxa"/>
            <w:tcBorders>
              <w:top w:val="single" w:sz="4" w:space="0" w:color="auto"/>
              <w:left w:val="single" w:sz="4" w:space="0" w:color="auto"/>
              <w:bottom w:val="single" w:sz="4" w:space="0" w:color="auto"/>
              <w:right w:val="single" w:sz="4" w:space="0" w:color="auto"/>
            </w:tcBorders>
          </w:tcPr>
          <w:p w14:paraId="21F3419F" w14:textId="77777777" w:rsidR="0060718E" w:rsidRPr="009766AB" w:rsidRDefault="0060718E" w:rsidP="00EE26EF">
            <w:pPr>
              <w:pStyle w:val="TAC"/>
            </w:pPr>
            <w:r w:rsidRPr="009766AB">
              <w:t>F</w:t>
            </w:r>
          </w:p>
        </w:tc>
      </w:tr>
      <w:tr w:rsidR="0060718E" w:rsidRPr="009766AB" w14:paraId="1BDB1F1C" w14:textId="77777777" w:rsidTr="00EE26EF">
        <w:tc>
          <w:tcPr>
            <w:tcW w:w="649" w:type="dxa"/>
            <w:tcBorders>
              <w:top w:val="single" w:sz="4" w:space="0" w:color="auto"/>
              <w:left w:val="single" w:sz="4" w:space="0" w:color="auto"/>
              <w:bottom w:val="single" w:sz="4" w:space="0" w:color="auto"/>
              <w:right w:val="single" w:sz="4" w:space="0" w:color="auto"/>
            </w:tcBorders>
          </w:tcPr>
          <w:p w14:paraId="25623BAA" w14:textId="77777777" w:rsidR="0060718E" w:rsidRPr="009766AB" w:rsidRDefault="0060718E" w:rsidP="00EE26EF">
            <w:pPr>
              <w:pStyle w:val="TAC"/>
            </w:pPr>
            <w:r w:rsidRPr="009766AB">
              <w:t>-</w:t>
            </w:r>
          </w:p>
        </w:tc>
        <w:tc>
          <w:tcPr>
            <w:tcW w:w="3970" w:type="dxa"/>
            <w:tcBorders>
              <w:top w:val="single" w:sz="4" w:space="0" w:color="auto"/>
              <w:left w:val="single" w:sz="4" w:space="0" w:color="auto"/>
              <w:bottom w:val="single" w:sz="4" w:space="0" w:color="auto"/>
              <w:right w:val="single" w:sz="4" w:space="0" w:color="auto"/>
            </w:tcBorders>
          </w:tcPr>
          <w:p w14:paraId="4497B4BC" w14:textId="77777777" w:rsidR="0060718E" w:rsidRPr="009766AB" w:rsidRDefault="0060718E" w:rsidP="00EE26EF">
            <w:pPr>
              <w:pStyle w:val="TAL"/>
            </w:pPr>
            <w:r w:rsidRPr="009766AB">
              <w:rPr>
                <w:rFonts w:eastAsia="Calibri"/>
              </w:rPr>
              <w:t xml:space="preserve">EXCEPTION: Step 3a1 describes behaviour that depends on the UE implementation; the "lower case letter" identifies a step sequence that take place if the UE displays an indication </w:t>
            </w:r>
            <w:r w:rsidRPr="009766AB">
              <w:t xml:space="preserve">to the MCData user that </w:t>
            </w:r>
            <w:r w:rsidRPr="009766AB">
              <w:rPr>
                <w:noProof/>
              </w:rPr>
              <w:t>group standalone FD is</w:t>
            </w:r>
            <w:r w:rsidRPr="009766AB">
              <w:t xml:space="preserve"> not allowed on the indicated group</w:t>
            </w:r>
            <w:r w:rsidRPr="009766AB">
              <w:rPr>
                <w:rFonts w:eastAsia="Calibri"/>
              </w:rPr>
              <w:t>1.</w:t>
            </w:r>
          </w:p>
        </w:tc>
        <w:tc>
          <w:tcPr>
            <w:tcW w:w="709" w:type="dxa"/>
            <w:tcBorders>
              <w:top w:val="single" w:sz="4" w:space="0" w:color="auto"/>
              <w:left w:val="single" w:sz="4" w:space="0" w:color="auto"/>
              <w:bottom w:val="single" w:sz="4" w:space="0" w:color="auto"/>
              <w:right w:val="single" w:sz="4" w:space="0" w:color="auto"/>
            </w:tcBorders>
          </w:tcPr>
          <w:p w14:paraId="0AFD712F" w14:textId="77777777" w:rsidR="0060718E" w:rsidRPr="009766AB" w:rsidRDefault="0060718E" w:rsidP="00EE26EF">
            <w:pPr>
              <w:pStyle w:val="TAC"/>
            </w:pPr>
            <w:r w:rsidRPr="009766AB">
              <w:t>-</w:t>
            </w:r>
          </w:p>
        </w:tc>
        <w:tc>
          <w:tcPr>
            <w:tcW w:w="2978" w:type="dxa"/>
            <w:tcBorders>
              <w:top w:val="single" w:sz="4" w:space="0" w:color="auto"/>
              <w:left w:val="single" w:sz="4" w:space="0" w:color="auto"/>
              <w:bottom w:val="single" w:sz="4" w:space="0" w:color="auto"/>
              <w:right w:val="single" w:sz="4" w:space="0" w:color="auto"/>
            </w:tcBorders>
          </w:tcPr>
          <w:p w14:paraId="37EBC63B" w14:textId="77777777" w:rsidR="0060718E" w:rsidRPr="009766AB" w:rsidRDefault="0060718E" w:rsidP="00EE26EF">
            <w:pPr>
              <w:pStyle w:val="TAL"/>
            </w:pPr>
            <w:r w:rsidRPr="009766AB">
              <w:t>-</w:t>
            </w:r>
          </w:p>
        </w:tc>
        <w:tc>
          <w:tcPr>
            <w:tcW w:w="567" w:type="dxa"/>
            <w:tcBorders>
              <w:top w:val="single" w:sz="4" w:space="0" w:color="auto"/>
              <w:left w:val="single" w:sz="4" w:space="0" w:color="auto"/>
              <w:bottom w:val="single" w:sz="4" w:space="0" w:color="auto"/>
              <w:right w:val="single" w:sz="4" w:space="0" w:color="auto"/>
            </w:tcBorders>
          </w:tcPr>
          <w:p w14:paraId="6B209B13" w14:textId="77777777" w:rsidR="0060718E" w:rsidRPr="009766AB" w:rsidRDefault="0060718E" w:rsidP="00EE26EF">
            <w:pPr>
              <w:pStyle w:val="TAC"/>
            </w:pPr>
            <w:r w:rsidRPr="009766AB">
              <w:t>-</w:t>
            </w:r>
          </w:p>
        </w:tc>
        <w:tc>
          <w:tcPr>
            <w:tcW w:w="892" w:type="dxa"/>
            <w:tcBorders>
              <w:top w:val="single" w:sz="4" w:space="0" w:color="auto"/>
              <w:left w:val="single" w:sz="4" w:space="0" w:color="auto"/>
              <w:bottom w:val="single" w:sz="4" w:space="0" w:color="auto"/>
              <w:right w:val="single" w:sz="4" w:space="0" w:color="auto"/>
            </w:tcBorders>
          </w:tcPr>
          <w:p w14:paraId="5CEA1958" w14:textId="77777777" w:rsidR="0060718E" w:rsidRPr="009766AB" w:rsidRDefault="0060718E" w:rsidP="00EE26EF">
            <w:pPr>
              <w:pStyle w:val="TAC"/>
            </w:pPr>
            <w:r w:rsidRPr="009766AB">
              <w:t>-</w:t>
            </w:r>
          </w:p>
        </w:tc>
      </w:tr>
      <w:tr w:rsidR="0060718E" w:rsidRPr="009766AB" w14:paraId="76FB79B9" w14:textId="77777777" w:rsidTr="00EE26EF">
        <w:tc>
          <w:tcPr>
            <w:tcW w:w="649" w:type="dxa"/>
            <w:tcBorders>
              <w:top w:val="single" w:sz="4" w:space="0" w:color="auto"/>
              <w:left w:val="single" w:sz="4" w:space="0" w:color="auto"/>
              <w:bottom w:val="single" w:sz="4" w:space="0" w:color="auto"/>
              <w:right w:val="single" w:sz="4" w:space="0" w:color="auto"/>
            </w:tcBorders>
          </w:tcPr>
          <w:p w14:paraId="40453C5B" w14:textId="77777777" w:rsidR="0060718E" w:rsidRPr="009766AB" w:rsidRDefault="0060718E" w:rsidP="00EE26EF">
            <w:pPr>
              <w:pStyle w:val="TAC"/>
            </w:pPr>
            <w:r w:rsidRPr="009766AB">
              <w:t>3a1</w:t>
            </w:r>
          </w:p>
        </w:tc>
        <w:tc>
          <w:tcPr>
            <w:tcW w:w="3970" w:type="dxa"/>
            <w:tcBorders>
              <w:top w:val="single" w:sz="4" w:space="0" w:color="auto"/>
              <w:left w:val="single" w:sz="4" w:space="0" w:color="auto"/>
              <w:bottom w:val="single" w:sz="4" w:space="0" w:color="auto"/>
              <w:right w:val="single" w:sz="4" w:space="0" w:color="auto"/>
            </w:tcBorders>
          </w:tcPr>
          <w:p w14:paraId="3B2937F7" w14:textId="77777777" w:rsidR="0060718E" w:rsidRPr="009766AB" w:rsidRDefault="0060718E" w:rsidP="00EE26EF">
            <w:pPr>
              <w:pStyle w:val="TAL"/>
            </w:pPr>
            <w:r w:rsidRPr="009766AB">
              <w:t>IF pc_MCX_DisplayInfoFDNotAllowedOnGroup THEN</w:t>
            </w:r>
          </w:p>
          <w:p w14:paraId="3754CE74" w14:textId="77777777" w:rsidR="0060718E" w:rsidRPr="009766AB" w:rsidRDefault="0060718E" w:rsidP="00EE26EF">
            <w:pPr>
              <w:pStyle w:val="TAL"/>
            </w:pPr>
            <w:r w:rsidRPr="009766AB">
              <w:t xml:space="preserve">Check: Does the UE (MCData client) indicate to the MCData user that </w:t>
            </w:r>
            <w:r w:rsidRPr="009766AB">
              <w:rPr>
                <w:noProof/>
              </w:rPr>
              <w:t>group standalone FD is</w:t>
            </w:r>
            <w:r w:rsidRPr="009766AB">
              <w:t xml:space="preserve"> not allowed on the indicated group?</w:t>
            </w:r>
          </w:p>
          <w:p w14:paraId="4B811C2B" w14:textId="77777777" w:rsidR="0060718E" w:rsidRPr="009766AB" w:rsidRDefault="0060718E" w:rsidP="00EE26EF">
            <w:pPr>
              <w:pStyle w:val="TAL"/>
            </w:pPr>
            <w:r w:rsidRPr="009766AB">
              <w:t>(NOTE 1)</w:t>
            </w:r>
          </w:p>
        </w:tc>
        <w:tc>
          <w:tcPr>
            <w:tcW w:w="709" w:type="dxa"/>
            <w:tcBorders>
              <w:top w:val="single" w:sz="4" w:space="0" w:color="auto"/>
              <w:left w:val="single" w:sz="4" w:space="0" w:color="auto"/>
              <w:bottom w:val="single" w:sz="4" w:space="0" w:color="auto"/>
              <w:right w:val="single" w:sz="4" w:space="0" w:color="auto"/>
            </w:tcBorders>
          </w:tcPr>
          <w:p w14:paraId="33228A45" w14:textId="77777777" w:rsidR="0060718E" w:rsidRPr="009766AB" w:rsidRDefault="0060718E" w:rsidP="00EE26EF">
            <w:pPr>
              <w:pStyle w:val="TAC"/>
            </w:pPr>
            <w:r w:rsidRPr="009766AB">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4F1F3B14" w14:textId="77777777" w:rsidR="0060718E" w:rsidRPr="009766AB" w:rsidRDefault="0060718E" w:rsidP="00EE26EF">
            <w:pPr>
              <w:pStyle w:val="TAL"/>
            </w:pPr>
            <w:r w:rsidRPr="009766AB">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7C2A4913" w14:textId="77777777" w:rsidR="0060718E" w:rsidRPr="009766AB" w:rsidRDefault="0060718E" w:rsidP="00EE26EF">
            <w:pPr>
              <w:pStyle w:val="TAC"/>
            </w:pPr>
            <w:r w:rsidRPr="009766AB">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7D4263CC" w14:textId="77777777" w:rsidR="0060718E" w:rsidRPr="009766AB" w:rsidRDefault="0060718E" w:rsidP="00EE26EF">
            <w:pPr>
              <w:pStyle w:val="TAC"/>
            </w:pPr>
            <w:r w:rsidRPr="009766AB">
              <w:rPr>
                <w:rFonts w:eastAsia="Calibri"/>
              </w:rPr>
              <w:t>P</w:t>
            </w:r>
          </w:p>
        </w:tc>
      </w:tr>
      <w:tr w:rsidR="0060718E" w:rsidRPr="009766AB" w14:paraId="599589BF" w14:textId="77777777" w:rsidTr="00EE26EF">
        <w:tc>
          <w:tcPr>
            <w:tcW w:w="9765" w:type="dxa"/>
            <w:gridSpan w:val="6"/>
            <w:tcBorders>
              <w:top w:val="single" w:sz="4" w:space="0" w:color="auto"/>
              <w:left w:val="single" w:sz="4" w:space="0" w:color="auto"/>
              <w:bottom w:val="single" w:sz="4" w:space="0" w:color="auto"/>
              <w:right w:val="single" w:sz="4" w:space="0" w:color="auto"/>
            </w:tcBorders>
            <w:hideMark/>
          </w:tcPr>
          <w:p w14:paraId="2879AEB6" w14:textId="77777777" w:rsidR="0060718E" w:rsidRPr="009766AB" w:rsidRDefault="0060718E" w:rsidP="00EE26EF">
            <w:pPr>
              <w:pStyle w:val="TAN"/>
            </w:pPr>
            <w:r w:rsidRPr="009766AB">
              <w:t>NOTE 1:</w:t>
            </w:r>
            <w:r w:rsidRPr="009766AB">
              <w:tab/>
              <w:t>This is expected to be done via a suitable implementation dependent MMI.</w:t>
            </w:r>
          </w:p>
          <w:p w14:paraId="5F30435F" w14:textId="77777777" w:rsidR="0060718E" w:rsidRPr="009766AB" w:rsidRDefault="0060718E" w:rsidP="00EE26EF">
            <w:pPr>
              <w:pStyle w:val="TAN"/>
            </w:pPr>
            <w:r w:rsidRPr="009766AB">
              <w:t>NOTE 2:</w:t>
            </w:r>
            <w:r w:rsidRPr="009766AB">
              <w:tab/>
              <w:t>Test file 1 for CO FD as specified in annex A.2.1.</w:t>
            </w:r>
          </w:p>
        </w:tc>
      </w:tr>
    </w:tbl>
    <w:p w14:paraId="58D2565A" w14:textId="77777777" w:rsidR="0060718E" w:rsidRPr="009766AB" w:rsidRDefault="0060718E" w:rsidP="0060718E"/>
    <w:p w14:paraId="18479F1A" w14:textId="77777777" w:rsidR="0060718E" w:rsidRPr="009766AB" w:rsidRDefault="0060718E" w:rsidP="0060718E">
      <w:pPr>
        <w:pStyle w:val="H6"/>
      </w:pPr>
      <w:r w:rsidRPr="009766AB">
        <w:t>6.2.17.3.3</w:t>
      </w:r>
      <w:r w:rsidRPr="009766AB">
        <w:tab/>
        <w:t>Specific message contents</w:t>
      </w:r>
    </w:p>
    <w:p w14:paraId="0EAF6B36" w14:textId="77777777" w:rsidR="0060718E" w:rsidRPr="009766AB" w:rsidRDefault="0060718E" w:rsidP="0060718E">
      <w:pPr>
        <w:pStyle w:val="TH"/>
      </w:pPr>
      <w:r w:rsidRPr="009766AB">
        <w:t xml:space="preserve">Table 6.2.17.3.3-1: </w:t>
      </w:r>
      <w:r w:rsidRPr="009766AB">
        <w:rPr>
          <w:rFonts w:eastAsia="SimSun"/>
        </w:rPr>
        <w:t>Group Configuration document</w:t>
      </w:r>
      <w:r w:rsidRPr="009766AB">
        <w:t xml:space="preserve"> (Preamble)</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60718E" w:rsidRPr="009766AB" w14:paraId="659156DD"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7AB0A405" w14:textId="77777777" w:rsidR="0060718E" w:rsidRPr="009766AB" w:rsidRDefault="0060718E" w:rsidP="00EE26EF">
            <w:pPr>
              <w:pStyle w:val="TAL"/>
            </w:pPr>
            <w:r w:rsidRPr="009766AB">
              <w:t xml:space="preserve">Derivation Path: TS 37.579-1 [2], </w:t>
            </w:r>
            <w:r w:rsidRPr="009766AB">
              <w:rPr>
                <w:rFonts w:eastAsia="SimSun"/>
              </w:rPr>
              <w:t>Table 5.5.7.4-2</w:t>
            </w:r>
          </w:p>
        </w:tc>
      </w:tr>
      <w:tr w:rsidR="0060718E" w:rsidRPr="009766AB" w14:paraId="5B5C159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3BE50A7" w14:textId="77777777" w:rsidR="0060718E" w:rsidRPr="009766AB" w:rsidRDefault="0060718E" w:rsidP="00EE26EF">
            <w:pPr>
              <w:pStyle w:val="TAH"/>
            </w:pPr>
            <w:r w:rsidRPr="009766AB">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0728CD85" w14:textId="77777777" w:rsidR="0060718E" w:rsidRPr="009766AB" w:rsidRDefault="0060718E" w:rsidP="00EE26EF">
            <w:pPr>
              <w:pStyle w:val="TAH"/>
            </w:pPr>
            <w:r w:rsidRPr="009766AB">
              <w:t>Value/remark</w:t>
            </w:r>
          </w:p>
        </w:tc>
        <w:tc>
          <w:tcPr>
            <w:tcW w:w="1985" w:type="dxa"/>
            <w:tcBorders>
              <w:top w:val="single" w:sz="4" w:space="0" w:color="auto"/>
              <w:left w:val="single" w:sz="4" w:space="0" w:color="auto"/>
              <w:bottom w:val="single" w:sz="4" w:space="0" w:color="auto"/>
              <w:right w:val="single" w:sz="4" w:space="0" w:color="auto"/>
            </w:tcBorders>
            <w:hideMark/>
          </w:tcPr>
          <w:p w14:paraId="4361194B" w14:textId="77777777" w:rsidR="0060718E" w:rsidRPr="009766AB" w:rsidRDefault="0060718E" w:rsidP="00EE26EF">
            <w:pPr>
              <w:pStyle w:val="TAH"/>
            </w:pPr>
            <w:r w:rsidRPr="009766AB">
              <w:t>Comment</w:t>
            </w:r>
          </w:p>
        </w:tc>
        <w:tc>
          <w:tcPr>
            <w:tcW w:w="1277" w:type="dxa"/>
            <w:tcBorders>
              <w:top w:val="single" w:sz="4" w:space="0" w:color="auto"/>
              <w:left w:val="single" w:sz="4" w:space="0" w:color="auto"/>
              <w:bottom w:val="single" w:sz="4" w:space="0" w:color="auto"/>
              <w:right w:val="single" w:sz="4" w:space="0" w:color="auto"/>
            </w:tcBorders>
            <w:hideMark/>
          </w:tcPr>
          <w:p w14:paraId="7F143200" w14:textId="77777777" w:rsidR="0060718E" w:rsidRPr="009766AB" w:rsidRDefault="0060718E" w:rsidP="00EE26EF">
            <w:pPr>
              <w:pStyle w:val="TAH"/>
            </w:pPr>
            <w:r w:rsidRPr="009766AB">
              <w:t>Reference</w:t>
            </w:r>
          </w:p>
        </w:tc>
        <w:tc>
          <w:tcPr>
            <w:tcW w:w="1135" w:type="dxa"/>
            <w:tcBorders>
              <w:top w:val="single" w:sz="4" w:space="0" w:color="auto"/>
              <w:left w:val="single" w:sz="4" w:space="0" w:color="auto"/>
              <w:bottom w:val="single" w:sz="4" w:space="0" w:color="auto"/>
              <w:right w:val="single" w:sz="4" w:space="0" w:color="auto"/>
            </w:tcBorders>
            <w:hideMark/>
          </w:tcPr>
          <w:p w14:paraId="44CF2F73" w14:textId="77777777" w:rsidR="0060718E" w:rsidRPr="009766AB" w:rsidRDefault="0060718E" w:rsidP="00EE26EF">
            <w:pPr>
              <w:pStyle w:val="TAH"/>
            </w:pPr>
            <w:r w:rsidRPr="009766AB">
              <w:t>Condition</w:t>
            </w:r>
          </w:p>
        </w:tc>
      </w:tr>
      <w:tr w:rsidR="0060718E" w:rsidRPr="009766AB" w14:paraId="5F9F08A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6B4E7EB" w14:textId="77777777" w:rsidR="0060718E" w:rsidRPr="009766AB" w:rsidRDefault="0060718E" w:rsidP="00EE26EF">
            <w:pPr>
              <w:pStyle w:val="TAL"/>
              <w:rPr>
                <w:b/>
                <w:bCs/>
              </w:rPr>
            </w:pPr>
            <w:r w:rsidRPr="009766AB">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153206B4" w14:textId="77777777" w:rsidR="0060718E" w:rsidRPr="009766AB" w:rsidRDefault="0060718E" w:rsidP="00EE26EF">
            <w:pPr>
              <w:pStyle w:val="TAL"/>
            </w:pPr>
          </w:p>
        </w:tc>
        <w:tc>
          <w:tcPr>
            <w:tcW w:w="1985" w:type="dxa"/>
            <w:tcBorders>
              <w:top w:val="single" w:sz="4" w:space="0" w:color="auto"/>
              <w:left w:val="single" w:sz="4" w:space="0" w:color="auto"/>
              <w:bottom w:val="single" w:sz="4" w:space="0" w:color="auto"/>
              <w:right w:val="single" w:sz="4" w:space="0" w:color="auto"/>
            </w:tcBorders>
          </w:tcPr>
          <w:p w14:paraId="3B37E342" w14:textId="77777777" w:rsidR="0060718E" w:rsidRPr="009766AB" w:rsidRDefault="0060718E" w:rsidP="00EE26EF">
            <w:pPr>
              <w:pStyle w:val="TAL"/>
            </w:pPr>
          </w:p>
        </w:tc>
        <w:tc>
          <w:tcPr>
            <w:tcW w:w="1277" w:type="dxa"/>
            <w:tcBorders>
              <w:top w:val="single" w:sz="4" w:space="0" w:color="auto"/>
              <w:left w:val="single" w:sz="4" w:space="0" w:color="auto"/>
              <w:bottom w:val="single" w:sz="4" w:space="0" w:color="auto"/>
              <w:right w:val="single" w:sz="4" w:space="0" w:color="auto"/>
            </w:tcBorders>
          </w:tcPr>
          <w:p w14:paraId="6A1639D5" w14:textId="77777777" w:rsidR="0060718E" w:rsidRPr="009766AB" w:rsidRDefault="0060718E"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71B59EEE" w14:textId="77777777" w:rsidR="0060718E" w:rsidRPr="009766AB" w:rsidRDefault="0060718E" w:rsidP="00EE26EF">
            <w:pPr>
              <w:pStyle w:val="TAL"/>
            </w:pPr>
          </w:p>
        </w:tc>
      </w:tr>
      <w:tr w:rsidR="0060718E" w:rsidRPr="006E384F" w14:paraId="7896910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31B8944" w14:textId="77777777" w:rsidR="0060718E" w:rsidRPr="009766AB" w:rsidRDefault="0060718E" w:rsidP="00EE26EF">
            <w:pPr>
              <w:pStyle w:val="TAL"/>
              <w:rPr>
                <w:b/>
                <w:bCs/>
              </w:rPr>
            </w:pPr>
            <w:r w:rsidRPr="009766AB">
              <w:rPr>
                <w:b/>
                <w:bCs/>
              </w:rPr>
              <w:t xml:space="preserve">  mcpttgi:preconfigured-group-use-only</w:t>
            </w:r>
          </w:p>
        </w:tc>
        <w:tc>
          <w:tcPr>
            <w:tcW w:w="2411" w:type="dxa"/>
            <w:tcBorders>
              <w:top w:val="single" w:sz="4" w:space="0" w:color="auto"/>
              <w:left w:val="single" w:sz="4" w:space="0" w:color="auto"/>
              <w:bottom w:val="single" w:sz="4" w:space="0" w:color="auto"/>
              <w:right w:val="single" w:sz="4" w:space="0" w:color="auto"/>
            </w:tcBorders>
          </w:tcPr>
          <w:p w14:paraId="026DE20E" w14:textId="77777777" w:rsidR="0060718E" w:rsidRPr="009766AB" w:rsidRDefault="0060718E" w:rsidP="00EE26EF">
            <w:pPr>
              <w:pStyle w:val="TAL"/>
            </w:pPr>
            <w:r w:rsidRPr="009766AB">
              <w:t>true</w:t>
            </w:r>
          </w:p>
        </w:tc>
        <w:tc>
          <w:tcPr>
            <w:tcW w:w="1985" w:type="dxa"/>
            <w:tcBorders>
              <w:top w:val="single" w:sz="4" w:space="0" w:color="auto"/>
              <w:left w:val="single" w:sz="4" w:space="0" w:color="auto"/>
              <w:bottom w:val="single" w:sz="4" w:space="0" w:color="auto"/>
              <w:right w:val="single" w:sz="4" w:space="0" w:color="auto"/>
            </w:tcBorders>
            <w:hideMark/>
          </w:tcPr>
          <w:p w14:paraId="4C85D960" w14:textId="77777777" w:rsidR="0060718E" w:rsidRPr="009766AB" w:rsidRDefault="0060718E" w:rsidP="00EE26EF">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45F10ABF" w14:textId="77777777" w:rsidR="0060718E" w:rsidRPr="009766AB" w:rsidRDefault="0060718E" w:rsidP="00EE26EF">
            <w:pPr>
              <w:pStyle w:val="TAL"/>
            </w:pPr>
            <w:r w:rsidRPr="009766AB">
              <w:t>TS 24.481 [31] clause 7.2.4.2</w:t>
            </w:r>
          </w:p>
        </w:tc>
        <w:tc>
          <w:tcPr>
            <w:tcW w:w="1135" w:type="dxa"/>
            <w:tcBorders>
              <w:top w:val="single" w:sz="4" w:space="0" w:color="auto"/>
              <w:left w:val="single" w:sz="4" w:space="0" w:color="auto"/>
              <w:bottom w:val="single" w:sz="4" w:space="0" w:color="auto"/>
              <w:right w:val="single" w:sz="4" w:space="0" w:color="auto"/>
            </w:tcBorders>
          </w:tcPr>
          <w:p w14:paraId="4B362E2F" w14:textId="77777777" w:rsidR="0060718E" w:rsidRPr="009766AB" w:rsidRDefault="0060718E" w:rsidP="00EE26EF">
            <w:pPr>
              <w:pStyle w:val="TAL"/>
            </w:pPr>
          </w:p>
        </w:tc>
      </w:tr>
    </w:tbl>
    <w:p w14:paraId="434665C0" w14:textId="77777777" w:rsidR="0060718E" w:rsidRDefault="0060718E" w:rsidP="0060718E"/>
    <w:p w14:paraId="3500BD97" w14:textId="77777777" w:rsidR="00296E35" w:rsidRPr="001C0FC4" w:rsidRDefault="00296E35" w:rsidP="00296E35">
      <w:pPr>
        <w:pStyle w:val="Heading2"/>
      </w:pPr>
      <w:bookmarkStart w:id="1248" w:name="_Toc219462399"/>
      <w:r w:rsidRPr="001C0FC4">
        <w:t>6.3</w:t>
      </w:r>
      <w:r w:rsidRPr="001C0FC4">
        <w:tab/>
        <w:t>Enhanced Status (ES)</w:t>
      </w:r>
      <w:bookmarkEnd w:id="1238"/>
      <w:bookmarkEnd w:id="1239"/>
      <w:bookmarkEnd w:id="1240"/>
      <w:bookmarkEnd w:id="1241"/>
      <w:bookmarkEnd w:id="1245"/>
      <w:bookmarkEnd w:id="1248"/>
    </w:p>
    <w:p w14:paraId="7876278F" w14:textId="77777777" w:rsidR="00296E35" w:rsidRPr="001C0FC4" w:rsidRDefault="00296E35" w:rsidP="00296E35">
      <w:pPr>
        <w:pStyle w:val="Heading3"/>
      </w:pPr>
      <w:bookmarkStart w:id="1249" w:name="_Toc90630604"/>
      <w:bookmarkStart w:id="1250" w:name="_Toc100778811"/>
      <w:bookmarkStart w:id="1251" w:name="_Toc101286142"/>
      <w:bookmarkStart w:id="1252" w:name="_Toc106817728"/>
      <w:bookmarkStart w:id="1253" w:name="_Toc106817853"/>
      <w:bookmarkStart w:id="1254" w:name="_Toc178186373"/>
      <w:bookmarkStart w:id="1255" w:name="_Toc219462400"/>
      <w:r w:rsidRPr="001C0FC4">
        <w:t>6.3.1</w:t>
      </w:r>
      <w:r w:rsidRPr="001C0FC4">
        <w:tab/>
        <w:t>On-network / Enhanced Status (ES) / Client Originated (CO)</w:t>
      </w:r>
      <w:bookmarkEnd w:id="1249"/>
      <w:bookmarkEnd w:id="1250"/>
      <w:bookmarkEnd w:id="1251"/>
      <w:bookmarkEnd w:id="1252"/>
      <w:bookmarkEnd w:id="1253"/>
      <w:bookmarkEnd w:id="1254"/>
      <w:bookmarkEnd w:id="1255"/>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56" w:name="_Toc90630605"/>
      <w:bookmarkStart w:id="1257" w:name="_Toc100778812"/>
      <w:bookmarkStart w:id="1258" w:name="_Toc101286143"/>
      <w:bookmarkStart w:id="1259" w:name="_Toc106817729"/>
      <w:bookmarkStart w:id="1260" w:name="_Toc106817854"/>
      <w:bookmarkStart w:id="1261" w:name="_Toc178186374"/>
      <w:bookmarkStart w:id="1262" w:name="_Toc219462401"/>
      <w:r w:rsidRPr="001C0FC4">
        <w:t>6.3.2</w:t>
      </w:r>
      <w:r w:rsidRPr="001C0FC4">
        <w:tab/>
        <w:t>On-network / Enhanced Status (ES) / Client Terminated (CT)</w:t>
      </w:r>
      <w:bookmarkEnd w:id="1256"/>
      <w:bookmarkEnd w:id="1257"/>
      <w:bookmarkEnd w:id="1258"/>
      <w:bookmarkEnd w:id="1259"/>
      <w:bookmarkEnd w:id="1260"/>
      <w:bookmarkEnd w:id="1261"/>
      <w:bookmarkEnd w:id="1262"/>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263" w:name="_Toc178186375"/>
      <w:bookmarkStart w:id="1264" w:name="_Toc219462402"/>
      <w:r w:rsidRPr="001C0FC4">
        <w:t>6.4</w:t>
      </w:r>
      <w:r w:rsidRPr="001C0FC4">
        <w:tab/>
        <w:t>Emergency Alert</w:t>
      </w:r>
      <w:bookmarkEnd w:id="1263"/>
      <w:bookmarkEnd w:id="1264"/>
    </w:p>
    <w:p w14:paraId="27DE7A8D" w14:textId="77777777" w:rsidR="00296E35" w:rsidRPr="001C0FC4" w:rsidRDefault="00296E35" w:rsidP="00296E35">
      <w:pPr>
        <w:pStyle w:val="Heading3"/>
      </w:pPr>
      <w:bookmarkStart w:id="1265" w:name="_Toc178186376"/>
      <w:bookmarkStart w:id="1266" w:name="_Toc219462403"/>
      <w:r w:rsidRPr="001C0FC4">
        <w:t>6.4.1</w:t>
      </w:r>
      <w:r w:rsidRPr="001C0FC4">
        <w:tab/>
        <w:t>On-network / Emergency Alert / Cancel Emergency Alert / Client Originated (CO)</w:t>
      </w:r>
      <w:bookmarkEnd w:id="1265"/>
      <w:bookmarkEnd w:id="1266"/>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77777777" w:rsidR="00296E35" w:rsidRPr="001C0FC4" w:rsidRDefault="00296E35" w:rsidP="00296E35">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1142FE" w:rsidRPr="001C0FC4" w14:paraId="2A8178B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BABACA" w14:textId="42B1AAD2" w:rsidR="001142FE" w:rsidRPr="001C0FC4" w:rsidRDefault="001142FE" w:rsidP="001142FE">
            <w:pPr>
              <w:pStyle w:val="TAL"/>
              <w:rPr>
                <w:rFonts w:eastAsia="SimSun"/>
              </w:rPr>
            </w:pPr>
            <w:r w:rsidRPr="00380C9E">
              <w:rPr>
                <w:rFonts w:eastAsia="SimSun"/>
              </w:rPr>
              <w:t xml:space="preserve">    emergency-ind</w:t>
            </w:r>
          </w:p>
        </w:tc>
        <w:tc>
          <w:tcPr>
            <w:tcW w:w="2127" w:type="dxa"/>
            <w:tcBorders>
              <w:top w:val="single" w:sz="4" w:space="0" w:color="auto"/>
              <w:left w:val="single" w:sz="4" w:space="0" w:color="auto"/>
              <w:bottom w:val="single" w:sz="4" w:space="0" w:color="auto"/>
              <w:right w:val="single" w:sz="4" w:space="0" w:color="auto"/>
            </w:tcBorders>
          </w:tcPr>
          <w:p w14:paraId="5D9CDF60" w14:textId="34F31242" w:rsidR="001142FE" w:rsidRPr="001C0FC4" w:rsidRDefault="001142FE" w:rsidP="001142FE">
            <w:pPr>
              <w:pStyle w:val="TAL"/>
              <w:rPr>
                <w:rFonts w:eastAsia="SimSun"/>
              </w:rPr>
            </w:pPr>
            <w:r w:rsidRPr="001C0FC4">
              <w:rPr>
                <w:rFonts w:eastAsia="SimSun"/>
              </w:rPr>
              <w:t>Encrypted &lt;</w:t>
            </w:r>
            <w:r w:rsidRPr="00380C9E">
              <w:rPr>
                <w:rFonts w:eastAsia="SimSun"/>
              </w:rPr>
              <w:t>emergency-ind</w:t>
            </w:r>
            <w:r w:rsidRPr="001C0FC4">
              <w:rPr>
                <w:rFonts w:eastAsia="SimSun"/>
              </w:rPr>
              <w:t>&gt; with mcdataBoolean set to false</w:t>
            </w:r>
          </w:p>
        </w:tc>
        <w:tc>
          <w:tcPr>
            <w:tcW w:w="2127" w:type="dxa"/>
            <w:tcBorders>
              <w:top w:val="single" w:sz="4" w:space="0" w:color="auto"/>
              <w:left w:val="single" w:sz="4" w:space="0" w:color="auto"/>
              <w:bottom w:val="single" w:sz="4" w:space="0" w:color="auto"/>
              <w:right w:val="single" w:sz="4" w:space="0" w:color="auto"/>
            </w:tcBorders>
          </w:tcPr>
          <w:p w14:paraId="663259C9" w14:textId="6C102AE4" w:rsidR="001142FE" w:rsidRPr="001C0FC4" w:rsidRDefault="001142FE" w:rsidP="001142FE">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34AB7426" w14:textId="77777777" w:rsidR="001142FE" w:rsidRPr="001C0FC4" w:rsidRDefault="001142FE" w:rsidP="001142F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093A082" w14:textId="77777777" w:rsidR="001142FE" w:rsidRPr="001C0FC4" w:rsidRDefault="001142FE" w:rsidP="001142FE">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267" w:name="_Toc178186377"/>
      <w:bookmarkStart w:id="1268" w:name="_Toc219462404"/>
      <w:r w:rsidRPr="001C0FC4">
        <w:t>6.4.2</w:t>
      </w:r>
      <w:r w:rsidRPr="001C0FC4">
        <w:tab/>
        <w:t>On-network / Emergency Alert / Client Terminated (CT)</w:t>
      </w:r>
      <w:bookmarkEnd w:id="1267"/>
      <w:bookmarkEnd w:id="1268"/>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77777777"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77777777" w:rsidR="00296E35" w:rsidRPr="001C0FC4" w:rsidRDefault="00296E35" w:rsidP="00296E35">
      <w:pPr>
        <w:pStyle w:val="PL"/>
      </w:pPr>
      <w:r w:rsidRPr="001C0FC4">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Pr="001C0FC4" w:rsidRDefault="00296E35" w:rsidP="00296E35">
      <w:pPr>
        <w:pStyle w:val="H6"/>
      </w:pPr>
      <w:r w:rsidRPr="001C0FC4">
        <w:t>6.4.2.3.1</w:t>
      </w:r>
      <w:r w:rsidRPr="001C0FC4">
        <w:tab/>
        <w:t>Pre-test conditions</w:t>
      </w:r>
    </w:p>
    <w:p w14:paraId="1C3CED8B" w14:textId="77777777" w:rsidR="00296E35" w:rsidRDefault="00296E35" w:rsidP="00296E35">
      <w:pPr>
        <w:pStyle w:val="H6"/>
      </w:pPr>
      <w:r w:rsidRPr="00102CE5">
        <w:t>Test configuration</w:t>
      </w:r>
      <w:r>
        <w:t>:</w:t>
      </w:r>
    </w:p>
    <w:p w14:paraId="6871BFB1" w14:textId="63C19405" w:rsidR="00296E35" w:rsidRDefault="00296E35" w:rsidP="00296E35">
      <w:pPr>
        <w:pStyle w:val="B1"/>
      </w:pPr>
      <w:r>
        <w:t>-</w:t>
      </w:r>
      <w:r>
        <w:tab/>
        <w:t>Single cell configuration according to TS 37.579-1 [2] clause 5.2.2.2.1.</w:t>
      </w:r>
    </w:p>
    <w:p w14:paraId="6ED3CD1A" w14:textId="77777777" w:rsidR="00296E35" w:rsidRDefault="00296E35" w:rsidP="00296E35">
      <w:pPr>
        <w:pStyle w:val="H6"/>
      </w:pPr>
      <w:r>
        <w:t>Preamble:</w:t>
      </w:r>
    </w:p>
    <w:p w14:paraId="4E705C8D" w14:textId="1F412E5C" w:rsidR="00296E35" w:rsidRDefault="00296E35" w:rsidP="00296E35">
      <w:pPr>
        <w:pStyle w:val="B1"/>
      </w:pPr>
      <w:r>
        <w:t>-</w:t>
      </w:r>
      <w:r>
        <w:tab/>
        <w:t>The UE has performed procedure 'Initial registration' as described in TS 37.579-1 [2] clause 5.4.2.</w:t>
      </w:r>
    </w:p>
    <w:p w14:paraId="479B5BAC" w14:textId="77777777" w:rsidR="00296E35" w:rsidRDefault="00296E35" w:rsidP="00296E35">
      <w:pPr>
        <w:pStyle w:val="B1"/>
      </w:pPr>
      <w:r>
        <w:t>-</w:t>
      </w:r>
      <w:r>
        <w:tab/>
      </w:r>
      <w:r w:rsidRPr="000573F5">
        <w:t>UE States at the end of the preamble</w:t>
      </w:r>
      <w:r>
        <w:t>:</w:t>
      </w:r>
    </w:p>
    <w:p w14:paraId="2E18B625" w14:textId="77777777" w:rsidR="00296E35" w:rsidRDefault="00296E35" w:rsidP="00296E35">
      <w:pPr>
        <w:pStyle w:val="B1"/>
        <w:ind w:left="852"/>
      </w:pPr>
      <w:r>
        <w:t>-</w:t>
      </w:r>
      <w:r>
        <w:tab/>
        <w:t>The UE is in RRC_IDLE state.</w:t>
      </w:r>
    </w:p>
    <w:p w14:paraId="0510690F" w14:textId="77777777" w:rsidR="00296E35" w:rsidRDefault="00296E35" w:rsidP="00296E35">
      <w:pPr>
        <w:pStyle w:val="B1"/>
        <w:ind w:left="852"/>
      </w:pPr>
      <w:r>
        <w:t>-</w:t>
      </w:r>
      <w:r>
        <w:tab/>
        <w:t>The client is registered for MCData.</w:t>
      </w:r>
    </w:p>
    <w:p w14:paraId="619B2017" w14:textId="77777777" w:rsidR="00296E35" w:rsidRPr="001C0FC4" w:rsidRDefault="00296E35" w:rsidP="00296E35">
      <w:pPr>
        <w:pStyle w:val="H6"/>
      </w:pPr>
      <w:r w:rsidRPr="001C0FC4">
        <w:t>6.4.2.3.2</w:t>
      </w:r>
      <w:r w:rsidRPr="001C0FC4">
        <w:tab/>
        <w:t>Test procedure sequence</w:t>
      </w:r>
    </w:p>
    <w:p w14:paraId="172B02AD" w14:textId="77777777" w:rsidR="00296E35" w:rsidRPr="001C0FC4" w:rsidRDefault="00296E35" w:rsidP="00296E35">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37E778" w14:textId="77777777" w:rsidTr="002E3FCC">
        <w:tc>
          <w:tcPr>
            <w:tcW w:w="649" w:type="dxa"/>
            <w:tcBorders>
              <w:top w:val="single" w:sz="4" w:space="0" w:color="auto"/>
              <w:left w:val="single" w:sz="4" w:space="0" w:color="auto"/>
              <w:bottom w:val="nil"/>
              <w:right w:val="single" w:sz="4" w:space="0" w:color="auto"/>
            </w:tcBorders>
            <w:hideMark/>
          </w:tcPr>
          <w:p w14:paraId="6812650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BB015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52EE56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323A437"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FBF39" w14:textId="77777777" w:rsidR="00296E35" w:rsidRPr="001C0FC4" w:rsidRDefault="00296E35" w:rsidP="002E3FCC">
            <w:pPr>
              <w:pStyle w:val="TAH"/>
            </w:pPr>
            <w:r w:rsidRPr="001C0FC4">
              <w:t>Verdict</w:t>
            </w:r>
          </w:p>
        </w:tc>
      </w:tr>
      <w:tr w:rsidR="00296E35" w:rsidRPr="001C0FC4" w14:paraId="310C8B6E" w14:textId="77777777" w:rsidTr="002E3FCC">
        <w:tc>
          <w:tcPr>
            <w:tcW w:w="649" w:type="dxa"/>
            <w:tcBorders>
              <w:top w:val="nil"/>
              <w:left w:val="single" w:sz="4" w:space="0" w:color="auto"/>
              <w:bottom w:val="single" w:sz="4" w:space="0" w:color="auto"/>
              <w:right w:val="single" w:sz="4" w:space="0" w:color="auto"/>
            </w:tcBorders>
          </w:tcPr>
          <w:p w14:paraId="10B7A0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F92CB37"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8AF7B6"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74DEF5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3E39793"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D3ABA5E" w14:textId="77777777" w:rsidR="00296E35" w:rsidRPr="001C0FC4" w:rsidRDefault="00296E35" w:rsidP="002E3FCC">
            <w:pPr>
              <w:pStyle w:val="TAH"/>
            </w:pPr>
          </w:p>
        </w:tc>
      </w:tr>
      <w:tr w:rsidR="00296E35" w:rsidRPr="001C0FC4" w14:paraId="314B067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4DC849"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80983BE" w14:textId="5CF7B79F"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0FE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139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B1067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50DD6A" w14:textId="77777777" w:rsidR="00296E35" w:rsidRPr="001C0FC4" w:rsidRDefault="00296E35" w:rsidP="002E3FCC">
            <w:pPr>
              <w:pStyle w:val="TAC"/>
            </w:pPr>
            <w:r w:rsidRPr="001C0FC4">
              <w:t>-</w:t>
            </w:r>
          </w:p>
        </w:tc>
      </w:tr>
      <w:tr w:rsidR="00296E35" w:rsidRPr="001C0FC4" w14:paraId="5F2936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441711"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1D35A91D" w14:textId="77777777" w:rsidR="00296E35" w:rsidRPr="001C0FC4" w:rsidRDefault="00296E35" w:rsidP="002E3FCC">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2EA5916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C719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3930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F32041" w14:textId="77777777" w:rsidR="00296E35" w:rsidRPr="001C0FC4" w:rsidRDefault="00296E35" w:rsidP="002E3FCC">
            <w:pPr>
              <w:pStyle w:val="TAC"/>
            </w:pPr>
            <w:r w:rsidRPr="001C0FC4">
              <w:t>-</w:t>
            </w:r>
          </w:p>
        </w:tc>
      </w:tr>
      <w:tr w:rsidR="00296E35" w:rsidRPr="001C0FC4" w14:paraId="3CBC9E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B1EB05D" w14:textId="77777777" w:rsidR="00296E35" w:rsidRPr="001C0FC4" w:rsidRDefault="00296E35" w:rsidP="002E3FCC">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7360C443" w14:textId="77777777" w:rsidR="00296E35" w:rsidRPr="001C0FC4" w:rsidRDefault="00296E35" w:rsidP="002E3FCC">
            <w:pPr>
              <w:pStyle w:val="TAL"/>
            </w:pPr>
            <w:r w:rsidRPr="001C0FC4">
              <w:t>IF pc_MCX_DisplayInfoEmergencyAlert THEN Check: Does the UE (MCData client) notify the user of the emergency alert?</w:t>
            </w:r>
          </w:p>
          <w:p w14:paraId="62562E6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4027F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4A5884"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32B0B8"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9B26AEC" w14:textId="77777777" w:rsidR="00296E35" w:rsidRPr="001C0FC4" w:rsidRDefault="00296E35" w:rsidP="002E3FCC">
            <w:pPr>
              <w:pStyle w:val="TAC"/>
            </w:pPr>
            <w:r w:rsidRPr="001C0FC4">
              <w:t>P</w:t>
            </w:r>
          </w:p>
        </w:tc>
      </w:tr>
      <w:tr w:rsidR="00296E35" w:rsidRPr="001C0FC4" w14:paraId="75DC91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22FC60"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838B36E" w14:textId="566D4332"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2488AE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4C6C3" w14:textId="77777777" w:rsidR="00296E35" w:rsidRPr="001C0FC4" w:rsidRDefault="00296E35" w:rsidP="002E3FCC">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6649E5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EFB416" w14:textId="77777777" w:rsidR="00296E35" w:rsidRPr="001C0FC4" w:rsidRDefault="00296E35" w:rsidP="002E3FCC">
            <w:pPr>
              <w:pStyle w:val="TAC"/>
            </w:pPr>
            <w:r w:rsidRPr="001C0FC4">
              <w:t>P</w:t>
            </w:r>
          </w:p>
        </w:tc>
      </w:tr>
      <w:tr w:rsidR="00296E35" w:rsidRPr="001C0FC4" w14:paraId="00A5B3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C2D4FE"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271CD25" w14:textId="77777777" w:rsidR="00296E35" w:rsidRPr="001C0FC4" w:rsidRDefault="00296E35" w:rsidP="002E3FCC">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52D7D9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0EA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2AB0F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D33504" w14:textId="77777777" w:rsidR="00296E35" w:rsidRPr="001C0FC4" w:rsidRDefault="00296E35" w:rsidP="002E3FCC">
            <w:pPr>
              <w:pStyle w:val="TAC"/>
            </w:pPr>
            <w:r w:rsidRPr="001C0FC4">
              <w:t>-</w:t>
            </w:r>
          </w:p>
        </w:tc>
      </w:tr>
      <w:tr w:rsidR="00296E35" w:rsidRPr="001C0FC4" w14:paraId="58CC6C9F" w14:textId="77777777" w:rsidTr="002E3FCC">
        <w:tc>
          <w:tcPr>
            <w:tcW w:w="649" w:type="dxa"/>
            <w:tcBorders>
              <w:top w:val="single" w:sz="4" w:space="0" w:color="auto"/>
              <w:left w:val="single" w:sz="4" w:space="0" w:color="auto"/>
              <w:bottom w:val="single" w:sz="4" w:space="0" w:color="auto"/>
              <w:right w:val="single" w:sz="4" w:space="0" w:color="auto"/>
            </w:tcBorders>
          </w:tcPr>
          <w:p w14:paraId="6FD1951D" w14:textId="77777777" w:rsidR="00296E35" w:rsidRPr="001C0FC4" w:rsidRDefault="00296E35" w:rsidP="002E3FCC">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5652729F" w14:textId="77777777" w:rsidR="00296E35" w:rsidRPr="001C0FC4" w:rsidRDefault="00296E35" w:rsidP="002E3FCC">
            <w:pPr>
              <w:pStyle w:val="TAL"/>
            </w:pPr>
            <w:r w:rsidRPr="001C0FC4">
              <w:t>Check: Does the UE (MCData Client) notify the user of the emergency alert cancellation?</w:t>
            </w:r>
          </w:p>
          <w:p w14:paraId="3404112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1B130B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4B63431"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CFD102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33622FB1" w14:textId="77777777" w:rsidR="00296E35" w:rsidRPr="001C0FC4" w:rsidRDefault="00296E35" w:rsidP="002E3FCC">
            <w:pPr>
              <w:pStyle w:val="TAC"/>
            </w:pPr>
            <w:r w:rsidRPr="001C0FC4">
              <w:t>P</w:t>
            </w:r>
          </w:p>
        </w:tc>
      </w:tr>
      <w:tr w:rsidR="00296E35" w:rsidRPr="001C0FC4" w14:paraId="214A8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56FE901"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43DC59AA" w14:textId="77777777" w:rsidR="00296E35" w:rsidRPr="001C0FC4" w:rsidRDefault="00296E35" w:rsidP="00296E35"/>
    <w:p w14:paraId="776899FC" w14:textId="77777777" w:rsidR="00296E35" w:rsidRPr="001C0FC4" w:rsidRDefault="00296E35" w:rsidP="00296E35">
      <w:pPr>
        <w:pStyle w:val="H6"/>
      </w:pPr>
      <w:r w:rsidRPr="001C0FC4">
        <w:t>6.4.2.3.3</w:t>
      </w:r>
      <w:r w:rsidRPr="001C0FC4">
        <w:tab/>
        <w:t>Specific message contents</w:t>
      </w:r>
    </w:p>
    <w:p w14:paraId="02E8407A" w14:textId="7E17191D" w:rsidR="00296E35" w:rsidRPr="001C0FC4" w:rsidRDefault="00296E35" w:rsidP="00296E35">
      <w:pPr>
        <w:pStyle w:val="TH"/>
      </w:pPr>
      <w:r w:rsidRPr="001C0FC4">
        <w:t>Table 6.4.2.3.3-1: SIP MESSAGE from the SS (step 1, Table 6.4.2.3.2-1;</w:t>
      </w:r>
      <w:r w:rsidRPr="001C0FC4">
        <w:br/>
        <w:t xml:space="preserve">step 2, TS </w:t>
      </w:r>
      <w:r>
        <w:t>37.579</w:t>
      </w:r>
      <w:r w:rsidRPr="001C0FC4">
        <w:t>-1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0DECD6E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2FE3967" w14:textId="35605CF7" w:rsidR="00296E35" w:rsidRPr="001C0FC4" w:rsidRDefault="00296E35" w:rsidP="002E3FCC">
            <w:pPr>
              <w:pStyle w:val="TAL"/>
            </w:pPr>
            <w:r w:rsidRPr="001C0FC4">
              <w:t xml:space="preserve">Derivation Path: TS </w:t>
            </w:r>
            <w:r>
              <w:t>37.579</w:t>
            </w:r>
            <w:r w:rsidRPr="001C0FC4">
              <w:t>-1 [2], Table 5.5.2.7.2-1, condition LOCATION-INFO, ACCEPT-CONTACT-WITH-MEDIA-FEATURE-TAG</w:t>
            </w:r>
          </w:p>
        </w:tc>
      </w:tr>
      <w:tr w:rsidR="00296E35" w:rsidRPr="001C0FC4" w14:paraId="2FEBA7E1"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51FDF68C"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6E83865"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C844DE"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F06F21B"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5882E081" w14:textId="77777777" w:rsidR="00296E35" w:rsidRPr="001C0FC4" w:rsidRDefault="00296E35" w:rsidP="002E3FCC">
            <w:pPr>
              <w:pStyle w:val="TAH"/>
            </w:pPr>
            <w:r w:rsidRPr="001C0FC4">
              <w:t>Condition</w:t>
            </w:r>
          </w:p>
        </w:tc>
      </w:tr>
      <w:tr w:rsidR="00296E35" w:rsidRPr="001C0FC4" w14:paraId="5FD2BBEC"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E94359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D9777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2FC8E9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ABC7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17C19" w14:textId="77777777" w:rsidR="00296E35" w:rsidRPr="001C0FC4" w:rsidRDefault="00296E35" w:rsidP="002E3FCC">
            <w:pPr>
              <w:pStyle w:val="TAL"/>
            </w:pPr>
          </w:p>
        </w:tc>
      </w:tr>
      <w:tr w:rsidR="00296E35" w:rsidRPr="001C0FC4" w14:paraId="7429BC99"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32803BB4"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C7F429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392B0276"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20A2D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B890FA4" w14:textId="77777777" w:rsidR="00296E35" w:rsidRPr="001C0FC4" w:rsidRDefault="00296E35" w:rsidP="002E3FCC">
            <w:pPr>
              <w:pStyle w:val="TAL"/>
            </w:pPr>
          </w:p>
        </w:tc>
      </w:tr>
      <w:tr w:rsidR="00296E35" w:rsidRPr="001C0FC4" w14:paraId="2E57A15E"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0035385D"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4C00827" w14:textId="77777777" w:rsidR="00296E35" w:rsidRPr="001C0FC4" w:rsidRDefault="00296E35" w:rsidP="002E3FCC">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260574C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5D7F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F8E02" w14:textId="77777777" w:rsidR="00296E35" w:rsidRPr="001C0FC4" w:rsidRDefault="00296E35" w:rsidP="002E3FCC">
            <w:pPr>
              <w:pStyle w:val="TAL"/>
            </w:pPr>
          </w:p>
        </w:tc>
      </w:tr>
      <w:tr w:rsidR="00296E35" w:rsidRPr="001C0FC4" w14:paraId="7F1B6ABD"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2D6674A"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2645816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38278FA"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F67F4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29F7FC" w14:textId="77777777" w:rsidR="00296E35" w:rsidRPr="001C0FC4" w:rsidRDefault="00296E35" w:rsidP="002E3FCC">
            <w:pPr>
              <w:pStyle w:val="TAL"/>
            </w:pPr>
          </w:p>
        </w:tc>
      </w:tr>
      <w:tr w:rsidR="00296E35" w:rsidRPr="001C0FC4" w14:paraId="6E3AD71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9DADFF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CCE60E4" w14:textId="77777777" w:rsidR="00296E35" w:rsidRPr="001C0FC4" w:rsidRDefault="00296E35" w:rsidP="002E3FCC">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5467EF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4BD3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9D4F1" w14:textId="77777777" w:rsidR="00296E35" w:rsidRPr="001C0FC4" w:rsidRDefault="00296E35" w:rsidP="002E3FCC">
            <w:pPr>
              <w:pStyle w:val="TAL"/>
            </w:pPr>
          </w:p>
        </w:tc>
      </w:tr>
    </w:tbl>
    <w:p w14:paraId="625BBB98" w14:textId="77777777" w:rsidR="00296E35" w:rsidRPr="001C0FC4" w:rsidRDefault="00296E35" w:rsidP="00296E35"/>
    <w:p w14:paraId="74388F75" w14:textId="77777777" w:rsidR="00296E35" w:rsidRPr="001C0FC4" w:rsidRDefault="00296E35" w:rsidP="00296E35">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C966CA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8E46228" w14:textId="101300B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58A637B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D40204"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0CC6"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CE00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CBF736"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7BE23" w14:textId="77777777" w:rsidR="00296E35" w:rsidRPr="001C0FC4" w:rsidRDefault="00296E35" w:rsidP="002E3FCC">
            <w:pPr>
              <w:pStyle w:val="TAH"/>
              <w:rPr>
                <w:rFonts w:eastAsia="SimSun"/>
              </w:rPr>
            </w:pPr>
            <w:r w:rsidRPr="001C0FC4">
              <w:rPr>
                <w:rFonts w:eastAsia="SimSun"/>
              </w:rPr>
              <w:t>Condition</w:t>
            </w:r>
          </w:p>
        </w:tc>
      </w:tr>
      <w:tr w:rsidR="00296E35" w:rsidRPr="001C0FC4" w14:paraId="2EE63B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B4D3E0"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3313B7F"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C4728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6B1E8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9800255" w14:textId="77777777" w:rsidR="00296E35" w:rsidRPr="001C0FC4" w:rsidRDefault="00296E35" w:rsidP="002E3FCC">
            <w:pPr>
              <w:pStyle w:val="TAL"/>
              <w:rPr>
                <w:rFonts w:eastAsia="SimSun"/>
              </w:rPr>
            </w:pPr>
          </w:p>
        </w:tc>
      </w:tr>
      <w:tr w:rsidR="00296E35" w:rsidRPr="001C0FC4" w14:paraId="7A263D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7799C3"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2A4D4"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8A54C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E3F2A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DE08A4C" w14:textId="77777777" w:rsidR="00296E35" w:rsidRPr="001C0FC4" w:rsidRDefault="00296E35" w:rsidP="002E3FCC">
            <w:pPr>
              <w:pStyle w:val="TAL"/>
              <w:rPr>
                <w:rFonts w:eastAsia="SimSun"/>
              </w:rPr>
            </w:pPr>
          </w:p>
        </w:tc>
      </w:tr>
      <w:tr w:rsidR="00296E35" w:rsidRPr="001C0FC4" w14:paraId="2767E4D8" w14:textId="77777777" w:rsidTr="002E3FCC">
        <w:tc>
          <w:tcPr>
            <w:tcW w:w="2837" w:type="dxa"/>
            <w:tcBorders>
              <w:top w:val="single" w:sz="4" w:space="0" w:color="auto"/>
              <w:left w:val="single" w:sz="4" w:space="0" w:color="auto"/>
              <w:bottom w:val="single" w:sz="4" w:space="0" w:color="auto"/>
              <w:right w:val="single" w:sz="4" w:space="0" w:color="auto"/>
            </w:tcBorders>
          </w:tcPr>
          <w:p w14:paraId="281B0AA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3074425F"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7722F599" w14:textId="0DC66B2E"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1334EC8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632AA5" w14:textId="77777777" w:rsidR="00296E35" w:rsidRPr="001C0FC4" w:rsidRDefault="00296E35" w:rsidP="002E3FCC">
            <w:pPr>
              <w:pStyle w:val="TAL"/>
              <w:rPr>
                <w:rFonts w:eastAsia="SimSun"/>
              </w:rPr>
            </w:pPr>
          </w:p>
        </w:tc>
      </w:tr>
      <w:tr w:rsidR="00296E35" w:rsidRPr="001C0FC4" w14:paraId="6522B1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C2F155"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B132ED"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4FBA143" w14:textId="7B016FD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46668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B9273B" w14:textId="77777777" w:rsidR="00296E35" w:rsidRPr="001C0FC4" w:rsidRDefault="00296E35" w:rsidP="002E3FCC">
            <w:pPr>
              <w:pStyle w:val="TAL"/>
              <w:rPr>
                <w:rFonts w:eastAsia="SimSun"/>
              </w:rPr>
            </w:pPr>
          </w:p>
        </w:tc>
      </w:tr>
      <w:tr w:rsidR="00296E35" w:rsidRPr="001C0FC4" w14:paraId="04D3638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8848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04D23BF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05245E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4F542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15B40D7" w14:textId="77777777" w:rsidR="00296E35" w:rsidRPr="001C0FC4" w:rsidRDefault="00296E35" w:rsidP="002E3FCC">
            <w:pPr>
              <w:pStyle w:val="TAL"/>
              <w:rPr>
                <w:rFonts w:eastAsia="SimSun"/>
              </w:rPr>
            </w:pPr>
          </w:p>
        </w:tc>
      </w:tr>
      <w:tr w:rsidR="00296E35" w:rsidRPr="001C0FC4" w14:paraId="3DD6CCE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F0432" w14:textId="77777777" w:rsidR="00296E35" w:rsidRPr="001C0FC4" w:rsidRDefault="00296E35" w:rsidP="002E3FCC">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3B70C230" w14:textId="77777777" w:rsidR="00296E35" w:rsidRPr="001C0FC4" w:rsidRDefault="00296E35" w:rsidP="002E3FCC">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FD684F9" w14:textId="77777777" w:rsidR="00296E35" w:rsidRPr="001C0FC4" w:rsidRDefault="00296E35" w:rsidP="002E3FCC">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3B846F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87F536" w14:textId="77777777" w:rsidR="00296E35" w:rsidRPr="001C0FC4" w:rsidRDefault="00296E35" w:rsidP="002E3FCC">
            <w:pPr>
              <w:pStyle w:val="TAL"/>
              <w:rPr>
                <w:rFonts w:eastAsia="SimSun"/>
              </w:rPr>
            </w:pPr>
          </w:p>
        </w:tc>
      </w:tr>
    </w:tbl>
    <w:p w14:paraId="748024F7" w14:textId="77777777" w:rsidR="00296E35" w:rsidRPr="001C0FC4" w:rsidRDefault="00296E35" w:rsidP="00296E35"/>
    <w:p w14:paraId="73171083" w14:textId="77777777" w:rsidR="00296E35" w:rsidRPr="001C0FC4" w:rsidRDefault="00296E35" w:rsidP="00296E35">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B7D76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E16A4C" w14:textId="0C3823C3" w:rsidR="00296E35" w:rsidRPr="001C0FC4" w:rsidRDefault="00296E35" w:rsidP="002E3FCC">
            <w:pPr>
              <w:pStyle w:val="TAL"/>
              <w:rPr>
                <w:szCs w:val="18"/>
              </w:rPr>
            </w:pPr>
            <w:r w:rsidRPr="001C0FC4">
              <w:t xml:space="preserve">Derivation Path: TS </w:t>
            </w:r>
            <w:r>
              <w:t>37.579</w:t>
            </w:r>
            <w:r w:rsidRPr="001C0FC4">
              <w:t>-1 [2], Table 5.5.3.4.4-3</w:t>
            </w:r>
          </w:p>
        </w:tc>
      </w:tr>
      <w:tr w:rsidR="00296E35" w:rsidRPr="001C0FC4" w14:paraId="1E015C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D0471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43222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68311B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4C16A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B0E4887" w14:textId="77777777" w:rsidR="00296E35" w:rsidRPr="001C0FC4" w:rsidRDefault="00296E35" w:rsidP="002E3FCC">
            <w:pPr>
              <w:pStyle w:val="TAH"/>
            </w:pPr>
            <w:r w:rsidRPr="001C0FC4">
              <w:t>Condition</w:t>
            </w:r>
          </w:p>
        </w:tc>
      </w:tr>
      <w:tr w:rsidR="00296E35" w:rsidRPr="001C0FC4" w14:paraId="1EF21D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35460D" w14:textId="77777777" w:rsidR="00296E35" w:rsidRPr="001C0FC4" w:rsidRDefault="00296E35" w:rsidP="002E3FCC">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57CD26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52BA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C03A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DAAD" w14:textId="77777777" w:rsidR="00296E35" w:rsidRPr="001C0FC4" w:rsidRDefault="00296E35" w:rsidP="002E3FCC">
            <w:pPr>
              <w:pStyle w:val="TAL"/>
            </w:pPr>
          </w:p>
        </w:tc>
      </w:tr>
      <w:tr w:rsidR="00296E35" w:rsidRPr="001C0FC4" w14:paraId="608C631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61AA43" w14:textId="77777777" w:rsidR="00296E35" w:rsidRPr="001C0FC4" w:rsidRDefault="00296E35" w:rsidP="002E3FCC">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42CD97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42B3E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4D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0471BE" w14:textId="77777777" w:rsidR="00296E35" w:rsidRPr="001C0FC4" w:rsidRDefault="00296E35" w:rsidP="002E3FCC">
            <w:pPr>
              <w:pStyle w:val="TAL"/>
            </w:pPr>
          </w:p>
        </w:tc>
      </w:tr>
      <w:tr w:rsidR="00296E35" w:rsidRPr="001C0FC4" w14:paraId="3DB93B7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C20D66" w14:textId="77777777" w:rsidR="00296E35" w:rsidRPr="001C0FC4" w:rsidRDefault="00296E35" w:rsidP="002E3FCC">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88C3B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C83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A4A9F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A3D94" w14:textId="77777777" w:rsidR="00296E35" w:rsidRPr="001C0FC4" w:rsidRDefault="00296E35" w:rsidP="002E3FCC">
            <w:pPr>
              <w:pStyle w:val="TAL"/>
            </w:pPr>
          </w:p>
        </w:tc>
      </w:tr>
      <w:tr w:rsidR="00296E35" w:rsidRPr="001C0FC4" w14:paraId="25AE8D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2B493B" w14:textId="77777777" w:rsidR="00296E35" w:rsidRPr="001C0FC4" w:rsidRDefault="00296E35" w:rsidP="002E3FCC">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5A51FB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BEB40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D56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C5ADEF" w14:textId="77777777" w:rsidR="00296E35" w:rsidRPr="001C0FC4" w:rsidRDefault="00296E35" w:rsidP="002E3FCC">
            <w:pPr>
              <w:pStyle w:val="TAL"/>
            </w:pPr>
          </w:p>
        </w:tc>
      </w:tr>
      <w:tr w:rsidR="00296E35" w:rsidRPr="001C0FC4" w14:paraId="5A61C2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81F0F9" w14:textId="77777777" w:rsidR="00296E35" w:rsidRPr="001C0FC4" w:rsidRDefault="00296E35" w:rsidP="002E3FCC">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8064696" w14:textId="77777777" w:rsidR="00296E35" w:rsidRPr="001C0FC4" w:rsidRDefault="00296E35" w:rsidP="002E3FCC">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23CEE9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D8C5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8D9A1" w14:textId="77777777" w:rsidR="00296E35" w:rsidRPr="001C0FC4" w:rsidRDefault="00296E35" w:rsidP="002E3FCC">
            <w:pPr>
              <w:pStyle w:val="TAL"/>
            </w:pPr>
          </w:p>
        </w:tc>
      </w:tr>
      <w:tr w:rsidR="00296E35" w:rsidRPr="001C0FC4" w14:paraId="65FD3D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72F12C" w14:textId="77777777" w:rsidR="00296E35" w:rsidRPr="001C0FC4" w:rsidRDefault="00296E35" w:rsidP="002E3FCC">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B9B086B" w14:textId="77777777" w:rsidR="00296E35" w:rsidRPr="001C0FC4" w:rsidRDefault="00296E35" w:rsidP="002E3FCC">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259EA5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4D39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A09190" w14:textId="77777777" w:rsidR="00296E35" w:rsidRPr="001C0FC4" w:rsidRDefault="00296E35" w:rsidP="002E3FCC">
            <w:pPr>
              <w:pStyle w:val="TAL"/>
            </w:pPr>
          </w:p>
        </w:tc>
      </w:tr>
      <w:tr w:rsidR="00296E35" w:rsidRPr="001C0FC4" w14:paraId="2F64A22C"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3F291DBD" w14:textId="5A79C9C3" w:rsidR="00296E35" w:rsidRPr="001C0FC4" w:rsidRDefault="00296E35" w:rsidP="002E3FCC">
            <w:pPr>
              <w:pStyle w:val="TAN"/>
            </w:pPr>
            <w:r w:rsidRPr="001C0FC4">
              <w:t>NOTE 1:</w:t>
            </w:r>
            <w:r w:rsidRPr="001C0FC4">
              <w:tab/>
              <w:t xml:space="preserve">Shall be encrypted as described in TS </w:t>
            </w:r>
            <w:r>
              <w:t>37.579</w:t>
            </w:r>
            <w:r w:rsidRPr="001C0FC4">
              <w:t>-1[2] Table 5.5.3.4.4-3A.</w:t>
            </w:r>
          </w:p>
          <w:p w14:paraId="2766B188" w14:textId="77777777" w:rsidR="00296E35" w:rsidRPr="001C0FC4" w:rsidRDefault="00296E35" w:rsidP="002E3FCC">
            <w:pPr>
              <w:pStyle w:val="TAN"/>
            </w:pPr>
            <w:r w:rsidRPr="001C0FC4">
              <w:t>NOTE 2:</w:t>
            </w:r>
            <w:r w:rsidRPr="001C0FC4">
              <w:tab/>
              <w:t>Longitude of px_MCX_CoordinateLongitude_Client_B degrees encoded according to TS 23.032 [39] clause 6.1.</w:t>
            </w:r>
          </w:p>
          <w:p w14:paraId="29B56807" w14:textId="77777777" w:rsidR="00296E35" w:rsidRPr="001C0FC4" w:rsidRDefault="00296E35" w:rsidP="002E3FCC">
            <w:pPr>
              <w:pStyle w:val="TAN"/>
            </w:pPr>
            <w:r w:rsidRPr="001C0FC4">
              <w:t>NOTE 3:</w:t>
            </w:r>
            <w:r w:rsidRPr="001C0FC4">
              <w:tab/>
              <w:t>Latitude of px_MCX_CoordinateLatitude_Client_B degrees encoded according to TS 23.032 [39] clause 6.1.</w:t>
            </w:r>
          </w:p>
        </w:tc>
      </w:tr>
    </w:tbl>
    <w:p w14:paraId="42AE2C5B" w14:textId="77777777" w:rsidR="00296E35" w:rsidRPr="001C0FC4" w:rsidRDefault="00296E35" w:rsidP="00296E35"/>
    <w:p w14:paraId="2EE865A4" w14:textId="216A2808" w:rsidR="00296E35" w:rsidRPr="001C0FC4" w:rsidRDefault="00296E35" w:rsidP="00296E35">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 xml:space="preserve">step 2, TS </w:t>
      </w:r>
      <w:r>
        <w:rPr>
          <w:rFonts w:eastAsia="SimSun"/>
        </w:rPr>
        <w:t>37.579</w:t>
      </w:r>
      <w:r w:rsidRPr="001C0FC4">
        <w:rPr>
          <w:rFonts w:eastAsia="SimSun"/>
        </w:rP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86F9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4902277" w14:textId="7785E539"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75D3355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20C3FA"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B56A3"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079F20"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A708ED4"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B242CB0" w14:textId="77777777" w:rsidR="00296E35" w:rsidRPr="001C0FC4" w:rsidRDefault="00296E35" w:rsidP="002E3FCC">
            <w:pPr>
              <w:pStyle w:val="TAH"/>
              <w:rPr>
                <w:rFonts w:eastAsia="SimSun"/>
              </w:rPr>
            </w:pPr>
            <w:r w:rsidRPr="001C0FC4">
              <w:rPr>
                <w:rFonts w:eastAsia="SimSun"/>
              </w:rPr>
              <w:t>Condition</w:t>
            </w:r>
          </w:p>
        </w:tc>
      </w:tr>
      <w:tr w:rsidR="00296E35" w:rsidRPr="001C0FC4" w14:paraId="6B0B77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B1A5BE" w14:textId="77777777" w:rsidR="00296E35" w:rsidRPr="001C0FC4" w:rsidRDefault="00296E35" w:rsidP="002E3FCC">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343035C7"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8BDF45"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9013AF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3F50CB" w14:textId="77777777" w:rsidR="00296E35" w:rsidRPr="001C0FC4" w:rsidRDefault="00296E35" w:rsidP="002E3FCC">
            <w:pPr>
              <w:pStyle w:val="TAL"/>
              <w:rPr>
                <w:rFonts w:eastAsia="SimSun"/>
              </w:rPr>
            </w:pPr>
          </w:p>
        </w:tc>
      </w:tr>
      <w:tr w:rsidR="00296E35" w:rsidRPr="001C0FC4" w14:paraId="3CF0786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FDF244" w14:textId="77777777" w:rsidR="00296E35" w:rsidRPr="001C0FC4" w:rsidRDefault="00296E35" w:rsidP="002E3FCC">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43FBB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291D3DC1" w14:textId="77777777" w:rsidR="00296E35" w:rsidRPr="001C0FC4" w:rsidRDefault="00296E35" w:rsidP="002E3FCC">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1D6E2A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BC26D87" w14:textId="77777777" w:rsidR="00296E35" w:rsidRPr="001C0FC4" w:rsidRDefault="00296E35" w:rsidP="002E3FCC">
            <w:pPr>
              <w:pStyle w:val="TAL"/>
              <w:rPr>
                <w:rFonts w:eastAsia="SimSun"/>
              </w:rPr>
            </w:pPr>
          </w:p>
        </w:tc>
      </w:tr>
      <w:tr w:rsidR="00296E35" w:rsidRPr="001C0FC4" w14:paraId="44B86F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47251C" w14:textId="77777777" w:rsidR="00296E35" w:rsidRPr="001C0FC4" w:rsidRDefault="00296E35" w:rsidP="002E3FCC">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79762" w14:textId="77777777" w:rsidR="00296E35" w:rsidRPr="001C0FC4" w:rsidRDefault="00296E35" w:rsidP="002E3FCC">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4527805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77264B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D95CC" w14:textId="77777777" w:rsidR="00296E35" w:rsidRPr="001C0FC4" w:rsidRDefault="00296E35" w:rsidP="002E3FCC">
            <w:pPr>
              <w:pStyle w:val="TAL"/>
              <w:rPr>
                <w:rFonts w:eastAsia="SimSun"/>
              </w:rPr>
            </w:pPr>
          </w:p>
        </w:tc>
      </w:tr>
    </w:tbl>
    <w:p w14:paraId="728C0B6B" w14:textId="77777777" w:rsidR="00296E35" w:rsidRPr="001C0FC4" w:rsidRDefault="00296E35" w:rsidP="00296E35"/>
    <w:p w14:paraId="019EFE30" w14:textId="77777777" w:rsidR="00296E35" w:rsidRPr="001C0FC4" w:rsidRDefault="00296E35" w:rsidP="00296E35">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8931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A23B8" w14:textId="2E553D8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3DC10C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2D56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9AE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6A0397"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B185FA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11A01B9" w14:textId="77777777" w:rsidR="00296E35" w:rsidRPr="001C0FC4" w:rsidRDefault="00296E35" w:rsidP="002E3FCC">
            <w:pPr>
              <w:pStyle w:val="TAH"/>
              <w:rPr>
                <w:rFonts w:eastAsia="SimSun"/>
              </w:rPr>
            </w:pPr>
            <w:r w:rsidRPr="001C0FC4">
              <w:rPr>
                <w:rFonts w:eastAsia="SimSun"/>
              </w:rPr>
              <w:t>Condition</w:t>
            </w:r>
          </w:p>
        </w:tc>
      </w:tr>
      <w:tr w:rsidR="00296E35" w:rsidRPr="001C0FC4" w14:paraId="65E6F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0FDCA1"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58FE48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C3EF94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EE7B7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02D65F" w14:textId="77777777" w:rsidR="00296E35" w:rsidRPr="001C0FC4" w:rsidRDefault="00296E35" w:rsidP="002E3FCC">
            <w:pPr>
              <w:pStyle w:val="TAL"/>
              <w:rPr>
                <w:rFonts w:eastAsia="SimSun"/>
              </w:rPr>
            </w:pPr>
          </w:p>
        </w:tc>
      </w:tr>
      <w:tr w:rsidR="00296E35" w:rsidRPr="001C0FC4" w14:paraId="45C06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3B9B1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B9A29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9A0320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AC444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C557A6" w14:textId="77777777" w:rsidR="00296E35" w:rsidRPr="001C0FC4" w:rsidRDefault="00296E35" w:rsidP="002E3FCC">
            <w:pPr>
              <w:pStyle w:val="TAL"/>
              <w:rPr>
                <w:rFonts w:eastAsia="SimSun"/>
              </w:rPr>
            </w:pPr>
          </w:p>
        </w:tc>
      </w:tr>
      <w:tr w:rsidR="00296E35" w:rsidRPr="001C0FC4" w14:paraId="1E8BD373" w14:textId="77777777" w:rsidTr="002E3FCC">
        <w:tc>
          <w:tcPr>
            <w:tcW w:w="2837" w:type="dxa"/>
            <w:tcBorders>
              <w:top w:val="single" w:sz="4" w:space="0" w:color="auto"/>
              <w:left w:val="single" w:sz="4" w:space="0" w:color="auto"/>
              <w:bottom w:val="single" w:sz="4" w:space="0" w:color="auto"/>
              <w:right w:val="single" w:sz="4" w:space="0" w:color="auto"/>
            </w:tcBorders>
          </w:tcPr>
          <w:p w14:paraId="01B419FB" w14:textId="77777777" w:rsidR="00296E35" w:rsidRPr="001C0FC4" w:rsidRDefault="00296E35" w:rsidP="002E3FCC">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7555692E"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8B0EFFD" w14:textId="2BD6F5B0"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66F3AB6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0471BB" w14:textId="77777777" w:rsidR="00296E35" w:rsidRPr="001C0FC4" w:rsidRDefault="00296E35" w:rsidP="002E3FCC">
            <w:pPr>
              <w:pStyle w:val="TAL"/>
              <w:rPr>
                <w:rFonts w:eastAsia="SimSun"/>
              </w:rPr>
            </w:pPr>
          </w:p>
        </w:tc>
      </w:tr>
      <w:tr w:rsidR="00296E35" w:rsidRPr="001C0FC4" w14:paraId="24A2A3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3BA550"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C41D34B"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53A702" w14:textId="3223718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83ACB8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29DA3D2" w14:textId="77777777" w:rsidR="00296E35" w:rsidRPr="001C0FC4" w:rsidRDefault="00296E35" w:rsidP="002E3FCC">
            <w:pPr>
              <w:pStyle w:val="TAL"/>
              <w:rPr>
                <w:rFonts w:eastAsia="SimSun"/>
              </w:rPr>
            </w:pPr>
          </w:p>
        </w:tc>
      </w:tr>
    </w:tbl>
    <w:p w14:paraId="7AB0B157" w14:textId="77777777" w:rsidR="00B42292" w:rsidRDefault="00B42292" w:rsidP="00B42292"/>
    <w:p w14:paraId="1495D390" w14:textId="77777777" w:rsidR="00B42292" w:rsidRDefault="00B42292" w:rsidP="00B42292">
      <w:pPr>
        <w:pStyle w:val="Heading3"/>
      </w:pPr>
      <w:bookmarkStart w:id="1269" w:name="_Toc219462405"/>
      <w:r>
        <w:t>6.4.3</w:t>
      </w:r>
      <w:r>
        <w:tab/>
      </w:r>
      <w:r w:rsidRPr="00E90736">
        <w:t>On-network / Emergency Alert / Group geographic area</w:t>
      </w:r>
      <w:bookmarkEnd w:id="1269"/>
    </w:p>
    <w:p w14:paraId="52E1FBFA" w14:textId="77777777" w:rsidR="00B42292" w:rsidRPr="000A3574" w:rsidRDefault="00B42292" w:rsidP="00B42292">
      <w:pPr>
        <w:pStyle w:val="H6"/>
      </w:pPr>
      <w:r>
        <w:t>6.4.3</w:t>
      </w:r>
      <w:r w:rsidRPr="000A3574">
        <w:t>.1</w:t>
      </w:r>
      <w:r w:rsidRPr="000A3574">
        <w:tab/>
        <w:t>Test Purpose (TP)</w:t>
      </w:r>
    </w:p>
    <w:p w14:paraId="428C764B" w14:textId="77777777" w:rsidR="00B42292" w:rsidRPr="000A3574" w:rsidRDefault="00B42292" w:rsidP="00B42292">
      <w:pPr>
        <w:pStyle w:val="H6"/>
      </w:pPr>
      <w:r w:rsidRPr="000A3574">
        <w:t>(1)</w:t>
      </w:r>
    </w:p>
    <w:p w14:paraId="21A2F83C" w14:textId="77777777" w:rsidR="00B42292" w:rsidRPr="00BE0200" w:rsidRDefault="00B42292" w:rsidP="00B42292">
      <w:pPr>
        <w:pStyle w:val="PL"/>
      </w:pPr>
      <w:r w:rsidRPr="00BE0200">
        <w:rPr>
          <w:b/>
        </w:rPr>
        <w:t>with</w:t>
      </w:r>
      <w:r w:rsidRPr="00BE0200">
        <w:t xml:space="preserve"> { UE (</w:t>
      </w:r>
      <w:r>
        <w:t>MCData</w:t>
      </w:r>
      <w:r w:rsidRPr="00AF1EDB">
        <w:t xml:space="preserve"> </w:t>
      </w:r>
      <w:r w:rsidRPr="00BE0200">
        <w:t xml:space="preserve">Client) registered and authorized for </w:t>
      </w:r>
      <w:r>
        <w:t>MCData</w:t>
      </w:r>
      <w:r w:rsidRPr="00AF1EDB">
        <w:t xml:space="preserve"> </w:t>
      </w:r>
      <w:r w:rsidRPr="00BE0200">
        <w:t>Service }</w:t>
      </w:r>
    </w:p>
    <w:p w14:paraId="0419D93C"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 xml:space="preserve">of </w:t>
      </w:r>
      <w:r w:rsidRPr="0084659C">
        <w:t>entry into a group geographic area</w:t>
      </w:r>
      <w:r w:rsidRPr="00BE0200">
        <w:t xml:space="preserve"> by sending the UE (</w:t>
      </w:r>
      <w:r>
        <w:t>MCData</w:t>
      </w:r>
      <w:r w:rsidRPr="00AF1EDB">
        <w:t xml:space="preserve"> </w:t>
      </w:r>
      <w:r w:rsidRPr="00BE0200">
        <w:t>Client) a SIP MESSAGE }</w:t>
      </w:r>
    </w:p>
    <w:p w14:paraId="6EAF988D"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rsidRPr="0084659C">
        <w:t>entry into a group geographic area</w:t>
      </w:r>
      <w:r>
        <w:t xml:space="preserve"> notification by</w:t>
      </w:r>
      <w:r w:rsidRPr="00BE0200">
        <w:t xml:space="preserve"> sending a SIP 200 (OK) response </w:t>
      </w:r>
      <w:r w:rsidRPr="00BE0200">
        <w:rPr>
          <w:b/>
        </w:rPr>
        <w:t>and</w:t>
      </w:r>
      <w:r w:rsidRPr="00BE0200">
        <w:t xml:space="preserve"> notifies the user of </w:t>
      </w:r>
      <w:r>
        <w:t>the entry into</w:t>
      </w:r>
      <w:r w:rsidRPr="0084659C">
        <w:t xml:space="preserve"> </w:t>
      </w:r>
      <w:r>
        <w:t>the</w:t>
      </w:r>
      <w:r w:rsidRPr="0084659C">
        <w:t xml:space="preserve"> group geographic are</w:t>
      </w:r>
      <w:r>
        <w:t>a</w:t>
      </w:r>
      <w:r w:rsidRPr="00BE0200">
        <w:t xml:space="preserve"> }</w:t>
      </w:r>
    </w:p>
    <w:p w14:paraId="617C5D8B" w14:textId="77777777" w:rsidR="00B42292" w:rsidRPr="00BE0200" w:rsidRDefault="00B42292" w:rsidP="00B42292">
      <w:pPr>
        <w:pStyle w:val="PL"/>
      </w:pPr>
      <w:r w:rsidRPr="00BE0200">
        <w:t xml:space="preserve">            }</w:t>
      </w:r>
    </w:p>
    <w:p w14:paraId="7B1D954E" w14:textId="77777777" w:rsidR="00B42292" w:rsidRDefault="00B42292" w:rsidP="00B42292">
      <w:pPr>
        <w:pStyle w:val="PL"/>
      </w:pPr>
    </w:p>
    <w:p w14:paraId="38F5BC2F" w14:textId="77777777" w:rsidR="00B42292" w:rsidRPr="00A0620C" w:rsidRDefault="00B42292" w:rsidP="00B42292">
      <w:pPr>
        <w:pStyle w:val="H6"/>
      </w:pPr>
      <w:r w:rsidRPr="00A0620C">
        <w:t>(2)</w:t>
      </w:r>
    </w:p>
    <w:p w14:paraId="464131D0" w14:textId="77777777" w:rsidR="00B42292" w:rsidRPr="00EE3EC5" w:rsidRDefault="00B42292" w:rsidP="00B42292">
      <w:pPr>
        <w:pStyle w:val="PL"/>
      </w:pPr>
      <w:r w:rsidRPr="00EE3EC5">
        <w:rPr>
          <w:b/>
        </w:rPr>
        <w:t>with</w:t>
      </w:r>
      <w:r w:rsidRPr="00EE3EC5">
        <w:t xml:space="preserve"> { </w:t>
      </w:r>
      <w:r w:rsidRPr="00511861">
        <w:t>UE (</w:t>
      </w:r>
      <w:r>
        <w:t>MCData</w:t>
      </w:r>
      <w:r w:rsidRPr="00511861">
        <w:t xml:space="preserve"> Client) having been previously notified of entry into a group geographic area</w:t>
      </w:r>
      <w:r w:rsidRPr="00EE3EC5">
        <w:t xml:space="preserve"> }</w:t>
      </w:r>
    </w:p>
    <w:p w14:paraId="4E20D121" w14:textId="77777777" w:rsidR="00B42292" w:rsidRPr="00EE3EC5" w:rsidRDefault="00B42292" w:rsidP="00B42292">
      <w:pPr>
        <w:pStyle w:val="PL"/>
      </w:pPr>
      <w:r w:rsidRPr="00EE3EC5">
        <w:rPr>
          <w:b/>
        </w:rPr>
        <w:t>ensure that</w:t>
      </w:r>
      <w:r w:rsidRPr="00EE3EC5">
        <w:t xml:space="preserve"> {</w:t>
      </w:r>
      <w:r w:rsidRPr="00EE3EC5">
        <w:br/>
        <w:t xml:space="preserve">  </w:t>
      </w:r>
      <w:r w:rsidRPr="00EE3EC5">
        <w:rPr>
          <w:b/>
        </w:rPr>
        <w:t>when</w:t>
      </w:r>
      <w:r w:rsidRPr="00EE3EC5">
        <w:t xml:space="preserve"> { </w:t>
      </w:r>
      <w:r>
        <w:t>MCData</w:t>
      </w:r>
      <w:r w:rsidRPr="001F396A">
        <w:t xml:space="preserve"> User requests to affiliate to </w:t>
      </w:r>
      <w:r>
        <w:t>the received</w:t>
      </w:r>
      <w:r w:rsidRPr="001F396A">
        <w:t xml:space="preserve"> </w:t>
      </w:r>
      <w:r>
        <w:t>MCData</w:t>
      </w:r>
      <w:r w:rsidRPr="001F396A">
        <w:t xml:space="preserve"> group</w:t>
      </w:r>
      <w:r w:rsidRPr="00EE3EC5">
        <w:t xml:space="preserve"> }</w:t>
      </w:r>
    </w:p>
    <w:p w14:paraId="5C03AD49" w14:textId="77777777" w:rsidR="00B42292" w:rsidRPr="00EE3EC5" w:rsidRDefault="00B42292" w:rsidP="00B42292">
      <w:pPr>
        <w:pStyle w:val="PL"/>
      </w:pPr>
      <w:r w:rsidRPr="00EE3EC5">
        <w:t xml:space="preserve">    </w:t>
      </w:r>
      <w:r w:rsidRPr="00EE3EC5">
        <w:rPr>
          <w:b/>
        </w:rPr>
        <w:t>then</w:t>
      </w:r>
      <w:r w:rsidRPr="00EE3EC5">
        <w:t xml:space="preserve"> { UE (</w:t>
      </w:r>
      <w:r>
        <w:t>MCData</w:t>
      </w:r>
      <w:r w:rsidRPr="00EE3EC5">
        <w:t xml:space="preserve"> Client) requests to subscribe to affiliation status changes for the </w:t>
      </w:r>
      <w:r>
        <w:t>MCData</w:t>
      </w:r>
      <w:r w:rsidRPr="00EE3EC5">
        <w:t xml:space="preserve"> User by sending the SS a SIP SUBSCRIBE message </w:t>
      </w:r>
      <w:r w:rsidRPr="00EE3EC5">
        <w:rPr>
          <w:b/>
        </w:rPr>
        <w:t>and</w:t>
      </w:r>
      <w:r w:rsidRPr="00EE3EC5">
        <w:t xml:space="preserve"> starts informing the </w:t>
      </w:r>
      <w:r>
        <w:t>MCData</w:t>
      </w:r>
      <w:r w:rsidRPr="00EE3EC5">
        <w:t xml:space="preserve"> User of any affiliation status changes for the </w:t>
      </w:r>
      <w:r>
        <w:t>MCData</w:t>
      </w:r>
      <w:r w:rsidRPr="00EE3EC5">
        <w:t xml:space="preserve"> User after the subscription is accepted }</w:t>
      </w:r>
    </w:p>
    <w:p w14:paraId="141BC29B" w14:textId="77777777" w:rsidR="00B42292" w:rsidRPr="00EE3EC5" w:rsidRDefault="00B42292" w:rsidP="00B42292">
      <w:pPr>
        <w:pStyle w:val="PL"/>
      </w:pPr>
      <w:r w:rsidRPr="00EE3EC5">
        <w:t xml:space="preserve">            }</w:t>
      </w:r>
    </w:p>
    <w:p w14:paraId="08057C2B" w14:textId="77777777" w:rsidR="00B42292" w:rsidRDefault="00B42292" w:rsidP="00B42292">
      <w:pPr>
        <w:pStyle w:val="PL"/>
        <w:rPr>
          <w:b/>
          <w:highlight w:val="green"/>
        </w:rPr>
      </w:pPr>
    </w:p>
    <w:p w14:paraId="55793884" w14:textId="77777777" w:rsidR="00B42292" w:rsidRPr="000A3574" w:rsidRDefault="00B42292" w:rsidP="00B42292">
      <w:pPr>
        <w:pStyle w:val="H6"/>
      </w:pPr>
      <w:r w:rsidRPr="000A3574">
        <w:t>(</w:t>
      </w:r>
      <w:r>
        <w:t>3</w:t>
      </w:r>
      <w:r w:rsidRPr="000A3574">
        <w:t>)</w:t>
      </w:r>
    </w:p>
    <w:p w14:paraId="2679F0F4" w14:textId="77777777" w:rsidR="00B42292" w:rsidRPr="00BE0200" w:rsidRDefault="00B42292" w:rsidP="00B42292">
      <w:pPr>
        <w:pStyle w:val="PL"/>
      </w:pPr>
      <w:r w:rsidRPr="00BE0200">
        <w:rPr>
          <w:b/>
        </w:rPr>
        <w:t>with</w:t>
      </w:r>
      <w:r w:rsidRPr="00BE0200">
        <w:t xml:space="preserve"> { UE (</w:t>
      </w:r>
      <w:r>
        <w:t>MCData</w:t>
      </w:r>
      <w:r w:rsidRPr="00AF1EDB">
        <w:t xml:space="preserve"> </w:t>
      </w:r>
      <w:r w:rsidRPr="00BE0200">
        <w:t xml:space="preserve">Client) </w:t>
      </w:r>
      <w:r>
        <w:t xml:space="preserve">affiliated with </w:t>
      </w:r>
      <w:r w:rsidRPr="0084659C">
        <w:t>a group geographic area</w:t>
      </w:r>
      <w:r w:rsidRPr="00BE0200">
        <w:t xml:space="preserve">  }</w:t>
      </w:r>
    </w:p>
    <w:p w14:paraId="2F1D81AE"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of exit from</w:t>
      </w:r>
      <w:r w:rsidRPr="0084659C">
        <w:t xml:space="preserve"> a group geographic area</w:t>
      </w:r>
      <w:r w:rsidRPr="00BE0200">
        <w:t xml:space="preserve"> by sending the UE (</w:t>
      </w:r>
      <w:r>
        <w:t>MCData</w:t>
      </w:r>
      <w:r w:rsidRPr="00AF1EDB">
        <w:t xml:space="preserve"> </w:t>
      </w:r>
      <w:r w:rsidRPr="00BE0200">
        <w:t>Client) a SIP MESSAGE }</w:t>
      </w:r>
    </w:p>
    <w:p w14:paraId="1A04BD2A"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t>exit from</w:t>
      </w:r>
      <w:r w:rsidRPr="0084659C">
        <w:t xml:space="preserve"> a group geographic area</w:t>
      </w:r>
      <w:r>
        <w:t xml:space="preserve"> notification by</w:t>
      </w:r>
      <w:r w:rsidRPr="00BE0200">
        <w:t xml:space="preserve"> sending a SIP 200 (OK) response </w:t>
      </w:r>
      <w:r w:rsidRPr="00BE0200">
        <w:rPr>
          <w:b/>
        </w:rPr>
        <w:t>and</w:t>
      </w:r>
      <w:r w:rsidRPr="00BE0200">
        <w:t xml:space="preserve"> notifies the user of the </w:t>
      </w:r>
      <w:r>
        <w:t>exit from</w:t>
      </w:r>
      <w:r w:rsidRPr="0084659C">
        <w:t xml:space="preserve"> </w:t>
      </w:r>
      <w:r>
        <w:t>the</w:t>
      </w:r>
      <w:r w:rsidRPr="0084659C">
        <w:t xml:space="preserve"> group geographic are</w:t>
      </w:r>
      <w:r>
        <w:t>a</w:t>
      </w:r>
      <w:r w:rsidRPr="00BE0200">
        <w:t xml:space="preserve"> }</w:t>
      </w:r>
    </w:p>
    <w:p w14:paraId="42D9BCA4" w14:textId="77777777" w:rsidR="00B42292" w:rsidRPr="00BE0200" w:rsidRDefault="00B42292" w:rsidP="00B42292">
      <w:pPr>
        <w:pStyle w:val="PL"/>
      </w:pPr>
      <w:r w:rsidRPr="00BE0200">
        <w:t xml:space="preserve">            }</w:t>
      </w:r>
    </w:p>
    <w:p w14:paraId="3626A4E3" w14:textId="77777777" w:rsidR="00B42292" w:rsidRDefault="00B42292" w:rsidP="00B42292">
      <w:pPr>
        <w:pStyle w:val="PL"/>
      </w:pPr>
    </w:p>
    <w:p w14:paraId="039072FB" w14:textId="77777777" w:rsidR="00B42292" w:rsidRDefault="00B42292" w:rsidP="00B42292">
      <w:pPr>
        <w:pStyle w:val="H6"/>
      </w:pPr>
      <w:r w:rsidRPr="00A0620C">
        <w:t>(</w:t>
      </w:r>
      <w:r>
        <w:t>4</w:t>
      </w:r>
      <w:r w:rsidRPr="00A0620C">
        <w:t>)</w:t>
      </w:r>
    </w:p>
    <w:p w14:paraId="5797CAD8" w14:textId="77777777" w:rsidR="00B42292" w:rsidRPr="00011E2B" w:rsidRDefault="00B42292" w:rsidP="00B42292">
      <w:pPr>
        <w:pStyle w:val="PL"/>
      </w:pPr>
      <w:r w:rsidRPr="00011E2B">
        <w:rPr>
          <w:b/>
        </w:rPr>
        <w:t>with</w:t>
      </w:r>
      <w:r w:rsidRPr="00011E2B">
        <w:t xml:space="preserve"> { </w:t>
      </w:r>
      <w:r w:rsidRPr="00511861">
        <w:t>UE (</w:t>
      </w:r>
      <w:r>
        <w:t>MCData</w:t>
      </w:r>
      <w:r w:rsidRPr="00511861">
        <w:t xml:space="preserve"> Client) having been previously notified of </w:t>
      </w:r>
      <w:r>
        <w:t xml:space="preserve">exit from </w:t>
      </w:r>
      <w:r w:rsidRPr="00511861">
        <w:t>a group geographic area</w:t>
      </w:r>
      <w:r w:rsidRPr="00011E2B">
        <w:t xml:space="preserve"> }</w:t>
      </w:r>
    </w:p>
    <w:p w14:paraId="754D9B21" w14:textId="77777777" w:rsidR="00B42292" w:rsidRPr="00011E2B" w:rsidRDefault="00B42292" w:rsidP="00B42292">
      <w:pPr>
        <w:pStyle w:val="PL"/>
      </w:pPr>
      <w:r w:rsidRPr="00011E2B">
        <w:rPr>
          <w:b/>
        </w:rPr>
        <w:t>ensure that</w:t>
      </w:r>
      <w:r w:rsidRPr="00011E2B">
        <w:t xml:space="preserve"> {</w:t>
      </w:r>
      <w:r w:rsidRPr="00011E2B">
        <w:br/>
        <w:t xml:space="preserve">  </w:t>
      </w:r>
      <w:r w:rsidRPr="00011E2B">
        <w:rPr>
          <w:b/>
        </w:rPr>
        <w:t>when</w:t>
      </w:r>
      <w:r w:rsidRPr="00011E2B">
        <w:t xml:space="preserve"> { </w:t>
      </w:r>
      <w:r>
        <w:t>MCData</w:t>
      </w:r>
      <w:r w:rsidRPr="00011E2B">
        <w:t xml:space="preserve"> User requests to </w:t>
      </w:r>
      <w:r w:rsidRPr="00011E2B">
        <w:rPr>
          <w:rFonts w:eastAsia="SimSun"/>
          <w:lang w:eastAsia="zh-CN"/>
        </w:rPr>
        <w:t>de-</w:t>
      </w:r>
      <w:r w:rsidRPr="00011E2B">
        <w:t xml:space="preserve">affiliate from </w:t>
      </w:r>
      <w:r>
        <w:t>the received</w:t>
      </w:r>
      <w:r w:rsidRPr="00011E2B">
        <w:t xml:space="preserve"> </w:t>
      </w:r>
      <w:r>
        <w:t>MCData</w:t>
      </w:r>
      <w:r w:rsidRPr="00011E2B">
        <w:rPr>
          <w:rFonts w:eastAsia="SimSun"/>
          <w:lang w:eastAsia="zh-CN"/>
        </w:rPr>
        <w:t xml:space="preserve"> </w:t>
      </w:r>
      <w:r w:rsidRPr="00011E2B">
        <w:t>group }</w:t>
      </w:r>
    </w:p>
    <w:p w14:paraId="3D4538F3" w14:textId="77777777" w:rsidR="00B42292" w:rsidRPr="00011E2B" w:rsidRDefault="00B42292" w:rsidP="00B42292">
      <w:pPr>
        <w:pStyle w:val="PL"/>
      </w:pPr>
      <w:r w:rsidRPr="00011E2B">
        <w:t xml:space="preserve">    </w:t>
      </w:r>
      <w:r w:rsidRPr="00011E2B">
        <w:rPr>
          <w:b/>
        </w:rPr>
        <w:t>then</w:t>
      </w:r>
      <w:r w:rsidRPr="00011E2B">
        <w:t xml:space="preserve"> { UE (</w:t>
      </w:r>
      <w:r>
        <w:t>MCData</w:t>
      </w:r>
      <w:r w:rsidRPr="00011E2B">
        <w:t xml:space="preserve"> Client) requests to </w:t>
      </w:r>
      <w:r w:rsidRPr="00011E2B">
        <w:rPr>
          <w:rFonts w:eastAsia="SimSun"/>
          <w:lang w:eastAsia="zh-CN"/>
        </w:rPr>
        <w:t>de-</w:t>
      </w:r>
      <w:r w:rsidRPr="00011E2B">
        <w:t>affiliate from a</w:t>
      </w:r>
      <w:r w:rsidRPr="00011E2B">
        <w:rPr>
          <w:rFonts w:eastAsia="SimSun"/>
          <w:lang w:eastAsia="zh-CN"/>
        </w:rPr>
        <w:t>n</w:t>
      </w:r>
      <w:r w:rsidRPr="00011E2B">
        <w:t xml:space="preserve"> </w:t>
      </w:r>
      <w:r>
        <w:t>MCData</w:t>
      </w:r>
      <w:r w:rsidRPr="00011E2B">
        <w:rPr>
          <w:rFonts w:eastAsia="SimSun"/>
          <w:lang w:eastAsia="zh-CN"/>
        </w:rPr>
        <w:t xml:space="preserve"> </w:t>
      </w:r>
      <w:r w:rsidRPr="00011E2B">
        <w:t>group by sending the SS a SIP PUBLISH message }</w:t>
      </w:r>
    </w:p>
    <w:p w14:paraId="23A694C7" w14:textId="77777777" w:rsidR="00B42292" w:rsidRPr="00011E2B" w:rsidRDefault="00B42292" w:rsidP="00B42292">
      <w:pPr>
        <w:pStyle w:val="PL"/>
      </w:pPr>
      <w:r w:rsidRPr="00011E2B">
        <w:t xml:space="preserve">            }</w:t>
      </w:r>
    </w:p>
    <w:p w14:paraId="48A6493E" w14:textId="77777777" w:rsidR="00B42292" w:rsidRPr="000A3574" w:rsidRDefault="00B42292" w:rsidP="00B42292">
      <w:pPr>
        <w:pStyle w:val="PL"/>
      </w:pPr>
    </w:p>
    <w:p w14:paraId="2E54BD25" w14:textId="77777777" w:rsidR="00B42292" w:rsidRPr="000A3574" w:rsidRDefault="00B42292" w:rsidP="00B42292">
      <w:pPr>
        <w:pStyle w:val="H6"/>
      </w:pPr>
      <w:r>
        <w:t>6.4.3</w:t>
      </w:r>
      <w:r w:rsidRPr="000A3574">
        <w:t>.2</w:t>
      </w:r>
      <w:r w:rsidRPr="000A3574">
        <w:tab/>
        <w:t>Conformance requirements</w:t>
      </w:r>
    </w:p>
    <w:p w14:paraId="03E90452" w14:textId="77777777" w:rsidR="00B42292" w:rsidRPr="000A3574" w:rsidRDefault="00B42292" w:rsidP="00B42292">
      <w:r w:rsidRPr="000A3574">
        <w:t xml:space="preserve">References: The conformance requirements covered in the current TC are specified in: </w:t>
      </w:r>
      <w:r w:rsidRPr="0061638E">
        <w:t>24.28</w:t>
      </w:r>
      <w:r>
        <w:t>2</w:t>
      </w:r>
      <w:r w:rsidRPr="0061638E">
        <w:t xml:space="preserve"> clause 1</w:t>
      </w:r>
      <w:r>
        <w:t>6</w:t>
      </w:r>
      <w:r w:rsidRPr="0061638E">
        <w:t>.2.1.4</w:t>
      </w:r>
      <w:r w:rsidRPr="000A3574">
        <w:t>. Unless otherwise stated, these are Rel-1</w:t>
      </w:r>
      <w:r>
        <w:t>7</w:t>
      </w:r>
      <w:r w:rsidRPr="000A3574">
        <w:t xml:space="preserve"> requirements.</w:t>
      </w:r>
    </w:p>
    <w:p w14:paraId="1D576308" w14:textId="77777777" w:rsidR="00B42292" w:rsidRPr="000A3574" w:rsidRDefault="00B42292" w:rsidP="00B42292">
      <w:r w:rsidRPr="000A3574">
        <w:t>[</w:t>
      </w:r>
      <w:r w:rsidRPr="004B5902">
        <w:t>24.28</w:t>
      </w:r>
      <w:r>
        <w:t>2</w:t>
      </w:r>
      <w:r w:rsidRPr="004B5902">
        <w:t xml:space="preserve"> clause 1</w:t>
      </w:r>
      <w:r>
        <w:t>6</w:t>
      </w:r>
      <w:r w:rsidRPr="004B5902">
        <w:t>.2.1.4</w:t>
      </w:r>
      <w:r w:rsidRPr="000A3574">
        <w:t>]</w:t>
      </w:r>
    </w:p>
    <w:p w14:paraId="3C7EE7F3" w14:textId="77777777" w:rsidR="00B42292" w:rsidRPr="00B02A0B" w:rsidRDefault="00B42292" w:rsidP="00B42292">
      <w:r w:rsidRPr="00B02A0B">
        <w:t>Upon receipt of a "SIP MESSAGE request for notification of entry into or exit from a group geographic area", the MCData client:</w:t>
      </w:r>
    </w:p>
    <w:p w14:paraId="6B951809" w14:textId="77777777" w:rsidR="00B42292" w:rsidRPr="00B02A0B" w:rsidRDefault="00B42292" w:rsidP="00B42292">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1C80B67" w14:textId="77777777" w:rsidR="00B42292" w:rsidRPr="00B02A0B" w:rsidRDefault="00B42292" w:rsidP="00B42292">
      <w:pPr>
        <w:pStyle w:val="B1"/>
      </w:pPr>
      <w:r w:rsidRPr="00B02A0B">
        <w:t>2)</w:t>
      </w:r>
      <w:r w:rsidRPr="00B02A0B">
        <w:tab/>
        <w:t>if the &lt;group-geo-area-ind&gt; element of the application/vnd.3gpp.mcdata-info+xml MIME body is:</w:t>
      </w:r>
    </w:p>
    <w:p w14:paraId="026A4B42" w14:textId="77777777" w:rsidR="00B42292" w:rsidRPr="00B02A0B" w:rsidRDefault="00B42292" w:rsidP="00B42292">
      <w:pPr>
        <w:pStyle w:val="B2"/>
      </w:pPr>
      <w:r w:rsidRPr="00B02A0B">
        <w:t>a)</w:t>
      </w:r>
      <w:r w:rsidRPr="00B02A0B">
        <w:tab/>
        <w:t>set to "true":</w:t>
      </w:r>
    </w:p>
    <w:p w14:paraId="42D5D87A" w14:textId="77777777" w:rsidR="00B42292" w:rsidRPr="00B02A0B" w:rsidRDefault="00B42292" w:rsidP="00B42292">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20DE8E53" w14:textId="77777777" w:rsidR="00B42292" w:rsidRPr="00B02A0B" w:rsidRDefault="00B42292" w:rsidP="00B42292">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506D401" w14:textId="77777777" w:rsidR="00B42292" w:rsidRPr="00B02A0B" w:rsidRDefault="00B42292" w:rsidP="00B42292">
      <w:pPr>
        <w:pStyle w:val="B2"/>
      </w:pPr>
      <w:r w:rsidRPr="00B02A0B">
        <w:t>b)</w:t>
      </w:r>
      <w:r w:rsidRPr="00B02A0B">
        <w:tab/>
        <w:t>set to "false":</w:t>
      </w:r>
    </w:p>
    <w:p w14:paraId="41FFF9A3" w14:textId="77777777" w:rsidR="00B42292" w:rsidRPr="00B02A0B" w:rsidRDefault="00B42292" w:rsidP="00B42292">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1418C2CD" w14:textId="77777777" w:rsidR="00B42292" w:rsidRPr="003F0389" w:rsidRDefault="00B42292" w:rsidP="00B42292">
      <w:pPr>
        <w:pStyle w:val="B3"/>
        <w:rPr>
          <w:rFonts w:eastAsia="Malgun Gothic"/>
        </w:rPr>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14F5EB1F" w14:textId="77777777" w:rsidR="00B42292" w:rsidRPr="000A3574" w:rsidRDefault="00B42292" w:rsidP="00B42292">
      <w:pPr>
        <w:pStyle w:val="H6"/>
      </w:pPr>
      <w:r>
        <w:t>6.4.3</w:t>
      </w:r>
      <w:r w:rsidRPr="000A3574">
        <w:t>.3</w:t>
      </w:r>
      <w:r w:rsidRPr="000A3574">
        <w:tab/>
        <w:t>Test description</w:t>
      </w:r>
    </w:p>
    <w:p w14:paraId="3949C407" w14:textId="77777777" w:rsidR="00B42292" w:rsidRPr="000A3574" w:rsidRDefault="00B42292" w:rsidP="00B42292">
      <w:pPr>
        <w:pStyle w:val="H6"/>
      </w:pPr>
      <w:r>
        <w:t>6.4.3</w:t>
      </w:r>
      <w:r w:rsidRPr="000A3574">
        <w:t>.3.1</w:t>
      </w:r>
      <w:r w:rsidRPr="000A3574">
        <w:tab/>
        <w:t>Pre-test conditions</w:t>
      </w:r>
    </w:p>
    <w:p w14:paraId="5DF20A1F" w14:textId="77777777" w:rsidR="00B42292" w:rsidRPr="000A3574" w:rsidRDefault="00B42292" w:rsidP="00B42292">
      <w:pPr>
        <w:pStyle w:val="H6"/>
      </w:pPr>
      <w:r w:rsidRPr="000A3574">
        <w:t>Test configuration:</w:t>
      </w:r>
    </w:p>
    <w:p w14:paraId="297B2F57" w14:textId="77777777" w:rsidR="00B42292" w:rsidRPr="000A3574" w:rsidRDefault="00B42292" w:rsidP="00B42292">
      <w:pPr>
        <w:pStyle w:val="B1"/>
      </w:pPr>
      <w:r w:rsidRPr="000A3574">
        <w:t>-</w:t>
      </w:r>
      <w:r w:rsidRPr="000A3574">
        <w:tab/>
        <w:t>Single cell configuration according to TS 37.579-1 [2] clause 5.2.2.2.1.</w:t>
      </w:r>
    </w:p>
    <w:p w14:paraId="75D3DB8B" w14:textId="77777777" w:rsidR="00B42292" w:rsidRPr="000A3574" w:rsidRDefault="00B42292" w:rsidP="00B42292">
      <w:pPr>
        <w:pStyle w:val="H6"/>
      </w:pPr>
      <w:r w:rsidRPr="000A3574">
        <w:t>Preamble:</w:t>
      </w:r>
    </w:p>
    <w:p w14:paraId="5B9A5383" w14:textId="77777777" w:rsidR="00B42292" w:rsidRPr="000A3574" w:rsidRDefault="00B42292" w:rsidP="00B42292">
      <w:pPr>
        <w:pStyle w:val="B1"/>
      </w:pPr>
      <w:r w:rsidRPr="000A3574">
        <w:t>-</w:t>
      </w:r>
      <w:r w:rsidRPr="000A3574">
        <w:tab/>
        <w:t>The UE has performed procedure 'Initial registration' as described in TS 37.579-1 [2] clause 5.4.2.</w:t>
      </w:r>
    </w:p>
    <w:p w14:paraId="4A82B7B5" w14:textId="77777777" w:rsidR="00B42292" w:rsidRPr="000A3574" w:rsidRDefault="00B42292" w:rsidP="00B42292">
      <w:pPr>
        <w:pStyle w:val="B1"/>
      </w:pPr>
      <w:r w:rsidRPr="000A3574">
        <w:t>-</w:t>
      </w:r>
      <w:r w:rsidRPr="000A3574">
        <w:tab/>
        <w:t>UE States at the end of the preamble:</w:t>
      </w:r>
    </w:p>
    <w:p w14:paraId="13CE82E8" w14:textId="77777777" w:rsidR="00B42292" w:rsidRPr="000A3574" w:rsidRDefault="00B42292" w:rsidP="00B42292">
      <w:pPr>
        <w:pStyle w:val="B1"/>
        <w:ind w:firstLine="0"/>
      </w:pPr>
      <w:r w:rsidRPr="000A3574">
        <w:t>-</w:t>
      </w:r>
      <w:r w:rsidRPr="000A3574">
        <w:tab/>
        <w:t>The UE is in RRC_IDLE state.</w:t>
      </w:r>
    </w:p>
    <w:p w14:paraId="7480C430" w14:textId="77777777" w:rsidR="00B42292" w:rsidRPr="000A3574" w:rsidRDefault="00B42292" w:rsidP="00B42292">
      <w:pPr>
        <w:pStyle w:val="B1"/>
        <w:ind w:firstLine="0"/>
      </w:pPr>
      <w:r w:rsidRPr="000A3574">
        <w:t>-</w:t>
      </w:r>
      <w:r w:rsidRPr="000A3574">
        <w:tab/>
        <w:t xml:space="preserve">The client is registered for </w:t>
      </w:r>
      <w:r>
        <w:t>MCData</w:t>
      </w:r>
      <w:r w:rsidRPr="000A3574">
        <w:t>.</w:t>
      </w:r>
    </w:p>
    <w:p w14:paraId="0AF35156" w14:textId="77777777" w:rsidR="00B42292" w:rsidRPr="000A3574" w:rsidRDefault="00B42292" w:rsidP="00B42292">
      <w:pPr>
        <w:pStyle w:val="H6"/>
      </w:pPr>
      <w:r>
        <w:t>6.4.3</w:t>
      </w:r>
      <w:r w:rsidRPr="000A3574">
        <w:t>.3.2</w:t>
      </w:r>
      <w:r w:rsidRPr="000A3574">
        <w:tab/>
        <w:t>Test procedure sequence</w:t>
      </w:r>
    </w:p>
    <w:p w14:paraId="3384194C" w14:textId="77777777" w:rsidR="00B42292" w:rsidRPr="000A3574" w:rsidRDefault="00B42292" w:rsidP="00B42292">
      <w:pPr>
        <w:pStyle w:val="TH"/>
      </w:pPr>
      <w:r w:rsidRPr="000A3574">
        <w:t xml:space="preserve">Table </w:t>
      </w:r>
      <w:r>
        <w:t>6.4.3</w:t>
      </w:r>
      <w:r w:rsidRPr="000A357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42292" w:rsidRPr="000A3574" w14:paraId="7FF961E6" w14:textId="77777777" w:rsidTr="00F251D6">
        <w:tc>
          <w:tcPr>
            <w:tcW w:w="649" w:type="dxa"/>
            <w:tcBorders>
              <w:top w:val="single" w:sz="4" w:space="0" w:color="auto"/>
              <w:left w:val="single" w:sz="4" w:space="0" w:color="auto"/>
              <w:bottom w:val="nil"/>
              <w:right w:val="single" w:sz="4" w:space="0" w:color="auto"/>
            </w:tcBorders>
            <w:hideMark/>
          </w:tcPr>
          <w:p w14:paraId="6DCB5644" w14:textId="77777777" w:rsidR="00B42292" w:rsidRPr="000A3574" w:rsidRDefault="00B42292" w:rsidP="00F251D6">
            <w:pPr>
              <w:pStyle w:val="TAH"/>
            </w:pPr>
            <w:r w:rsidRPr="000A3574">
              <w:t>St</w:t>
            </w:r>
          </w:p>
        </w:tc>
        <w:tc>
          <w:tcPr>
            <w:tcW w:w="3970" w:type="dxa"/>
            <w:tcBorders>
              <w:top w:val="single" w:sz="4" w:space="0" w:color="auto"/>
              <w:left w:val="single" w:sz="4" w:space="0" w:color="auto"/>
              <w:bottom w:val="nil"/>
              <w:right w:val="single" w:sz="4" w:space="0" w:color="auto"/>
            </w:tcBorders>
            <w:hideMark/>
          </w:tcPr>
          <w:p w14:paraId="2CB970DB" w14:textId="77777777" w:rsidR="00B42292" w:rsidRPr="000A3574" w:rsidRDefault="00B42292" w:rsidP="00F251D6">
            <w:pPr>
              <w:pStyle w:val="TAH"/>
            </w:pPr>
            <w:r w:rsidRPr="000A357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12B48AA" w14:textId="77777777" w:rsidR="00B42292" w:rsidRPr="000A3574" w:rsidRDefault="00B42292" w:rsidP="00F251D6">
            <w:pPr>
              <w:pStyle w:val="TAH"/>
            </w:pPr>
            <w:r w:rsidRPr="000A3574">
              <w:t>Message Sequence</w:t>
            </w:r>
          </w:p>
        </w:tc>
        <w:tc>
          <w:tcPr>
            <w:tcW w:w="567" w:type="dxa"/>
            <w:tcBorders>
              <w:top w:val="single" w:sz="4" w:space="0" w:color="auto"/>
              <w:left w:val="single" w:sz="4" w:space="0" w:color="auto"/>
              <w:bottom w:val="nil"/>
              <w:right w:val="single" w:sz="4" w:space="0" w:color="auto"/>
            </w:tcBorders>
            <w:hideMark/>
          </w:tcPr>
          <w:p w14:paraId="548F8A0F" w14:textId="77777777" w:rsidR="00B42292" w:rsidRPr="000A3574" w:rsidRDefault="00B42292" w:rsidP="00F251D6">
            <w:pPr>
              <w:pStyle w:val="TAH"/>
            </w:pPr>
            <w:r w:rsidRPr="000A3574">
              <w:t>TP</w:t>
            </w:r>
          </w:p>
        </w:tc>
        <w:tc>
          <w:tcPr>
            <w:tcW w:w="892" w:type="dxa"/>
            <w:tcBorders>
              <w:top w:val="single" w:sz="4" w:space="0" w:color="auto"/>
              <w:left w:val="single" w:sz="4" w:space="0" w:color="auto"/>
              <w:bottom w:val="nil"/>
              <w:right w:val="single" w:sz="4" w:space="0" w:color="auto"/>
            </w:tcBorders>
            <w:hideMark/>
          </w:tcPr>
          <w:p w14:paraId="21B0354C" w14:textId="77777777" w:rsidR="00B42292" w:rsidRPr="000A3574" w:rsidRDefault="00B42292" w:rsidP="00F251D6">
            <w:pPr>
              <w:pStyle w:val="TAH"/>
            </w:pPr>
            <w:r w:rsidRPr="000A3574">
              <w:t>Verdict</w:t>
            </w:r>
          </w:p>
        </w:tc>
      </w:tr>
      <w:tr w:rsidR="00B42292" w:rsidRPr="000A3574" w14:paraId="7C455B15" w14:textId="77777777" w:rsidTr="00F251D6">
        <w:tc>
          <w:tcPr>
            <w:tcW w:w="649" w:type="dxa"/>
            <w:tcBorders>
              <w:top w:val="nil"/>
              <w:left w:val="single" w:sz="4" w:space="0" w:color="auto"/>
              <w:bottom w:val="single" w:sz="4" w:space="0" w:color="auto"/>
              <w:right w:val="single" w:sz="4" w:space="0" w:color="auto"/>
            </w:tcBorders>
          </w:tcPr>
          <w:p w14:paraId="1D2DA4BA" w14:textId="77777777" w:rsidR="00B42292" w:rsidRPr="000A3574" w:rsidRDefault="00B42292" w:rsidP="00F251D6">
            <w:pPr>
              <w:pStyle w:val="TAH"/>
            </w:pPr>
          </w:p>
        </w:tc>
        <w:tc>
          <w:tcPr>
            <w:tcW w:w="3970" w:type="dxa"/>
            <w:tcBorders>
              <w:top w:val="nil"/>
              <w:left w:val="single" w:sz="4" w:space="0" w:color="auto"/>
              <w:bottom w:val="single" w:sz="4" w:space="0" w:color="auto"/>
              <w:right w:val="single" w:sz="4" w:space="0" w:color="auto"/>
            </w:tcBorders>
          </w:tcPr>
          <w:p w14:paraId="7B1523E5" w14:textId="77777777" w:rsidR="00B42292" w:rsidRPr="000A3574" w:rsidRDefault="00B42292" w:rsidP="00F251D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50F0E76" w14:textId="77777777" w:rsidR="00B42292" w:rsidRPr="000A3574" w:rsidRDefault="00B42292" w:rsidP="00F251D6">
            <w:pPr>
              <w:pStyle w:val="TAH"/>
            </w:pPr>
            <w:r w:rsidRPr="000A3574">
              <w:t>U - S</w:t>
            </w:r>
          </w:p>
        </w:tc>
        <w:tc>
          <w:tcPr>
            <w:tcW w:w="2978" w:type="dxa"/>
            <w:tcBorders>
              <w:top w:val="single" w:sz="4" w:space="0" w:color="auto"/>
              <w:left w:val="single" w:sz="4" w:space="0" w:color="auto"/>
              <w:bottom w:val="single" w:sz="4" w:space="0" w:color="auto"/>
              <w:right w:val="single" w:sz="4" w:space="0" w:color="auto"/>
            </w:tcBorders>
            <w:hideMark/>
          </w:tcPr>
          <w:p w14:paraId="5DAAB1E3" w14:textId="77777777" w:rsidR="00B42292" w:rsidRPr="000A3574" w:rsidRDefault="00B42292" w:rsidP="00F251D6">
            <w:pPr>
              <w:pStyle w:val="TAH"/>
            </w:pPr>
            <w:r w:rsidRPr="000A3574">
              <w:t>Message</w:t>
            </w:r>
          </w:p>
        </w:tc>
        <w:tc>
          <w:tcPr>
            <w:tcW w:w="567" w:type="dxa"/>
            <w:tcBorders>
              <w:top w:val="nil"/>
              <w:left w:val="single" w:sz="4" w:space="0" w:color="auto"/>
              <w:bottom w:val="single" w:sz="4" w:space="0" w:color="auto"/>
              <w:right w:val="single" w:sz="4" w:space="0" w:color="auto"/>
            </w:tcBorders>
          </w:tcPr>
          <w:p w14:paraId="78773664" w14:textId="77777777" w:rsidR="00B42292" w:rsidRPr="000A3574" w:rsidRDefault="00B42292" w:rsidP="00F251D6">
            <w:pPr>
              <w:pStyle w:val="TAH"/>
            </w:pPr>
          </w:p>
        </w:tc>
        <w:tc>
          <w:tcPr>
            <w:tcW w:w="892" w:type="dxa"/>
            <w:tcBorders>
              <w:top w:val="nil"/>
              <w:left w:val="single" w:sz="4" w:space="0" w:color="auto"/>
              <w:bottom w:val="single" w:sz="4" w:space="0" w:color="auto"/>
              <w:right w:val="single" w:sz="4" w:space="0" w:color="auto"/>
            </w:tcBorders>
          </w:tcPr>
          <w:p w14:paraId="106E8DDF" w14:textId="77777777" w:rsidR="00B42292" w:rsidRPr="000A3574" w:rsidRDefault="00B42292" w:rsidP="00F251D6">
            <w:pPr>
              <w:pStyle w:val="TAH"/>
            </w:pPr>
          </w:p>
        </w:tc>
      </w:tr>
      <w:tr w:rsidR="00B42292" w:rsidRPr="000A3574" w14:paraId="5F7B3FED"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0BC421E1" w14:textId="77777777" w:rsidR="00B42292" w:rsidRPr="000A3574" w:rsidRDefault="00B42292" w:rsidP="00F251D6">
            <w:pPr>
              <w:pStyle w:val="TAC"/>
            </w:pPr>
            <w:r w:rsidRPr="00601402">
              <w:t>1</w:t>
            </w:r>
          </w:p>
        </w:tc>
        <w:tc>
          <w:tcPr>
            <w:tcW w:w="3970" w:type="dxa"/>
            <w:tcBorders>
              <w:top w:val="single" w:sz="4" w:space="0" w:color="auto"/>
              <w:left w:val="single" w:sz="4" w:space="0" w:color="auto"/>
              <w:bottom w:val="single" w:sz="4" w:space="0" w:color="auto"/>
              <w:right w:val="single" w:sz="4" w:space="0" w:color="auto"/>
            </w:tcBorders>
            <w:hideMark/>
          </w:tcPr>
          <w:p w14:paraId="7E5461EB" w14:textId="77777777" w:rsidR="00B42292" w:rsidRPr="000A3574" w:rsidRDefault="00B42292" w:rsidP="00F251D6">
            <w:pPr>
              <w:pStyle w:val="TAL"/>
            </w:pPr>
            <w:r w:rsidRPr="00601402">
              <w:t>Check: Does the UE (</w:t>
            </w:r>
            <w:r>
              <w:t>MCData</w:t>
            </w:r>
            <w:r w:rsidRPr="00601402">
              <w:t xml:space="preserve"> client) correctly perform procedure 'MCX SIP MESSAGE CT' as described in TS 37.579-1 [2] Table 5.3.33.3-1 t</w:t>
            </w:r>
            <w:r>
              <w:t xml:space="preserve">o receive </w:t>
            </w:r>
            <w:r w:rsidRPr="009B7922">
              <w:rPr>
                <w:lang w:val="x-none"/>
              </w:rPr>
              <w:t>notification of entry into</w:t>
            </w:r>
            <w:r>
              <w:t xml:space="preserve"> a group geographic</w:t>
            </w:r>
            <w:r w:rsidRPr="009B7922">
              <w:rPr>
                <w:lang w:val="x-none"/>
              </w:rPr>
              <w:t xml:space="preserve"> area</w:t>
            </w:r>
            <w:r w:rsidRPr="00601402">
              <w:t>?</w:t>
            </w:r>
          </w:p>
        </w:tc>
        <w:tc>
          <w:tcPr>
            <w:tcW w:w="709" w:type="dxa"/>
            <w:tcBorders>
              <w:top w:val="single" w:sz="4" w:space="0" w:color="auto"/>
              <w:left w:val="single" w:sz="4" w:space="0" w:color="auto"/>
              <w:bottom w:val="single" w:sz="4" w:space="0" w:color="auto"/>
              <w:right w:val="single" w:sz="4" w:space="0" w:color="auto"/>
            </w:tcBorders>
            <w:hideMark/>
          </w:tcPr>
          <w:p w14:paraId="063D6285" w14:textId="77777777" w:rsidR="00B42292" w:rsidRPr="000A3574" w:rsidRDefault="00B42292" w:rsidP="00F251D6">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7BF93C63" w14:textId="77777777" w:rsidR="00B42292" w:rsidRPr="000A3574" w:rsidRDefault="00B42292" w:rsidP="00F251D6">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238EAB63" w14:textId="77777777" w:rsidR="00B42292" w:rsidRPr="000A3574" w:rsidRDefault="00B42292" w:rsidP="00F251D6">
            <w:pPr>
              <w:pStyle w:val="TAC"/>
            </w:pPr>
            <w:r w:rsidRPr="00601402">
              <w:t>1</w:t>
            </w:r>
          </w:p>
        </w:tc>
        <w:tc>
          <w:tcPr>
            <w:tcW w:w="892" w:type="dxa"/>
            <w:tcBorders>
              <w:top w:val="single" w:sz="4" w:space="0" w:color="auto"/>
              <w:left w:val="single" w:sz="4" w:space="0" w:color="auto"/>
              <w:bottom w:val="single" w:sz="4" w:space="0" w:color="auto"/>
              <w:right w:val="single" w:sz="4" w:space="0" w:color="auto"/>
            </w:tcBorders>
            <w:hideMark/>
          </w:tcPr>
          <w:p w14:paraId="3351AD89" w14:textId="77777777" w:rsidR="00B42292" w:rsidRPr="000A3574" w:rsidRDefault="00B42292" w:rsidP="00F251D6">
            <w:pPr>
              <w:pStyle w:val="TAC"/>
            </w:pPr>
            <w:r w:rsidRPr="00601402">
              <w:t>P</w:t>
            </w:r>
          </w:p>
        </w:tc>
      </w:tr>
      <w:tr w:rsidR="00B42292" w:rsidRPr="000A3574" w14:paraId="54ED8E0A"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16505B2A" w14:textId="77777777" w:rsidR="00B42292" w:rsidRPr="00D338F2" w:rsidRDefault="00B42292" w:rsidP="00F251D6">
            <w:pPr>
              <w:pStyle w:val="TAC"/>
            </w:pPr>
            <w:r w:rsidRPr="00D338F2">
              <w:t>-</w:t>
            </w:r>
          </w:p>
        </w:tc>
        <w:tc>
          <w:tcPr>
            <w:tcW w:w="3970" w:type="dxa"/>
            <w:tcBorders>
              <w:top w:val="single" w:sz="4" w:space="0" w:color="auto"/>
              <w:left w:val="single" w:sz="4" w:space="0" w:color="auto"/>
              <w:bottom w:val="single" w:sz="4" w:space="0" w:color="auto"/>
              <w:right w:val="single" w:sz="4" w:space="0" w:color="auto"/>
            </w:tcBorders>
            <w:hideMark/>
          </w:tcPr>
          <w:p w14:paraId="23C61B99" w14:textId="77777777" w:rsidR="00B42292" w:rsidRPr="00FB1E68" w:rsidRDefault="00B42292" w:rsidP="00F251D6">
            <w:pPr>
              <w:pStyle w:val="TAL"/>
            </w:pPr>
            <w:r w:rsidRPr="00FB1E68">
              <w:t xml:space="preserve">EXCEPTION: Step 2a1 describes behaviour that depends on the UE implementation; the "lower case letter" identifies a step sequence that take place if the UE displays an </w:t>
            </w:r>
            <w:r w:rsidRPr="00FB1E68">
              <w:rPr>
                <w:rFonts w:eastAsia="Malgun Gothic"/>
              </w:rPr>
              <w:t>indication that a group geographic area has been entered.</w:t>
            </w:r>
          </w:p>
        </w:tc>
        <w:tc>
          <w:tcPr>
            <w:tcW w:w="709" w:type="dxa"/>
            <w:tcBorders>
              <w:top w:val="single" w:sz="4" w:space="0" w:color="auto"/>
              <w:left w:val="single" w:sz="4" w:space="0" w:color="auto"/>
              <w:bottom w:val="single" w:sz="4" w:space="0" w:color="auto"/>
              <w:right w:val="single" w:sz="4" w:space="0" w:color="auto"/>
            </w:tcBorders>
            <w:hideMark/>
          </w:tcPr>
          <w:p w14:paraId="021D7F0C" w14:textId="77777777" w:rsidR="00B42292" w:rsidRPr="000A3574" w:rsidRDefault="00B42292" w:rsidP="00F251D6">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409FA742" w14:textId="77777777" w:rsidR="00B42292" w:rsidRPr="000A3574" w:rsidRDefault="00B42292" w:rsidP="00F251D6">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47E055C9" w14:textId="77777777" w:rsidR="00B42292" w:rsidRPr="000A3574" w:rsidRDefault="00B42292" w:rsidP="00F251D6">
            <w:pPr>
              <w:pStyle w:val="TAC"/>
            </w:pPr>
            <w:r w:rsidRPr="00601402">
              <w:t>-</w:t>
            </w:r>
          </w:p>
        </w:tc>
        <w:tc>
          <w:tcPr>
            <w:tcW w:w="892" w:type="dxa"/>
            <w:tcBorders>
              <w:top w:val="single" w:sz="4" w:space="0" w:color="auto"/>
              <w:left w:val="single" w:sz="4" w:space="0" w:color="auto"/>
              <w:bottom w:val="single" w:sz="4" w:space="0" w:color="auto"/>
              <w:right w:val="single" w:sz="4" w:space="0" w:color="auto"/>
            </w:tcBorders>
            <w:hideMark/>
          </w:tcPr>
          <w:p w14:paraId="0447E374" w14:textId="77777777" w:rsidR="00B42292" w:rsidRPr="000A3574" w:rsidRDefault="00B42292" w:rsidP="00F251D6">
            <w:pPr>
              <w:pStyle w:val="TAC"/>
            </w:pPr>
            <w:r w:rsidRPr="00601402">
              <w:t>-</w:t>
            </w:r>
          </w:p>
        </w:tc>
      </w:tr>
      <w:tr w:rsidR="00B42292" w:rsidRPr="000A3574" w14:paraId="19E89D74"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386EF89D" w14:textId="77777777" w:rsidR="00B42292" w:rsidRPr="0047594B" w:rsidRDefault="00B42292" w:rsidP="00F251D6">
            <w:pPr>
              <w:pStyle w:val="TAC"/>
            </w:pPr>
            <w:r w:rsidRPr="0047594B">
              <w:t>2a1</w:t>
            </w:r>
          </w:p>
        </w:tc>
        <w:tc>
          <w:tcPr>
            <w:tcW w:w="3970" w:type="dxa"/>
            <w:tcBorders>
              <w:top w:val="single" w:sz="4" w:space="0" w:color="auto"/>
              <w:left w:val="single" w:sz="4" w:space="0" w:color="auto"/>
              <w:bottom w:val="single" w:sz="4" w:space="0" w:color="auto"/>
              <w:right w:val="single" w:sz="4" w:space="0" w:color="auto"/>
            </w:tcBorders>
            <w:hideMark/>
          </w:tcPr>
          <w:p w14:paraId="144476DB" w14:textId="77777777" w:rsidR="00B42292" w:rsidRPr="00FB1E68" w:rsidRDefault="00B42292" w:rsidP="00F251D6">
            <w:pPr>
              <w:pStyle w:val="TAL"/>
            </w:pPr>
            <w:r w:rsidRPr="00FB1E68">
              <w:t>IF pc_MCX_DisplayInfoGroupGeographicArea THEN Check: Does the UE (</w:t>
            </w:r>
            <w:r>
              <w:t>MCData</w:t>
            </w:r>
            <w:r w:rsidRPr="00FB1E68">
              <w:t xml:space="preserve"> client) notify the user </w:t>
            </w:r>
            <w:r w:rsidRPr="00FB1E68">
              <w:rPr>
                <w:rFonts w:eastAsia="Malgun Gothic"/>
              </w:rPr>
              <w:t>that a group geographic area has been entered</w:t>
            </w:r>
            <w:r w:rsidRPr="00FB1E68">
              <w:t>?</w:t>
            </w:r>
          </w:p>
          <w:p w14:paraId="21905E8A" w14:textId="77777777" w:rsidR="00B42292" w:rsidRPr="00FB1E68" w:rsidRDefault="00B42292" w:rsidP="00F251D6">
            <w:pPr>
              <w:pStyle w:val="TAL"/>
              <w:rPr>
                <w:b/>
                <w:bCs/>
              </w:rPr>
            </w:pPr>
            <w:r w:rsidRPr="00FB1E68">
              <w:t>(NOTE 1)</w:t>
            </w:r>
          </w:p>
        </w:tc>
        <w:tc>
          <w:tcPr>
            <w:tcW w:w="709" w:type="dxa"/>
            <w:tcBorders>
              <w:top w:val="single" w:sz="4" w:space="0" w:color="auto"/>
              <w:left w:val="single" w:sz="4" w:space="0" w:color="auto"/>
              <w:bottom w:val="single" w:sz="4" w:space="0" w:color="auto"/>
              <w:right w:val="single" w:sz="4" w:space="0" w:color="auto"/>
            </w:tcBorders>
            <w:hideMark/>
          </w:tcPr>
          <w:p w14:paraId="3A87A9B4" w14:textId="77777777" w:rsidR="00B42292" w:rsidRPr="000A3574" w:rsidRDefault="00B42292" w:rsidP="00F251D6">
            <w:pPr>
              <w:pStyle w:val="TAC"/>
              <w:rPr>
                <w:szCs w:val="18"/>
              </w:rPr>
            </w:pPr>
            <w:r>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1862281" w14:textId="77777777" w:rsidR="00B42292" w:rsidRPr="000A3574" w:rsidRDefault="00B42292" w:rsidP="00F251D6">
            <w:pPr>
              <w:pStyle w:val="TAL"/>
              <w:rPr>
                <w:szCs w:val="18"/>
              </w:rPr>
            </w:pPr>
            <w:r>
              <w:rPr>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1E6669D" w14:textId="77777777" w:rsidR="00B42292" w:rsidRPr="000A3574" w:rsidRDefault="00B42292" w:rsidP="00F251D6">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4EFB4DE8" w14:textId="77777777" w:rsidR="00B42292" w:rsidRPr="000A3574" w:rsidRDefault="00B42292" w:rsidP="00F251D6">
            <w:pPr>
              <w:pStyle w:val="TAC"/>
            </w:pPr>
            <w:r>
              <w:t>P</w:t>
            </w:r>
          </w:p>
        </w:tc>
      </w:tr>
      <w:tr w:rsidR="00B42292" w:rsidRPr="000A3574" w14:paraId="104957E1" w14:textId="77777777" w:rsidTr="00F251D6">
        <w:tc>
          <w:tcPr>
            <w:tcW w:w="649" w:type="dxa"/>
            <w:tcBorders>
              <w:top w:val="single" w:sz="4" w:space="0" w:color="auto"/>
              <w:left w:val="single" w:sz="4" w:space="0" w:color="auto"/>
              <w:bottom w:val="single" w:sz="4" w:space="0" w:color="auto"/>
              <w:right w:val="single" w:sz="4" w:space="0" w:color="auto"/>
            </w:tcBorders>
          </w:tcPr>
          <w:p w14:paraId="0BED36F9" w14:textId="77777777" w:rsidR="00B42292" w:rsidRDefault="00B42292" w:rsidP="00F251D6">
            <w:pPr>
              <w:pStyle w:val="TAC"/>
            </w:pPr>
            <w:r>
              <w:t>3-8</w:t>
            </w:r>
          </w:p>
        </w:tc>
        <w:tc>
          <w:tcPr>
            <w:tcW w:w="3970" w:type="dxa"/>
            <w:tcBorders>
              <w:top w:val="single" w:sz="4" w:space="0" w:color="auto"/>
              <w:left w:val="single" w:sz="4" w:space="0" w:color="auto"/>
              <w:bottom w:val="single" w:sz="4" w:space="0" w:color="auto"/>
              <w:right w:val="single" w:sz="4" w:space="0" w:color="auto"/>
            </w:tcBorders>
          </w:tcPr>
          <w:p w14:paraId="26629B0B" w14:textId="77777777" w:rsidR="00B42292" w:rsidRPr="00FB1E68" w:rsidRDefault="00B42292" w:rsidP="00F251D6">
            <w:pPr>
              <w:pStyle w:val="TAL"/>
            </w:pPr>
            <w:r w:rsidRPr="00FB1E68">
              <w:t>Check: Does the UE (</w:t>
            </w:r>
            <w:r>
              <w:t>MCData</w:t>
            </w:r>
            <w:r w:rsidRPr="00FB1E68">
              <w:t xml:space="preserve"> client) correctly perform steps 2-7 of procedure 'MCX Group Affiliation status change' as described in TS 37.579-1 [2] Table 5.3.34.3-1 to have the target user affiliate with group A?</w:t>
            </w:r>
          </w:p>
        </w:tc>
        <w:tc>
          <w:tcPr>
            <w:tcW w:w="709" w:type="dxa"/>
            <w:tcBorders>
              <w:top w:val="single" w:sz="4" w:space="0" w:color="auto"/>
              <w:left w:val="single" w:sz="4" w:space="0" w:color="auto"/>
              <w:bottom w:val="single" w:sz="4" w:space="0" w:color="auto"/>
              <w:right w:val="single" w:sz="4" w:space="0" w:color="auto"/>
            </w:tcBorders>
          </w:tcPr>
          <w:p w14:paraId="2FE2AB65" w14:textId="77777777" w:rsidR="00B42292" w:rsidRDefault="00B42292" w:rsidP="00F251D6">
            <w:pPr>
              <w:pStyle w:val="TAC"/>
              <w:rPr>
                <w:szCs w:val="18"/>
              </w:rPr>
            </w:pPr>
          </w:p>
        </w:tc>
        <w:tc>
          <w:tcPr>
            <w:tcW w:w="2978" w:type="dxa"/>
            <w:tcBorders>
              <w:top w:val="single" w:sz="4" w:space="0" w:color="auto"/>
              <w:left w:val="single" w:sz="4" w:space="0" w:color="auto"/>
              <w:bottom w:val="single" w:sz="4" w:space="0" w:color="auto"/>
              <w:right w:val="single" w:sz="4" w:space="0" w:color="auto"/>
            </w:tcBorders>
          </w:tcPr>
          <w:p w14:paraId="25D61696" w14:textId="77777777" w:rsidR="00B42292" w:rsidRDefault="00B42292" w:rsidP="00F251D6">
            <w:pPr>
              <w:pStyle w:val="TAL"/>
              <w:rPr>
                <w:szCs w:val="18"/>
              </w:rPr>
            </w:pPr>
          </w:p>
        </w:tc>
        <w:tc>
          <w:tcPr>
            <w:tcW w:w="567" w:type="dxa"/>
            <w:tcBorders>
              <w:top w:val="single" w:sz="4" w:space="0" w:color="auto"/>
              <w:left w:val="single" w:sz="4" w:space="0" w:color="auto"/>
              <w:bottom w:val="single" w:sz="4" w:space="0" w:color="auto"/>
              <w:right w:val="single" w:sz="4" w:space="0" w:color="auto"/>
            </w:tcBorders>
          </w:tcPr>
          <w:p w14:paraId="212D4A9E" w14:textId="77777777" w:rsidR="00B42292" w:rsidRDefault="00B42292" w:rsidP="00F251D6">
            <w:pPr>
              <w:pStyle w:val="TAC"/>
            </w:pPr>
            <w:r>
              <w:t>2</w:t>
            </w:r>
          </w:p>
        </w:tc>
        <w:tc>
          <w:tcPr>
            <w:tcW w:w="892" w:type="dxa"/>
            <w:tcBorders>
              <w:top w:val="single" w:sz="4" w:space="0" w:color="auto"/>
              <w:left w:val="single" w:sz="4" w:space="0" w:color="auto"/>
              <w:bottom w:val="single" w:sz="4" w:space="0" w:color="auto"/>
              <w:right w:val="single" w:sz="4" w:space="0" w:color="auto"/>
            </w:tcBorders>
          </w:tcPr>
          <w:p w14:paraId="619445DF" w14:textId="77777777" w:rsidR="00B42292" w:rsidRDefault="00B42292" w:rsidP="00F251D6">
            <w:pPr>
              <w:pStyle w:val="TAC"/>
            </w:pPr>
            <w:r>
              <w:t>P</w:t>
            </w:r>
          </w:p>
        </w:tc>
      </w:tr>
      <w:tr w:rsidR="00B42292" w:rsidRPr="000A3574" w14:paraId="1319BB37" w14:textId="77777777" w:rsidTr="00F251D6">
        <w:tc>
          <w:tcPr>
            <w:tcW w:w="649" w:type="dxa"/>
            <w:tcBorders>
              <w:top w:val="single" w:sz="4" w:space="0" w:color="auto"/>
              <w:left w:val="single" w:sz="4" w:space="0" w:color="auto"/>
              <w:bottom w:val="single" w:sz="4" w:space="0" w:color="auto"/>
              <w:right w:val="single" w:sz="4" w:space="0" w:color="auto"/>
            </w:tcBorders>
          </w:tcPr>
          <w:p w14:paraId="68BCFA60" w14:textId="77777777" w:rsidR="00B42292" w:rsidRDefault="00B42292" w:rsidP="00F251D6">
            <w:pPr>
              <w:pStyle w:val="TAC"/>
            </w:pPr>
            <w:r>
              <w:t>9</w:t>
            </w:r>
          </w:p>
        </w:tc>
        <w:tc>
          <w:tcPr>
            <w:tcW w:w="3970" w:type="dxa"/>
            <w:tcBorders>
              <w:top w:val="single" w:sz="4" w:space="0" w:color="auto"/>
              <w:left w:val="single" w:sz="4" w:space="0" w:color="auto"/>
              <w:bottom w:val="single" w:sz="4" w:space="0" w:color="auto"/>
              <w:right w:val="single" w:sz="4" w:space="0" w:color="auto"/>
            </w:tcBorders>
          </w:tcPr>
          <w:p w14:paraId="34DE1216" w14:textId="77777777" w:rsidR="00B42292" w:rsidRPr="00FB1E68" w:rsidRDefault="00B42292" w:rsidP="00F251D6">
            <w:pPr>
              <w:pStyle w:val="TAL"/>
            </w:pPr>
            <w:r w:rsidRPr="00FB1E68">
              <w:t>Check: Does the UE (</w:t>
            </w:r>
            <w:r>
              <w:t>MCData</w:t>
            </w:r>
            <w:r w:rsidRPr="00FB1E68">
              <w:t xml:space="preserve"> client) correctly perform procedure 'MCX SIP MESSAGE CT' as described in TS 37.579-1 [2] Table 5.3.33.3-1 to receive </w:t>
            </w:r>
            <w:r w:rsidRPr="00FB1E68">
              <w:rPr>
                <w:lang w:val="x-none"/>
              </w:rPr>
              <w:t xml:space="preserve">notification of exit from </w:t>
            </w:r>
            <w:r w:rsidRPr="00FB1E68">
              <w:t>a group geographic</w:t>
            </w:r>
            <w:r w:rsidRPr="00FB1E68">
              <w:rPr>
                <w:lang w:val="x-none"/>
              </w:rPr>
              <w:t xml:space="preserve"> area</w:t>
            </w:r>
            <w:r w:rsidRPr="00FB1E68">
              <w:t>?</w:t>
            </w:r>
          </w:p>
        </w:tc>
        <w:tc>
          <w:tcPr>
            <w:tcW w:w="709" w:type="dxa"/>
            <w:tcBorders>
              <w:top w:val="single" w:sz="4" w:space="0" w:color="auto"/>
              <w:left w:val="single" w:sz="4" w:space="0" w:color="auto"/>
              <w:bottom w:val="single" w:sz="4" w:space="0" w:color="auto"/>
              <w:right w:val="single" w:sz="4" w:space="0" w:color="auto"/>
            </w:tcBorders>
          </w:tcPr>
          <w:p w14:paraId="4668AE55" w14:textId="77777777" w:rsidR="00B42292" w:rsidRDefault="00B42292" w:rsidP="00F251D6">
            <w:pPr>
              <w:pStyle w:val="TAC"/>
              <w:rPr>
                <w:szCs w:val="18"/>
              </w:rPr>
            </w:pPr>
            <w:r w:rsidRPr="00601402">
              <w:t>-</w:t>
            </w:r>
          </w:p>
        </w:tc>
        <w:tc>
          <w:tcPr>
            <w:tcW w:w="2978" w:type="dxa"/>
            <w:tcBorders>
              <w:top w:val="single" w:sz="4" w:space="0" w:color="auto"/>
              <w:left w:val="single" w:sz="4" w:space="0" w:color="auto"/>
              <w:bottom w:val="single" w:sz="4" w:space="0" w:color="auto"/>
              <w:right w:val="single" w:sz="4" w:space="0" w:color="auto"/>
            </w:tcBorders>
          </w:tcPr>
          <w:p w14:paraId="38F4D2A3" w14:textId="77777777" w:rsidR="00B42292" w:rsidRDefault="00B42292" w:rsidP="00F251D6">
            <w:pPr>
              <w:pStyle w:val="TAL"/>
              <w:rPr>
                <w:szCs w:val="18"/>
              </w:rPr>
            </w:pPr>
            <w:r w:rsidRPr="00601402">
              <w:t>-</w:t>
            </w:r>
          </w:p>
        </w:tc>
        <w:tc>
          <w:tcPr>
            <w:tcW w:w="567" w:type="dxa"/>
            <w:tcBorders>
              <w:top w:val="single" w:sz="4" w:space="0" w:color="auto"/>
              <w:left w:val="single" w:sz="4" w:space="0" w:color="auto"/>
              <w:bottom w:val="single" w:sz="4" w:space="0" w:color="auto"/>
              <w:right w:val="single" w:sz="4" w:space="0" w:color="auto"/>
            </w:tcBorders>
          </w:tcPr>
          <w:p w14:paraId="2341964D" w14:textId="77777777" w:rsidR="00B42292" w:rsidRDefault="00B42292" w:rsidP="00F251D6">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262FCEB5" w14:textId="77777777" w:rsidR="00B42292" w:rsidRDefault="00B42292" w:rsidP="00F251D6">
            <w:pPr>
              <w:pStyle w:val="TAC"/>
            </w:pPr>
            <w:r w:rsidRPr="00601402">
              <w:t>P</w:t>
            </w:r>
          </w:p>
        </w:tc>
      </w:tr>
      <w:tr w:rsidR="00B42292" w:rsidRPr="000A3574" w14:paraId="457661CA" w14:textId="77777777" w:rsidTr="00F251D6">
        <w:tc>
          <w:tcPr>
            <w:tcW w:w="649" w:type="dxa"/>
            <w:tcBorders>
              <w:top w:val="single" w:sz="4" w:space="0" w:color="auto"/>
              <w:left w:val="single" w:sz="4" w:space="0" w:color="auto"/>
              <w:bottom w:val="single" w:sz="4" w:space="0" w:color="auto"/>
              <w:right w:val="single" w:sz="4" w:space="0" w:color="auto"/>
            </w:tcBorders>
          </w:tcPr>
          <w:p w14:paraId="5D2FEF11" w14:textId="77777777" w:rsidR="00B42292" w:rsidRDefault="00B42292" w:rsidP="00F251D6">
            <w:pPr>
              <w:pStyle w:val="TAC"/>
            </w:pPr>
            <w:r>
              <w:t>-</w:t>
            </w:r>
          </w:p>
        </w:tc>
        <w:tc>
          <w:tcPr>
            <w:tcW w:w="3970" w:type="dxa"/>
            <w:tcBorders>
              <w:top w:val="single" w:sz="4" w:space="0" w:color="auto"/>
              <w:left w:val="single" w:sz="4" w:space="0" w:color="auto"/>
              <w:bottom w:val="single" w:sz="4" w:space="0" w:color="auto"/>
              <w:right w:val="single" w:sz="4" w:space="0" w:color="auto"/>
            </w:tcBorders>
          </w:tcPr>
          <w:p w14:paraId="12F340F6" w14:textId="77777777" w:rsidR="00B42292" w:rsidRPr="00FB1E68" w:rsidRDefault="00B42292" w:rsidP="00F251D6">
            <w:pPr>
              <w:pStyle w:val="TAL"/>
            </w:pPr>
            <w:r w:rsidRPr="00FB1E68">
              <w:t xml:space="preserve">EXCEPTION: Step 10a1 describes behaviour that depends on the UE implementation; the "lower case letter" identifies a step sequence that take place if the UE displays an </w:t>
            </w:r>
            <w:r w:rsidRPr="00FB1E68">
              <w:rPr>
                <w:rFonts w:eastAsia="Malgun Gothic"/>
              </w:rPr>
              <w:t>indication that a group geographic area has been exited.</w:t>
            </w:r>
          </w:p>
        </w:tc>
        <w:tc>
          <w:tcPr>
            <w:tcW w:w="709" w:type="dxa"/>
            <w:tcBorders>
              <w:top w:val="single" w:sz="4" w:space="0" w:color="auto"/>
              <w:left w:val="single" w:sz="4" w:space="0" w:color="auto"/>
              <w:bottom w:val="single" w:sz="4" w:space="0" w:color="auto"/>
              <w:right w:val="single" w:sz="4" w:space="0" w:color="auto"/>
            </w:tcBorders>
          </w:tcPr>
          <w:p w14:paraId="190FD26B" w14:textId="77777777" w:rsidR="00B42292" w:rsidRPr="00601402" w:rsidRDefault="00B42292" w:rsidP="00F251D6">
            <w:pPr>
              <w:pStyle w:val="TAC"/>
            </w:pPr>
          </w:p>
        </w:tc>
        <w:tc>
          <w:tcPr>
            <w:tcW w:w="2978" w:type="dxa"/>
            <w:tcBorders>
              <w:top w:val="single" w:sz="4" w:space="0" w:color="auto"/>
              <w:left w:val="single" w:sz="4" w:space="0" w:color="auto"/>
              <w:bottom w:val="single" w:sz="4" w:space="0" w:color="auto"/>
              <w:right w:val="single" w:sz="4" w:space="0" w:color="auto"/>
            </w:tcBorders>
          </w:tcPr>
          <w:p w14:paraId="0F081D6E" w14:textId="77777777" w:rsidR="00B42292" w:rsidRPr="00601402" w:rsidRDefault="00B42292" w:rsidP="00F251D6">
            <w:pPr>
              <w:pStyle w:val="TAL"/>
            </w:pPr>
          </w:p>
        </w:tc>
        <w:tc>
          <w:tcPr>
            <w:tcW w:w="567" w:type="dxa"/>
            <w:tcBorders>
              <w:top w:val="single" w:sz="4" w:space="0" w:color="auto"/>
              <w:left w:val="single" w:sz="4" w:space="0" w:color="auto"/>
              <w:bottom w:val="single" w:sz="4" w:space="0" w:color="auto"/>
              <w:right w:val="single" w:sz="4" w:space="0" w:color="auto"/>
            </w:tcBorders>
          </w:tcPr>
          <w:p w14:paraId="455DAE2C" w14:textId="77777777" w:rsidR="00B42292" w:rsidRPr="00601402" w:rsidRDefault="00B42292" w:rsidP="00F251D6">
            <w:pPr>
              <w:pStyle w:val="TAC"/>
            </w:pPr>
          </w:p>
        </w:tc>
        <w:tc>
          <w:tcPr>
            <w:tcW w:w="892" w:type="dxa"/>
            <w:tcBorders>
              <w:top w:val="single" w:sz="4" w:space="0" w:color="auto"/>
              <w:left w:val="single" w:sz="4" w:space="0" w:color="auto"/>
              <w:bottom w:val="single" w:sz="4" w:space="0" w:color="auto"/>
              <w:right w:val="single" w:sz="4" w:space="0" w:color="auto"/>
            </w:tcBorders>
          </w:tcPr>
          <w:p w14:paraId="35EFA414" w14:textId="77777777" w:rsidR="00B42292" w:rsidRPr="00601402" w:rsidRDefault="00B42292" w:rsidP="00F251D6">
            <w:pPr>
              <w:pStyle w:val="TAC"/>
            </w:pPr>
          </w:p>
        </w:tc>
      </w:tr>
      <w:tr w:rsidR="00B42292" w:rsidRPr="000A3574" w14:paraId="5E315EAC" w14:textId="77777777" w:rsidTr="00F251D6">
        <w:tc>
          <w:tcPr>
            <w:tcW w:w="649" w:type="dxa"/>
            <w:tcBorders>
              <w:top w:val="single" w:sz="4" w:space="0" w:color="auto"/>
              <w:left w:val="single" w:sz="4" w:space="0" w:color="auto"/>
              <w:bottom w:val="single" w:sz="4" w:space="0" w:color="auto"/>
              <w:right w:val="single" w:sz="4" w:space="0" w:color="auto"/>
            </w:tcBorders>
          </w:tcPr>
          <w:p w14:paraId="69926A02" w14:textId="77777777" w:rsidR="00B42292" w:rsidRDefault="00B42292" w:rsidP="00F251D6">
            <w:pPr>
              <w:pStyle w:val="TAC"/>
            </w:pPr>
            <w:r>
              <w:t>10a</w:t>
            </w:r>
          </w:p>
        </w:tc>
        <w:tc>
          <w:tcPr>
            <w:tcW w:w="3970" w:type="dxa"/>
            <w:tcBorders>
              <w:top w:val="single" w:sz="4" w:space="0" w:color="auto"/>
              <w:left w:val="single" w:sz="4" w:space="0" w:color="auto"/>
              <w:bottom w:val="single" w:sz="4" w:space="0" w:color="auto"/>
              <w:right w:val="single" w:sz="4" w:space="0" w:color="auto"/>
            </w:tcBorders>
          </w:tcPr>
          <w:p w14:paraId="30F9B096" w14:textId="77777777" w:rsidR="00B42292" w:rsidRPr="00FB1E68" w:rsidRDefault="00B42292" w:rsidP="00F251D6">
            <w:pPr>
              <w:pStyle w:val="TAL"/>
            </w:pPr>
            <w:r w:rsidRPr="00FB1E68">
              <w:t>IF pc_MCX_DisplayInfoGroupGeographicArea THEN Check: Does the UE (</w:t>
            </w:r>
            <w:r>
              <w:t>MCData</w:t>
            </w:r>
            <w:r w:rsidRPr="00FB1E68">
              <w:t xml:space="preserve"> client) notify the user </w:t>
            </w:r>
            <w:r w:rsidRPr="00FB1E68">
              <w:rPr>
                <w:rFonts w:eastAsia="Malgun Gothic"/>
              </w:rPr>
              <w:t>that a group geographic area has been exited</w:t>
            </w:r>
            <w:r w:rsidRPr="00FB1E68">
              <w:t>?</w:t>
            </w:r>
          </w:p>
          <w:p w14:paraId="75F82682" w14:textId="77777777" w:rsidR="00B42292" w:rsidRPr="00FB1E68" w:rsidRDefault="00B42292" w:rsidP="00F251D6">
            <w:pPr>
              <w:pStyle w:val="TAL"/>
            </w:pPr>
            <w:r w:rsidRPr="00FB1E68">
              <w:t>(NOTE 1)</w:t>
            </w:r>
          </w:p>
        </w:tc>
        <w:tc>
          <w:tcPr>
            <w:tcW w:w="709" w:type="dxa"/>
            <w:tcBorders>
              <w:top w:val="single" w:sz="4" w:space="0" w:color="auto"/>
              <w:left w:val="single" w:sz="4" w:space="0" w:color="auto"/>
              <w:bottom w:val="single" w:sz="4" w:space="0" w:color="auto"/>
              <w:right w:val="single" w:sz="4" w:space="0" w:color="auto"/>
            </w:tcBorders>
          </w:tcPr>
          <w:p w14:paraId="4BEA3606" w14:textId="77777777" w:rsidR="00B42292" w:rsidRPr="00601402" w:rsidRDefault="00B42292" w:rsidP="00F251D6">
            <w:pPr>
              <w:pStyle w:val="TAC"/>
            </w:pPr>
          </w:p>
        </w:tc>
        <w:tc>
          <w:tcPr>
            <w:tcW w:w="2978" w:type="dxa"/>
            <w:tcBorders>
              <w:top w:val="single" w:sz="4" w:space="0" w:color="auto"/>
              <w:left w:val="single" w:sz="4" w:space="0" w:color="auto"/>
              <w:bottom w:val="single" w:sz="4" w:space="0" w:color="auto"/>
              <w:right w:val="single" w:sz="4" w:space="0" w:color="auto"/>
            </w:tcBorders>
          </w:tcPr>
          <w:p w14:paraId="73275420" w14:textId="77777777" w:rsidR="00B42292" w:rsidRPr="00601402" w:rsidRDefault="00B42292" w:rsidP="00F251D6">
            <w:pPr>
              <w:pStyle w:val="TAL"/>
            </w:pPr>
          </w:p>
        </w:tc>
        <w:tc>
          <w:tcPr>
            <w:tcW w:w="567" w:type="dxa"/>
            <w:tcBorders>
              <w:top w:val="single" w:sz="4" w:space="0" w:color="auto"/>
              <w:left w:val="single" w:sz="4" w:space="0" w:color="auto"/>
              <w:bottom w:val="single" w:sz="4" w:space="0" w:color="auto"/>
              <w:right w:val="single" w:sz="4" w:space="0" w:color="auto"/>
            </w:tcBorders>
          </w:tcPr>
          <w:p w14:paraId="46D3488F" w14:textId="77777777" w:rsidR="00B42292" w:rsidRPr="00601402" w:rsidRDefault="00B42292" w:rsidP="00F251D6">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32937662" w14:textId="77777777" w:rsidR="00B42292" w:rsidRPr="00601402" w:rsidRDefault="00B42292" w:rsidP="00F251D6">
            <w:pPr>
              <w:pStyle w:val="TAC"/>
            </w:pPr>
            <w:r>
              <w:t>P</w:t>
            </w:r>
          </w:p>
        </w:tc>
      </w:tr>
      <w:tr w:rsidR="00B42292" w:rsidRPr="000A3574" w14:paraId="563F80AC" w14:textId="77777777" w:rsidTr="00F251D6">
        <w:tc>
          <w:tcPr>
            <w:tcW w:w="649" w:type="dxa"/>
            <w:tcBorders>
              <w:top w:val="single" w:sz="4" w:space="0" w:color="auto"/>
              <w:left w:val="single" w:sz="4" w:space="0" w:color="auto"/>
              <w:bottom w:val="single" w:sz="4" w:space="0" w:color="auto"/>
              <w:right w:val="single" w:sz="4" w:space="0" w:color="auto"/>
            </w:tcBorders>
          </w:tcPr>
          <w:p w14:paraId="2709DADB" w14:textId="77777777" w:rsidR="00B42292" w:rsidRDefault="00B42292" w:rsidP="00F251D6">
            <w:pPr>
              <w:pStyle w:val="TAC"/>
            </w:pPr>
            <w:r>
              <w:t>11-16</w:t>
            </w:r>
          </w:p>
        </w:tc>
        <w:tc>
          <w:tcPr>
            <w:tcW w:w="3970" w:type="dxa"/>
            <w:tcBorders>
              <w:top w:val="single" w:sz="4" w:space="0" w:color="auto"/>
              <w:left w:val="single" w:sz="4" w:space="0" w:color="auto"/>
              <w:bottom w:val="single" w:sz="4" w:space="0" w:color="auto"/>
              <w:right w:val="single" w:sz="4" w:space="0" w:color="auto"/>
            </w:tcBorders>
          </w:tcPr>
          <w:p w14:paraId="401DCC64" w14:textId="77777777" w:rsidR="00B42292" w:rsidRDefault="00B42292" w:rsidP="00F251D6">
            <w:pPr>
              <w:pStyle w:val="TAL"/>
            </w:pPr>
            <w:r w:rsidRPr="00F70995">
              <w:t>Check: Does the UE (</w:t>
            </w:r>
            <w:r>
              <w:t>MCData</w:t>
            </w:r>
            <w:r w:rsidRPr="00F70995">
              <w:t xml:space="preserve"> client) correctly perform steps 2-7 of procedure 'MCX Group Affiliation status change' as described in TS 37.579-1 [2] Table 5.3.34.3-1 to de-affiliate with group A?</w:t>
            </w:r>
          </w:p>
        </w:tc>
        <w:tc>
          <w:tcPr>
            <w:tcW w:w="709" w:type="dxa"/>
            <w:tcBorders>
              <w:top w:val="single" w:sz="4" w:space="0" w:color="auto"/>
              <w:left w:val="single" w:sz="4" w:space="0" w:color="auto"/>
              <w:bottom w:val="single" w:sz="4" w:space="0" w:color="auto"/>
              <w:right w:val="single" w:sz="4" w:space="0" w:color="auto"/>
            </w:tcBorders>
          </w:tcPr>
          <w:p w14:paraId="5236E115" w14:textId="77777777" w:rsidR="00B42292" w:rsidRDefault="00B42292" w:rsidP="00F251D6">
            <w:pPr>
              <w:pStyle w:val="TAC"/>
              <w:rPr>
                <w:szCs w:val="18"/>
              </w:rPr>
            </w:pPr>
          </w:p>
        </w:tc>
        <w:tc>
          <w:tcPr>
            <w:tcW w:w="2978" w:type="dxa"/>
            <w:tcBorders>
              <w:top w:val="single" w:sz="4" w:space="0" w:color="auto"/>
              <w:left w:val="single" w:sz="4" w:space="0" w:color="auto"/>
              <w:bottom w:val="single" w:sz="4" w:space="0" w:color="auto"/>
              <w:right w:val="single" w:sz="4" w:space="0" w:color="auto"/>
            </w:tcBorders>
          </w:tcPr>
          <w:p w14:paraId="1E65CAC8" w14:textId="77777777" w:rsidR="00B42292" w:rsidRDefault="00B42292" w:rsidP="00F251D6">
            <w:pPr>
              <w:pStyle w:val="TAL"/>
              <w:rPr>
                <w:szCs w:val="18"/>
              </w:rPr>
            </w:pPr>
          </w:p>
        </w:tc>
        <w:tc>
          <w:tcPr>
            <w:tcW w:w="567" w:type="dxa"/>
            <w:tcBorders>
              <w:top w:val="single" w:sz="4" w:space="0" w:color="auto"/>
              <w:left w:val="single" w:sz="4" w:space="0" w:color="auto"/>
              <w:bottom w:val="single" w:sz="4" w:space="0" w:color="auto"/>
              <w:right w:val="single" w:sz="4" w:space="0" w:color="auto"/>
            </w:tcBorders>
          </w:tcPr>
          <w:p w14:paraId="42212091" w14:textId="77777777" w:rsidR="00B42292" w:rsidRDefault="00B42292" w:rsidP="00F251D6">
            <w:pPr>
              <w:pStyle w:val="TAC"/>
            </w:pPr>
            <w:r>
              <w:t>4</w:t>
            </w:r>
          </w:p>
        </w:tc>
        <w:tc>
          <w:tcPr>
            <w:tcW w:w="892" w:type="dxa"/>
            <w:tcBorders>
              <w:top w:val="single" w:sz="4" w:space="0" w:color="auto"/>
              <w:left w:val="single" w:sz="4" w:space="0" w:color="auto"/>
              <w:bottom w:val="single" w:sz="4" w:space="0" w:color="auto"/>
              <w:right w:val="single" w:sz="4" w:space="0" w:color="auto"/>
            </w:tcBorders>
          </w:tcPr>
          <w:p w14:paraId="0BEB2036" w14:textId="77777777" w:rsidR="00B42292" w:rsidRDefault="00B42292" w:rsidP="00F251D6">
            <w:pPr>
              <w:pStyle w:val="TAC"/>
            </w:pPr>
            <w:r>
              <w:t>P</w:t>
            </w:r>
          </w:p>
        </w:tc>
      </w:tr>
      <w:tr w:rsidR="00B42292" w:rsidRPr="000A3574" w14:paraId="4DCF7B3A" w14:textId="77777777" w:rsidTr="00F251D6">
        <w:tc>
          <w:tcPr>
            <w:tcW w:w="9765" w:type="dxa"/>
            <w:gridSpan w:val="6"/>
            <w:tcBorders>
              <w:top w:val="single" w:sz="4" w:space="0" w:color="auto"/>
              <w:left w:val="single" w:sz="4" w:space="0" w:color="auto"/>
              <w:bottom w:val="single" w:sz="4" w:space="0" w:color="auto"/>
              <w:right w:val="single" w:sz="4" w:space="0" w:color="auto"/>
            </w:tcBorders>
            <w:hideMark/>
          </w:tcPr>
          <w:p w14:paraId="5D382425" w14:textId="77777777" w:rsidR="00B42292" w:rsidRPr="000A3574" w:rsidRDefault="00B42292" w:rsidP="00F251D6">
            <w:pPr>
              <w:pStyle w:val="TAN"/>
            </w:pPr>
            <w:r w:rsidRPr="000A3574">
              <w:t>NOTE 1:</w:t>
            </w:r>
            <w:r w:rsidRPr="000A3574">
              <w:tab/>
              <w:t>This is expected to be done via a suitable implementation dependent MMI.</w:t>
            </w:r>
          </w:p>
        </w:tc>
      </w:tr>
    </w:tbl>
    <w:p w14:paraId="2BB74D78" w14:textId="77777777" w:rsidR="00B42292" w:rsidRPr="000A3574" w:rsidRDefault="00B42292" w:rsidP="00B42292"/>
    <w:p w14:paraId="3223AF90" w14:textId="77777777" w:rsidR="00B42292" w:rsidRPr="000A3574" w:rsidRDefault="00B42292" w:rsidP="00B42292">
      <w:pPr>
        <w:pStyle w:val="H6"/>
      </w:pPr>
      <w:r>
        <w:t>6.4.3</w:t>
      </w:r>
      <w:r w:rsidRPr="000A3574">
        <w:t>.3.3</w:t>
      </w:r>
      <w:r w:rsidRPr="000A3574">
        <w:tab/>
        <w:t>Specific message contents</w:t>
      </w:r>
    </w:p>
    <w:p w14:paraId="1E12FF48" w14:textId="77777777" w:rsidR="00B42292" w:rsidRPr="000A3574" w:rsidRDefault="00B42292" w:rsidP="00B42292">
      <w:pPr>
        <w:pStyle w:val="TH"/>
      </w:pPr>
      <w:r w:rsidRPr="000A3574">
        <w:t xml:space="preserve">Table </w:t>
      </w:r>
      <w:r>
        <w:t>6.4.3</w:t>
      </w:r>
      <w:r w:rsidRPr="000A3574">
        <w:t xml:space="preserve">.3.3-1: SIP MESSAGE from the </w:t>
      </w:r>
      <w:r>
        <w:t xml:space="preserve">SS </w:t>
      </w:r>
      <w:r w:rsidRPr="000A3574">
        <w:t xml:space="preserve">(step </w:t>
      </w:r>
      <w:r>
        <w:t>1</w:t>
      </w:r>
      <w:r w:rsidRPr="000A3574">
        <w:t xml:space="preserve">, Table </w:t>
      </w:r>
      <w:r>
        <w:t>6.4.3</w:t>
      </w:r>
      <w:r w:rsidRPr="000A3574">
        <w:t>.3.2-1;</w:t>
      </w:r>
      <w:r w:rsidRPr="000A3574">
        <w:br/>
        <w:t>step 2, TS 37.579-1 [2] Table 5.3.3</w:t>
      </w:r>
      <w:r>
        <w:t>3</w:t>
      </w:r>
      <w:r w:rsidRPr="000A3574">
        <w:t>.3-1)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0A3574" w14:paraId="54D2E83A"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59D82A12" w14:textId="77777777" w:rsidR="00B42292" w:rsidRPr="000A3574" w:rsidRDefault="00B42292" w:rsidP="00F251D6">
            <w:pPr>
              <w:pStyle w:val="TAL"/>
            </w:pPr>
            <w:r w:rsidRPr="000A3574">
              <w:t>Derivation Path: TS 37.579-1 [2], Table 5.5.2.7.</w:t>
            </w:r>
            <w:r>
              <w:t>2</w:t>
            </w:r>
            <w:r w:rsidRPr="000A3574">
              <w:t>-1, condition LOCATION-INFO</w:t>
            </w:r>
            <w:r>
              <w:t xml:space="preserve">, </w:t>
            </w:r>
            <w:r w:rsidRPr="006D2208">
              <w:t>ACCEPT-CONTACT-WITH-MEDIA-FEATURE-TAG</w:t>
            </w:r>
          </w:p>
        </w:tc>
      </w:tr>
      <w:tr w:rsidR="00B42292" w:rsidRPr="000A3574" w14:paraId="1F73F502" w14:textId="77777777" w:rsidTr="00F251D6">
        <w:tc>
          <w:tcPr>
            <w:tcW w:w="2553" w:type="dxa"/>
            <w:tcBorders>
              <w:top w:val="single" w:sz="4" w:space="0" w:color="auto"/>
              <w:left w:val="single" w:sz="4" w:space="0" w:color="auto"/>
              <w:bottom w:val="single" w:sz="4" w:space="0" w:color="auto"/>
              <w:right w:val="single" w:sz="4" w:space="0" w:color="auto"/>
            </w:tcBorders>
            <w:hideMark/>
          </w:tcPr>
          <w:p w14:paraId="3A23E44B" w14:textId="77777777" w:rsidR="00B42292" w:rsidRPr="000A3574" w:rsidRDefault="00B42292" w:rsidP="00F251D6">
            <w:pPr>
              <w:pStyle w:val="TAH"/>
            </w:pPr>
            <w:r w:rsidRPr="000A357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0DF9E851" w14:textId="77777777" w:rsidR="00B42292" w:rsidRPr="000A3574" w:rsidRDefault="00B42292" w:rsidP="00F251D6">
            <w:pPr>
              <w:pStyle w:val="TAH"/>
            </w:pPr>
            <w:r w:rsidRPr="000A3574">
              <w:t>Value/remark</w:t>
            </w:r>
          </w:p>
        </w:tc>
        <w:tc>
          <w:tcPr>
            <w:tcW w:w="1986" w:type="dxa"/>
            <w:tcBorders>
              <w:top w:val="single" w:sz="4" w:space="0" w:color="auto"/>
              <w:left w:val="single" w:sz="4" w:space="0" w:color="auto"/>
              <w:bottom w:val="single" w:sz="4" w:space="0" w:color="auto"/>
              <w:right w:val="single" w:sz="4" w:space="0" w:color="auto"/>
            </w:tcBorders>
            <w:hideMark/>
          </w:tcPr>
          <w:p w14:paraId="47522173" w14:textId="77777777" w:rsidR="00B42292" w:rsidRPr="000A3574" w:rsidRDefault="00B42292" w:rsidP="00F251D6">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34DA1132" w14:textId="77777777" w:rsidR="00B42292" w:rsidRPr="000A3574" w:rsidRDefault="00B42292" w:rsidP="00F251D6">
            <w:pPr>
              <w:pStyle w:val="TAH"/>
            </w:pPr>
            <w:r w:rsidRPr="000A3574">
              <w:t>Reference</w:t>
            </w:r>
          </w:p>
        </w:tc>
        <w:tc>
          <w:tcPr>
            <w:tcW w:w="1419" w:type="dxa"/>
            <w:tcBorders>
              <w:top w:val="single" w:sz="4" w:space="0" w:color="auto"/>
              <w:left w:val="single" w:sz="4" w:space="0" w:color="auto"/>
              <w:bottom w:val="single" w:sz="4" w:space="0" w:color="auto"/>
              <w:right w:val="single" w:sz="4" w:space="0" w:color="auto"/>
            </w:tcBorders>
            <w:hideMark/>
          </w:tcPr>
          <w:p w14:paraId="2CD26B87" w14:textId="77777777" w:rsidR="00B42292" w:rsidRPr="000A3574" w:rsidRDefault="00B42292" w:rsidP="00F251D6">
            <w:pPr>
              <w:pStyle w:val="TAH"/>
            </w:pPr>
            <w:r w:rsidRPr="000A3574">
              <w:t>Condition</w:t>
            </w:r>
          </w:p>
        </w:tc>
      </w:tr>
      <w:tr w:rsidR="00B42292" w:rsidRPr="000A3574" w14:paraId="653525AC"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3E8B14D5" w14:textId="77777777" w:rsidR="00B42292" w:rsidRPr="008A713C" w:rsidRDefault="00B42292" w:rsidP="00F251D6">
            <w:pPr>
              <w:pStyle w:val="TAL"/>
            </w:pPr>
            <w:r w:rsidRPr="008A713C">
              <w:t>Message-body</w:t>
            </w:r>
          </w:p>
        </w:tc>
        <w:tc>
          <w:tcPr>
            <w:tcW w:w="2269" w:type="dxa"/>
            <w:tcBorders>
              <w:top w:val="single" w:sz="4" w:space="0" w:color="auto"/>
              <w:left w:val="single" w:sz="4" w:space="0" w:color="auto"/>
              <w:bottom w:val="single" w:sz="4" w:space="0" w:color="auto"/>
              <w:right w:val="single" w:sz="4" w:space="0" w:color="auto"/>
            </w:tcBorders>
          </w:tcPr>
          <w:p w14:paraId="78AB17AD"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tcPr>
          <w:p w14:paraId="56B8420E"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75CAF6D0"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66B80B4" w14:textId="77777777" w:rsidR="00B42292" w:rsidRPr="000A3574" w:rsidRDefault="00B42292" w:rsidP="00F251D6">
            <w:pPr>
              <w:pStyle w:val="TAL"/>
            </w:pPr>
          </w:p>
        </w:tc>
      </w:tr>
      <w:tr w:rsidR="00B42292" w:rsidRPr="000A3574" w14:paraId="5206C698"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42F31EBC" w14:textId="77777777" w:rsidR="00B42292" w:rsidRPr="008A713C" w:rsidRDefault="00B42292" w:rsidP="00F251D6">
            <w:pPr>
              <w:pStyle w:val="TAL"/>
              <w:rPr>
                <w:b/>
                <w:bCs/>
              </w:rPr>
            </w:pPr>
            <w:r w:rsidRPr="008A713C">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03EEF7AE"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01A0787A" w14:textId="77777777" w:rsidR="00B42292" w:rsidRPr="008A713C" w:rsidRDefault="00B42292" w:rsidP="00F251D6">
            <w:pPr>
              <w:pStyle w:val="TAL"/>
              <w:rPr>
                <w:b/>
                <w:bCs/>
              </w:rPr>
            </w:pPr>
            <w:r>
              <w:rPr>
                <w:b/>
                <w:bCs/>
              </w:rPr>
              <w:t>MCData</w:t>
            </w:r>
            <w:r w:rsidRPr="008A713C">
              <w:rPr>
                <w:b/>
                <w:bCs/>
              </w:rPr>
              <w:t>-Info</w:t>
            </w:r>
          </w:p>
        </w:tc>
        <w:tc>
          <w:tcPr>
            <w:tcW w:w="1418" w:type="dxa"/>
            <w:tcBorders>
              <w:top w:val="single" w:sz="4" w:space="0" w:color="auto"/>
              <w:left w:val="single" w:sz="4" w:space="0" w:color="auto"/>
              <w:bottom w:val="single" w:sz="4" w:space="0" w:color="auto"/>
              <w:right w:val="single" w:sz="4" w:space="0" w:color="auto"/>
            </w:tcBorders>
          </w:tcPr>
          <w:p w14:paraId="043A7E85"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53146F83" w14:textId="77777777" w:rsidR="00B42292" w:rsidRPr="000A3574" w:rsidRDefault="00B42292" w:rsidP="00F251D6">
            <w:pPr>
              <w:pStyle w:val="TAL"/>
            </w:pPr>
          </w:p>
        </w:tc>
      </w:tr>
      <w:tr w:rsidR="00B42292" w:rsidRPr="000A3574" w14:paraId="5E52C9BE"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68FD932D" w14:textId="77777777" w:rsidR="00B42292" w:rsidRPr="000A3574" w:rsidRDefault="00B42292" w:rsidP="00F251D6">
            <w:pPr>
              <w:pStyle w:val="TAL"/>
            </w:pPr>
            <w:r w:rsidRPr="000A357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63041D02" w14:textId="77777777" w:rsidR="00B42292" w:rsidRPr="000A3574" w:rsidRDefault="00B42292" w:rsidP="00F251D6">
            <w:pPr>
              <w:pStyle w:val="TAL"/>
            </w:pPr>
            <w:r>
              <w:t>MCData</w:t>
            </w:r>
            <w:r w:rsidRPr="000A3574">
              <w:t xml:space="preserve">-Info as described in Table </w:t>
            </w:r>
            <w:r>
              <w:t>6.4.3</w:t>
            </w:r>
            <w:r w:rsidRPr="000A3574">
              <w:t>.3.3-2</w:t>
            </w:r>
          </w:p>
        </w:tc>
        <w:tc>
          <w:tcPr>
            <w:tcW w:w="1986" w:type="dxa"/>
            <w:tcBorders>
              <w:top w:val="single" w:sz="4" w:space="0" w:color="auto"/>
              <w:left w:val="single" w:sz="4" w:space="0" w:color="auto"/>
              <w:bottom w:val="single" w:sz="4" w:space="0" w:color="auto"/>
              <w:right w:val="single" w:sz="4" w:space="0" w:color="auto"/>
            </w:tcBorders>
          </w:tcPr>
          <w:p w14:paraId="2FD9B2A4"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4DA6FA0B"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9D3683E" w14:textId="77777777" w:rsidR="00B42292" w:rsidRPr="000A3574" w:rsidRDefault="00B42292" w:rsidP="00F251D6">
            <w:pPr>
              <w:pStyle w:val="TAL"/>
            </w:pPr>
          </w:p>
        </w:tc>
      </w:tr>
    </w:tbl>
    <w:p w14:paraId="29127935" w14:textId="77777777" w:rsidR="00B42292" w:rsidRPr="000A3574" w:rsidRDefault="00B42292" w:rsidP="00B42292"/>
    <w:p w14:paraId="44C0B168" w14:textId="77777777" w:rsidR="00B42292" w:rsidRPr="000A3574" w:rsidRDefault="00B42292" w:rsidP="00B42292">
      <w:pPr>
        <w:pStyle w:val="TH"/>
        <w:rPr>
          <w:rFonts w:eastAsia="SimSun"/>
        </w:rPr>
      </w:pPr>
      <w:r w:rsidRPr="000A3574">
        <w:rPr>
          <w:rFonts w:eastAsia="SimSun"/>
        </w:rPr>
        <w:t xml:space="preserve">Table </w:t>
      </w:r>
      <w:r>
        <w:rPr>
          <w:lang w:eastAsia="x-none"/>
        </w:rPr>
        <w:t>6.4.3</w:t>
      </w:r>
      <w:r w:rsidRPr="000A3574">
        <w:rPr>
          <w:lang w:eastAsia="x-none"/>
        </w:rPr>
        <w:t>.3.3-2</w:t>
      </w:r>
      <w:r w:rsidRPr="000A3574">
        <w:rPr>
          <w:rFonts w:eastAsia="SimSun"/>
        </w:rPr>
        <w:t xml:space="preserve">: </w:t>
      </w:r>
      <w:r>
        <w:rPr>
          <w:rFonts w:eastAsia="SimSun"/>
        </w:rPr>
        <w:t>MCData</w:t>
      </w:r>
      <w:r w:rsidRPr="000A3574">
        <w:rPr>
          <w:rFonts w:eastAsia="SimSun"/>
        </w:rPr>
        <w:t xml:space="preserve">-Info in SIP MESSAGE (Table </w:t>
      </w:r>
      <w:r>
        <w:rPr>
          <w:rFonts w:eastAsia="SimSun"/>
        </w:rPr>
        <w:t>6.4.3</w:t>
      </w:r>
      <w:r w:rsidRPr="000A3574">
        <w:rPr>
          <w:rFonts w:eastAsia="SimSun"/>
        </w:rPr>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B42292" w:rsidRPr="000A3574" w14:paraId="7AFC0525"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2F62C3BD"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Derivation Path: TS 37.579-1 [2], Table 5.5.3.2.</w:t>
            </w:r>
            <w:r>
              <w:rPr>
                <w:rFonts w:ascii="Arial" w:eastAsia="SimSun" w:hAnsi="Arial"/>
                <w:sz w:val="18"/>
              </w:rPr>
              <w:t>2</w:t>
            </w:r>
            <w:r w:rsidRPr="000A3574">
              <w:rPr>
                <w:rFonts w:ascii="Arial" w:eastAsia="SimSun" w:hAnsi="Arial"/>
                <w:sz w:val="18"/>
              </w:rPr>
              <w:t>-</w:t>
            </w:r>
            <w:r>
              <w:rPr>
                <w:rFonts w:ascii="Arial" w:eastAsia="SimSun" w:hAnsi="Arial"/>
                <w:sz w:val="18"/>
              </w:rPr>
              <w:t>3</w:t>
            </w:r>
          </w:p>
        </w:tc>
      </w:tr>
      <w:tr w:rsidR="00B42292" w:rsidRPr="00300012" w14:paraId="568FE324"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315E5454"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0AD5E5F9"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4AE43190"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2F4E2C51"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6506F272"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B42292" w:rsidRPr="00300012" w14:paraId="21DC2422"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909D336" w14:textId="77777777" w:rsidR="00B42292" w:rsidRPr="00300012" w:rsidRDefault="00B42292" w:rsidP="00F251D6">
            <w:pPr>
              <w:pStyle w:val="TAL"/>
              <w:rPr>
                <w:rFonts w:eastAsia="SimSun"/>
              </w:rPr>
            </w:pPr>
            <w:r>
              <w:t>mcdata</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38F8B77A"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38A39CA3" w14:textId="77777777" w:rsidR="00B42292" w:rsidRPr="00300012" w:rsidRDefault="00B42292" w:rsidP="00F251D6">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77BCE078"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3FC51D5"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36FC52AD"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562F855" w14:textId="77777777" w:rsidR="00B42292" w:rsidRPr="00300012" w:rsidRDefault="00B42292" w:rsidP="00F251D6">
            <w:pPr>
              <w:pStyle w:val="TAL"/>
              <w:rPr>
                <w:rFonts w:eastAsia="SimSun"/>
              </w:rPr>
            </w:pPr>
            <w:r w:rsidRPr="00300012">
              <w:t xml:space="preserve">  </w:t>
            </w:r>
            <w:r>
              <w:t>mcdata</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10DD8F67"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1ED31093"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22FAD0C"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A0E7071"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77D147BC"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08FC9676" w14:textId="77777777" w:rsidR="00B42292" w:rsidRPr="00300012" w:rsidRDefault="00B42292" w:rsidP="00F251D6">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5D24D7A6"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px_</w:t>
            </w:r>
            <w:r>
              <w:rPr>
                <w:rFonts w:ascii="Arial" w:eastAsia="SimSun" w:hAnsi="Arial"/>
                <w:color w:val="000000"/>
                <w:sz w:val="18"/>
              </w:rPr>
              <w:t>MCData</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6971F0A4"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329AEA6"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11E05CD"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6774110B"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32B9F554" w14:textId="77777777" w:rsidR="00B42292" w:rsidRPr="00300012" w:rsidRDefault="00B42292" w:rsidP="00F251D6">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23056A77" w14:textId="77777777" w:rsidR="00B42292" w:rsidRPr="00300012" w:rsidRDefault="00B42292" w:rsidP="00F251D6">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21D20DA1"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261AE63"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86BB7B9"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90C2D99"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6ABEAEDB" w14:textId="77777777" w:rsidR="00B42292" w:rsidRPr="00300012" w:rsidRDefault="00B42292" w:rsidP="00F251D6">
            <w:pPr>
              <w:pStyle w:val="TAL"/>
              <w:rPr>
                <w:rFonts w:eastAsia="SimSun"/>
              </w:rPr>
            </w:pPr>
            <w:r w:rsidRPr="00300012">
              <w:t xml:space="preserve">      group-geo-area-ind</w:t>
            </w:r>
          </w:p>
        </w:tc>
        <w:tc>
          <w:tcPr>
            <w:tcW w:w="2545" w:type="dxa"/>
            <w:tcBorders>
              <w:top w:val="single" w:sz="4" w:space="0" w:color="auto"/>
              <w:left w:val="single" w:sz="4" w:space="0" w:color="auto"/>
              <w:bottom w:val="single" w:sz="4" w:space="0" w:color="auto"/>
              <w:right w:val="single" w:sz="4" w:space="0" w:color="auto"/>
            </w:tcBorders>
          </w:tcPr>
          <w:p w14:paraId="3046FBEC"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true</w:t>
            </w:r>
          </w:p>
        </w:tc>
        <w:tc>
          <w:tcPr>
            <w:tcW w:w="1709" w:type="dxa"/>
            <w:tcBorders>
              <w:top w:val="single" w:sz="4" w:space="0" w:color="auto"/>
              <w:left w:val="single" w:sz="4" w:space="0" w:color="auto"/>
              <w:bottom w:val="single" w:sz="4" w:space="0" w:color="auto"/>
              <w:right w:val="single" w:sz="4" w:space="0" w:color="auto"/>
            </w:tcBorders>
          </w:tcPr>
          <w:p w14:paraId="2E3B69F2"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385C4141"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6403A5F" w14:textId="77777777" w:rsidR="00B42292" w:rsidRPr="00300012" w:rsidRDefault="00B42292" w:rsidP="00F251D6">
            <w:pPr>
              <w:keepNext/>
              <w:keepLines/>
              <w:spacing w:after="0" w:line="254" w:lineRule="auto"/>
              <w:rPr>
                <w:rFonts w:ascii="Arial" w:eastAsia="SimSun" w:hAnsi="Arial"/>
                <w:sz w:val="18"/>
              </w:rPr>
            </w:pPr>
          </w:p>
        </w:tc>
      </w:tr>
    </w:tbl>
    <w:p w14:paraId="533E0D50" w14:textId="77777777" w:rsidR="00B42292" w:rsidRPr="00300012" w:rsidRDefault="00B42292" w:rsidP="00B42292"/>
    <w:p w14:paraId="0E91A1E3" w14:textId="77777777" w:rsidR="00B42292" w:rsidRPr="00300012" w:rsidRDefault="00B42292" w:rsidP="00B42292">
      <w:pPr>
        <w:pStyle w:val="TH"/>
      </w:pPr>
      <w:r w:rsidRPr="00300012">
        <w:t xml:space="preserve">Table </w:t>
      </w:r>
      <w:r>
        <w:rPr>
          <w:lang w:eastAsia="x-none"/>
        </w:rPr>
        <w:t>6.4.3</w:t>
      </w:r>
      <w:r w:rsidRPr="00300012">
        <w:rPr>
          <w:lang w:eastAsia="x-none"/>
        </w:rPr>
        <w:t>.3.3-3</w:t>
      </w:r>
      <w:r w:rsidRPr="00300012">
        <w:t xml:space="preserve">: SIP PUBLISH from the UE (step 3, Table </w:t>
      </w:r>
      <w:r>
        <w:rPr>
          <w:lang w:eastAsia="x-none"/>
        </w:rPr>
        <w:t>6.4.3</w:t>
      </w:r>
      <w:r w:rsidRPr="00300012">
        <w:rPr>
          <w:lang w:eastAsia="x-none"/>
        </w:rPr>
        <w:t>.3.2-1</w:t>
      </w:r>
      <w:r w:rsidRPr="00300012">
        <w:t>;</w:t>
      </w:r>
      <w:r w:rsidRPr="00300012">
        <w:br/>
        <w:t>step 2, TS 37.579-1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7FB85A00" w14:textId="77777777" w:rsidTr="00F251D6">
        <w:tc>
          <w:tcPr>
            <w:tcW w:w="9639" w:type="dxa"/>
            <w:gridSpan w:val="5"/>
          </w:tcPr>
          <w:p w14:paraId="03FC438E" w14:textId="77777777" w:rsidR="00B42292" w:rsidRPr="00300012" w:rsidRDefault="00B42292" w:rsidP="00F251D6">
            <w:pPr>
              <w:pStyle w:val="TAL"/>
            </w:pPr>
            <w:r w:rsidRPr="00300012">
              <w:t>Derivation Path: TS 37.579-1 [2], Table 5.5.2.11-1, condition PRESENCE-EVENT</w:t>
            </w:r>
          </w:p>
        </w:tc>
      </w:tr>
      <w:tr w:rsidR="00B42292" w:rsidRPr="002C3B94" w14:paraId="40679C2E" w14:textId="77777777" w:rsidTr="00F251D6">
        <w:tc>
          <w:tcPr>
            <w:tcW w:w="2835" w:type="dxa"/>
          </w:tcPr>
          <w:p w14:paraId="5E61B3C6" w14:textId="77777777" w:rsidR="00B42292" w:rsidRPr="00300012" w:rsidRDefault="00B42292" w:rsidP="00F251D6">
            <w:pPr>
              <w:pStyle w:val="TAC"/>
              <w:rPr>
                <w:b/>
              </w:rPr>
            </w:pPr>
            <w:r w:rsidRPr="00300012">
              <w:rPr>
                <w:b/>
              </w:rPr>
              <w:t>Information Element</w:t>
            </w:r>
          </w:p>
        </w:tc>
        <w:tc>
          <w:tcPr>
            <w:tcW w:w="2126" w:type="dxa"/>
          </w:tcPr>
          <w:p w14:paraId="653AA3D8" w14:textId="77777777" w:rsidR="00B42292" w:rsidRPr="00300012" w:rsidRDefault="00B42292" w:rsidP="00F251D6">
            <w:pPr>
              <w:pStyle w:val="TAC"/>
              <w:rPr>
                <w:b/>
              </w:rPr>
            </w:pPr>
            <w:r w:rsidRPr="00300012">
              <w:rPr>
                <w:b/>
              </w:rPr>
              <w:t>Value/remark</w:t>
            </w:r>
          </w:p>
        </w:tc>
        <w:tc>
          <w:tcPr>
            <w:tcW w:w="2126" w:type="dxa"/>
            <w:tcBorders>
              <w:bottom w:val="single" w:sz="4" w:space="0" w:color="auto"/>
            </w:tcBorders>
          </w:tcPr>
          <w:p w14:paraId="15AC8B69" w14:textId="77777777" w:rsidR="00B42292" w:rsidRPr="00300012" w:rsidRDefault="00B42292" w:rsidP="00F251D6">
            <w:pPr>
              <w:pStyle w:val="TAC"/>
              <w:rPr>
                <w:b/>
              </w:rPr>
            </w:pPr>
            <w:r w:rsidRPr="00300012">
              <w:rPr>
                <w:b/>
              </w:rPr>
              <w:t>Comment</w:t>
            </w:r>
          </w:p>
        </w:tc>
        <w:tc>
          <w:tcPr>
            <w:tcW w:w="1418" w:type="dxa"/>
          </w:tcPr>
          <w:p w14:paraId="176CEAE0" w14:textId="77777777" w:rsidR="00B42292" w:rsidRPr="00300012" w:rsidRDefault="00B42292" w:rsidP="00F251D6">
            <w:pPr>
              <w:pStyle w:val="TAC"/>
              <w:rPr>
                <w:b/>
              </w:rPr>
            </w:pPr>
            <w:r w:rsidRPr="00300012">
              <w:rPr>
                <w:b/>
              </w:rPr>
              <w:t>Reference</w:t>
            </w:r>
          </w:p>
        </w:tc>
        <w:tc>
          <w:tcPr>
            <w:tcW w:w="1134" w:type="dxa"/>
          </w:tcPr>
          <w:p w14:paraId="487B61E6" w14:textId="77777777" w:rsidR="00B42292" w:rsidRPr="00300012" w:rsidRDefault="00B42292" w:rsidP="00F251D6">
            <w:pPr>
              <w:pStyle w:val="TAC"/>
              <w:rPr>
                <w:b/>
              </w:rPr>
            </w:pPr>
            <w:r w:rsidRPr="00300012">
              <w:rPr>
                <w:b/>
              </w:rPr>
              <w:t>Condition</w:t>
            </w:r>
          </w:p>
        </w:tc>
      </w:tr>
      <w:tr w:rsidR="00B42292" w:rsidRPr="002C3B94" w14:paraId="0707FC67" w14:textId="77777777" w:rsidTr="00F251D6">
        <w:tc>
          <w:tcPr>
            <w:tcW w:w="2835" w:type="dxa"/>
            <w:tcBorders>
              <w:top w:val="single" w:sz="4" w:space="0" w:color="auto"/>
              <w:left w:val="single" w:sz="4" w:space="0" w:color="auto"/>
              <w:bottom w:val="single" w:sz="4" w:space="0" w:color="auto"/>
              <w:right w:val="single" w:sz="4" w:space="0" w:color="auto"/>
            </w:tcBorders>
          </w:tcPr>
          <w:p w14:paraId="61DF7291" w14:textId="77777777" w:rsidR="00B42292" w:rsidRPr="00300012" w:rsidRDefault="00B42292" w:rsidP="00F251D6">
            <w:pPr>
              <w:pStyle w:val="TAL"/>
              <w:rPr>
                <w:b/>
                <w:bCs/>
              </w:rPr>
            </w:pPr>
            <w:r w:rsidRPr="00300012">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3B070E" w14:textId="77777777" w:rsidR="00B42292" w:rsidRPr="00300012"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778A90E1"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19E4FE0D"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00F30B5F" w14:textId="77777777" w:rsidR="00B42292" w:rsidRPr="00300012" w:rsidRDefault="00B42292" w:rsidP="00F251D6">
            <w:pPr>
              <w:pStyle w:val="TAL"/>
            </w:pPr>
          </w:p>
        </w:tc>
      </w:tr>
      <w:tr w:rsidR="00B42292" w:rsidRPr="002C3B94" w14:paraId="5A8545A3" w14:textId="77777777" w:rsidTr="00F251D6">
        <w:tc>
          <w:tcPr>
            <w:tcW w:w="2835" w:type="dxa"/>
            <w:tcBorders>
              <w:top w:val="single" w:sz="4" w:space="0" w:color="auto"/>
              <w:left w:val="single" w:sz="4" w:space="0" w:color="auto"/>
              <w:bottom w:val="single" w:sz="4" w:space="0" w:color="auto"/>
              <w:right w:val="single" w:sz="4" w:space="0" w:color="auto"/>
            </w:tcBorders>
          </w:tcPr>
          <w:p w14:paraId="586ABA6F" w14:textId="77777777" w:rsidR="00B42292" w:rsidRPr="00300012" w:rsidRDefault="00B42292" w:rsidP="00F251D6">
            <w:pPr>
              <w:pStyle w:val="TAL"/>
            </w:pPr>
            <w:r w:rsidRPr="0030001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7F1074" w14:textId="77777777" w:rsidR="00B42292" w:rsidRPr="00300012"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52A6DEF2" w14:textId="77777777" w:rsidR="00B42292" w:rsidRPr="00300012" w:rsidRDefault="00B42292" w:rsidP="00F251D6">
            <w:pPr>
              <w:pStyle w:val="TAL"/>
              <w:rPr>
                <w:b/>
                <w:bCs/>
              </w:rPr>
            </w:pPr>
            <w:r>
              <w:rPr>
                <w:b/>
                <w:bCs/>
              </w:rPr>
              <w:t>MCData</w:t>
            </w:r>
            <w:r w:rsidRPr="00300012">
              <w:rPr>
                <w:b/>
                <w:bCs/>
              </w:rPr>
              <w:t>-Info</w:t>
            </w:r>
          </w:p>
        </w:tc>
        <w:tc>
          <w:tcPr>
            <w:tcW w:w="1418" w:type="dxa"/>
            <w:tcBorders>
              <w:top w:val="single" w:sz="4" w:space="0" w:color="auto"/>
              <w:left w:val="single" w:sz="4" w:space="0" w:color="auto"/>
              <w:bottom w:val="single" w:sz="4" w:space="0" w:color="auto"/>
              <w:right w:val="single" w:sz="4" w:space="0" w:color="auto"/>
            </w:tcBorders>
          </w:tcPr>
          <w:p w14:paraId="66C3DB94"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02CBABAA" w14:textId="77777777" w:rsidR="00B42292" w:rsidRPr="00300012" w:rsidRDefault="00B42292" w:rsidP="00F251D6">
            <w:pPr>
              <w:pStyle w:val="TAL"/>
            </w:pPr>
          </w:p>
        </w:tc>
      </w:tr>
      <w:tr w:rsidR="00B42292" w:rsidRPr="002C3B94" w14:paraId="4DFADCAF"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45CD76DA" w14:textId="77777777" w:rsidR="00B42292" w:rsidRPr="00300012" w:rsidRDefault="00B42292" w:rsidP="00F251D6">
            <w:pPr>
              <w:pStyle w:val="TAL"/>
              <w:rPr>
                <w:bCs/>
              </w:rPr>
            </w:pPr>
            <w:r w:rsidRPr="0030001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655649B" w14:textId="77777777" w:rsidR="00B42292" w:rsidRPr="00300012" w:rsidRDefault="00B42292" w:rsidP="00F251D6">
            <w:pPr>
              <w:pStyle w:val="TAL"/>
            </w:pPr>
            <w:r>
              <w:t>MCData</w:t>
            </w:r>
            <w:r w:rsidRPr="00300012">
              <w:t xml:space="preserve">-Info as described in Table </w:t>
            </w:r>
            <w:r>
              <w:t>6.4.3</w:t>
            </w:r>
            <w:r w:rsidRPr="00300012">
              <w:t>.3.3-4</w:t>
            </w:r>
          </w:p>
        </w:tc>
        <w:tc>
          <w:tcPr>
            <w:tcW w:w="2126" w:type="dxa"/>
            <w:tcBorders>
              <w:top w:val="single" w:sz="4" w:space="0" w:color="auto"/>
              <w:left w:val="single" w:sz="4" w:space="0" w:color="auto"/>
              <w:bottom w:val="single" w:sz="4" w:space="0" w:color="auto"/>
              <w:right w:val="single" w:sz="4" w:space="0" w:color="auto"/>
            </w:tcBorders>
          </w:tcPr>
          <w:p w14:paraId="45017F3A"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57AA3B8"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CE7A6E8" w14:textId="77777777" w:rsidR="00B42292" w:rsidRPr="00300012" w:rsidRDefault="00B42292" w:rsidP="00F251D6">
            <w:pPr>
              <w:pStyle w:val="TAL"/>
            </w:pPr>
          </w:p>
        </w:tc>
      </w:tr>
      <w:tr w:rsidR="00B42292" w:rsidRPr="002C3B94" w14:paraId="7E95A774"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2BF10D94" w14:textId="77777777" w:rsidR="00B42292" w:rsidRPr="00300012" w:rsidRDefault="00B42292" w:rsidP="00F251D6">
            <w:pPr>
              <w:pStyle w:val="TAL"/>
            </w:pPr>
            <w:r w:rsidRPr="0030001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A29EBC" w14:textId="77777777" w:rsidR="00B42292" w:rsidRPr="00300012"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4EB0866F" w14:textId="77777777" w:rsidR="00B42292" w:rsidRPr="00300012" w:rsidRDefault="00B42292" w:rsidP="00F251D6">
            <w:pPr>
              <w:pStyle w:val="TAL"/>
              <w:rPr>
                <w:b/>
                <w:bCs/>
              </w:rPr>
            </w:pPr>
            <w:r w:rsidRPr="00300012">
              <w:rPr>
                <w:b/>
                <w:bCs/>
              </w:rPr>
              <w:t>PIDF</w:t>
            </w:r>
          </w:p>
        </w:tc>
        <w:tc>
          <w:tcPr>
            <w:tcW w:w="1418" w:type="dxa"/>
            <w:tcBorders>
              <w:top w:val="single" w:sz="4" w:space="0" w:color="auto"/>
              <w:left w:val="single" w:sz="4" w:space="0" w:color="auto"/>
              <w:bottom w:val="single" w:sz="4" w:space="0" w:color="auto"/>
              <w:right w:val="single" w:sz="4" w:space="0" w:color="auto"/>
            </w:tcBorders>
          </w:tcPr>
          <w:p w14:paraId="65223EFE"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6DD77AF9" w14:textId="77777777" w:rsidR="00B42292" w:rsidRPr="00300012" w:rsidRDefault="00B42292" w:rsidP="00F251D6">
            <w:pPr>
              <w:pStyle w:val="TAL"/>
            </w:pPr>
          </w:p>
        </w:tc>
      </w:tr>
      <w:tr w:rsidR="00B42292" w:rsidRPr="002C3B94" w14:paraId="3B2D1290"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4E45F6DD" w14:textId="77777777" w:rsidR="00B42292" w:rsidRPr="00300012" w:rsidRDefault="00B42292" w:rsidP="00F251D6">
            <w:pPr>
              <w:pStyle w:val="TAL"/>
              <w:rPr>
                <w:bCs/>
              </w:rPr>
            </w:pPr>
            <w:r w:rsidRPr="0030001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D1C6183" w14:textId="77777777" w:rsidR="00B42292" w:rsidRPr="00300012" w:rsidRDefault="00B42292" w:rsidP="00F251D6">
            <w:pPr>
              <w:pStyle w:val="TAL"/>
              <w:rPr>
                <w:iCs/>
              </w:rPr>
            </w:pPr>
            <w:r w:rsidRPr="00A070F6">
              <w:t xml:space="preserve">PIDF as described in Table </w:t>
            </w:r>
            <w:r>
              <w:t>6.4.3</w:t>
            </w:r>
            <w:r w:rsidRPr="00A070F6">
              <w:t>.3.3-5</w:t>
            </w:r>
          </w:p>
        </w:tc>
        <w:tc>
          <w:tcPr>
            <w:tcW w:w="2126" w:type="dxa"/>
            <w:tcBorders>
              <w:top w:val="single" w:sz="4" w:space="0" w:color="auto"/>
              <w:left w:val="single" w:sz="4" w:space="0" w:color="auto"/>
              <w:bottom w:val="single" w:sz="4" w:space="0" w:color="auto"/>
              <w:right w:val="single" w:sz="4" w:space="0" w:color="auto"/>
            </w:tcBorders>
          </w:tcPr>
          <w:p w14:paraId="74D5C7A3"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4858AB88"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0CB948DE" w14:textId="77777777" w:rsidR="00B42292" w:rsidRPr="00300012" w:rsidRDefault="00B42292" w:rsidP="00F251D6">
            <w:pPr>
              <w:pStyle w:val="TAL"/>
            </w:pPr>
          </w:p>
        </w:tc>
      </w:tr>
    </w:tbl>
    <w:p w14:paraId="4B2DF4B4" w14:textId="77777777" w:rsidR="00B42292" w:rsidRPr="002C3B94" w:rsidRDefault="00B42292" w:rsidP="00B42292"/>
    <w:p w14:paraId="3D1187CA" w14:textId="77777777" w:rsidR="00B42292" w:rsidRPr="00300012" w:rsidRDefault="00B42292" w:rsidP="00B42292">
      <w:pPr>
        <w:pStyle w:val="TH"/>
      </w:pPr>
      <w:r w:rsidRPr="00300012">
        <w:t xml:space="preserve">Table </w:t>
      </w:r>
      <w:r>
        <w:rPr>
          <w:lang w:eastAsia="x-none"/>
        </w:rPr>
        <w:t>6.4.3</w:t>
      </w:r>
      <w:r w:rsidRPr="00300012">
        <w:rPr>
          <w:lang w:eastAsia="x-none"/>
        </w:rPr>
        <w:t>.3.3-4</w:t>
      </w:r>
      <w:r w:rsidRPr="00300012">
        <w:t xml:space="preserve">: </w:t>
      </w:r>
      <w:r>
        <w:t>MCData</w:t>
      </w:r>
      <w:r w:rsidRPr="00300012">
        <w:t>-Info in SIP PUBLISH (Table</w:t>
      </w:r>
      <w:r w:rsidRPr="00300012">
        <w:rPr>
          <w:rFonts w:eastAsia="SimSun"/>
        </w:rPr>
        <w:t xml:space="preserve"> </w:t>
      </w:r>
      <w:r>
        <w:rPr>
          <w:lang w:eastAsia="x-none"/>
        </w:rPr>
        <w:t>6.4.3</w:t>
      </w:r>
      <w:r w:rsidRPr="00300012">
        <w:rPr>
          <w:lang w:eastAsia="x-none"/>
        </w:rPr>
        <w:t>.3.3-3</w:t>
      </w:r>
      <w:r w:rsidRPr="0030001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7C602308" w14:textId="77777777" w:rsidTr="00F251D6">
        <w:tc>
          <w:tcPr>
            <w:tcW w:w="9639" w:type="dxa"/>
            <w:gridSpan w:val="5"/>
          </w:tcPr>
          <w:p w14:paraId="64932786" w14:textId="77777777" w:rsidR="00B42292" w:rsidRPr="00300012" w:rsidRDefault="00B42292" w:rsidP="00F251D6">
            <w:pPr>
              <w:pStyle w:val="TAL"/>
            </w:pPr>
            <w:r w:rsidRPr="00300012">
              <w:t>Derivation Path: TS 37.579-1 [2], Table 5.5.3.2.1-</w:t>
            </w:r>
            <w:r>
              <w:t>3</w:t>
            </w:r>
          </w:p>
        </w:tc>
      </w:tr>
      <w:tr w:rsidR="00B42292" w:rsidRPr="002C3B94" w14:paraId="39F6C15F" w14:textId="77777777" w:rsidTr="00F251D6">
        <w:tc>
          <w:tcPr>
            <w:tcW w:w="2835" w:type="dxa"/>
          </w:tcPr>
          <w:p w14:paraId="0F2CE491" w14:textId="77777777" w:rsidR="00B42292" w:rsidRPr="00300012" w:rsidRDefault="00B42292" w:rsidP="00F251D6">
            <w:pPr>
              <w:pStyle w:val="TAH"/>
            </w:pPr>
            <w:r w:rsidRPr="00300012">
              <w:t>Information Element</w:t>
            </w:r>
          </w:p>
        </w:tc>
        <w:tc>
          <w:tcPr>
            <w:tcW w:w="2126" w:type="dxa"/>
          </w:tcPr>
          <w:p w14:paraId="48494F7D" w14:textId="77777777" w:rsidR="00B42292" w:rsidRPr="00300012" w:rsidRDefault="00B42292" w:rsidP="00F251D6">
            <w:pPr>
              <w:pStyle w:val="TAH"/>
            </w:pPr>
            <w:r w:rsidRPr="00300012">
              <w:t>Value/remark</w:t>
            </w:r>
          </w:p>
        </w:tc>
        <w:tc>
          <w:tcPr>
            <w:tcW w:w="2126" w:type="dxa"/>
          </w:tcPr>
          <w:p w14:paraId="3F7B4CD2" w14:textId="77777777" w:rsidR="00B42292" w:rsidRPr="00300012" w:rsidRDefault="00B42292" w:rsidP="00F251D6">
            <w:pPr>
              <w:pStyle w:val="TAH"/>
            </w:pPr>
            <w:r w:rsidRPr="00300012">
              <w:t>Comment</w:t>
            </w:r>
          </w:p>
        </w:tc>
        <w:tc>
          <w:tcPr>
            <w:tcW w:w="1418" w:type="dxa"/>
          </w:tcPr>
          <w:p w14:paraId="783EE908" w14:textId="77777777" w:rsidR="00B42292" w:rsidRPr="00300012" w:rsidRDefault="00B42292" w:rsidP="00F251D6">
            <w:pPr>
              <w:pStyle w:val="TAH"/>
            </w:pPr>
            <w:r w:rsidRPr="00300012">
              <w:t>Reference</w:t>
            </w:r>
          </w:p>
        </w:tc>
        <w:tc>
          <w:tcPr>
            <w:tcW w:w="1134" w:type="dxa"/>
          </w:tcPr>
          <w:p w14:paraId="207EC275" w14:textId="77777777" w:rsidR="00B42292" w:rsidRPr="00300012" w:rsidRDefault="00B42292" w:rsidP="00F251D6">
            <w:pPr>
              <w:pStyle w:val="TAH"/>
            </w:pPr>
            <w:r w:rsidRPr="00300012">
              <w:t>Condition</w:t>
            </w:r>
          </w:p>
        </w:tc>
      </w:tr>
      <w:tr w:rsidR="00B42292" w:rsidRPr="002C3B94" w14:paraId="6C82B51A" w14:textId="77777777" w:rsidTr="00F251D6">
        <w:tc>
          <w:tcPr>
            <w:tcW w:w="2835" w:type="dxa"/>
            <w:vAlign w:val="center"/>
          </w:tcPr>
          <w:p w14:paraId="4A651C33" w14:textId="77777777" w:rsidR="00B42292" w:rsidRPr="00300012" w:rsidRDefault="00B42292" w:rsidP="00F251D6">
            <w:pPr>
              <w:pStyle w:val="TAL"/>
            </w:pPr>
            <w:r>
              <w:t>mcdata</w:t>
            </w:r>
            <w:r w:rsidRPr="00300012">
              <w:t>info</w:t>
            </w:r>
          </w:p>
        </w:tc>
        <w:tc>
          <w:tcPr>
            <w:tcW w:w="2126" w:type="dxa"/>
          </w:tcPr>
          <w:p w14:paraId="23F79D55" w14:textId="77777777" w:rsidR="00B42292" w:rsidRPr="00300012" w:rsidRDefault="00B42292" w:rsidP="00F251D6">
            <w:pPr>
              <w:pStyle w:val="TAL"/>
            </w:pPr>
          </w:p>
        </w:tc>
        <w:tc>
          <w:tcPr>
            <w:tcW w:w="2126" w:type="dxa"/>
            <w:tcBorders>
              <w:bottom w:val="single" w:sz="4" w:space="0" w:color="auto"/>
            </w:tcBorders>
          </w:tcPr>
          <w:p w14:paraId="6D5B8052" w14:textId="77777777" w:rsidR="00B42292" w:rsidRPr="00300012" w:rsidRDefault="00B42292" w:rsidP="00F251D6">
            <w:pPr>
              <w:pStyle w:val="TAL"/>
            </w:pPr>
          </w:p>
        </w:tc>
        <w:tc>
          <w:tcPr>
            <w:tcW w:w="1418" w:type="dxa"/>
          </w:tcPr>
          <w:p w14:paraId="6A56BDB3" w14:textId="77777777" w:rsidR="00B42292" w:rsidRPr="00300012" w:rsidRDefault="00B42292" w:rsidP="00F251D6">
            <w:pPr>
              <w:pStyle w:val="TAL"/>
            </w:pPr>
          </w:p>
        </w:tc>
        <w:tc>
          <w:tcPr>
            <w:tcW w:w="1134" w:type="dxa"/>
            <w:vAlign w:val="bottom"/>
          </w:tcPr>
          <w:p w14:paraId="1CB87C3B" w14:textId="77777777" w:rsidR="00B42292" w:rsidRPr="00300012" w:rsidRDefault="00B42292" w:rsidP="00F251D6">
            <w:pPr>
              <w:pStyle w:val="TAL"/>
            </w:pPr>
          </w:p>
        </w:tc>
      </w:tr>
      <w:tr w:rsidR="00B42292" w:rsidRPr="002C3B94" w14:paraId="3DD5BAD1" w14:textId="77777777" w:rsidTr="00F251D6">
        <w:tc>
          <w:tcPr>
            <w:tcW w:w="2835" w:type="dxa"/>
            <w:vAlign w:val="center"/>
          </w:tcPr>
          <w:p w14:paraId="6D6AA632" w14:textId="77777777" w:rsidR="00B42292" w:rsidRPr="00300012" w:rsidRDefault="00B42292" w:rsidP="00F251D6">
            <w:pPr>
              <w:pStyle w:val="TAL"/>
            </w:pPr>
            <w:r w:rsidRPr="00300012">
              <w:t xml:space="preserve">  </w:t>
            </w:r>
            <w:r>
              <w:t>mcdata</w:t>
            </w:r>
            <w:r w:rsidRPr="00300012">
              <w:t>-Params</w:t>
            </w:r>
          </w:p>
        </w:tc>
        <w:tc>
          <w:tcPr>
            <w:tcW w:w="2126" w:type="dxa"/>
          </w:tcPr>
          <w:p w14:paraId="2F76C0D4" w14:textId="77777777" w:rsidR="00B42292" w:rsidRPr="00300012" w:rsidRDefault="00B42292" w:rsidP="00F251D6">
            <w:pPr>
              <w:pStyle w:val="TAL"/>
            </w:pPr>
          </w:p>
        </w:tc>
        <w:tc>
          <w:tcPr>
            <w:tcW w:w="2126" w:type="dxa"/>
            <w:tcBorders>
              <w:bottom w:val="single" w:sz="4" w:space="0" w:color="auto"/>
            </w:tcBorders>
          </w:tcPr>
          <w:p w14:paraId="79D057CF" w14:textId="77777777" w:rsidR="00B42292" w:rsidRPr="00300012" w:rsidRDefault="00B42292" w:rsidP="00F251D6">
            <w:pPr>
              <w:pStyle w:val="TAL"/>
            </w:pPr>
          </w:p>
        </w:tc>
        <w:tc>
          <w:tcPr>
            <w:tcW w:w="1418" w:type="dxa"/>
          </w:tcPr>
          <w:p w14:paraId="48C59563" w14:textId="77777777" w:rsidR="00B42292" w:rsidRPr="00300012" w:rsidRDefault="00B42292" w:rsidP="00F251D6">
            <w:pPr>
              <w:pStyle w:val="TAL"/>
            </w:pPr>
          </w:p>
        </w:tc>
        <w:tc>
          <w:tcPr>
            <w:tcW w:w="1134" w:type="dxa"/>
            <w:vAlign w:val="bottom"/>
          </w:tcPr>
          <w:p w14:paraId="5F00D419" w14:textId="77777777" w:rsidR="00B42292" w:rsidRPr="00300012" w:rsidRDefault="00B42292" w:rsidP="00F251D6">
            <w:pPr>
              <w:pStyle w:val="TAL"/>
            </w:pPr>
          </w:p>
        </w:tc>
      </w:tr>
      <w:tr w:rsidR="00B42292" w:rsidRPr="002C3B94" w14:paraId="312858AA" w14:textId="77777777" w:rsidTr="00F251D6">
        <w:tc>
          <w:tcPr>
            <w:tcW w:w="2835" w:type="dxa"/>
            <w:vAlign w:val="center"/>
          </w:tcPr>
          <w:p w14:paraId="4B6CC7CE" w14:textId="77777777" w:rsidR="00B42292" w:rsidRPr="00300012" w:rsidRDefault="00B42292" w:rsidP="00F251D6">
            <w:pPr>
              <w:pStyle w:val="TAL"/>
            </w:pPr>
            <w:r w:rsidRPr="00300012">
              <w:t xml:space="preserve">    </w:t>
            </w:r>
            <w:r>
              <w:t>mcdata</w:t>
            </w:r>
            <w:r w:rsidRPr="00300012">
              <w:t>-request-uri</w:t>
            </w:r>
          </w:p>
        </w:tc>
        <w:tc>
          <w:tcPr>
            <w:tcW w:w="2126" w:type="dxa"/>
          </w:tcPr>
          <w:p w14:paraId="273A088C" w14:textId="77777777" w:rsidR="00B42292" w:rsidRPr="00300012" w:rsidRDefault="00B42292" w:rsidP="00F251D6">
            <w:pPr>
              <w:pStyle w:val="TAL"/>
              <w:rPr>
                <w:lang w:val="en-US"/>
              </w:rPr>
            </w:pPr>
            <w:r w:rsidRPr="00300012">
              <w:rPr>
                <w:lang w:val="en-US"/>
              </w:rPr>
              <w:t>px_</w:t>
            </w:r>
            <w:r>
              <w:rPr>
                <w:lang w:val="en-US"/>
              </w:rPr>
              <w:t>MCData</w:t>
            </w:r>
            <w:r w:rsidRPr="00300012">
              <w:rPr>
                <w:lang w:val="en-US"/>
              </w:rPr>
              <w:t>_ID_User_A</w:t>
            </w:r>
          </w:p>
        </w:tc>
        <w:tc>
          <w:tcPr>
            <w:tcW w:w="2126" w:type="dxa"/>
            <w:tcBorders>
              <w:bottom w:val="single" w:sz="4" w:space="0" w:color="auto"/>
            </w:tcBorders>
          </w:tcPr>
          <w:p w14:paraId="7866AD1C" w14:textId="77777777" w:rsidR="00B42292" w:rsidRPr="00300012" w:rsidRDefault="00B42292" w:rsidP="00F251D6">
            <w:pPr>
              <w:pStyle w:val="TAL"/>
              <w:rPr>
                <w:lang w:val="en-US"/>
              </w:rPr>
            </w:pPr>
          </w:p>
        </w:tc>
        <w:tc>
          <w:tcPr>
            <w:tcW w:w="1418" w:type="dxa"/>
          </w:tcPr>
          <w:p w14:paraId="160C0B9A" w14:textId="77777777" w:rsidR="00B42292" w:rsidRPr="00300012" w:rsidRDefault="00B42292" w:rsidP="00F251D6">
            <w:pPr>
              <w:pStyle w:val="TAL"/>
              <w:rPr>
                <w:lang w:val="en-US"/>
              </w:rPr>
            </w:pPr>
          </w:p>
        </w:tc>
        <w:tc>
          <w:tcPr>
            <w:tcW w:w="1134" w:type="dxa"/>
            <w:vAlign w:val="bottom"/>
          </w:tcPr>
          <w:p w14:paraId="6725D34F" w14:textId="77777777" w:rsidR="00B42292" w:rsidRPr="00300012" w:rsidRDefault="00B42292" w:rsidP="00F251D6">
            <w:pPr>
              <w:pStyle w:val="TAL"/>
              <w:rPr>
                <w:lang w:val="en-US"/>
              </w:rPr>
            </w:pPr>
          </w:p>
        </w:tc>
      </w:tr>
    </w:tbl>
    <w:p w14:paraId="73DE38DD" w14:textId="77777777" w:rsidR="00B42292" w:rsidRPr="002C3B94" w:rsidRDefault="00B42292" w:rsidP="00B42292">
      <w:pPr>
        <w:rPr>
          <w:lang w:val="en-US"/>
        </w:rPr>
      </w:pPr>
    </w:p>
    <w:p w14:paraId="2F385E96" w14:textId="77777777" w:rsidR="00B42292" w:rsidRPr="00300012" w:rsidRDefault="00B42292" w:rsidP="00B42292">
      <w:pPr>
        <w:pStyle w:val="TH"/>
      </w:pPr>
      <w:r w:rsidRPr="00300012">
        <w:t xml:space="preserve">Table </w:t>
      </w:r>
      <w:r>
        <w:rPr>
          <w:lang w:eastAsia="x-none"/>
        </w:rPr>
        <w:t>6.4.3</w:t>
      </w:r>
      <w:r w:rsidRPr="00300012">
        <w:rPr>
          <w:lang w:eastAsia="x-none"/>
        </w:rPr>
        <w:t>.3.3-5</w:t>
      </w:r>
      <w:r w:rsidRPr="00300012">
        <w:t>: PIDF in SIP PUBLISH (Table</w:t>
      </w:r>
      <w:r w:rsidRPr="00300012">
        <w:rPr>
          <w:rFonts w:eastAsia="SimSun"/>
        </w:rPr>
        <w:t xml:space="preserve"> </w:t>
      </w:r>
      <w:r>
        <w:rPr>
          <w:lang w:eastAsia="x-none"/>
        </w:rPr>
        <w:t>6.4.3</w:t>
      </w:r>
      <w:r w:rsidRPr="00300012">
        <w:rPr>
          <w:lang w:eastAsia="x-none"/>
        </w:rPr>
        <w:t>.3.3-3</w:t>
      </w:r>
      <w:r w:rsidRPr="0030001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0728EAE7" w14:textId="77777777" w:rsidTr="00F251D6">
        <w:tc>
          <w:tcPr>
            <w:tcW w:w="9639" w:type="dxa"/>
            <w:gridSpan w:val="5"/>
          </w:tcPr>
          <w:p w14:paraId="20917457" w14:textId="77777777" w:rsidR="00B42292" w:rsidRPr="00300012" w:rsidRDefault="00B42292" w:rsidP="00F251D6">
            <w:pPr>
              <w:pStyle w:val="TAL"/>
            </w:pPr>
            <w:r w:rsidRPr="00300012">
              <w:t>Derivation Path: TS 37.579-1 [2], Table 5.5.3.5.1-</w:t>
            </w:r>
            <w:r>
              <w:t>3</w:t>
            </w:r>
            <w:r w:rsidRPr="00300012">
              <w:t>, condition AFFILIATION</w:t>
            </w:r>
          </w:p>
        </w:tc>
      </w:tr>
      <w:tr w:rsidR="00B42292" w:rsidRPr="002C3B94" w14:paraId="3D39679B" w14:textId="77777777" w:rsidTr="00F251D6">
        <w:tc>
          <w:tcPr>
            <w:tcW w:w="2835" w:type="dxa"/>
          </w:tcPr>
          <w:p w14:paraId="47C8435C" w14:textId="77777777" w:rsidR="00B42292" w:rsidRPr="00300012" w:rsidRDefault="00B42292" w:rsidP="00F251D6">
            <w:pPr>
              <w:pStyle w:val="TAH"/>
            </w:pPr>
            <w:r w:rsidRPr="00300012">
              <w:t>Information Element</w:t>
            </w:r>
          </w:p>
        </w:tc>
        <w:tc>
          <w:tcPr>
            <w:tcW w:w="2126" w:type="dxa"/>
          </w:tcPr>
          <w:p w14:paraId="68CCF709" w14:textId="77777777" w:rsidR="00B42292" w:rsidRPr="00300012" w:rsidRDefault="00B42292" w:rsidP="00F251D6">
            <w:pPr>
              <w:pStyle w:val="TAH"/>
            </w:pPr>
            <w:r w:rsidRPr="00300012">
              <w:t>Value/remark</w:t>
            </w:r>
          </w:p>
        </w:tc>
        <w:tc>
          <w:tcPr>
            <w:tcW w:w="2126" w:type="dxa"/>
          </w:tcPr>
          <w:p w14:paraId="1A2E1393" w14:textId="77777777" w:rsidR="00B42292" w:rsidRPr="00300012" w:rsidRDefault="00B42292" w:rsidP="00F251D6">
            <w:pPr>
              <w:pStyle w:val="TAH"/>
            </w:pPr>
            <w:r w:rsidRPr="00300012">
              <w:t>Comment</w:t>
            </w:r>
          </w:p>
        </w:tc>
        <w:tc>
          <w:tcPr>
            <w:tcW w:w="1418" w:type="dxa"/>
          </w:tcPr>
          <w:p w14:paraId="74B1B92E" w14:textId="77777777" w:rsidR="00B42292" w:rsidRPr="00300012" w:rsidRDefault="00B42292" w:rsidP="00F251D6">
            <w:pPr>
              <w:pStyle w:val="TAH"/>
            </w:pPr>
            <w:r w:rsidRPr="00300012">
              <w:t>Reference</w:t>
            </w:r>
          </w:p>
        </w:tc>
        <w:tc>
          <w:tcPr>
            <w:tcW w:w="1134" w:type="dxa"/>
          </w:tcPr>
          <w:p w14:paraId="6119FE30" w14:textId="77777777" w:rsidR="00B42292" w:rsidRPr="00300012" w:rsidRDefault="00B42292" w:rsidP="00F251D6">
            <w:pPr>
              <w:pStyle w:val="TAH"/>
            </w:pPr>
            <w:r w:rsidRPr="00300012">
              <w:t>Condition</w:t>
            </w:r>
          </w:p>
        </w:tc>
      </w:tr>
      <w:tr w:rsidR="00B42292" w:rsidRPr="002C3B94" w14:paraId="4C833614" w14:textId="77777777" w:rsidTr="00F251D6">
        <w:tc>
          <w:tcPr>
            <w:tcW w:w="2835" w:type="dxa"/>
            <w:vAlign w:val="center"/>
          </w:tcPr>
          <w:p w14:paraId="5E487BED" w14:textId="77777777" w:rsidR="00B42292" w:rsidRPr="00300012" w:rsidRDefault="00B42292" w:rsidP="00F251D6">
            <w:pPr>
              <w:pStyle w:val="TAL"/>
            </w:pPr>
            <w:r w:rsidRPr="00300012">
              <w:t>presence</w:t>
            </w:r>
          </w:p>
        </w:tc>
        <w:tc>
          <w:tcPr>
            <w:tcW w:w="2126" w:type="dxa"/>
          </w:tcPr>
          <w:p w14:paraId="1DC70C0A" w14:textId="77777777" w:rsidR="00B42292" w:rsidRPr="00300012" w:rsidRDefault="00B42292" w:rsidP="00F251D6">
            <w:pPr>
              <w:pStyle w:val="TAL"/>
            </w:pPr>
          </w:p>
        </w:tc>
        <w:tc>
          <w:tcPr>
            <w:tcW w:w="2126" w:type="dxa"/>
            <w:tcBorders>
              <w:bottom w:val="single" w:sz="4" w:space="0" w:color="auto"/>
            </w:tcBorders>
          </w:tcPr>
          <w:p w14:paraId="7825A668" w14:textId="77777777" w:rsidR="00B42292" w:rsidRPr="00300012" w:rsidRDefault="00B42292" w:rsidP="00F251D6">
            <w:pPr>
              <w:pStyle w:val="TAL"/>
            </w:pPr>
          </w:p>
        </w:tc>
        <w:tc>
          <w:tcPr>
            <w:tcW w:w="1418" w:type="dxa"/>
          </w:tcPr>
          <w:p w14:paraId="576DEE9F" w14:textId="77777777" w:rsidR="00B42292" w:rsidRPr="00300012" w:rsidRDefault="00B42292" w:rsidP="00F251D6">
            <w:pPr>
              <w:pStyle w:val="TAL"/>
            </w:pPr>
          </w:p>
        </w:tc>
        <w:tc>
          <w:tcPr>
            <w:tcW w:w="1134" w:type="dxa"/>
            <w:vAlign w:val="bottom"/>
          </w:tcPr>
          <w:p w14:paraId="2F6839EE" w14:textId="77777777" w:rsidR="00B42292" w:rsidRPr="00300012" w:rsidRDefault="00B42292" w:rsidP="00F251D6">
            <w:pPr>
              <w:pStyle w:val="TAL"/>
            </w:pPr>
          </w:p>
        </w:tc>
      </w:tr>
      <w:tr w:rsidR="00B42292" w:rsidRPr="002C3B94" w14:paraId="37B6EA20"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60BE7634" w14:textId="77777777" w:rsidR="00B42292" w:rsidRPr="00300012" w:rsidRDefault="00B42292" w:rsidP="00F251D6">
            <w:pPr>
              <w:pStyle w:val="TAL"/>
            </w:pPr>
            <w:r w:rsidRPr="00300012">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05C99A09" w14:textId="77777777" w:rsidR="00B42292" w:rsidRPr="00300012" w:rsidRDefault="00B42292" w:rsidP="00F251D6">
            <w:pPr>
              <w:pStyle w:val="TAL"/>
              <w:rPr>
                <w:lang w:val="en-US"/>
              </w:rPr>
            </w:pPr>
            <w:r w:rsidRPr="00300012">
              <w:rPr>
                <w:lang w:val="en-US"/>
              </w:rPr>
              <w:t>px_</w:t>
            </w:r>
            <w:r>
              <w:rPr>
                <w:lang w:val="en-US"/>
              </w:rPr>
              <w:t>MCData</w:t>
            </w:r>
            <w:r w:rsidRPr="00300012">
              <w:rPr>
                <w:lang w:val="en-US"/>
              </w:rPr>
              <w:t>_ID_User_A</w:t>
            </w:r>
          </w:p>
        </w:tc>
        <w:tc>
          <w:tcPr>
            <w:tcW w:w="2126" w:type="dxa"/>
            <w:tcBorders>
              <w:top w:val="single" w:sz="4" w:space="0" w:color="auto"/>
              <w:left w:val="single" w:sz="4" w:space="0" w:color="auto"/>
              <w:bottom w:val="single" w:sz="4" w:space="0" w:color="auto"/>
              <w:right w:val="single" w:sz="4" w:space="0" w:color="auto"/>
            </w:tcBorders>
          </w:tcPr>
          <w:p w14:paraId="22270963" w14:textId="77777777" w:rsidR="00B42292" w:rsidRPr="00300012" w:rsidRDefault="00B42292" w:rsidP="00F251D6">
            <w:pPr>
              <w:pStyle w:val="TAL"/>
              <w:rPr>
                <w:lang w:val="en-US"/>
              </w:rPr>
            </w:pPr>
          </w:p>
        </w:tc>
        <w:tc>
          <w:tcPr>
            <w:tcW w:w="1418" w:type="dxa"/>
            <w:tcBorders>
              <w:top w:val="single" w:sz="4" w:space="0" w:color="auto"/>
              <w:left w:val="single" w:sz="4" w:space="0" w:color="auto"/>
              <w:bottom w:val="single" w:sz="4" w:space="0" w:color="auto"/>
              <w:right w:val="single" w:sz="4" w:space="0" w:color="auto"/>
            </w:tcBorders>
          </w:tcPr>
          <w:p w14:paraId="4E9FE4B2" w14:textId="77777777" w:rsidR="00B42292" w:rsidRPr="00300012" w:rsidRDefault="00B42292" w:rsidP="00F251D6">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67155050" w14:textId="77777777" w:rsidR="00B42292" w:rsidRPr="00300012" w:rsidRDefault="00B42292" w:rsidP="00F251D6">
            <w:pPr>
              <w:pStyle w:val="TAL"/>
              <w:rPr>
                <w:lang w:val="en-US"/>
              </w:rPr>
            </w:pPr>
          </w:p>
        </w:tc>
      </w:tr>
      <w:tr w:rsidR="00B42292" w:rsidRPr="002C3B94" w14:paraId="5D10F556" w14:textId="77777777" w:rsidTr="00F251D6">
        <w:tc>
          <w:tcPr>
            <w:tcW w:w="2835" w:type="dxa"/>
            <w:vAlign w:val="center"/>
          </w:tcPr>
          <w:p w14:paraId="7F409806" w14:textId="77777777" w:rsidR="00B42292" w:rsidRPr="00300012" w:rsidRDefault="00B42292" w:rsidP="00F251D6">
            <w:pPr>
              <w:pStyle w:val="TAL"/>
            </w:pPr>
            <w:r w:rsidRPr="00300012">
              <w:rPr>
                <w:lang w:val="en-US"/>
              </w:rPr>
              <w:t xml:space="preserve">  </w:t>
            </w:r>
            <w:r w:rsidRPr="00300012">
              <w:t>tuple</w:t>
            </w:r>
          </w:p>
        </w:tc>
        <w:tc>
          <w:tcPr>
            <w:tcW w:w="2126" w:type="dxa"/>
          </w:tcPr>
          <w:p w14:paraId="6C152C8B" w14:textId="77777777" w:rsidR="00B42292" w:rsidRPr="00300012" w:rsidRDefault="00B42292" w:rsidP="00F251D6">
            <w:pPr>
              <w:pStyle w:val="TAL"/>
            </w:pPr>
          </w:p>
        </w:tc>
        <w:tc>
          <w:tcPr>
            <w:tcW w:w="2126" w:type="dxa"/>
            <w:tcBorders>
              <w:bottom w:val="single" w:sz="4" w:space="0" w:color="auto"/>
            </w:tcBorders>
          </w:tcPr>
          <w:p w14:paraId="035AAED6" w14:textId="77777777" w:rsidR="00B42292" w:rsidRPr="00300012" w:rsidRDefault="00B42292" w:rsidP="00F251D6">
            <w:pPr>
              <w:pStyle w:val="TAL"/>
            </w:pPr>
          </w:p>
        </w:tc>
        <w:tc>
          <w:tcPr>
            <w:tcW w:w="1418" w:type="dxa"/>
          </w:tcPr>
          <w:p w14:paraId="48F1EF3B" w14:textId="77777777" w:rsidR="00B42292" w:rsidRPr="00300012" w:rsidRDefault="00B42292" w:rsidP="00F251D6">
            <w:pPr>
              <w:pStyle w:val="TAL"/>
            </w:pPr>
          </w:p>
        </w:tc>
        <w:tc>
          <w:tcPr>
            <w:tcW w:w="1134" w:type="dxa"/>
            <w:vAlign w:val="bottom"/>
          </w:tcPr>
          <w:p w14:paraId="047379B6" w14:textId="77777777" w:rsidR="00B42292" w:rsidRPr="00300012" w:rsidRDefault="00B42292" w:rsidP="00F251D6">
            <w:pPr>
              <w:pStyle w:val="TAL"/>
            </w:pPr>
          </w:p>
        </w:tc>
      </w:tr>
      <w:tr w:rsidR="00B42292" w:rsidRPr="002C3B94" w14:paraId="61E5B331"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6EA0C340" w14:textId="77777777" w:rsidR="00B42292" w:rsidRPr="00300012" w:rsidRDefault="00B42292" w:rsidP="00F251D6">
            <w:pPr>
              <w:pStyle w:val="TAL"/>
            </w:pPr>
            <w:r w:rsidRPr="00300012">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286F5461" w14:textId="77777777" w:rsidR="00B42292" w:rsidRPr="00300012" w:rsidRDefault="00B42292" w:rsidP="00F251D6">
            <w:pPr>
              <w:pStyle w:val="TAL"/>
            </w:pPr>
            <w:r w:rsidRPr="00300012">
              <w:t>px_MCX_Client_A_ID</w:t>
            </w:r>
          </w:p>
        </w:tc>
        <w:tc>
          <w:tcPr>
            <w:tcW w:w="2126" w:type="dxa"/>
            <w:tcBorders>
              <w:top w:val="single" w:sz="4" w:space="0" w:color="auto"/>
              <w:left w:val="single" w:sz="4" w:space="0" w:color="auto"/>
              <w:bottom w:val="single" w:sz="4" w:space="0" w:color="auto"/>
              <w:right w:val="single" w:sz="4" w:space="0" w:color="auto"/>
            </w:tcBorders>
          </w:tcPr>
          <w:p w14:paraId="5204D6E4"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1EB4D7E0"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CA6732" w14:textId="77777777" w:rsidR="00B42292" w:rsidRPr="00300012" w:rsidRDefault="00B42292" w:rsidP="00F251D6">
            <w:pPr>
              <w:pStyle w:val="TAL"/>
            </w:pPr>
          </w:p>
        </w:tc>
      </w:tr>
      <w:tr w:rsidR="00B42292" w:rsidRPr="002C3B94" w14:paraId="0164ECA6" w14:textId="77777777" w:rsidTr="00F251D6">
        <w:tc>
          <w:tcPr>
            <w:tcW w:w="2835" w:type="dxa"/>
            <w:vAlign w:val="center"/>
          </w:tcPr>
          <w:p w14:paraId="44184A53" w14:textId="77777777" w:rsidR="00B42292" w:rsidRPr="00300012" w:rsidRDefault="00B42292" w:rsidP="00F251D6">
            <w:pPr>
              <w:pStyle w:val="TAL"/>
            </w:pPr>
            <w:r>
              <w:t xml:space="preserve">  </w:t>
            </w:r>
            <w:r w:rsidRPr="00300012">
              <w:t>p-id</w:t>
            </w:r>
          </w:p>
        </w:tc>
        <w:tc>
          <w:tcPr>
            <w:tcW w:w="2126" w:type="dxa"/>
          </w:tcPr>
          <w:p w14:paraId="72E81EBA" w14:textId="77777777" w:rsidR="00B42292" w:rsidRPr="00300012" w:rsidRDefault="00B42292" w:rsidP="00F251D6">
            <w:pPr>
              <w:pStyle w:val="TAL"/>
            </w:pPr>
            <w:r w:rsidRPr="00300012">
              <w:t>any allowed value</w:t>
            </w:r>
          </w:p>
        </w:tc>
        <w:tc>
          <w:tcPr>
            <w:tcW w:w="2126" w:type="dxa"/>
            <w:tcBorders>
              <w:bottom w:val="single" w:sz="4" w:space="0" w:color="auto"/>
            </w:tcBorders>
          </w:tcPr>
          <w:p w14:paraId="4DEFB7D6" w14:textId="77777777" w:rsidR="00B42292" w:rsidRPr="00300012" w:rsidRDefault="00B42292" w:rsidP="00F251D6">
            <w:pPr>
              <w:pStyle w:val="TAL"/>
            </w:pPr>
            <w:r w:rsidRPr="00300012">
              <w:t>p-id shall be present acc. to TS 24.</w:t>
            </w:r>
            <w:r>
              <w:t>282</w:t>
            </w:r>
            <w:r w:rsidRPr="00300012">
              <w:t xml:space="preserve"> [</w:t>
            </w:r>
            <w:r>
              <w:t>31</w:t>
            </w:r>
            <w:r w:rsidRPr="00300012">
              <w:t xml:space="preserve">] clause </w:t>
            </w:r>
            <w:r>
              <w:t>8</w:t>
            </w:r>
            <w:r w:rsidRPr="00300012">
              <w:t>.</w:t>
            </w:r>
            <w:r>
              <w:t>3</w:t>
            </w:r>
            <w:r w:rsidRPr="00300012">
              <w:t xml:space="preserve">.2.5 and clause </w:t>
            </w:r>
            <w:r>
              <w:t>8</w:t>
            </w:r>
            <w:r w:rsidRPr="00300012">
              <w:t>.</w:t>
            </w:r>
            <w:r>
              <w:t>3</w:t>
            </w:r>
            <w:r w:rsidRPr="00300012">
              <w:t>.3.5</w:t>
            </w:r>
          </w:p>
        </w:tc>
        <w:tc>
          <w:tcPr>
            <w:tcW w:w="1418" w:type="dxa"/>
          </w:tcPr>
          <w:p w14:paraId="006C66BC" w14:textId="77777777" w:rsidR="00B42292" w:rsidRPr="00300012" w:rsidRDefault="00B42292" w:rsidP="00F251D6">
            <w:pPr>
              <w:pStyle w:val="TAL"/>
            </w:pPr>
          </w:p>
        </w:tc>
        <w:tc>
          <w:tcPr>
            <w:tcW w:w="1134" w:type="dxa"/>
            <w:vAlign w:val="bottom"/>
          </w:tcPr>
          <w:p w14:paraId="59ADF38A" w14:textId="77777777" w:rsidR="00B42292" w:rsidRPr="00300012" w:rsidRDefault="00B42292" w:rsidP="00F251D6">
            <w:pPr>
              <w:pStyle w:val="TAL"/>
            </w:pPr>
          </w:p>
        </w:tc>
      </w:tr>
    </w:tbl>
    <w:p w14:paraId="17D75062" w14:textId="77777777" w:rsidR="00B42292" w:rsidRPr="002C3B94" w:rsidRDefault="00B42292" w:rsidP="00B42292"/>
    <w:p w14:paraId="3A337C4C" w14:textId="77777777" w:rsidR="00B42292" w:rsidRPr="00300012" w:rsidRDefault="00B42292" w:rsidP="00B42292">
      <w:pPr>
        <w:pStyle w:val="TH"/>
      </w:pPr>
      <w:r w:rsidRPr="00300012">
        <w:t xml:space="preserve">Table </w:t>
      </w:r>
      <w:r>
        <w:rPr>
          <w:lang w:eastAsia="x-none"/>
        </w:rPr>
        <w:t>6.4.3</w:t>
      </w:r>
      <w:r w:rsidRPr="00300012">
        <w:rPr>
          <w:lang w:eastAsia="x-none"/>
        </w:rPr>
        <w:t>.3.3-6</w:t>
      </w:r>
      <w:r w:rsidRPr="00300012">
        <w:t xml:space="preserve">: SIP MESSAGE from the SS (step 9, Table </w:t>
      </w:r>
      <w:r>
        <w:t>6.4.3</w:t>
      </w:r>
      <w:r w:rsidRPr="00300012">
        <w:t>.3.2-1;</w:t>
      </w:r>
      <w:r w:rsidRPr="00300012">
        <w:br/>
        <w:t>step 2, TS 37.579-1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300012" w14:paraId="41A9C851"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64343388" w14:textId="77777777" w:rsidR="00B42292" w:rsidRPr="00300012" w:rsidRDefault="00B42292" w:rsidP="00F251D6">
            <w:pPr>
              <w:pStyle w:val="TAL"/>
            </w:pPr>
            <w:r w:rsidRPr="00300012">
              <w:t>Derivation Path: TS 37.579-1 [2], Table 5.5.2.7.2-1, condition LOCATION-INFO, ACCEPT-CONTACT-WITH-MEDIA-FEATURE-TAG</w:t>
            </w:r>
          </w:p>
        </w:tc>
      </w:tr>
      <w:tr w:rsidR="00B42292" w:rsidRPr="00300012" w14:paraId="1385FCFD" w14:textId="77777777" w:rsidTr="00F251D6">
        <w:tc>
          <w:tcPr>
            <w:tcW w:w="2553" w:type="dxa"/>
            <w:tcBorders>
              <w:top w:val="single" w:sz="4" w:space="0" w:color="auto"/>
              <w:left w:val="single" w:sz="4" w:space="0" w:color="auto"/>
              <w:bottom w:val="single" w:sz="4" w:space="0" w:color="auto"/>
              <w:right w:val="single" w:sz="4" w:space="0" w:color="auto"/>
            </w:tcBorders>
            <w:hideMark/>
          </w:tcPr>
          <w:p w14:paraId="29769216" w14:textId="77777777" w:rsidR="00B42292" w:rsidRPr="00300012" w:rsidRDefault="00B42292" w:rsidP="00F251D6">
            <w:pPr>
              <w:pStyle w:val="TAH"/>
            </w:pPr>
            <w:r w:rsidRPr="00300012">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44CF147B" w14:textId="77777777" w:rsidR="00B42292" w:rsidRPr="00300012" w:rsidRDefault="00B42292" w:rsidP="00F251D6">
            <w:pPr>
              <w:pStyle w:val="TAH"/>
            </w:pPr>
            <w:r w:rsidRPr="00300012">
              <w:t>Value/remark</w:t>
            </w:r>
          </w:p>
        </w:tc>
        <w:tc>
          <w:tcPr>
            <w:tcW w:w="1986" w:type="dxa"/>
            <w:tcBorders>
              <w:top w:val="single" w:sz="4" w:space="0" w:color="auto"/>
              <w:left w:val="single" w:sz="4" w:space="0" w:color="auto"/>
              <w:bottom w:val="single" w:sz="4" w:space="0" w:color="auto"/>
              <w:right w:val="single" w:sz="4" w:space="0" w:color="auto"/>
            </w:tcBorders>
            <w:hideMark/>
          </w:tcPr>
          <w:p w14:paraId="57519F41" w14:textId="77777777" w:rsidR="00B42292" w:rsidRPr="00300012" w:rsidRDefault="00B42292" w:rsidP="00F251D6">
            <w:pPr>
              <w:pStyle w:val="TAH"/>
            </w:pPr>
            <w:r w:rsidRPr="00300012">
              <w:t>Comment</w:t>
            </w:r>
          </w:p>
        </w:tc>
        <w:tc>
          <w:tcPr>
            <w:tcW w:w="1418" w:type="dxa"/>
            <w:tcBorders>
              <w:top w:val="single" w:sz="4" w:space="0" w:color="auto"/>
              <w:left w:val="single" w:sz="4" w:space="0" w:color="auto"/>
              <w:bottom w:val="single" w:sz="4" w:space="0" w:color="auto"/>
              <w:right w:val="single" w:sz="4" w:space="0" w:color="auto"/>
            </w:tcBorders>
            <w:hideMark/>
          </w:tcPr>
          <w:p w14:paraId="71576204" w14:textId="77777777" w:rsidR="00B42292" w:rsidRPr="00300012" w:rsidRDefault="00B42292" w:rsidP="00F251D6">
            <w:pPr>
              <w:pStyle w:val="TAH"/>
            </w:pPr>
            <w:r w:rsidRPr="00300012">
              <w:t>Reference</w:t>
            </w:r>
          </w:p>
        </w:tc>
        <w:tc>
          <w:tcPr>
            <w:tcW w:w="1419" w:type="dxa"/>
            <w:tcBorders>
              <w:top w:val="single" w:sz="4" w:space="0" w:color="auto"/>
              <w:left w:val="single" w:sz="4" w:space="0" w:color="auto"/>
              <w:bottom w:val="single" w:sz="4" w:space="0" w:color="auto"/>
              <w:right w:val="single" w:sz="4" w:space="0" w:color="auto"/>
            </w:tcBorders>
            <w:hideMark/>
          </w:tcPr>
          <w:p w14:paraId="405838C0" w14:textId="77777777" w:rsidR="00B42292" w:rsidRPr="00300012" w:rsidRDefault="00B42292" w:rsidP="00F251D6">
            <w:pPr>
              <w:pStyle w:val="TAH"/>
            </w:pPr>
            <w:r w:rsidRPr="00300012">
              <w:t>Condition</w:t>
            </w:r>
          </w:p>
        </w:tc>
      </w:tr>
      <w:tr w:rsidR="00B42292" w:rsidRPr="00300012" w14:paraId="005ED0FD"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16472438" w14:textId="77777777" w:rsidR="00B42292" w:rsidRPr="00300012" w:rsidRDefault="00B42292" w:rsidP="00F251D6">
            <w:pPr>
              <w:pStyle w:val="TAL"/>
              <w:rPr>
                <w:b/>
                <w:bCs/>
              </w:rPr>
            </w:pPr>
            <w:r w:rsidRPr="00300012">
              <w:rPr>
                <w:b/>
                <w:bCs/>
              </w:rPr>
              <w:t>Message-body</w:t>
            </w:r>
          </w:p>
        </w:tc>
        <w:tc>
          <w:tcPr>
            <w:tcW w:w="2269" w:type="dxa"/>
            <w:tcBorders>
              <w:top w:val="single" w:sz="4" w:space="0" w:color="auto"/>
              <w:left w:val="single" w:sz="4" w:space="0" w:color="auto"/>
              <w:bottom w:val="single" w:sz="4" w:space="0" w:color="auto"/>
              <w:right w:val="single" w:sz="4" w:space="0" w:color="auto"/>
            </w:tcBorders>
          </w:tcPr>
          <w:p w14:paraId="4245358F" w14:textId="77777777" w:rsidR="00B42292" w:rsidRPr="00300012"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tcPr>
          <w:p w14:paraId="74249825"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AEDC48B" w14:textId="77777777" w:rsidR="00B42292" w:rsidRPr="00300012"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E99E123" w14:textId="77777777" w:rsidR="00B42292" w:rsidRPr="00300012" w:rsidRDefault="00B42292" w:rsidP="00F251D6">
            <w:pPr>
              <w:pStyle w:val="TAL"/>
            </w:pPr>
          </w:p>
        </w:tc>
      </w:tr>
      <w:tr w:rsidR="00B42292" w:rsidRPr="00300012" w14:paraId="70F00A83"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50842225" w14:textId="77777777" w:rsidR="00B42292" w:rsidRPr="00300012" w:rsidRDefault="00B42292" w:rsidP="00F251D6">
            <w:pPr>
              <w:pStyle w:val="TAL"/>
            </w:pPr>
            <w:r w:rsidRPr="00300012">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81ED409" w14:textId="77777777" w:rsidR="00B42292" w:rsidRPr="00300012"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1B94964" w14:textId="77777777" w:rsidR="00B42292" w:rsidRPr="00300012" w:rsidRDefault="00B42292" w:rsidP="00F251D6">
            <w:pPr>
              <w:pStyle w:val="TAL"/>
              <w:rPr>
                <w:b/>
                <w:bCs/>
              </w:rPr>
            </w:pPr>
            <w:r>
              <w:rPr>
                <w:b/>
                <w:bCs/>
              </w:rPr>
              <w:t>MCData</w:t>
            </w:r>
            <w:r w:rsidRPr="00300012">
              <w:rPr>
                <w:b/>
                <w:bCs/>
              </w:rPr>
              <w:t>-Info</w:t>
            </w:r>
          </w:p>
        </w:tc>
        <w:tc>
          <w:tcPr>
            <w:tcW w:w="1418" w:type="dxa"/>
            <w:tcBorders>
              <w:top w:val="single" w:sz="4" w:space="0" w:color="auto"/>
              <w:left w:val="single" w:sz="4" w:space="0" w:color="auto"/>
              <w:bottom w:val="single" w:sz="4" w:space="0" w:color="auto"/>
              <w:right w:val="single" w:sz="4" w:space="0" w:color="auto"/>
            </w:tcBorders>
          </w:tcPr>
          <w:p w14:paraId="4C415F5D" w14:textId="77777777" w:rsidR="00B42292" w:rsidRPr="00300012"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02F44B0E" w14:textId="77777777" w:rsidR="00B42292" w:rsidRPr="00300012" w:rsidRDefault="00B42292" w:rsidP="00F251D6">
            <w:pPr>
              <w:pStyle w:val="TAL"/>
            </w:pPr>
          </w:p>
        </w:tc>
      </w:tr>
      <w:tr w:rsidR="00B42292" w:rsidRPr="00300012" w14:paraId="3CD9C4CC"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43D026CC" w14:textId="77777777" w:rsidR="00B42292" w:rsidRPr="00300012" w:rsidRDefault="00B42292" w:rsidP="00F251D6">
            <w:pPr>
              <w:pStyle w:val="TAL"/>
            </w:pPr>
            <w:r w:rsidRPr="00300012">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236D3D8C" w14:textId="77777777" w:rsidR="00B42292" w:rsidRPr="00300012" w:rsidRDefault="00B42292" w:rsidP="00F251D6">
            <w:pPr>
              <w:pStyle w:val="TAL"/>
            </w:pPr>
            <w:r>
              <w:t>MCData</w:t>
            </w:r>
            <w:r w:rsidRPr="00300012">
              <w:t xml:space="preserve">-Info as described in Table </w:t>
            </w:r>
            <w:r>
              <w:t>6.4.3</w:t>
            </w:r>
            <w:r w:rsidRPr="00300012">
              <w:t>.3.3-</w:t>
            </w:r>
            <w:r>
              <w:t>7</w:t>
            </w:r>
          </w:p>
        </w:tc>
        <w:tc>
          <w:tcPr>
            <w:tcW w:w="1986" w:type="dxa"/>
            <w:tcBorders>
              <w:top w:val="single" w:sz="4" w:space="0" w:color="auto"/>
              <w:left w:val="single" w:sz="4" w:space="0" w:color="auto"/>
              <w:bottom w:val="single" w:sz="4" w:space="0" w:color="auto"/>
              <w:right w:val="single" w:sz="4" w:space="0" w:color="auto"/>
            </w:tcBorders>
          </w:tcPr>
          <w:p w14:paraId="30DEEABE"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72E04E6A" w14:textId="77777777" w:rsidR="00B42292" w:rsidRPr="00300012"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22D3F15" w14:textId="77777777" w:rsidR="00B42292" w:rsidRPr="00300012" w:rsidRDefault="00B42292" w:rsidP="00F251D6">
            <w:pPr>
              <w:pStyle w:val="TAL"/>
            </w:pPr>
          </w:p>
        </w:tc>
      </w:tr>
    </w:tbl>
    <w:p w14:paraId="095F9A7B" w14:textId="77777777" w:rsidR="00B42292" w:rsidRPr="00300012" w:rsidRDefault="00B42292" w:rsidP="00B42292"/>
    <w:p w14:paraId="33B62864" w14:textId="77777777" w:rsidR="00B42292" w:rsidRPr="00300012" w:rsidRDefault="00B42292" w:rsidP="00B42292">
      <w:pPr>
        <w:pStyle w:val="TH"/>
        <w:rPr>
          <w:rFonts w:eastAsia="SimSun"/>
        </w:rPr>
      </w:pPr>
      <w:r w:rsidRPr="00300012">
        <w:rPr>
          <w:rFonts w:eastAsia="SimSun"/>
        </w:rPr>
        <w:t xml:space="preserve">Table </w:t>
      </w:r>
      <w:r>
        <w:rPr>
          <w:lang w:eastAsia="x-none"/>
        </w:rPr>
        <w:t>6.4.3</w:t>
      </w:r>
      <w:r w:rsidRPr="00300012">
        <w:rPr>
          <w:lang w:eastAsia="x-none"/>
        </w:rPr>
        <w:t>.3.3-7</w:t>
      </w:r>
      <w:r w:rsidRPr="00300012">
        <w:rPr>
          <w:rFonts w:eastAsia="SimSun"/>
        </w:rPr>
        <w:t xml:space="preserve">: </w:t>
      </w:r>
      <w:r>
        <w:rPr>
          <w:rFonts w:eastAsia="SimSun"/>
        </w:rPr>
        <w:t>MCData</w:t>
      </w:r>
      <w:r w:rsidRPr="00300012">
        <w:rPr>
          <w:rFonts w:eastAsia="SimSun"/>
        </w:rPr>
        <w:t xml:space="preserve">-Info in SIP MESSAGE (Table </w:t>
      </w:r>
      <w:r>
        <w:rPr>
          <w:rFonts w:eastAsia="SimSun"/>
        </w:rPr>
        <w:t>6.4.3</w:t>
      </w:r>
      <w:r w:rsidRPr="00300012">
        <w:rPr>
          <w:rFonts w:eastAsia="SimSun"/>
        </w:rPr>
        <w:t>.3.3-6)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B42292" w:rsidRPr="00300012" w14:paraId="0287548C"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6E3857A5" w14:textId="77777777" w:rsidR="00B42292" w:rsidRPr="00300012" w:rsidRDefault="00B42292" w:rsidP="00F251D6">
            <w:pPr>
              <w:keepNext/>
              <w:keepLines/>
              <w:spacing w:after="0" w:line="254" w:lineRule="auto"/>
              <w:rPr>
                <w:rFonts w:ascii="Arial" w:eastAsia="SimSun" w:hAnsi="Arial"/>
                <w:sz w:val="18"/>
              </w:rPr>
            </w:pPr>
            <w:r w:rsidRPr="00300012">
              <w:rPr>
                <w:rFonts w:ascii="Arial" w:eastAsia="SimSun" w:hAnsi="Arial"/>
                <w:sz w:val="18"/>
              </w:rPr>
              <w:t>Derivation Path: TS 37.579-1 [2], Table 5.5.3.2.2-</w:t>
            </w:r>
            <w:r>
              <w:rPr>
                <w:rFonts w:ascii="Arial" w:eastAsia="SimSun" w:hAnsi="Arial"/>
                <w:sz w:val="18"/>
              </w:rPr>
              <w:t>3</w:t>
            </w:r>
          </w:p>
        </w:tc>
      </w:tr>
      <w:tr w:rsidR="00B42292" w:rsidRPr="00300012" w14:paraId="7CB5D8C7"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CC33F3A"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095D48AD"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5AB9CC98"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24EAC274"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5D32B0CF"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B42292" w:rsidRPr="00300012" w14:paraId="1A87F44E"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74A337D" w14:textId="77777777" w:rsidR="00B42292" w:rsidRPr="00300012" w:rsidRDefault="00B42292" w:rsidP="00F251D6">
            <w:pPr>
              <w:pStyle w:val="TAL"/>
              <w:rPr>
                <w:rFonts w:eastAsia="SimSun"/>
              </w:rPr>
            </w:pPr>
            <w:r>
              <w:t>mcdata</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24A64383"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1978D128" w14:textId="77777777" w:rsidR="00B42292" w:rsidRPr="00300012" w:rsidRDefault="00B42292" w:rsidP="00F251D6">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4AFCB9D5"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5C71F319"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57FC2082"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CB40F3A" w14:textId="77777777" w:rsidR="00B42292" w:rsidRPr="00300012" w:rsidRDefault="00B42292" w:rsidP="00F251D6">
            <w:pPr>
              <w:pStyle w:val="TAL"/>
              <w:rPr>
                <w:rFonts w:eastAsia="SimSun"/>
              </w:rPr>
            </w:pPr>
            <w:r w:rsidRPr="00300012">
              <w:t xml:space="preserve">  </w:t>
            </w:r>
            <w:r>
              <w:t>mcdata</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52B91B6E"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225E3270"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2C1C69C"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EED12EF"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DC271B0"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7E77F237" w14:textId="77777777" w:rsidR="00B42292" w:rsidRPr="00300012" w:rsidRDefault="00B42292" w:rsidP="00F251D6">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5A9423C3"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px_</w:t>
            </w:r>
            <w:r>
              <w:rPr>
                <w:rFonts w:ascii="Arial" w:eastAsia="SimSun" w:hAnsi="Arial"/>
                <w:color w:val="000000"/>
                <w:sz w:val="18"/>
              </w:rPr>
              <w:t>MCData</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002CCC61"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1A9653A"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A9D408E"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612EFD7B"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17902835" w14:textId="77777777" w:rsidR="00B42292" w:rsidRPr="00300012" w:rsidRDefault="00B42292" w:rsidP="00F251D6">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106346BC" w14:textId="77777777" w:rsidR="00B42292" w:rsidRPr="00300012" w:rsidRDefault="00B42292" w:rsidP="00F251D6">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4B9D46BB"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6BAF42C1"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3DA0E99D"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127C89D3"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62BF4288" w14:textId="77777777" w:rsidR="00B42292" w:rsidRPr="00300012" w:rsidRDefault="00B42292" w:rsidP="00F251D6">
            <w:pPr>
              <w:pStyle w:val="TAL"/>
              <w:rPr>
                <w:rFonts w:eastAsia="SimSun"/>
              </w:rPr>
            </w:pPr>
            <w:r w:rsidRPr="00300012">
              <w:t xml:space="preserve">      group-geo-area-ind</w:t>
            </w:r>
          </w:p>
        </w:tc>
        <w:tc>
          <w:tcPr>
            <w:tcW w:w="2545" w:type="dxa"/>
            <w:tcBorders>
              <w:top w:val="single" w:sz="4" w:space="0" w:color="auto"/>
              <w:left w:val="single" w:sz="4" w:space="0" w:color="auto"/>
              <w:bottom w:val="single" w:sz="4" w:space="0" w:color="auto"/>
              <w:right w:val="single" w:sz="4" w:space="0" w:color="auto"/>
            </w:tcBorders>
          </w:tcPr>
          <w:p w14:paraId="5E6835FE"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false</w:t>
            </w:r>
          </w:p>
        </w:tc>
        <w:tc>
          <w:tcPr>
            <w:tcW w:w="1709" w:type="dxa"/>
            <w:tcBorders>
              <w:top w:val="single" w:sz="4" w:space="0" w:color="auto"/>
              <w:left w:val="single" w:sz="4" w:space="0" w:color="auto"/>
              <w:bottom w:val="single" w:sz="4" w:space="0" w:color="auto"/>
              <w:right w:val="single" w:sz="4" w:space="0" w:color="auto"/>
            </w:tcBorders>
          </w:tcPr>
          <w:p w14:paraId="5EEC4244"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8B7013F"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FB79FDD" w14:textId="77777777" w:rsidR="00B42292" w:rsidRPr="00300012" w:rsidRDefault="00B42292" w:rsidP="00F251D6">
            <w:pPr>
              <w:keepNext/>
              <w:keepLines/>
              <w:spacing w:after="0" w:line="254" w:lineRule="auto"/>
              <w:rPr>
                <w:rFonts w:ascii="Arial" w:eastAsia="SimSun" w:hAnsi="Arial"/>
                <w:sz w:val="18"/>
              </w:rPr>
            </w:pPr>
          </w:p>
        </w:tc>
      </w:tr>
    </w:tbl>
    <w:p w14:paraId="4EC02165" w14:textId="77777777" w:rsidR="00B42292" w:rsidRPr="00300012" w:rsidRDefault="00B42292" w:rsidP="00B42292"/>
    <w:p w14:paraId="3BCDECF1" w14:textId="77777777" w:rsidR="00B42292" w:rsidRPr="00300012" w:rsidRDefault="00B42292" w:rsidP="00B42292">
      <w:pPr>
        <w:pStyle w:val="TH"/>
      </w:pPr>
      <w:r w:rsidRPr="00300012">
        <w:t xml:space="preserve">Table </w:t>
      </w:r>
      <w:r>
        <w:rPr>
          <w:lang w:eastAsia="x-none"/>
        </w:rPr>
        <w:t>6.4.3</w:t>
      </w:r>
      <w:r w:rsidRPr="00300012">
        <w:rPr>
          <w:lang w:eastAsia="x-none"/>
        </w:rPr>
        <w:t>.3.3-8</w:t>
      </w:r>
      <w:r w:rsidRPr="00300012">
        <w:t xml:space="preserve">: SIP PUBLISH from the UE (step 11, Table </w:t>
      </w:r>
      <w:r>
        <w:rPr>
          <w:lang w:eastAsia="x-none"/>
        </w:rPr>
        <w:t>6.4.3</w:t>
      </w:r>
      <w:r w:rsidRPr="00300012">
        <w:rPr>
          <w:lang w:eastAsia="x-none"/>
        </w:rPr>
        <w:t>.3.2-1</w:t>
      </w:r>
      <w:r w:rsidRPr="00300012">
        <w:t>;</w:t>
      </w:r>
      <w:r w:rsidRPr="00300012">
        <w:br/>
        <w:t>step 2, TS 37.579-1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52096306" w14:textId="77777777" w:rsidTr="00F251D6">
        <w:tc>
          <w:tcPr>
            <w:tcW w:w="9639" w:type="dxa"/>
            <w:gridSpan w:val="5"/>
          </w:tcPr>
          <w:p w14:paraId="6607BDCE" w14:textId="77777777" w:rsidR="00B42292" w:rsidRPr="00300012" w:rsidRDefault="00B42292" w:rsidP="00F251D6">
            <w:pPr>
              <w:pStyle w:val="TAL"/>
            </w:pPr>
            <w:r w:rsidRPr="00300012">
              <w:t>Derivation Path: TS 37.579-1 [2], Table 5.5.2.11-1, condition PRESENCE-EVENT</w:t>
            </w:r>
          </w:p>
        </w:tc>
      </w:tr>
      <w:tr w:rsidR="00B42292" w:rsidRPr="002C3B94" w14:paraId="1070A4EC" w14:textId="77777777" w:rsidTr="00F251D6">
        <w:tc>
          <w:tcPr>
            <w:tcW w:w="2835" w:type="dxa"/>
          </w:tcPr>
          <w:p w14:paraId="4D28B931" w14:textId="77777777" w:rsidR="00B42292" w:rsidRPr="00300012" w:rsidRDefault="00B42292" w:rsidP="00F251D6">
            <w:pPr>
              <w:pStyle w:val="TAC"/>
              <w:rPr>
                <w:b/>
              </w:rPr>
            </w:pPr>
            <w:r w:rsidRPr="00300012">
              <w:rPr>
                <w:b/>
              </w:rPr>
              <w:t>Information Element</w:t>
            </w:r>
          </w:p>
        </w:tc>
        <w:tc>
          <w:tcPr>
            <w:tcW w:w="2126" w:type="dxa"/>
          </w:tcPr>
          <w:p w14:paraId="2E5568BD" w14:textId="77777777" w:rsidR="00B42292" w:rsidRPr="00300012" w:rsidRDefault="00B42292" w:rsidP="00F251D6">
            <w:pPr>
              <w:pStyle w:val="TAC"/>
              <w:rPr>
                <w:b/>
              </w:rPr>
            </w:pPr>
            <w:r w:rsidRPr="00300012">
              <w:rPr>
                <w:b/>
              </w:rPr>
              <w:t>Value/remark</w:t>
            </w:r>
          </w:p>
        </w:tc>
        <w:tc>
          <w:tcPr>
            <w:tcW w:w="2126" w:type="dxa"/>
            <w:tcBorders>
              <w:bottom w:val="single" w:sz="4" w:space="0" w:color="auto"/>
            </w:tcBorders>
          </w:tcPr>
          <w:p w14:paraId="1D9FEFA2" w14:textId="77777777" w:rsidR="00B42292" w:rsidRPr="00300012" w:rsidRDefault="00B42292" w:rsidP="00F251D6">
            <w:pPr>
              <w:pStyle w:val="TAC"/>
              <w:rPr>
                <w:b/>
              </w:rPr>
            </w:pPr>
            <w:r w:rsidRPr="00300012">
              <w:rPr>
                <w:b/>
              </w:rPr>
              <w:t>Comment</w:t>
            </w:r>
          </w:p>
        </w:tc>
        <w:tc>
          <w:tcPr>
            <w:tcW w:w="1418" w:type="dxa"/>
          </w:tcPr>
          <w:p w14:paraId="1BB8CC95" w14:textId="77777777" w:rsidR="00B42292" w:rsidRPr="00300012" w:rsidRDefault="00B42292" w:rsidP="00F251D6">
            <w:pPr>
              <w:pStyle w:val="TAC"/>
              <w:rPr>
                <w:b/>
              </w:rPr>
            </w:pPr>
            <w:r w:rsidRPr="00300012">
              <w:rPr>
                <w:b/>
              </w:rPr>
              <w:t>Reference</w:t>
            </w:r>
          </w:p>
        </w:tc>
        <w:tc>
          <w:tcPr>
            <w:tcW w:w="1134" w:type="dxa"/>
          </w:tcPr>
          <w:p w14:paraId="1B8D227C" w14:textId="77777777" w:rsidR="00B42292" w:rsidRPr="00300012" w:rsidRDefault="00B42292" w:rsidP="00F251D6">
            <w:pPr>
              <w:pStyle w:val="TAC"/>
              <w:rPr>
                <w:b/>
              </w:rPr>
            </w:pPr>
            <w:r w:rsidRPr="00300012">
              <w:rPr>
                <w:b/>
              </w:rPr>
              <w:t>Condition</w:t>
            </w:r>
          </w:p>
        </w:tc>
      </w:tr>
      <w:tr w:rsidR="00B42292" w:rsidRPr="00300012" w14:paraId="6515CC46" w14:textId="77777777" w:rsidTr="00F251D6">
        <w:tc>
          <w:tcPr>
            <w:tcW w:w="2835" w:type="dxa"/>
          </w:tcPr>
          <w:p w14:paraId="4C73BC36" w14:textId="77777777" w:rsidR="00B42292" w:rsidRPr="00300012" w:rsidRDefault="00B42292" w:rsidP="00F251D6">
            <w:pPr>
              <w:pStyle w:val="TAL"/>
              <w:rPr>
                <w:b/>
                <w:bCs/>
              </w:rPr>
            </w:pPr>
            <w:r w:rsidRPr="00300012">
              <w:rPr>
                <w:b/>
                <w:bCs/>
              </w:rPr>
              <w:t>Expires</w:t>
            </w:r>
          </w:p>
        </w:tc>
        <w:tc>
          <w:tcPr>
            <w:tcW w:w="2126" w:type="dxa"/>
          </w:tcPr>
          <w:p w14:paraId="0F085297" w14:textId="77777777" w:rsidR="00B42292" w:rsidRPr="00300012" w:rsidRDefault="00B42292" w:rsidP="00F251D6">
            <w:pPr>
              <w:pStyle w:val="TAL"/>
              <w:rPr>
                <w:b/>
              </w:rPr>
            </w:pPr>
          </w:p>
        </w:tc>
        <w:tc>
          <w:tcPr>
            <w:tcW w:w="2126" w:type="dxa"/>
            <w:tcBorders>
              <w:bottom w:val="single" w:sz="4" w:space="0" w:color="auto"/>
            </w:tcBorders>
          </w:tcPr>
          <w:p w14:paraId="4D551EB5" w14:textId="77777777" w:rsidR="00B42292" w:rsidRPr="00300012" w:rsidRDefault="00B42292" w:rsidP="00F251D6">
            <w:pPr>
              <w:pStyle w:val="TAC"/>
              <w:rPr>
                <w:b/>
              </w:rPr>
            </w:pPr>
          </w:p>
        </w:tc>
        <w:tc>
          <w:tcPr>
            <w:tcW w:w="1418" w:type="dxa"/>
          </w:tcPr>
          <w:p w14:paraId="5587D3E7" w14:textId="77777777" w:rsidR="00B42292" w:rsidRPr="00300012" w:rsidRDefault="00B42292" w:rsidP="00F251D6">
            <w:pPr>
              <w:pStyle w:val="TAC"/>
              <w:rPr>
                <w:b/>
              </w:rPr>
            </w:pPr>
          </w:p>
        </w:tc>
        <w:tc>
          <w:tcPr>
            <w:tcW w:w="1134" w:type="dxa"/>
          </w:tcPr>
          <w:p w14:paraId="56D93010" w14:textId="77777777" w:rsidR="00B42292" w:rsidRPr="00300012" w:rsidRDefault="00B42292" w:rsidP="00F251D6">
            <w:pPr>
              <w:pStyle w:val="TAC"/>
              <w:rPr>
                <w:b/>
              </w:rPr>
            </w:pPr>
          </w:p>
        </w:tc>
      </w:tr>
      <w:tr w:rsidR="00B42292" w:rsidRPr="00300012" w14:paraId="28629A8F" w14:textId="77777777" w:rsidTr="00F251D6">
        <w:tc>
          <w:tcPr>
            <w:tcW w:w="2835" w:type="dxa"/>
          </w:tcPr>
          <w:p w14:paraId="104A79F1" w14:textId="77777777" w:rsidR="00B42292" w:rsidRPr="00300012" w:rsidRDefault="00B42292" w:rsidP="00F251D6">
            <w:pPr>
              <w:pStyle w:val="TAL"/>
              <w:rPr>
                <w:b/>
              </w:rPr>
            </w:pPr>
            <w:r w:rsidRPr="00300012">
              <w:t xml:space="preserve">  delta-seconds</w:t>
            </w:r>
          </w:p>
        </w:tc>
        <w:tc>
          <w:tcPr>
            <w:tcW w:w="2126" w:type="dxa"/>
          </w:tcPr>
          <w:p w14:paraId="1434C43B" w14:textId="77777777" w:rsidR="00B42292" w:rsidRPr="00300012" w:rsidRDefault="00B42292" w:rsidP="00F251D6">
            <w:pPr>
              <w:pStyle w:val="TAL"/>
              <w:rPr>
                <w:b/>
              </w:rPr>
            </w:pPr>
            <w:r w:rsidRPr="00300012">
              <w:t>"0"</w:t>
            </w:r>
          </w:p>
        </w:tc>
        <w:tc>
          <w:tcPr>
            <w:tcW w:w="2126" w:type="dxa"/>
            <w:tcBorders>
              <w:bottom w:val="single" w:sz="4" w:space="0" w:color="auto"/>
            </w:tcBorders>
          </w:tcPr>
          <w:p w14:paraId="4758CF52" w14:textId="77777777" w:rsidR="00B42292" w:rsidRPr="00300012" w:rsidRDefault="00B42292" w:rsidP="00F251D6">
            <w:pPr>
              <w:pStyle w:val="TAC"/>
              <w:rPr>
                <w:b/>
              </w:rPr>
            </w:pPr>
          </w:p>
        </w:tc>
        <w:tc>
          <w:tcPr>
            <w:tcW w:w="1418" w:type="dxa"/>
          </w:tcPr>
          <w:p w14:paraId="351645FF" w14:textId="77777777" w:rsidR="00B42292" w:rsidRPr="00300012" w:rsidRDefault="00B42292" w:rsidP="00F251D6">
            <w:pPr>
              <w:pStyle w:val="TAC"/>
              <w:rPr>
                <w:b/>
              </w:rPr>
            </w:pPr>
          </w:p>
        </w:tc>
        <w:tc>
          <w:tcPr>
            <w:tcW w:w="1134" w:type="dxa"/>
          </w:tcPr>
          <w:p w14:paraId="32880CDF" w14:textId="77777777" w:rsidR="00B42292" w:rsidRPr="00300012" w:rsidRDefault="00B42292" w:rsidP="00F251D6">
            <w:pPr>
              <w:pStyle w:val="TAC"/>
              <w:rPr>
                <w:b/>
              </w:rPr>
            </w:pPr>
          </w:p>
        </w:tc>
      </w:tr>
      <w:tr w:rsidR="00B42292" w:rsidRPr="002C3B94" w14:paraId="2698D090" w14:textId="77777777" w:rsidTr="00F251D6">
        <w:tc>
          <w:tcPr>
            <w:tcW w:w="2835" w:type="dxa"/>
            <w:tcBorders>
              <w:top w:val="single" w:sz="4" w:space="0" w:color="auto"/>
              <w:left w:val="single" w:sz="4" w:space="0" w:color="auto"/>
              <w:bottom w:val="single" w:sz="4" w:space="0" w:color="auto"/>
              <w:right w:val="single" w:sz="4" w:space="0" w:color="auto"/>
            </w:tcBorders>
          </w:tcPr>
          <w:p w14:paraId="69D027BA" w14:textId="77777777" w:rsidR="00B42292" w:rsidRPr="00E02403" w:rsidRDefault="00B42292" w:rsidP="00F251D6">
            <w:pPr>
              <w:pStyle w:val="TAL"/>
              <w:rPr>
                <w:b/>
                <w:bCs/>
              </w:rPr>
            </w:pPr>
            <w:r w:rsidRPr="00300012">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1910B38" w14:textId="77777777" w:rsidR="00B42292" w:rsidRPr="002C3B9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64685ED3" w14:textId="77777777" w:rsidR="00B42292" w:rsidRPr="002C3B9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130AABAF"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1B6902B0" w14:textId="77777777" w:rsidR="00B42292" w:rsidRPr="002C3B94" w:rsidRDefault="00B42292" w:rsidP="00F251D6">
            <w:pPr>
              <w:pStyle w:val="TAL"/>
            </w:pPr>
          </w:p>
        </w:tc>
      </w:tr>
      <w:tr w:rsidR="00B42292" w:rsidRPr="002C3B94" w14:paraId="791EBE15" w14:textId="77777777" w:rsidTr="00F251D6">
        <w:tc>
          <w:tcPr>
            <w:tcW w:w="2835" w:type="dxa"/>
            <w:tcBorders>
              <w:top w:val="single" w:sz="4" w:space="0" w:color="auto"/>
              <w:left w:val="single" w:sz="4" w:space="0" w:color="auto"/>
              <w:bottom w:val="single" w:sz="4" w:space="0" w:color="auto"/>
              <w:right w:val="single" w:sz="4" w:space="0" w:color="auto"/>
            </w:tcBorders>
          </w:tcPr>
          <w:p w14:paraId="4F85E7BF" w14:textId="77777777" w:rsidR="00B42292" w:rsidRPr="002C3B94" w:rsidRDefault="00B42292" w:rsidP="00F251D6">
            <w:pPr>
              <w:pStyle w:val="TAL"/>
            </w:pPr>
            <w:r w:rsidRPr="002C3B9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187682" w14:textId="77777777" w:rsidR="00B42292" w:rsidRPr="002C3B9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48873730" w14:textId="77777777" w:rsidR="00B42292" w:rsidRPr="002C3B94" w:rsidRDefault="00B42292" w:rsidP="00F251D6">
            <w:pPr>
              <w:pStyle w:val="TAL"/>
              <w:rPr>
                <w:b/>
                <w:bCs/>
              </w:rPr>
            </w:pPr>
            <w:r>
              <w:rPr>
                <w:b/>
                <w:bCs/>
              </w:rPr>
              <w:t>MCData</w:t>
            </w:r>
            <w:r w:rsidRPr="002C3B94">
              <w:rPr>
                <w:b/>
                <w:bCs/>
              </w:rPr>
              <w:t>-Info</w:t>
            </w:r>
          </w:p>
        </w:tc>
        <w:tc>
          <w:tcPr>
            <w:tcW w:w="1418" w:type="dxa"/>
            <w:tcBorders>
              <w:top w:val="single" w:sz="4" w:space="0" w:color="auto"/>
              <w:left w:val="single" w:sz="4" w:space="0" w:color="auto"/>
              <w:bottom w:val="single" w:sz="4" w:space="0" w:color="auto"/>
              <w:right w:val="single" w:sz="4" w:space="0" w:color="auto"/>
            </w:tcBorders>
          </w:tcPr>
          <w:p w14:paraId="065CFDBD"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387EF235" w14:textId="77777777" w:rsidR="00B42292" w:rsidRPr="002C3B94" w:rsidRDefault="00B42292" w:rsidP="00F251D6">
            <w:pPr>
              <w:pStyle w:val="TAL"/>
            </w:pPr>
          </w:p>
        </w:tc>
      </w:tr>
      <w:tr w:rsidR="00B42292" w:rsidRPr="002C3B94" w14:paraId="6769F8DC"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2B6F1BE0" w14:textId="77777777" w:rsidR="00B42292" w:rsidRPr="002C3B94" w:rsidRDefault="00B42292" w:rsidP="00F251D6">
            <w:pPr>
              <w:pStyle w:val="TAL"/>
              <w:rPr>
                <w:bCs/>
              </w:rPr>
            </w:pPr>
            <w:r w:rsidRPr="002C3B9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08D17BF" w14:textId="77777777" w:rsidR="00B42292" w:rsidRPr="002C3B94" w:rsidRDefault="00B42292" w:rsidP="00F251D6">
            <w:pPr>
              <w:pStyle w:val="TAL"/>
            </w:pPr>
            <w:r>
              <w:t>MCData</w:t>
            </w:r>
            <w:r w:rsidRPr="002C3B94">
              <w:t xml:space="preserve">-Info as described in Table </w:t>
            </w:r>
            <w:r>
              <w:t>6.4.3</w:t>
            </w:r>
            <w:r w:rsidRPr="00491D7A">
              <w:t>.3.3-</w:t>
            </w:r>
            <w:r>
              <w:t>9</w:t>
            </w:r>
          </w:p>
        </w:tc>
        <w:tc>
          <w:tcPr>
            <w:tcW w:w="2126" w:type="dxa"/>
            <w:tcBorders>
              <w:top w:val="single" w:sz="4" w:space="0" w:color="auto"/>
              <w:left w:val="single" w:sz="4" w:space="0" w:color="auto"/>
              <w:bottom w:val="single" w:sz="4" w:space="0" w:color="auto"/>
              <w:right w:val="single" w:sz="4" w:space="0" w:color="auto"/>
            </w:tcBorders>
          </w:tcPr>
          <w:p w14:paraId="1FD4DD25" w14:textId="77777777" w:rsidR="00B42292" w:rsidRPr="002C3B9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4434975A"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309F3967" w14:textId="77777777" w:rsidR="00B42292" w:rsidRPr="002C3B94" w:rsidRDefault="00B42292" w:rsidP="00F251D6">
            <w:pPr>
              <w:pStyle w:val="TAL"/>
            </w:pPr>
          </w:p>
        </w:tc>
      </w:tr>
      <w:tr w:rsidR="00B42292" w:rsidRPr="002C3B94" w14:paraId="763671B8"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677D04F5" w14:textId="77777777" w:rsidR="00B42292" w:rsidRPr="002C3B94" w:rsidRDefault="00B42292" w:rsidP="00F251D6">
            <w:pPr>
              <w:pStyle w:val="TAL"/>
            </w:pPr>
            <w:r w:rsidRPr="002C3B9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342091" w14:textId="77777777" w:rsidR="00B42292" w:rsidRPr="002C3B9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64D2344A" w14:textId="77777777" w:rsidR="00B42292" w:rsidRPr="002C3B94" w:rsidRDefault="00B42292" w:rsidP="00F251D6">
            <w:pPr>
              <w:pStyle w:val="TAL"/>
              <w:rPr>
                <w:b/>
                <w:bCs/>
              </w:rPr>
            </w:pPr>
            <w:r w:rsidRPr="002C3B94">
              <w:rPr>
                <w:b/>
                <w:bCs/>
              </w:rPr>
              <w:t>PIDF</w:t>
            </w:r>
          </w:p>
        </w:tc>
        <w:tc>
          <w:tcPr>
            <w:tcW w:w="1418" w:type="dxa"/>
            <w:tcBorders>
              <w:top w:val="single" w:sz="4" w:space="0" w:color="auto"/>
              <w:left w:val="single" w:sz="4" w:space="0" w:color="auto"/>
              <w:bottom w:val="single" w:sz="4" w:space="0" w:color="auto"/>
              <w:right w:val="single" w:sz="4" w:space="0" w:color="auto"/>
            </w:tcBorders>
          </w:tcPr>
          <w:p w14:paraId="6F2CDE03"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74DFED8" w14:textId="77777777" w:rsidR="00B42292" w:rsidRPr="002C3B94" w:rsidRDefault="00B42292" w:rsidP="00F251D6">
            <w:pPr>
              <w:pStyle w:val="TAL"/>
            </w:pPr>
          </w:p>
        </w:tc>
      </w:tr>
      <w:tr w:rsidR="00B42292" w:rsidRPr="002C3B94" w14:paraId="587422C0"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21B5841A" w14:textId="77777777" w:rsidR="00B42292" w:rsidRPr="002C3B94" w:rsidRDefault="00B42292" w:rsidP="00F251D6">
            <w:pPr>
              <w:pStyle w:val="TAL"/>
              <w:rPr>
                <w:bCs/>
              </w:rPr>
            </w:pPr>
            <w:r w:rsidRPr="002C3B9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998E6B" w14:textId="77777777" w:rsidR="00B42292" w:rsidRPr="002C3B94" w:rsidRDefault="00B42292" w:rsidP="00F251D6">
            <w:pPr>
              <w:pStyle w:val="TAL"/>
              <w:rPr>
                <w:iCs/>
              </w:rPr>
            </w:pPr>
            <w:r w:rsidRPr="002C3B94">
              <w:t xml:space="preserve">PIDF as described in Table </w:t>
            </w:r>
            <w:r>
              <w:rPr>
                <w:lang w:eastAsia="x-none"/>
              </w:rPr>
              <w:t>6.4.3</w:t>
            </w:r>
            <w:r w:rsidRPr="000A3574">
              <w:rPr>
                <w:lang w:eastAsia="x-none"/>
              </w:rPr>
              <w:t>.3.3-</w:t>
            </w:r>
            <w:r>
              <w:rPr>
                <w:lang w:eastAsia="x-none"/>
              </w:rPr>
              <w:t>10</w:t>
            </w:r>
          </w:p>
        </w:tc>
        <w:tc>
          <w:tcPr>
            <w:tcW w:w="2126" w:type="dxa"/>
            <w:tcBorders>
              <w:top w:val="single" w:sz="4" w:space="0" w:color="auto"/>
              <w:left w:val="single" w:sz="4" w:space="0" w:color="auto"/>
              <w:bottom w:val="single" w:sz="4" w:space="0" w:color="auto"/>
              <w:right w:val="single" w:sz="4" w:space="0" w:color="auto"/>
            </w:tcBorders>
          </w:tcPr>
          <w:p w14:paraId="5CF988D1" w14:textId="77777777" w:rsidR="00B42292" w:rsidRPr="002C3B9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C02B3FB"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3EBFA044" w14:textId="77777777" w:rsidR="00B42292" w:rsidRPr="002C3B94" w:rsidRDefault="00B42292" w:rsidP="00F251D6">
            <w:pPr>
              <w:pStyle w:val="TAL"/>
            </w:pPr>
          </w:p>
        </w:tc>
      </w:tr>
    </w:tbl>
    <w:p w14:paraId="7A65F59D" w14:textId="77777777" w:rsidR="00B42292" w:rsidRPr="002C3B94" w:rsidRDefault="00B42292" w:rsidP="00B42292"/>
    <w:p w14:paraId="348C8E62" w14:textId="77777777" w:rsidR="00B42292" w:rsidRPr="002C3B94" w:rsidRDefault="00B42292" w:rsidP="00B42292">
      <w:pPr>
        <w:pStyle w:val="TH"/>
      </w:pPr>
      <w:r w:rsidRPr="002C3B94">
        <w:t xml:space="preserve">Table </w:t>
      </w:r>
      <w:r>
        <w:rPr>
          <w:lang w:eastAsia="x-none"/>
        </w:rPr>
        <w:t>6.4.3</w:t>
      </w:r>
      <w:r w:rsidRPr="000A3574">
        <w:rPr>
          <w:lang w:eastAsia="x-none"/>
        </w:rPr>
        <w:t>.3.3-</w:t>
      </w:r>
      <w:r>
        <w:rPr>
          <w:lang w:eastAsia="x-none"/>
        </w:rPr>
        <w:t>9</w:t>
      </w:r>
      <w:r w:rsidRPr="002C3B94">
        <w:t>: MC</w:t>
      </w:r>
      <w:r>
        <w:t>Data</w:t>
      </w:r>
      <w:r w:rsidRPr="002C3B94">
        <w:t xml:space="preserve">-Info in SIP PUBLISH (Table </w:t>
      </w:r>
      <w:r>
        <w:rPr>
          <w:lang w:eastAsia="x-none"/>
        </w:rPr>
        <w:t>6.4.3</w:t>
      </w:r>
      <w:r w:rsidRPr="000A3574">
        <w:rPr>
          <w:lang w:eastAsia="x-none"/>
        </w:rPr>
        <w:t>.3.3-</w:t>
      </w:r>
      <w:r>
        <w:rPr>
          <w:lang w:eastAsia="x-none"/>
        </w:rPr>
        <w:t>8</w:t>
      </w:r>
      <w:r w:rsidRPr="002C3B9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01D458AD" w14:textId="77777777" w:rsidTr="00F251D6">
        <w:tc>
          <w:tcPr>
            <w:tcW w:w="9639" w:type="dxa"/>
            <w:gridSpan w:val="5"/>
          </w:tcPr>
          <w:p w14:paraId="0F3F134E" w14:textId="77777777" w:rsidR="00B42292" w:rsidRPr="002C3B94" w:rsidRDefault="00B42292" w:rsidP="00F251D6">
            <w:pPr>
              <w:pStyle w:val="TAL"/>
            </w:pPr>
            <w:r w:rsidRPr="002C3B94">
              <w:t>Derivation Path: TS 37.579-1 [2], Table 5.5.3.2.1-</w:t>
            </w:r>
            <w:r>
              <w:t>3</w:t>
            </w:r>
          </w:p>
        </w:tc>
      </w:tr>
      <w:tr w:rsidR="00B42292" w:rsidRPr="002C3B94" w14:paraId="5AEA6161" w14:textId="77777777" w:rsidTr="00F251D6">
        <w:tc>
          <w:tcPr>
            <w:tcW w:w="2835" w:type="dxa"/>
          </w:tcPr>
          <w:p w14:paraId="4A5AA74F" w14:textId="77777777" w:rsidR="00B42292" w:rsidRPr="002C3B94" w:rsidRDefault="00B42292" w:rsidP="00F251D6">
            <w:pPr>
              <w:pStyle w:val="TAH"/>
            </w:pPr>
            <w:r w:rsidRPr="002C3B94">
              <w:t>Information Element</w:t>
            </w:r>
          </w:p>
        </w:tc>
        <w:tc>
          <w:tcPr>
            <w:tcW w:w="2126" w:type="dxa"/>
          </w:tcPr>
          <w:p w14:paraId="12D15FF7" w14:textId="77777777" w:rsidR="00B42292" w:rsidRPr="002C3B94" w:rsidRDefault="00B42292" w:rsidP="00F251D6">
            <w:pPr>
              <w:pStyle w:val="TAH"/>
            </w:pPr>
            <w:r w:rsidRPr="002C3B94">
              <w:t>Value/remark</w:t>
            </w:r>
          </w:p>
        </w:tc>
        <w:tc>
          <w:tcPr>
            <w:tcW w:w="2126" w:type="dxa"/>
          </w:tcPr>
          <w:p w14:paraId="055B3E2E" w14:textId="77777777" w:rsidR="00B42292" w:rsidRPr="002C3B94" w:rsidRDefault="00B42292" w:rsidP="00F251D6">
            <w:pPr>
              <w:pStyle w:val="TAH"/>
            </w:pPr>
            <w:r w:rsidRPr="002C3B94">
              <w:t>Comment</w:t>
            </w:r>
          </w:p>
        </w:tc>
        <w:tc>
          <w:tcPr>
            <w:tcW w:w="1418" w:type="dxa"/>
          </w:tcPr>
          <w:p w14:paraId="186D2E13" w14:textId="77777777" w:rsidR="00B42292" w:rsidRPr="002C3B94" w:rsidRDefault="00B42292" w:rsidP="00F251D6">
            <w:pPr>
              <w:pStyle w:val="TAH"/>
            </w:pPr>
            <w:r w:rsidRPr="002C3B94">
              <w:t>Reference</w:t>
            </w:r>
          </w:p>
        </w:tc>
        <w:tc>
          <w:tcPr>
            <w:tcW w:w="1134" w:type="dxa"/>
          </w:tcPr>
          <w:p w14:paraId="2F8D4DB2" w14:textId="77777777" w:rsidR="00B42292" w:rsidRPr="002C3B94" w:rsidRDefault="00B42292" w:rsidP="00F251D6">
            <w:pPr>
              <w:pStyle w:val="TAH"/>
            </w:pPr>
            <w:r w:rsidRPr="002C3B94">
              <w:t>Condition</w:t>
            </w:r>
          </w:p>
        </w:tc>
      </w:tr>
      <w:tr w:rsidR="00B42292" w:rsidRPr="002C3B94" w14:paraId="5B0DDDF4" w14:textId="77777777" w:rsidTr="00F251D6">
        <w:tc>
          <w:tcPr>
            <w:tcW w:w="2835" w:type="dxa"/>
            <w:vAlign w:val="center"/>
          </w:tcPr>
          <w:p w14:paraId="6CA6BD86" w14:textId="77777777" w:rsidR="00B42292" w:rsidRPr="002C3B94" w:rsidRDefault="00B42292" w:rsidP="00F251D6">
            <w:pPr>
              <w:pStyle w:val="TAL"/>
            </w:pPr>
            <w:r>
              <w:t>mcdata</w:t>
            </w:r>
            <w:r w:rsidRPr="002C3B94">
              <w:t>info</w:t>
            </w:r>
          </w:p>
        </w:tc>
        <w:tc>
          <w:tcPr>
            <w:tcW w:w="2126" w:type="dxa"/>
          </w:tcPr>
          <w:p w14:paraId="53C19E1D" w14:textId="77777777" w:rsidR="00B42292" w:rsidRPr="002C3B94" w:rsidRDefault="00B42292" w:rsidP="00F251D6">
            <w:pPr>
              <w:pStyle w:val="TAL"/>
            </w:pPr>
          </w:p>
        </w:tc>
        <w:tc>
          <w:tcPr>
            <w:tcW w:w="2126" w:type="dxa"/>
            <w:tcBorders>
              <w:bottom w:val="single" w:sz="4" w:space="0" w:color="auto"/>
            </w:tcBorders>
          </w:tcPr>
          <w:p w14:paraId="45DB8FAF" w14:textId="77777777" w:rsidR="00B42292" w:rsidRPr="002C3B94" w:rsidRDefault="00B42292" w:rsidP="00F251D6">
            <w:pPr>
              <w:pStyle w:val="TAL"/>
            </w:pPr>
          </w:p>
        </w:tc>
        <w:tc>
          <w:tcPr>
            <w:tcW w:w="1418" w:type="dxa"/>
          </w:tcPr>
          <w:p w14:paraId="1323FB8D" w14:textId="77777777" w:rsidR="00B42292" w:rsidRPr="002C3B94" w:rsidRDefault="00B42292" w:rsidP="00F251D6">
            <w:pPr>
              <w:pStyle w:val="TAL"/>
            </w:pPr>
          </w:p>
        </w:tc>
        <w:tc>
          <w:tcPr>
            <w:tcW w:w="1134" w:type="dxa"/>
            <w:vAlign w:val="bottom"/>
          </w:tcPr>
          <w:p w14:paraId="667614EE" w14:textId="77777777" w:rsidR="00B42292" w:rsidRPr="002C3B94" w:rsidRDefault="00B42292" w:rsidP="00F251D6">
            <w:pPr>
              <w:pStyle w:val="TAL"/>
            </w:pPr>
          </w:p>
        </w:tc>
      </w:tr>
      <w:tr w:rsidR="00B42292" w:rsidRPr="002C3B94" w14:paraId="0F9E7E4C" w14:textId="77777777" w:rsidTr="00F251D6">
        <w:tc>
          <w:tcPr>
            <w:tcW w:w="2835" w:type="dxa"/>
            <w:vAlign w:val="center"/>
          </w:tcPr>
          <w:p w14:paraId="3E08BE45" w14:textId="77777777" w:rsidR="00B42292" w:rsidRPr="002C3B94" w:rsidRDefault="00B42292" w:rsidP="00F251D6">
            <w:pPr>
              <w:pStyle w:val="TAL"/>
            </w:pPr>
            <w:r w:rsidRPr="002C3B94">
              <w:t xml:space="preserve">  </w:t>
            </w:r>
            <w:r>
              <w:t>mcdata</w:t>
            </w:r>
            <w:r w:rsidRPr="002C3B94">
              <w:t>-Params</w:t>
            </w:r>
          </w:p>
        </w:tc>
        <w:tc>
          <w:tcPr>
            <w:tcW w:w="2126" w:type="dxa"/>
          </w:tcPr>
          <w:p w14:paraId="707834BB" w14:textId="77777777" w:rsidR="00B42292" w:rsidRPr="002C3B94" w:rsidRDefault="00B42292" w:rsidP="00F251D6">
            <w:pPr>
              <w:pStyle w:val="TAL"/>
            </w:pPr>
          </w:p>
        </w:tc>
        <w:tc>
          <w:tcPr>
            <w:tcW w:w="2126" w:type="dxa"/>
            <w:tcBorders>
              <w:bottom w:val="single" w:sz="4" w:space="0" w:color="auto"/>
            </w:tcBorders>
          </w:tcPr>
          <w:p w14:paraId="4E8BD7B4" w14:textId="77777777" w:rsidR="00B42292" w:rsidRPr="002C3B94" w:rsidRDefault="00B42292" w:rsidP="00F251D6">
            <w:pPr>
              <w:pStyle w:val="TAL"/>
            </w:pPr>
          </w:p>
        </w:tc>
        <w:tc>
          <w:tcPr>
            <w:tcW w:w="1418" w:type="dxa"/>
          </w:tcPr>
          <w:p w14:paraId="65DEF246" w14:textId="77777777" w:rsidR="00B42292" w:rsidRPr="002C3B94" w:rsidRDefault="00B42292" w:rsidP="00F251D6">
            <w:pPr>
              <w:pStyle w:val="TAL"/>
            </w:pPr>
          </w:p>
        </w:tc>
        <w:tc>
          <w:tcPr>
            <w:tcW w:w="1134" w:type="dxa"/>
            <w:vAlign w:val="bottom"/>
          </w:tcPr>
          <w:p w14:paraId="3501581F" w14:textId="77777777" w:rsidR="00B42292" w:rsidRPr="002C3B94" w:rsidRDefault="00B42292" w:rsidP="00F251D6">
            <w:pPr>
              <w:pStyle w:val="TAL"/>
            </w:pPr>
          </w:p>
        </w:tc>
      </w:tr>
      <w:tr w:rsidR="00B42292" w:rsidRPr="002C3B94" w14:paraId="335BD8C3" w14:textId="77777777" w:rsidTr="00F251D6">
        <w:tc>
          <w:tcPr>
            <w:tcW w:w="2835" w:type="dxa"/>
            <w:vAlign w:val="center"/>
          </w:tcPr>
          <w:p w14:paraId="4E5FE5B4" w14:textId="77777777" w:rsidR="00B42292" w:rsidRPr="002C3B94" w:rsidRDefault="00B42292" w:rsidP="00F251D6">
            <w:pPr>
              <w:pStyle w:val="TAL"/>
            </w:pPr>
            <w:r w:rsidRPr="002C3B94">
              <w:t xml:space="preserve">    </w:t>
            </w:r>
            <w:r>
              <w:t>mcdata</w:t>
            </w:r>
            <w:r w:rsidRPr="002C3B94">
              <w:t>-request-uri</w:t>
            </w:r>
          </w:p>
        </w:tc>
        <w:tc>
          <w:tcPr>
            <w:tcW w:w="2126" w:type="dxa"/>
          </w:tcPr>
          <w:p w14:paraId="4FFBF7CA" w14:textId="77777777" w:rsidR="00B42292" w:rsidRPr="00590880" w:rsidRDefault="00B42292" w:rsidP="00F251D6">
            <w:pPr>
              <w:pStyle w:val="TAL"/>
              <w:rPr>
                <w:lang w:val="en-US"/>
              </w:rPr>
            </w:pPr>
            <w:r w:rsidRPr="00590880">
              <w:rPr>
                <w:lang w:val="en-US"/>
              </w:rPr>
              <w:t>px_</w:t>
            </w:r>
            <w:r>
              <w:rPr>
                <w:lang w:val="en-US"/>
              </w:rPr>
              <w:t>MCData</w:t>
            </w:r>
            <w:r w:rsidRPr="00590880">
              <w:rPr>
                <w:lang w:val="en-US"/>
              </w:rPr>
              <w:t>_ID_User_A</w:t>
            </w:r>
          </w:p>
        </w:tc>
        <w:tc>
          <w:tcPr>
            <w:tcW w:w="2126" w:type="dxa"/>
            <w:tcBorders>
              <w:bottom w:val="single" w:sz="4" w:space="0" w:color="auto"/>
            </w:tcBorders>
          </w:tcPr>
          <w:p w14:paraId="105DF294" w14:textId="77777777" w:rsidR="00B42292" w:rsidRPr="00590880" w:rsidRDefault="00B42292" w:rsidP="00F251D6">
            <w:pPr>
              <w:pStyle w:val="TAL"/>
              <w:rPr>
                <w:lang w:val="en-US"/>
              </w:rPr>
            </w:pPr>
          </w:p>
        </w:tc>
        <w:tc>
          <w:tcPr>
            <w:tcW w:w="1418" w:type="dxa"/>
          </w:tcPr>
          <w:p w14:paraId="7F2FC458" w14:textId="77777777" w:rsidR="00B42292" w:rsidRPr="00590880" w:rsidRDefault="00B42292" w:rsidP="00F251D6">
            <w:pPr>
              <w:pStyle w:val="TAL"/>
              <w:rPr>
                <w:lang w:val="en-US"/>
              </w:rPr>
            </w:pPr>
          </w:p>
        </w:tc>
        <w:tc>
          <w:tcPr>
            <w:tcW w:w="1134" w:type="dxa"/>
            <w:vAlign w:val="bottom"/>
          </w:tcPr>
          <w:p w14:paraId="668C6717" w14:textId="77777777" w:rsidR="00B42292" w:rsidRPr="00590880" w:rsidRDefault="00B42292" w:rsidP="00F251D6">
            <w:pPr>
              <w:pStyle w:val="TAL"/>
              <w:rPr>
                <w:lang w:val="en-US"/>
              </w:rPr>
            </w:pPr>
          </w:p>
        </w:tc>
      </w:tr>
    </w:tbl>
    <w:p w14:paraId="659790E5" w14:textId="77777777" w:rsidR="00B42292" w:rsidRPr="002C3B94" w:rsidRDefault="00B42292" w:rsidP="00B42292">
      <w:pPr>
        <w:rPr>
          <w:lang w:val="en-US"/>
        </w:rPr>
      </w:pPr>
    </w:p>
    <w:p w14:paraId="029E9C27" w14:textId="77777777" w:rsidR="00B42292" w:rsidRPr="002C3B94" w:rsidRDefault="00B42292" w:rsidP="00B42292">
      <w:pPr>
        <w:pStyle w:val="TH"/>
      </w:pPr>
      <w:r w:rsidRPr="002C3B94">
        <w:t xml:space="preserve">Table </w:t>
      </w:r>
      <w:r>
        <w:rPr>
          <w:lang w:eastAsia="x-none"/>
        </w:rPr>
        <w:t>6.4.3</w:t>
      </w:r>
      <w:r w:rsidRPr="000A3574">
        <w:rPr>
          <w:lang w:eastAsia="x-none"/>
        </w:rPr>
        <w:t>.3.3-</w:t>
      </w:r>
      <w:r>
        <w:rPr>
          <w:lang w:eastAsia="x-none"/>
        </w:rPr>
        <w:t>10</w:t>
      </w:r>
      <w:r w:rsidRPr="002C3B94">
        <w:t xml:space="preserve">: PIDF in SIP PUBLISH (Table </w:t>
      </w:r>
      <w:r>
        <w:rPr>
          <w:lang w:eastAsia="x-none"/>
        </w:rPr>
        <w:t>6.4.3</w:t>
      </w:r>
      <w:r w:rsidRPr="000A3574">
        <w:rPr>
          <w:lang w:eastAsia="x-none"/>
        </w:rPr>
        <w:t>.3.3-</w:t>
      </w:r>
      <w:r>
        <w:rPr>
          <w:lang w:eastAsia="x-none"/>
        </w:rPr>
        <w:t>8</w:t>
      </w:r>
      <w:r w:rsidRPr="002C3B9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3DA2E1D5" w14:textId="77777777" w:rsidTr="00F251D6">
        <w:tc>
          <w:tcPr>
            <w:tcW w:w="9639" w:type="dxa"/>
            <w:gridSpan w:val="5"/>
          </w:tcPr>
          <w:p w14:paraId="19D93A6B" w14:textId="77777777" w:rsidR="00B42292" w:rsidRPr="002C3B94" w:rsidRDefault="00B42292" w:rsidP="00F251D6">
            <w:pPr>
              <w:pStyle w:val="TAL"/>
            </w:pPr>
            <w:r w:rsidRPr="002C3B94">
              <w:t>Derivation Path: TS 37.579-1 [2], Table 5.5.3.5.1-</w:t>
            </w:r>
            <w:r>
              <w:t>3</w:t>
            </w:r>
            <w:r w:rsidRPr="002C3B94">
              <w:t>, condition AFFILIATION</w:t>
            </w:r>
          </w:p>
        </w:tc>
      </w:tr>
      <w:tr w:rsidR="00B42292" w:rsidRPr="002C3B94" w14:paraId="6C53E372" w14:textId="77777777" w:rsidTr="00F251D6">
        <w:tc>
          <w:tcPr>
            <w:tcW w:w="2835" w:type="dxa"/>
          </w:tcPr>
          <w:p w14:paraId="2CBE7362" w14:textId="77777777" w:rsidR="00B42292" w:rsidRPr="002C3B94" w:rsidRDefault="00B42292" w:rsidP="00F251D6">
            <w:pPr>
              <w:pStyle w:val="TAH"/>
            </w:pPr>
            <w:r w:rsidRPr="002C3B94">
              <w:t>Information Element</w:t>
            </w:r>
          </w:p>
        </w:tc>
        <w:tc>
          <w:tcPr>
            <w:tcW w:w="2126" w:type="dxa"/>
          </w:tcPr>
          <w:p w14:paraId="215D49A0" w14:textId="77777777" w:rsidR="00B42292" w:rsidRPr="002C3B94" w:rsidRDefault="00B42292" w:rsidP="00F251D6">
            <w:pPr>
              <w:pStyle w:val="TAH"/>
            </w:pPr>
            <w:r w:rsidRPr="002C3B94">
              <w:t>Value/remark</w:t>
            </w:r>
          </w:p>
        </w:tc>
        <w:tc>
          <w:tcPr>
            <w:tcW w:w="2126" w:type="dxa"/>
          </w:tcPr>
          <w:p w14:paraId="12DE3C7F" w14:textId="77777777" w:rsidR="00B42292" w:rsidRPr="002C3B94" w:rsidRDefault="00B42292" w:rsidP="00F251D6">
            <w:pPr>
              <w:pStyle w:val="TAH"/>
            </w:pPr>
            <w:r w:rsidRPr="002C3B94">
              <w:t>Comment</w:t>
            </w:r>
          </w:p>
        </w:tc>
        <w:tc>
          <w:tcPr>
            <w:tcW w:w="1418" w:type="dxa"/>
          </w:tcPr>
          <w:p w14:paraId="72C37E8B" w14:textId="77777777" w:rsidR="00B42292" w:rsidRPr="002C3B94" w:rsidRDefault="00B42292" w:rsidP="00F251D6">
            <w:pPr>
              <w:pStyle w:val="TAH"/>
            </w:pPr>
            <w:r w:rsidRPr="002C3B94">
              <w:t>Reference</w:t>
            </w:r>
          </w:p>
        </w:tc>
        <w:tc>
          <w:tcPr>
            <w:tcW w:w="1134" w:type="dxa"/>
          </w:tcPr>
          <w:p w14:paraId="50DA935B" w14:textId="77777777" w:rsidR="00B42292" w:rsidRPr="002C3B94" w:rsidRDefault="00B42292" w:rsidP="00F251D6">
            <w:pPr>
              <w:pStyle w:val="TAH"/>
            </w:pPr>
            <w:r w:rsidRPr="002C3B94">
              <w:t>Condition</w:t>
            </w:r>
          </w:p>
        </w:tc>
      </w:tr>
      <w:tr w:rsidR="00B42292" w:rsidRPr="002C3B94" w14:paraId="3530A8C8" w14:textId="77777777" w:rsidTr="00F251D6">
        <w:tc>
          <w:tcPr>
            <w:tcW w:w="2835" w:type="dxa"/>
            <w:vAlign w:val="center"/>
          </w:tcPr>
          <w:p w14:paraId="69498100" w14:textId="77777777" w:rsidR="00B42292" w:rsidRPr="002C3B94" w:rsidRDefault="00B42292" w:rsidP="00F251D6">
            <w:pPr>
              <w:pStyle w:val="TAL"/>
            </w:pPr>
            <w:r w:rsidRPr="002C3B94">
              <w:t>presence</w:t>
            </w:r>
          </w:p>
        </w:tc>
        <w:tc>
          <w:tcPr>
            <w:tcW w:w="2126" w:type="dxa"/>
          </w:tcPr>
          <w:p w14:paraId="43E6CF1E" w14:textId="77777777" w:rsidR="00B42292" w:rsidRPr="002C3B94" w:rsidRDefault="00B42292" w:rsidP="00F251D6">
            <w:pPr>
              <w:pStyle w:val="TAL"/>
            </w:pPr>
          </w:p>
        </w:tc>
        <w:tc>
          <w:tcPr>
            <w:tcW w:w="2126" w:type="dxa"/>
            <w:tcBorders>
              <w:bottom w:val="single" w:sz="4" w:space="0" w:color="auto"/>
            </w:tcBorders>
          </w:tcPr>
          <w:p w14:paraId="08A47DE1" w14:textId="77777777" w:rsidR="00B42292" w:rsidRPr="002C3B94" w:rsidRDefault="00B42292" w:rsidP="00F251D6">
            <w:pPr>
              <w:pStyle w:val="TAL"/>
            </w:pPr>
          </w:p>
        </w:tc>
        <w:tc>
          <w:tcPr>
            <w:tcW w:w="1418" w:type="dxa"/>
          </w:tcPr>
          <w:p w14:paraId="297DDB42" w14:textId="77777777" w:rsidR="00B42292" w:rsidRPr="002C3B94" w:rsidRDefault="00B42292" w:rsidP="00F251D6">
            <w:pPr>
              <w:pStyle w:val="TAL"/>
            </w:pPr>
          </w:p>
        </w:tc>
        <w:tc>
          <w:tcPr>
            <w:tcW w:w="1134" w:type="dxa"/>
            <w:vAlign w:val="bottom"/>
          </w:tcPr>
          <w:p w14:paraId="5C51477F" w14:textId="77777777" w:rsidR="00B42292" w:rsidRPr="002C3B94" w:rsidRDefault="00B42292" w:rsidP="00F251D6">
            <w:pPr>
              <w:pStyle w:val="TAL"/>
            </w:pPr>
          </w:p>
        </w:tc>
      </w:tr>
      <w:tr w:rsidR="00B42292" w:rsidRPr="002C3B94" w14:paraId="1379E3E2" w14:textId="77777777" w:rsidTr="00F251D6">
        <w:tc>
          <w:tcPr>
            <w:tcW w:w="2835" w:type="dxa"/>
            <w:vAlign w:val="center"/>
          </w:tcPr>
          <w:p w14:paraId="26C7CBBC" w14:textId="77777777" w:rsidR="00B42292" w:rsidRPr="002C3B94" w:rsidRDefault="00B42292" w:rsidP="00F251D6">
            <w:pPr>
              <w:pStyle w:val="TAL"/>
            </w:pPr>
            <w:r w:rsidRPr="0037780B">
              <w:rPr>
                <w:lang w:val="en-US"/>
              </w:rPr>
              <w:t xml:space="preserve">  </w:t>
            </w:r>
            <w:r w:rsidRPr="002C3B94">
              <w:t>tuple</w:t>
            </w:r>
          </w:p>
        </w:tc>
        <w:tc>
          <w:tcPr>
            <w:tcW w:w="2126" w:type="dxa"/>
          </w:tcPr>
          <w:p w14:paraId="59DFC549" w14:textId="77777777" w:rsidR="00B42292" w:rsidRPr="002C3B94" w:rsidRDefault="00B42292" w:rsidP="00F251D6">
            <w:pPr>
              <w:pStyle w:val="TAL"/>
            </w:pPr>
          </w:p>
        </w:tc>
        <w:tc>
          <w:tcPr>
            <w:tcW w:w="2126" w:type="dxa"/>
            <w:tcBorders>
              <w:bottom w:val="single" w:sz="4" w:space="0" w:color="auto"/>
            </w:tcBorders>
          </w:tcPr>
          <w:p w14:paraId="78A06120" w14:textId="77777777" w:rsidR="00B42292" w:rsidRPr="002C3B94" w:rsidRDefault="00B42292" w:rsidP="00F251D6">
            <w:pPr>
              <w:pStyle w:val="TAL"/>
            </w:pPr>
          </w:p>
        </w:tc>
        <w:tc>
          <w:tcPr>
            <w:tcW w:w="1418" w:type="dxa"/>
          </w:tcPr>
          <w:p w14:paraId="3BBB0023" w14:textId="77777777" w:rsidR="00B42292" w:rsidRPr="002C3B94" w:rsidRDefault="00B42292" w:rsidP="00F251D6">
            <w:pPr>
              <w:pStyle w:val="TAL"/>
            </w:pPr>
          </w:p>
        </w:tc>
        <w:tc>
          <w:tcPr>
            <w:tcW w:w="1134" w:type="dxa"/>
            <w:vAlign w:val="bottom"/>
          </w:tcPr>
          <w:p w14:paraId="10010DC4" w14:textId="77777777" w:rsidR="00B42292" w:rsidRPr="002C3B94" w:rsidRDefault="00B42292" w:rsidP="00F251D6">
            <w:pPr>
              <w:pStyle w:val="TAL"/>
            </w:pPr>
          </w:p>
        </w:tc>
      </w:tr>
      <w:tr w:rsidR="00B42292" w:rsidRPr="002C3B94" w14:paraId="4CC9BE21"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46281A1C" w14:textId="77777777" w:rsidR="00B42292" w:rsidRPr="00647573" w:rsidRDefault="00B42292" w:rsidP="00F251D6">
            <w:pPr>
              <w:pStyle w:val="TAL"/>
            </w:pPr>
            <w:r w:rsidRPr="00647573">
              <w:t xml:space="preserve">    status</w:t>
            </w:r>
          </w:p>
        </w:tc>
        <w:tc>
          <w:tcPr>
            <w:tcW w:w="2126" w:type="dxa"/>
            <w:tcBorders>
              <w:top w:val="single" w:sz="4" w:space="0" w:color="auto"/>
              <w:left w:val="single" w:sz="4" w:space="0" w:color="auto"/>
              <w:bottom w:val="single" w:sz="4" w:space="0" w:color="auto"/>
              <w:right w:val="single" w:sz="4" w:space="0" w:color="auto"/>
            </w:tcBorders>
          </w:tcPr>
          <w:p w14:paraId="0B7E892E" w14:textId="77777777" w:rsidR="00B42292" w:rsidRPr="002C3B94" w:rsidRDefault="00B42292" w:rsidP="00F251D6">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061577F" w14:textId="77777777" w:rsidR="00B42292" w:rsidRPr="002C3B9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016655F1"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FBB7DF" w14:textId="77777777" w:rsidR="00B42292" w:rsidRPr="002C3B94" w:rsidRDefault="00B42292" w:rsidP="00F251D6">
            <w:pPr>
              <w:pStyle w:val="TAL"/>
            </w:pPr>
          </w:p>
        </w:tc>
      </w:tr>
      <w:tr w:rsidR="00B42292" w:rsidRPr="002C3B94" w14:paraId="3536EDDF" w14:textId="77777777" w:rsidTr="00F251D6">
        <w:tc>
          <w:tcPr>
            <w:tcW w:w="2835" w:type="dxa"/>
            <w:vAlign w:val="center"/>
          </w:tcPr>
          <w:p w14:paraId="728FCE4E" w14:textId="77777777" w:rsidR="00B42292" w:rsidRPr="00647573" w:rsidRDefault="00B42292" w:rsidP="00F251D6">
            <w:pPr>
              <w:pStyle w:val="TAL"/>
            </w:pPr>
            <w:r w:rsidRPr="00647573">
              <w:t xml:space="preserve">  p-id</w:t>
            </w:r>
          </w:p>
        </w:tc>
        <w:tc>
          <w:tcPr>
            <w:tcW w:w="2126" w:type="dxa"/>
          </w:tcPr>
          <w:p w14:paraId="11EA69C5" w14:textId="77777777" w:rsidR="00B42292" w:rsidRPr="002C3B94" w:rsidRDefault="00B42292" w:rsidP="00F251D6">
            <w:pPr>
              <w:pStyle w:val="TAL"/>
            </w:pPr>
            <w:r w:rsidRPr="002C3B94">
              <w:t>any allowed value</w:t>
            </w:r>
          </w:p>
        </w:tc>
        <w:tc>
          <w:tcPr>
            <w:tcW w:w="2126" w:type="dxa"/>
            <w:tcBorders>
              <w:bottom w:val="single" w:sz="4" w:space="0" w:color="auto"/>
            </w:tcBorders>
          </w:tcPr>
          <w:p w14:paraId="68E85F8A" w14:textId="77777777" w:rsidR="00B42292" w:rsidRPr="002C3B94" w:rsidRDefault="00B42292" w:rsidP="00F251D6">
            <w:pPr>
              <w:pStyle w:val="TAL"/>
            </w:pPr>
            <w:r w:rsidRPr="00083906">
              <w:t>p-id shall be present acc. to TS 24.28</w:t>
            </w:r>
            <w:r>
              <w:t>2</w:t>
            </w:r>
            <w:r w:rsidRPr="00083906">
              <w:t xml:space="preserve"> [</w:t>
            </w:r>
            <w:r>
              <w:t>31</w:t>
            </w:r>
            <w:r w:rsidRPr="00083906">
              <w:t>] clause 8.</w:t>
            </w:r>
            <w:r>
              <w:t>3</w:t>
            </w:r>
            <w:r w:rsidRPr="00083906">
              <w:t>.2.5 and clause 8.</w:t>
            </w:r>
            <w:r>
              <w:t>3</w:t>
            </w:r>
            <w:r w:rsidRPr="00083906">
              <w:t>.</w:t>
            </w:r>
            <w:r>
              <w:t>3.5</w:t>
            </w:r>
          </w:p>
        </w:tc>
        <w:tc>
          <w:tcPr>
            <w:tcW w:w="1418" w:type="dxa"/>
          </w:tcPr>
          <w:p w14:paraId="35A61B15" w14:textId="77777777" w:rsidR="00B42292" w:rsidRPr="002C3B94" w:rsidRDefault="00B42292" w:rsidP="00F251D6">
            <w:pPr>
              <w:pStyle w:val="TAL"/>
            </w:pPr>
          </w:p>
        </w:tc>
        <w:tc>
          <w:tcPr>
            <w:tcW w:w="1134" w:type="dxa"/>
            <w:vAlign w:val="bottom"/>
          </w:tcPr>
          <w:p w14:paraId="4069C853" w14:textId="77777777" w:rsidR="00B42292" w:rsidRPr="002C3B94" w:rsidRDefault="00B42292" w:rsidP="00F251D6">
            <w:pPr>
              <w:pStyle w:val="TAL"/>
            </w:pPr>
          </w:p>
        </w:tc>
      </w:tr>
    </w:tbl>
    <w:p w14:paraId="17505610" w14:textId="77777777" w:rsidR="00B42292" w:rsidRDefault="00B42292" w:rsidP="00B42292">
      <w:pPr>
        <w:rPr>
          <w:noProof/>
        </w:rPr>
      </w:pPr>
    </w:p>
    <w:p w14:paraId="679053E2" w14:textId="77777777" w:rsidR="00B42292" w:rsidRDefault="00B42292" w:rsidP="00B42292">
      <w:pPr>
        <w:pStyle w:val="Heading3"/>
      </w:pPr>
      <w:bookmarkStart w:id="1270" w:name="_Toc219462406"/>
      <w:r>
        <w:t>6.4.4</w:t>
      </w:r>
      <w:r>
        <w:tab/>
      </w:r>
      <w:r w:rsidRPr="004023DF">
        <w:t>On-network / Emergency Alert / Emergency alert area</w:t>
      </w:r>
      <w:bookmarkEnd w:id="1270"/>
      <w:r w:rsidRPr="004023DF">
        <w:t xml:space="preserve"> </w:t>
      </w:r>
    </w:p>
    <w:p w14:paraId="26EEF9EB" w14:textId="77777777" w:rsidR="00B42292" w:rsidRPr="000A3574" w:rsidRDefault="00B42292" w:rsidP="00B42292">
      <w:pPr>
        <w:pStyle w:val="H6"/>
      </w:pPr>
      <w:r>
        <w:t>6.4.4</w:t>
      </w:r>
      <w:r w:rsidRPr="000A3574">
        <w:t>.1</w:t>
      </w:r>
      <w:r w:rsidRPr="000A3574">
        <w:tab/>
        <w:t>Test Purpose (TP)</w:t>
      </w:r>
    </w:p>
    <w:p w14:paraId="38F666AB" w14:textId="77777777" w:rsidR="00B42292" w:rsidRPr="000A3574" w:rsidRDefault="00B42292" w:rsidP="00B42292">
      <w:pPr>
        <w:pStyle w:val="H6"/>
      </w:pPr>
      <w:r w:rsidRPr="000A3574">
        <w:t>(1)</w:t>
      </w:r>
    </w:p>
    <w:p w14:paraId="5FCD6DBC" w14:textId="77777777" w:rsidR="00B42292" w:rsidRPr="00BE0200" w:rsidRDefault="00B42292" w:rsidP="00B42292">
      <w:pPr>
        <w:pStyle w:val="PL"/>
      </w:pPr>
      <w:r w:rsidRPr="00BE0200">
        <w:rPr>
          <w:b/>
        </w:rPr>
        <w:t>with</w:t>
      </w:r>
      <w:r w:rsidRPr="00BE0200">
        <w:t xml:space="preserve"> { UE (</w:t>
      </w:r>
      <w:r>
        <w:t>MCData</w:t>
      </w:r>
      <w:r w:rsidRPr="00AF1EDB">
        <w:t xml:space="preserve"> </w:t>
      </w:r>
      <w:r w:rsidRPr="00BE0200">
        <w:t xml:space="preserve">Client) registered and authorized for </w:t>
      </w:r>
      <w:r>
        <w:t>MCData</w:t>
      </w:r>
      <w:r w:rsidRPr="00AF1EDB">
        <w:t xml:space="preserve"> </w:t>
      </w:r>
      <w:r w:rsidRPr="00BE0200">
        <w:t>Service }</w:t>
      </w:r>
    </w:p>
    <w:p w14:paraId="66F7A74D"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 xml:space="preserve">of </w:t>
      </w:r>
      <w:r w:rsidRPr="0084659C">
        <w:t xml:space="preserve">entry into a </w:t>
      </w:r>
      <w:r w:rsidRPr="00F3761B">
        <w:rPr>
          <w:rFonts w:eastAsia="Calibri"/>
          <w:lang w:eastAsia="en-GB"/>
        </w:rPr>
        <w:t>emergency alert area</w:t>
      </w:r>
      <w:r w:rsidRPr="00BE0200">
        <w:t xml:space="preserve"> by sending the UE (</w:t>
      </w:r>
      <w:r>
        <w:t>MCData</w:t>
      </w:r>
      <w:r w:rsidRPr="00AF1EDB">
        <w:t xml:space="preserve"> </w:t>
      </w:r>
      <w:r w:rsidRPr="00BE0200">
        <w:t>Client) a SIP MESSAGE }</w:t>
      </w:r>
    </w:p>
    <w:p w14:paraId="45DA254A"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rsidRPr="0084659C">
        <w:t xml:space="preserve">entry into a </w:t>
      </w:r>
      <w:r w:rsidRPr="00F3761B">
        <w:rPr>
          <w:rFonts w:eastAsia="Calibri"/>
          <w:lang w:eastAsia="en-GB"/>
        </w:rPr>
        <w:t>emergency alert area</w:t>
      </w:r>
      <w:r>
        <w:t xml:space="preserve"> notification by</w:t>
      </w:r>
      <w:r w:rsidRPr="00BE0200">
        <w:t xml:space="preserve"> sending a SIP 200 (OK) response </w:t>
      </w:r>
      <w:r w:rsidRPr="00BE0200">
        <w:rPr>
          <w:b/>
        </w:rPr>
        <w:t>and</w:t>
      </w:r>
      <w:r w:rsidRPr="00BE0200">
        <w:t xml:space="preserve"> notifies the user of </w:t>
      </w:r>
      <w:r>
        <w:t>the entry into the</w:t>
      </w:r>
      <w:r w:rsidRPr="0084659C">
        <w:t xml:space="preserve"> </w:t>
      </w:r>
      <w:r w:rsidRPr="00F3761B">
        <w:rPr>
          <w:rFonts w:eastAsia="Calibri"/>
          <w:lang w:eastAsia="en-GB"/>
        </w:rPr>
        <w:t>emergency alert area</w:t>
      </w:r>
      <w:r w:rsidRPr="00BE0200">
        <w:t xml:space="preserve"> }</w:t>
      </w:r>
    </w:p>
    <w:p w14:paraId="5CD56C6F" w14:textId="77777777" w:rsidR="00B42292" w:rsidRPr="00BE0200" w:rsidRDefault="00B42292" w:rsidP="00B42292">
      <w:pPr>
        <w:pStyle w:val="PL"/>
      </w:pPr>
      <w:r w:rsidRPr="00BE0200">
        <w:t xml:space="preserve">            }</w:t>
      </w:r>
    </w:p>
    <w:p w14:paraId="02ADD564" w14:textId="77777777" w:rsidR="00B42292" w:rsidRDefault="00B42292" w:rsidP="00B42292">
      <w:pPr>
        <w:pStyle w:val="PL"/>
      </w:pPr>
    </w:p>
    <w:p w14:paraId="61E0027E" w14:textId="77777777" w:rsidR="00B42292" w:rsidRPr="00A0620C" w:rsidRDefault="00B42292" w:rsidP="00B42292">
      <w:pPr>
        <w:pStyle w:val="H6"/>
      </w:pPr>
      <w:r w:rsidRPr="00A0620C">
        <w:t>(2)</w:t>
      </w:r>
    </w:p>
    <w:p w14:paraId="69CC7936" w14:textId="77777777" w:rsidR="00B42292" w:rsidRPr="00EE3EC5" w:rsidRDefault="00B42292" w:rsidP="00B42292">
      <w:pPr>
        <w:pStyle w:val="PL"/>
      </w:pPr>
      <w:r w:rsidRPr="00EE3EC5">
        <w:rPr>
          <w:b/>
        </w:rPr>
        <w:t>with</w:t>
      </w:r>
      <w:r w:rsidRPr="00EE3EC5">
        <w:t xml:space="preserve"> { </w:t>
      </w:r>
      <w:r w:rsidRPr="00511861">
        <w:t>UE (</w:t>
      </w:r>
      <w:r>
        <w:t>MCData</w:t>
      </w:r>
      <w:r w:rsidRPr="00511861">
        <w:t xml:space="preserve"> Client) having been previously notified of entry into </w:t>
      </w:r>
      <w:r>
        <w:t xml:space="preserve">an </w:t>
      </w:r>
      <w:r w:rsidRPr="00F3761B">
        <w:rPr>
          <w:rFonts w:eastAsia="Calibri"/>
          <w:lang w:eastAsia="en-GB"/>
        </w:rPr>
        <w:t>emergency alert area</w:t>
      </w:r>
      <w:r w:rsidRPr="00EE3EC5">
        <w:t xml:space="preserve"> }</w:t>
      </w:r>
    </w:p>
    <w:p w14:paraId="6452EA80" w14:textId="77777777" w:rsidR="00B42292" w:rsidRPr="000A3574" w:rsidRDefault="00B42292" w:rsidP="00B42292">
      <w:pPr>
        <w:pStyle w:val="PL"/>
      </w:pPr>
      <w:r w:rsidRPr="00EE3EC5">
        <w:rPr>
          <w:b/>
        </w:rPr>
        <w:t>ensure that</w:t>
      </w:r>
      <w:r w:rsidRPr="00EE3EC5">
        <w:t xml:space="preserve"> {</w:t>
      </w:r>
      <w:r w:rsidRPr="00EE3EC5">
        <w:br/>
      </w:r>
      <w:r w:rsidRPr="000A3574">
        <w:t xml:space="preserve">  </w:t>
      </w:r>
      <w:r w:rsidRPr="000A3574">
        <w:rPr>
          <w:b/>
        </w:rPr>
        <w:t>when</w:t>
      </w:r>
      <w:r w:rsidRPr="000A3574">
        <w:t xml:space="preserve"> { the </w:t>
      </w:r>
      <w:r>
        <w:t>MCData</w:t>
      </w:r>
      <w:r w:rsidRPr="000A3574">
        <w:t xml:space="preserve"> User requests to send an emergency alert with the location of emergency }</w:t>
      </w:r>
    </w:p>
    <w:p w14:paraId="5BFB2131" w14:textId="77777777" w:rsidR="00B42292" w:rsidRPr="000A3574" w:rsidRDefault="00B42292" w:rsidP="00B42292">
      <w:pPr>
        <w:pStyle w:val="PL"/>
      </w:pPr>
      <w:r w:rsidRPr="000A3574">
        <w:t xml:space="preserve">    </w:t>
      </w:r>
      <w:r w:rsidRPr="000A3574">
        <w:rPr>
          <w:b/>
        </w:rPr>
        <w:t>then</w:t>
      </w:r>
      <w:r w:rsidRPr="000A3574">
        <w:t xml:space="preserve"> { UE (</w:t>
      </w:r>
      <w:r>
        <w:t>MCData</w:t>
      </w:r>
      <w:r w:rsidRPr="000A3574">
        <w:t xml:space="preserve"> Client) sends a SIP MESSAGE initiating an emergency alert </w:t>
      </w:r>
      <w:r w:rsidRPr="000A3574">
        <w:rPr>
          <w:b/>
        </w:rPr>
        <w:t>and</w:t>
      </w:r>
      <w:r w:rsidRPr="000A3574">
        <w:t xml:space="preserve"> reporting location information }</w:t>
      </w:r>
    </w:p>
    <w:p w14:paraId="4C3535D5" w14:textId="77777777" w:rsidR="00B42292" w:rsidRPr="000A3574" w:rsidRDefault="00B42292" w:rsidP="00B42292">
      <w:pPr>
        <w:pStyle w:val="PL"/>
      </w:pPr>
      <w:r w:rsidRPr="000A3574">
        <w:t xml:space="preserve">            }</w:t>
      </w:r>
    </w:p>
    <w:p w14:paraId="305F0ED6" w14:textId="77777777" w:rsidR="00B42292" w:rsidRDefault="00B42292" w:rsidP="00B42292">
      <w:pPr>
        <w:pStyle w:val="PL"/>
        <w:rPr>
          <w:b/>
          <w:highlight w:val="green"/>
        </w:rPr>
      </w:pPr>
    </w:p>
    <w:p w14:paraId="49C8F525" w14:textId="77777777" w:rsidR="00B42292" w:rsidRPr="000A3574" w:rsidRDefault="00B42292" w:rsidP="00B42292">
      <w:pPr>
        <w:pStyle w:val="H6"/>
      </w:pPr>
      <w:r w:rsidRPr="000A3574">
        <w:t>(</w:t>
      </w:r>
      <w:r>
        <w:t>3</w:t>
      </w:r>
      <w:r w:rsidRPr="000A3574">
        <w:t>)</w:t>
      </w:r>
    </w:p>
    <w:p w14:paraId="3D715845" w14:textId="77777777" w:rsidR="00B42292" w:rsidRPr="000A3574" w:rsidRDefault="00B42292" w:rsidP="00B42292">
      <w:pPr>
        <w:pStyle w:val="PL"/>
      </w:pPr>
      <w:r w:rsidRPr="000A3574">
        <w:rPr>
          <w:b/>
        </w:rPr>
        <w:t>with</w:t>
      </w:r>
      <w:r w:rsidRPr="000A3574">
        <w:t xml:space="preserve"> { UE (</w:t>
      </w:r>
      <w:r>
        <w:t>MCData</w:t>
      </w:r>
      <w:r w:rsidRPr="000A3574">
        <w:t xml:space="preserve"> Client) in the “M</w:t>
      </w:r>
      <w:r>
        <w:t>D</w:t>
      </w:r>
      <w:r w:rsidRPr="000A3574">
        <w:t>EA 3: emergency-alert-initiated” state}</w:t>
      </w:r>
    </w:p>
    <w:p w14:paraId="40542203"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of exit from</w:t>
      </w:r>
      <w:r w:rsidRPr="0084659C">
        <w:t xml:space="preserve"> a </w:t>
      </w:r>
      <w:r w:rsidRPr="00F3761B">
        <w:rPr>
          <w:rFonts w:eastAsia="Calibri"/>
          <w:lang w:eastAsia="en-GB"/>
        </w:rPr>
        <w:t>emergency alert area</w:t>
      </w:r>
      <w:r w:rsidRPr="00BE0200">
        <w:t xml:space="preserve"> by sending the UE (</w:t>
      </w:r>
      <w:r>
        <w:t>MCData</w:t>
      </w:r>
      <w:r w:rsidRPr="00AF1EDB">
        <w:t xml:space="preserve"> </w:t>
      </w:r>
      <w:r w:rsidRPr="00BE0200">
        <w:t>Client) a SIP MESSAGE }</w:t>
      </w:r>
    </w:p>
    <w:p w14:paraId="76A9A9D9"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t xml:space="preserve">exit from </w:t>
      </w:r>
      <w:r w:rsidRPr="00F3761B">
        <w:rPr>
          <w:rFonts w:eastAsia="Calibri"/>
          <w:lang w:eastAsia="en-GB"/>
        </w:rPr>
        <w:t>emergency alert area</w:t>
      </w:r>
      <w:r>
        <w:t xml:space="preserve"> notification by</w:t>
      </w:r>
      <w:r w:rsidRPr="00BE0200">
        <w:t xml:space="preserve"> sending a SIP 200 (OK) response </w:t>
      </w:r>
      <w:r w:rsidRPr="00BE0200">
        <w:rPr>
          <w:b/>
        </w:rPr>
        <w:t>and</w:t>
      </w:r>
      <w:r w:rsidRPr="00BE0200">
        <w:t xml:space="preserve"> notifies the user of the </w:t>
      </w:r>
      <w:r>
        <w:t>exit from</w:t>
      </w:r>
      <w:r w:rsidRPr="0084659C">
        <w:t xml:space="preserve"> </w:t>
      </w:r>
      <w:r>
        <w:t>the</w:t>
      </w:r>
      <w:r w:rsidRPr="0084659C">
        <w:t xml:space="preserve"> </w:t>
      </w:r>
      <w:r w:rsidRPr="00F3761B">
        <w:rPr>
          <w:rFonts w:eastAsia="Calibri"/>
          <w:lang w:eastAsia="en-GB"/>
        </w:rPr>
        <w:t>emergency alert area</w:t>
      </w:r>
      <w:r w:rsidRPr="00BE0200">
        <w:t xml:space="preserve"> }</w:t>
      </w:r>
    </w:p>
    <w:p w14:paraId="65E5E516" w14:textId="77777777" w:rsidR="00B42292" w:rsidRPr="00BE0200" w:rsidRDefault="00B42292" w:rsidP="00B42292">
      <w:pPr>
        <w:pStyle w:val="PL"/>
      </w:pPr>
      <w:r w:rsidRPr="00BE0200">
        <w:t xml:space="preserve">            }</w:t>
      </w:r>
    </w:p>
    <w:p w14:paraId="70B48606" w14:textId="77777777" w:rsidR="00B42292" w:rsidRPr="000A3574" w:rsidRDefault="00B42292" w:rsidP="00B42292">
      <w:pPr>
        <w:pStyle w:val="PL"/>
      </w:pPr>
    </w:p>
    <w:p w14:paraId="58869248" w14:textId="77777777" w:rsidR="00B42292" w:rsidRPr="000A3574" w:rsidRDefault="00B42292" w:rsidP="00B42292">
      <w:pPr>
        <w:pStyle w:val="H6"/>
      </w:pPr>
      <w:r>
        <w:t>6.6.4</w:t>
      </w:r>
      <w:r w:rsidRPr="000A3574">
        <w:t>.2</w:t>
      </w:r>
      <w:r w:rsidRPr="000A3574">
        <w:tab/>
        <w:t>Conformance requirements</w:t>
      </w:r>
    </w:p>
    <w:p w14:paraId="3DA6C8F8" w14:textId="77777777" w:rsidR="00B42292" w:rsidRPr="000A3574" w:rsidRDefault="00B42292" w:rsidP="00B42292">
      <w:r w:rsidRPr="000A3574">
        <w:t>References: The conformance requirements covered in the current TC are specified in: TS 24.</w:t>
      </w:r>
      <w:r>
        <w:t>282</w:t>
      </w:r>
      <w:r w:rsidRPr="000A3574">
        <w:t>, clause</w:t>
      </w:r>
      <w:r>
        <w:t xml:space="preserve">s 16.2.1.1 and </w:t>
      </w:r>
      <w:r w:rsidRPr="00961FBE">
        <w:t>16.2.1.5</w:t>
      </w:r>
      <w:r w:rsidRPr="000A3574">
        <w:t>. Unless otherwise stated, these are Rel-1</w:t>
      </w:r>
      <w:r>
        <w:t>7</w:t>
      </w:r>
      <w:r w:rsidRPr="000A3574">
        <w:t xml:space="preserve"> requirements.</w:t>
      </w:r>
    </w:p>
    <w:p w14:paraId="4278B2C0" w14:textId="77777777" w:rsidR="00B42292" w:rsidRDefault="00B42292" w:rsidP="00B42292">
      <w:r>
        <w:t>[TS 24.282, clause 16.2.1.1]</w:t>
      </w:r>
    </w:p>
    <w:p w14:paraId="2B6E55BB" w14:textId="77777777" w:rsidR="00B42292" w:rsidRPr="002065BB" w:rsidRDefault="00B42292" w:rsidP="00B42292">
      <w:pPr>
        <w:overflowPunct w:val="0"/>
        <w:autoSpaceDE w:val="0"/>
        <w:autoSpaceDN w:val="0"/>
        <w:adjustRightInd w:val="0"/>
        <w:textAlignment w:val="baseline"/>
        <w:rPr>
          <w:rFonts w:eastAsia="SimSun"/>
          <w:lang w:eastAsia="en-GB"/>
        </w:rPr>
      </w:pPr>
      <w:r w:rsidRPr="002065BB">
        <w:rPr>
          <w:rFonts w:eastAsia="SimSun"/>
          <w:lang w:eastAsia="en-GB"/>
        </w:rPr>
        <w:t>Upon receiving a request from the MCData user to send an MCData emergency alert, the MCData client shall determine whether or not it is authorised to originate an emergency alert, by following the procedures in clause 6.2.8.1.6.</w:t>
      </w:r>
    </w:p>
    <w:p w14:paraId="42DBA294" w14:textId="77777777" w:rsidR="00B42292" w:rsidRPr="002065BB" w:rsidRDefault="00B42292" w:rsidP="00B42292">
      <w:pPr>
        <w:overflowPunct w:val="0"/>
        <w:autoSpaceDE w:val="0"/>
        <w:autoSpaceDN w:val="0"/>
        <w:adjustRightInd w:val="0"/>
        <w:textAlignment w:val="baseline"/>
        <w:rPr>
          <w:rFonts w:eastAsia="SimSun"/>
          <w:lang w:eastAsia="ko-KR"/>
        </w:rPr>
      </w:pPr>
      <w:r w:rsidRPr="002065BB">
        <w:rPr>
          <w:rFonts w:eastAsia="SimSun"/>
          <w:lang w:eastAsia="en-GB"/>
        </w:rPr>
        <w:t xml:space="preserve">If the </w:t>
      </w:r>
      <w:r w:rsidRPr="002065BB">
        <w:rPr>
          <w:rFonts w:eastAsia="SimSun"/>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7EF8D1B7" w14:textId="77777777" w:rsidR="00B42292" w:rsidRPr="002065BB" w:rsidRDefault="00B42292" w:rsidP="00B42292">
      <w:pPr>
        <w:overflowPunct w:val="0"/>
        <w:autoSpaceDE w:val="0"/>
        <w:autoSpaceDN w:val="0"/>
        <w:adjustRightInd w:val="0"/>
        <w:textAlignment w:val="baseline"/>
        <w:rPr>
          <w:rFonts w:eastAsia="SimSun"/>
          <w:lang w:eastAsia="en-GB"/>
        </w:rPr>
      </w:pPr>
      <w:r w:rsidRPr="002065BB">
        <w:rPr>
          <w:rFonts w:eastAsia="SimSun"/>
          <w:lang w:eastAsia="en-GB"/>
        </w:rPr>
        <w:t xml:space="preserve">If the request was authorised, but the MCData user has not indicated the identity of the MCData group to receive the emergency alert, the MCData client shall use, in descending order of preference, one of the following: the value of the </w:t>
      </w:r>
      <w:r w:rsidRPr="002065BB">
        <w:rPr>
          <w:rFonts w:eastAsia="SimSun"/>
          <w:lang w:val="en-US" w:eastAsia="en-GB"/>
        </w:rPr>
        <w:t>&lt;uri-entry&gt; element</w:t>
      </w:r>
      <w:r w:rsidRPr="002065BB">
        <w:rPr>
          <w:rFonts w:eastAsia="SimSun"/>
          <w:lang w:eastAsia="en-GB"/>
        </w:rPr>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2065BB">
        <w:rPr>
          <w:rFonts w:eastAsia="SimSun"/>
          <w:lang w:eastAsia="ko-KR"/>
        </w:rPr>
        <w:t>shall indicate the fact to the MCData user and shall terminate this procedure.</w:t>
      </w:r>
    </w:p>
    <w:p w14:paraId="2A926466" w14:textId="77777777" w:rsidR="00B42292" w:rsidRPr="002065BB" w:rsidRDefault="00B42292" w:rsidP="00B42292">
      <w:pPr>
        <w:overflowPunct w:val="0"/>
        <w:autoSpaceDE w:val="0"/>
        <w:autoSpaceDN w:val="0"/>
        <w:adjustRightInd w:val="0"/>
        <w:textAlignment w:val="baseline"/>
        <w:rPr>
          <w:rFonts w:eastAsia="SimSun"/>
          <w:lang w:eastAsia="en-GB"/>
        </w:rPr>
      </w:pPr>
      <w:r w:rsidRPr="002065BB">
        <w:rPr>
          <w:rFonts w:eastAsia="SimSun"/>
          <w:lang w:eastAsia="en-GB"/>
        </w:rPr>
        <w:t xml:space="preserve">The MCData client shall generate a SIP MESSAGE as an out-of-dialog request, in accordance with 3GPP TS 24.229 [5] and </w:t>
      </w:r>
      <w:r w:rsidRPr="002065BB">
        <w:rPr>
          <w:rFonts w:eastAsia="SimSun"/>
          <w:lang w:eastAsia="ko-KR"/>
        </w:rPr>
        <w:t xml:space="preserve">IETF RFC 3428 [6], </w:t>
      </w:r>
      <w:r w:rsidRPr="002065BB">
        <w:rPr>
          <w:rFonts w:eastAsia="SimSun"/>
          <w:lang w:eastAsia="en-GB"/>
        </w:rPr>
        <w:t>and:</w:t>
      </w:r>
    </w:p>
    <w:p w14:paraId="4D226DE7"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1)</w:t>
      </w:r>
      <w:r w:rsidRPr="002065BB">
        <w:rPr>
          <w:rFonts w:eastAsia="SimSun"/>
          <w:lang w:eastAsia="en-GB"/>
        </w:rPr>
        <w:tab/>
        <w:t>shall include the ICSI value "urn:urn-7:3gpp-service.ims.icsi.mcdata" (</w:t>
      </w:r>
      <w:r w:rsidRPr="002065BB">
        <w:rPr>
          <w:rFonts w:eastAsia="SimSun"/>
          <w:lang w:eastAsia="zh-CN"/>
        </w:rPr>
        <w:t xml:space="preserve">coded as specified in </w:t>
      </w:r>
      <w:r w:rsidRPr="002065BB">
        <w:rPr>
          <w:rFonts w:eastAsia="SimSun"/>
          <w:lang w:eastAsia="en-GB"/>
        </w:rPr>
        <w:t>3GPP TS 24.229 [5]</w:t>
      </w:r>
      <w:r w:rsidRPr="002065BB">
        <w:rPr>
          <w:rFonts w:eastAsia="SimSun"/>
          <w:lang w:eastAsia="zh-CN"/>
        </w:rPr>
        <w:t xml:space="preserve">), </w:t>
      </w:r>
      <w:r w:rsidRPr="002065BB">
        <w:rPr>
          <w:rFonts w:eastAsia="SimSun"/>
          <w:lang w:eastAsia="en-GB"/>
        </w:rPr>
        <w:t>in a P-Preferred-Service header field according to IETF </w:t>
      </w:r>
      <w:r w:rsidRPr="002065BB">
        <w:rPr>
          <w:rFonts w:eastAsia="MS Mincho"/>
          <w:lang w:eastAsia="en-GB"/>
        </w:rPr>
        <w:t>RFC</w:t>
      </w:r>
      <w:r w:rsidRPr="002065BB">
        <w:rPr>
          <w:rFonts w:eastAsia="MS Mincho"/>
          <w:lang w:val="en-US" w:eastAsia="en-GB"/>
        </w:rPr>
        <w:t> </w:t>
      </w:r>
      <w:r w:rsidRPr="002065BB">
        <w:rPr>
          <w:rFonts w:eastAsia="MS Mincho"/>
          <w:lang w:eastAsia="en-GB"/>
        </w:rPr>
        <w:t xml:space="preserve">6050 [7] </w:t>
      </w:r>
      <w:r w:rsidRPr="002065BB">
        <w:rPr>
          <w:rFonts w:eastAsia="SimSun"/>
          <w:lang w:eastAsia="en-GB"/>
        </w:rPr>
        <w:t>in the SIP MESSAGE request;</w:t>
      </w:r>
    </w:p>
    <w:p w14:paraId="3CDF1062"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2)</w:t>
      </w:r>
      <w:r w:rsidRPr="002065BB">
        <w:rPr>
          <w:rFonts w:eastAsia="SimSun"/>
          <w:lang w:eastAsia="en-GB"/>
        </w:rPr>
        <w:tab/>
        <w:t xml:space="preserve">shall include an Accept-Contact header field with the </w:t>
      </w:r>
      <w:r w:rsidRPr="002065BB">
        <w:rPr>
          <w:rFonts w:eastAsia="SimSun"/>
          <w:lang w:eastAsia="zh-CN"/>
        </w:rPr>
        <w:t>g.3gpp.icsi-ref</w:t>
      </w:r>
      <w:r w:rsidRPr="002065BB">
        <w:rPr>
          <w:rFonts w:eastAsia="SimSun"/>
          <w:lang w:eastAsia="en-GB"/>
        </w:rPr>
        <w:t xml:space="preserve"> media feature tag containing the value of "urn:urn-7:3gpp-service.ims.icsi.mcdata" along with the "require" and "explicit" header field parameters according to IETF RFC</w:t>
      </w:r>
      <w:r w:rsidRPr="002065BB">
        <w:rPr>
          <w:rFonts w:eastAsia="SimSun"/>
          <w:lang w:val="en-US" w:eastAsia="en-GB"/>
        </w:rPr>
        <w:t> </w:t>
      </w:r>
      <w:r w:rsidRPr="002065BB">
        <w:rPr>
          <w:rFonts w:eastAsia="SimSun"/>
          <w:lang w:eastAsia="en-GB"/>
        </w:rPr>
        <w:t>3841 [8];</w:t>
      </w:r>
    </w:p>
    <w:p w14:paraId="548454CB"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3)</w:t>
      </w:r>
      <w:r w:rsidRPr="002065BB">
        <w:rPr>
          <w:rFonts w:eastAsia="SimSun"/>
          <w:lang w:eastAsia="en-GB"/>
        </w:rPr>
        <w:tab/>
        <w:t>may include a P-Preferred-Identity header field in the SIP MESSAGE request containing a public user identity as specified in 3GPP TS</w:t>
      </w:r>
      <w:r w:rsidRPr="002065BB">
        <w:rPr>
          <w:rFonts w:eastAsia="SimSun"/>
          <w:lang w:val="en-US" w:eastAsia="en-GB"/>
        </w:rPr>
        <w:t> </w:t>
      </w:r>
      <w:r w:rsidRPr="002065BB">
        <w:rPr>
          <w:rFonts w:eastAsia="SimSun"/>
          <w:lang w:eastAsia="en-GB"/>
        </w:rPr>
        <w:t>24.229 [5];</w:t>
      </w:r>
    </w:p>
    <w:p w14:paraId="73B5DDBD"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4)</w:t>
      </w:r>
      <w:r w:rsidRPr="002065BB">
        <w:rPr>
          <w:rFonts w:eastAsia="SimSun"/>
          <w:lang w:eastAsia="en-GB"/>
        </w:rPr>
        <w:tab/>
        <w:t xml:space="preserve">shall include an application/vnd.3gpp.mcdata-info+xml MIME body with the &lt;mcdatainfo&gt; element containing the &lt;mcdata-Params&gt; element (see </w:t>
      </w:r>
      <w:r w:rsidRPr="002065BB">
        <w:rPr>
          <w:rFonts w:eastAsia="SimSun"/>
          <w:lang w:val="en-US" w:eastAsia="en-GB"/>
        </w:rPr>
        <w:t>clause</w:t>
      </w:r>
      <w:r w:rsidRPr="002065BB">
        <w:rPr>
          <w:rFonts w:eastAsia="SimSun"/>
          <w:lang w:eastAsia="en-GB"/>
        </w:rPr>
        <w:t> D.1) with:</w:t>
      </w:r>
    </w:p>
    <w:p w14:paraId="23088E61"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a)</w:t>
      </w:r>
      <w:r w:rsidRPr="002065BB">
        <w:rPr>
          <w:rFonts w:eastAsia="SimSun"/>
          <w:lang w:eastAsia="en-GB"/>
        </w:rPr>
        <w:tab/>
        <w:t>the &lt;mcdata-request-uri&gt; element set to the MCData group identity;</w:t>
      </w:r>
    </w:p>
    <w:p w14:paraId="1A4AD650"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b)</w:t>
      </w:r>
      <w:r w:rsidRPr="002065BB">
        <w:rPr>
          <w:rFonts w:eastAsia="SimSun"/>
          <w:lang w:eastAsia="en-GB"/>
        </w:rPr>
        <w:tab/>
        <w:t>the &lt;alert-ind&gt; element set to a value of "true";</w:t>
      </w:r>
    </w:p>
    <w:p w14:paraId="440C81F2"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c)</w:t>
      </w:r>
      <w:r w:rsidRPr="002065BB">
        <w:rPr>
          <w:rFonts w:eastAsia="SimSun"/>
          <w:lang w:eastAsia="en-GB"/>
        </w:rPr>
        <w:tab/>
        <w:t>the &lt;mcdata-client-id&gt; element set to the MCData client ID of the originating MCData client; and</w:t>
      </w:r>
    </w:p>
    <w:p w14:paraId="2EE1F450"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d)</w:t>
      </w:r>
      <w:r w:rsidRPr="002065BB">
        <w:rPr>
          <w:rFonts w:eastAsia="SimSun"/>
          <w:lang w:eastAsia="en-GB"/>
        </w:rPr>
        <w:tab/>
        <w:t>if the MCData client is aware of active functional aliases and if an active functional alias is to be included in the SIP MESSAGE request, the &lt;functional-alias-URI&gt; element set to the URI of the used functional alias; and</w:t>
      </w:r>
    </w:p>
    <w:p w14:paraId="2D665AE9"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e)</w:t>
      </w:r>
      <w:r w:rsidRPr="002065BB">
        <w:rPr>
          <w:rFonts w:eastAsia="SimSun"/>
          <w:lang w:eastAsia="en-GB"/>
        </w:rPr>
        <w:tab/>
        <w:t>if the MCData user has requested an application priority, the &lt;anyExt&gt; element with the &lt;user-requested-priority&gt; element set to the user provided value;</w:t>
      </w:r>
    </w:p>
    <w:p w14:paraId="4ABA58D0"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5)</w:t>
      </w:r>
      <w:r w:rsidRPr="002065BB">
        <w:rPr>
          <w:rFonts w:eastAsia="SimSun"/>
          <w:lang w:eastAsia="en-GB"/>
        </w:rPr>
        <w:tab/>
        <w:t>shall include an application/vnd.3gpp.</w:t>
      </w:r>
      <w:r w:rsidRPr="002065BB">
        <w:rPr>
          <w:rFonts w:eastAsia="SimSun"/>
          <w:lang w:val="en-US" w:eastAsia="ko-KR"/>
        </w:rPr>
        <w:t>mcdata-</w:t>
      </w:r>
      <w:r w:rsidRPr="002065BB">
        <w:rPr>
          <w:rFonts w:eastAsia="SimSun"/>
          <w:lang w:eastAsia="en-GB"/>
        </w:rPr>
        <w:t xml:space="preserve">location-info+xml MIME body with a &lt;Report&gt; element included in the &lt;location-info&gt; root element (see </w:t>
      </w:r>
      <w:r w:rsidRPr="002065BB">
        <w:rPr>
          <w:rFonts w:eastAsia="SimSun"/>
          <w:lang w:val="en-US" w:eastAsia="en-GB"/>
        </w:rPr>
        <w:t>clause</w:t>
      </w:r>
      <w:r w:rsidRPr="002065BB">
        <w:rPr>
          <w:rFonts w:eastAsia="SimSun"/>
          <w:lang w:eastAsia="en-GB"/>
        </w:rPr>
        <w:t> D.</w:t>
      </w:r>
      <w:r w:rsidRPr="002065BB">
        <w:rPr>
          <w:rFonts w:eastAsia="SimSun"/>
          <w:lang w:val="en-US" w:eastAsia="en-GB"/>
        </w:rPr>
        <w:t>4</w:t>
      </w:r>
      <w:r w:rsidRPr="002065BB">
        <w:rPr>
          <w:rFonts w:eastAsia="SimSun"/>
          <w:lang w:eastAsia="en-GB"/>
        </w:rPr>
        <w:t>);</w:t>
      </w:r>
    </w:p>
    <w:p w14:paraId="69EDF7EE"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6)</w:t>
      </w:r>
      <w:r w:rsidRPr="002065BB">
        <w:rPr>
          <w:rFonts w:eastAsia="SimSun"/>
          <w:lang w:eastAsia="en-GB"/>
        </w:rPr>
        <w:tab/>
        <w:t>shall include in the &lt;Report&gt; element the specific location information configured for the MCData emergency alert location trigger;</w:t>
      </w:r>
    </w:p>
    <w:p w14:paraId="694D5387"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ko-KR"/>
        </w:rPr>
        <w:t>7)</w:t>
      </w:r>
      <w:r w:rsidRPr="002065BB">
        <w:rPr>
          <w:rFonts w:eastAsia="SimSun"/>
          <w:lang w:eastAsia="ko-KR"/>
        </w:rPr>
        <w:tab/>
        <w:t>shall set the MCData emergency state if not already set;</w:t>
      </w:r>
    </w:p>
    <w:p w14:paraId="568A5BBA" w14:textId="77777777" w:rsidR="00B42292" w:rsidRPr="002065BB" w:rsidRDefault="00B42292" w:rsidP="00B42292">
      <w:pPr>
        <w:overflowPunct w:val="0"/>
        <w:autoSpaceDE w:val="0"/>
        <w:autoSpaceDN w:val="0"/>
        <w:adjustRightInd w:val="0"/>
        <w:ind w:left="568" w:hanging="284"/>
        <w:textAlignment w:val="baseline"/>
        <w:rPr>
          <w:rFonts w:eastAsia="SimSun"/>
          <w:lang w:eastAsia="ko-KR"/>
        </w:rPr>
      </w:pPr>
      <w:r w:rsidRPr="002065BB">
        <w:rPr>
          <w:rFonts w:eastAsia="SimSun"/>
          <w:lang w:eastAsia="ko-KR"/>
        </w:rPr>
        <w:t>8)</w:t>
      </w:r>
      <w:r w:rsidRPr="002065BB">
        <w:rPr>
          <w:rFonts w:eastAsia="SimSun"/>
          <w:lang w:eastAsia="ko-KR"/>
        </w:rPr>
        <w:tab/>
        <w:t>shall set the MCData emergency alert state to "MDEA 2: emergency-alert-confirm-pending";</w:t>
      </w:r>
    </w:p>
    <w:p w14:paraId="14EDC7D0"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ko-KR"/>
        </w:rPr>
        <w:t>9)</w:t>
      </w:r>
      <w:r w:rsidRPr="002065BB">
        <w:rPr>
          <w:rFonts w:eastAsia="SimSun"/>
          <w:lang w:eastAsia="ko-KR"/>
        </w:rPr>
        <w:tab/>
      </w:r>
      <w:r w:rsidRPr="002065BB">
        <w:rPr>
          <w:rFonts w:eastAsia="SimSun"/>
          <w:lang w:eastAsia="en-GB"/>
        </w:rPr>
        <w:t>shall set the Request-URI to the public service identity identifying the participating MCData function serving the group identity; and</w:t>
      </w:r>
    </w:p>
    <w:p w14:paraId="011736DB" w14:textId="77777777" w:rsidR="00B42292" w:rsidRPr="002065BB" w:rsidRDefault="00B42292" w:rsidP="00B42292">
      <w:pPr>
        <w:overflowPunct w:val="0"/>
        <w:autoSpaceDE w:val="0"/>
        <w:autoSpaceDN w:val="0"/>
        <w:adjustRightInd w:val="0"/>
        <w:ind w:left="568" w:hanging="284"/>
        <w:textAlignment w:val="baseline"/>
        <w:rPr>
          <w:rFonts w:eastAsia="SimSun"/>
          <w:lang w:eastAsia="ko-KR"/>
        </w:rPr>
      </w:pPr>
      <w:r w:rsidRPr="002065BB">
        <w:rPr>
          <w:rFonts w:eastAsia="SimSun"/>
          <w:lang w:eastAsia="ko-KR"/>
        </w:rPr>
        <w:t>10)</w:t>
      </w:r>
      <w:r w:rsidRPr="002065BB">
        <w:rPr>
          <w:rFonts w:eastAsia="SimSun"/>
          <w:lang w:eastAsia="ko-KR"/>
        </w:rPr>
        <w:tab/>
        <w:t xml:space="preserve">shall send the </w:t>
      </w:r>
      <w:r w:rsidRPr="002065BB">
        <w:rPr>
          <w:rFonts w:eastAsia="SimSun"/>
          <w:lang w:eastAsia="en-GB"/>
        </w:rPr>
        <w:t>SIP MESSAGE request according to rules and procedures of 3GPP 24.229 [5];</w:t>
      </w:r>
    </w:p>
    <w:p w14:paraId="72A01D30" w14:textId="77777777" w:rsidR="00B42292" w:rsidRPr="002065BB" w:rsidRDefault="00B42292" w:rsidP="00B42292">
      <w:pPr>
        <w:overflowPunct w:val="0"/>
        <w:autoSpaceDE w:val="0"/>
        <w:autoSpaceDN w:val="0"/>
        <w:adjustRightInd w:val="0"/>
        <w:textAlignment w:val="baseline"/>
        <w:rPr>
          <w:rFonts w:eastAsia="SimSun"/>
          <w:lang w:eastAsia="ko-KR"/>
        </w:rPr>
      </w:pPr>
      <w:r w:rsidRPr="002065BB">
        <w:rPr>
          <w:rFonts w:eastAsia="SimSun"/>
          <w:lang w:eastAsia="en-GB"/>
        </w:rPr>
        <w:t xml:space="preserve">On receiving a SIP 2xx response to the SIP MESSAGE request, the MCData client </w:t>
      </w:r>
      <w:r w:rsidRPr="002065BB">
        <w:rPr>
          <w:rFonts w:eastAsia="SimSun"/>
          <w:lang w:eastAsia="ko-KR"/>
        </w:rPr>
        <w:t>shall set the MCData emergency alert state to "MDEA 3: emergency-alert-initiated" and shall give the MCData user an indication of success.</w:t>
      </w:r>
    </w:p>
    <w:p w14:paraId="038CAC09" w14:textId="77777777" w:rsidR="00B42292" w:rsidRPr="002065BB" w:rsidRDefault="00B42292" w:rsidP="00B42292">
      <w:pPr>
        <w:overflowPunct w:val="0"/>
        <w:autoSpaceDE w:val="0"/>
        <w:autoSpaceDN w:val="0"/>
        <w:adjustRightInd w:val="0"/>
        <w:textAlignment w:val="baseline"/>
        <w:rPr>
          <w:rFonts w:eastAsia="SimSun"/>
          <w:lang w:eastAsia="ko-KR"/>
        </w:rPr>
      </w:pPr>
      <w:r w:rsidRPr="002065BB">
        <w:rPr>
          <w:rFonts w:eastAsia="SimSun"/>
          <w:lang w:eastAsia="en-GB"/>
        </w:rPr>
        <w:t xml:space="preserve">On receiving a SIP 4xx response a SIP 5xx response or a SIP 6xx response to the SIP MESSAGE request, the MCData client </w:t>
      </w:r>
      <w:r w:rsidRPr="002065BB">
        <w:rPr>
          <w:rFonts w:eastAsia="SimSun"/>
          <w:lang w:eastAsia="ko-KR"/>
        </w:rPr>
        <w:t>shall set the MCData emergency alert state to "MDEA 1: no-alert" and shall indicate the failure to the MCData user.</w:t>
      </w:r>
    </w:p>
    <w:p w14:paraId="32239C6D" w14:textId="1E75FFFB" w:rsidR="00B42292" w:rsidRPr="00B42292" w:rsidRDefault="00B42292" w:rsidP="00B42292">
      <w:pPr>
        <w:keepLines/>
        <w:overflowPunct w:val="0"/>
        <w:autoSpaceDE w:val="0"/>
        <w:autoSpaceDN w:val="0"/>
        <w:adjustRightInd w:val="0"/>
        <w:ind w:left="1135" w:hanging="851"/>
        <w:textAlignment w:val="baseline"/>
        <w:rPr>
          <w:rFonts w:eastAsia="SimSun"/>
          <w:lang w:eastAsia="ko-KR"/>
        </w:rPr>
      </w:pPr>
      <w:r w:rsidRPr="002065BB">
        <w:rPr>
          <w:rFonts w:eastAsia="SimSun"/>
          <w:lang w:eastAsia="ko-KR"/>
        </w:rPr>
        <w:t>NOTE:</w:t>
      </w:r>
      <w:r w:rsidRPr="002065BB">
        <w:rPr>
          <w:rFonts w:eastAsia="SimSun"/>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2065BB">
        <w:rPr>
          <w:rFonts w:eastAsia="SimSun"/>
          <w:lang w:val="en-US" w:eastAsia="ko-KR"/>
        </w:rPr>
        <w:t>and can use manual clearing, as necessary</w:t>
      </w:r>
      <w:r w:rsidRPr="002065BB">
        <w:rPr>
          <w:rFonts w:eastAsia="SimSun"/>
          <w:lang w:eastAsia="ko-KR"/>
        </w:rPr>
        <w:t>.</w:t>
      </w:r>
    </w:p>
    <w:p w14:paraId="1B34DCF0" w14:textId="77777777" w:rsidR="00B42292" w:rsidRPr="000A3574" w:rsidRDefault="00B42292" w:rsidP="00B42292">
      <w:r w:rsidRPr="000A3574">
        <w:t>[</w:t>
      </w:r>
      <w:r w:rsidRPr="00961FBE">
        <w:t>TS 24.282, clause 16.2.1.5</w:t>
      </w:r>
      <w:r w:rsidRPr="000A3574">
        <w:t>]</w:t>
      </w:r>
    </w:p>
    <w:p w14:paraId="560CA6C6" w14:textId="77777777" w:rsidR="00B42292" w:rsidRPr="00000D17" w:rsidRDefault="00B42292" w:rsidP="00B42292">
      <w:pPr>
        <w:overflowPunct w:val="0"/>
        <w:autoSpaceDE w:val="0"/>
        <w:autoSpaceDN w:val="0"/>
        <w:adjustRightInd w:val="0"/>
        <w:textAlignment w:val="baseline"/>
        <w:rPr>
          <w:rFonts w:eastAsia="Malgun Gothic"/>
          <w:lang w:eastAsia="en-GB"/>
        </w:rPr>
      </w:pPr>
      <w:r w:rsidRPr="00000D17">
        <w:rPr>
          <w:rFonts w:eastAsia="Malgun Gothic"/>
          <w:lang w:eastAsia="en-GB"/>
        </w:rPr>
        <w:t>Upon receipt of a "</w:t>
      </w:r>
      <w:r w:rsidRPr="00000D17">
        <w:rPr>
          <w:rFonts w:eastAsia="SimSun"/>
          <w:lang w:eastAsia="en-GB"/>
        </w:rPr>
        <w:t xml:space="preserve">SIP MESSAGE request for </w:t>
      </w:r>
      <w:r w:rsidRPr="00000D17">
        <w:rPr>
          <w:rFonts w:eastAsia="SimSun"/>
          <w:lang w:val="x-none" w:eastAsia="en-GB"/>
        </w:rPr>
        <w:t xml:space="preserve">notification of entry into </w:t>
      </w:r>
      <w:r w:rsidRPr="00000D17">
        <w:rPr>
          <w:rFonts w:eastAsia="SimSun"/>
          <w:lang w:eastAsia="en-GB"/>
        </w:rPr>
        <w:t xml:space="preserve">or exit from </w:t>
      </w:r>
      <w:r w:rsidRPr="00000D17">
        <w:rPr>
          <w:rFonts w:eastAsia="SimSun"/>
          <w:lang w:eastAsia="ko-KR"/>
        </w:rPr>
        <w:t xml:space="preserve">an emergency </w:t>
      </w:r>
      <w:r w:rsidRPr="00000D17">
        <w:rPr>
          <w:rFonts w:eastAsia="SimSun"/>
          <w:lang w:val="en-US" w:eastAsia="ko-KR"/>
        </w:rPr>
        <w:t>alert area</w:t>
      </w:r>
      <w:r w:rsidRPr="00000D17">
        <w:rPr>
          <w:rFonts w:eastAsia="Malgun Gothic"/>
          <w:lang w:eastAsia="en-GB"/>
        </w:rPr>
        <w:t>", the MCData client:</w:t>
      </w:r>
    </w:p>
    <w:p w14:paraId="3E66CDA0" w14:textId="77777777" w:rsidR="00B42292" w:rsidRPr="00000D17" w:rsidRDefault="00B42292" w:rsidP="00B42292">
      <w:pPr>
        <w:overflowPunct w:val="0"/>
        <w:autoSpaceDE w:val="0"/>
        <w:autoSpaceDN w:val="0"/>
        <w:adjustRightInd w:val="0"/>
        <w:ind w:left="568" w:hanging="284"/>
        <w:textAlignment w:val="baseline"/>
        <w:rPr>
          <w:rFonts w:eastAsia="SimSun"/>
          <w:lang w:eastAsia="en-GB"/>
        </w:rPr>
      </w:pPr>
      <w:r w:rsidRPr="00000D17">
        <w:rPr>
          <w:rFonts w:eastAsia="SimSun"/>
          <w:lang w:eastAsia="en-GB"/>
        </w:rPr>
        <w:t>1)</w:t>
      </w:r>
      <w:r w:rsidRPr="00000D17">
        <w:rPr>
          <w:rFonts w:eastAsia="SimSun"/>
          <w:lang w:eastAsia="en-GB"/>
        </w:rPr>
        <w:tab/>
        <w:t>if the received SIP MESSAGE request contains an application/vnd.3gpp.mcdata-info+xml MIME body with the &lt;emergency-alert-area-ind&gt; element of the value:</w:t>
      </w:r>
    </w:p>
    <w:p w14:paraId="08EB48D9" w14:textId="77777777" w:rsidR="00B42292" w:rsidRPr="00000D17" w:rsidRDefault="00B42292" w:rsidP="00B42292">
      <w:pPr>
        <w:overflowPunct w:val="0"/>
        <w:autoSpaceDE w:val="0"/>
        <w:autoSpaceDN w:val="0"/>
        <w:adjustRightInd w:val="0"/>
        <w:ind w:left="851" w:hanging="284"/>
        <w:textAlignment w:val="baseline"/>
        <w:rPr>
          <w:rFonts w:eastAsia="SimSun"/>
          <w:lang w:eastAsia="en-GB"/>
        </w:rPr>
      </w:pPr>
      <w:r w:rsidRPr="00000D17">
        <w:rPr>
          <w:rFonts w:eastAsia="SimSun"/>
          <w:lang w:eastAsia="en-GB"/>
        </w:rPr>
        <w:t>a)</w:t>
      </w:r>
      <w:r w:rsidRPr="00000D17">
        <w:rPr>
          <w:rFonts w:eastAsia="SimSun"/>
          <w:lang w:eastAsia="en-GB"/>
        </w:rPr>
        <w:tab/>
        <w:t>set to "true":</w:t>
      </w:r>
    </w:p>
    <w:p w14:paraId="45565884" w14:textId="77777777" w:rsidR="00B42292" w:rsidRPr="00000D17" w:rsidRDefault="00B42292" w:rsidP="00B42292">
      <w:pPr>
        <w:overflowPunct w:val="0"/>
        <w:autoSpaceDE w:val="0"/>
        <w:autoSpaceDN w:val="0"/>
        <w:adjustRightInd w:val="0"/>
        <w:ind w:left="1135" w:hanging="284"/>
        <w:textAlignment w:val="baseline"/>
        <w:rPr>
          <w:rFonts w:eastAsia="SimSun"/>
          <w:lang w:eastAsia="en-GB"/>
        </w:rPr>
      </w:pPr>
      <w:r w:rsidRPr="00000D17">
        <w:rPr>
          <w:rFonts w:eastAsia="SimSun"/>
          <w:lang w:eastAsia="en-GB"/>
        </w:rPr>
        <w:t>i)</w:t>
      </w:r>
      <w:r w:rsidRPr="00000D17">
        <w:rPr>
          <w:rFonts w:eastAsia="SimSun"/>
          <w:lang w:eastAsia="en-GB"/>
        </w:rPr>
        <w:tab/>
        <w:t xml:space="preserve">may display to the MCData user an indication that MCData client has entered a </w:t>
      </w:r>
      <w:r w:rsidRPr="00000D17">
        <w:rPr>
          <w:rFonts w:eastAsia="Calibri"/>
          <w:lang w:eastAsia="en-GB"/>
        </w:rPr>
        <w:t>pre-defined emergency alert area</w:t>
      </w:r>
      <w:r w:rsidRPr="00000D17">
        <w:rPr>
          <w:rFonts w:eastAsia="SimSun"/>
          <w:lang w:eastAsia="en-GB"/>
        </w:rPr>
        <w:t>; and</w:t>
      </w:r>
    </w:p>
    <w:p w14:paraId="1C8E95D3" w14:textId="77777777" w:rsidR="00B42292" w:rsidRPr="00000D17" w:rsidRDefault="00B42292" w:rsidP="00B42292">
      <w:pPr>
        <w:overflowPunct w:val="0"/>
        <w:autoSpaceDE w:val="0"/>
        <w:autoSpaceDN w:val="0"/>
        <w:adjustRightInd w:val="0"/>
        <w:ind w:left="1135" w:hanging="284"/>
        <w:textAlignment w:val="baseline"/>
        <w:rPr>
          <w:rFonts w:eastAsia="Malgun Gothic"/>
          <w:lang w:eastAsia="en-GB"/>
        </w:rPr>
      </w:pPr>
      <w:r w:rsidRPr="00000D17">
        <w:rPr>
          <w:rFonts w:eastAsia="Malgun Gothic"/>
          <w:lang w:eastAsia="en-GB"/>
        </w:rPr>
        <w:t>ii)</w:t>
      </w:r>
      <w:r w:rsidRPr="00000D17">
        <w:rPr>
          <w:rFonts w:eastAsia="Malgun Gothic"/>
          <w:lang w:eastAsia="en-GB"/>
        </w:rPr>
        <w:tab/>
        <w:t xml:space="preserve">if the MCData user is not in emergency state, </w:t>
      </w:r>
      <w:r w:rsidRPr="00000D17">
        <w:rPr>
          <w:rFonts w:eastAsia="SimSun"/>
          <w:lang w:eastAsia="en-GB"/>
        </w:rPr>
        <w:t>shall initiate the emergency alert origination procedure as specified in clause 12.1.1.1; or</w:t>
      </w:r>
    </w:p>
    <w:p w14:paraId="25167946" w14:textId="77777777" w:rsidR="00B42292" w:rsidRPr="00000D17" w:rsidRDefault="00B42292" w:rsidP="00B42292">
      <w:pPr>
        <w:overflowPunct w:val="0"/>
        <w:autoSpaceDE w:val="0"/>
        <w:autoSpaceDN w:val="0"/>
        <w:adjustRightInd w:val="0"/>
        <w:ind w:left="851" w:hanging="284"/>
        <w:textAlignment w:val="baseline"/>
        <w:rPr>
          <w:rFonts w:eastAsia="SimSun"/>
          <w:lang w:eastAsia="en-GB"/>
        </w:rPr>
      </w:pPr>
      <w:r w:rsidRPr="00000D17">
        <w:rPr>
          <w:rFonts w:eastAsia="SimSun"/>
          <w:lang w:eastAsia="en-GB"/>
        </w:rPr>
        <w:t>b)</w:t>
      </w:r>
      <w:r w:rsidRPr="00000D17">
        <w:rPr>
          <w:rFonts w:eastAsia="SimSun"/>
          <w:lang w:eastAsia="en-GB"/>
        </w:rPr>
        <w:tab/>
        <w:t>set to "false":</w:t>
      </w:r>
    </w:p>
    <w:p w14:paraId="6A37400E" w14:textId="77777777" w:rsidR="00B42292" w:rsidRPr="00000D17" w:rsidRDefault="00B42292" w:rsidP="00B42292">
      <w:pPr>
        <w:overflowPunct w:val="0"/>
        <w:autoSpaceDE w:val="0"/>
        <w:autoSpaceDN w:val="0"/>
        <w:adjustRightInd w:val="0"/>
        <w:ind w:left="1135" w:hanging="284"/>
        <w:textAlignment w:val="baseline"/>
        <w:rPr>
          <w:rFonts w:eastAsia="SimSun"/>
          <w:lang w:eastAsia="en-GB"/>
        </w:rPr>
      </w:pPr>
      <w:r w:rsidRPr="00000D17">
        <w:rPr>
          <w:rFonts w:eastAsia="SimSun"/>
          <w:lang w:eastAsia="en-GB"/>
        </w:rPr>
        <w:t>i)</w:t>
      </w:r>
      <w:r w:rsidRPr="00000D17">
        <w:rPr>
          <w:rFonts w:eastAsia="SimSun"/>
          <w:lang w:eastAsia="en-GB"/>
        </w:rPr>
        <w:tab/>
        <w:t xml:space="preserve">may display to the MCData user an indication that MCData client has exited a </w:t>
      </w:r>
      <w:r w:rsidRPr="00000D17">
        <w:rPr>
          <w:rFonts w:eastAsia="Calibri"/>
          <w:lang w:eastAsia="en-GB"/>
        </w:rPr>
        <w:t>pre-defined emergency alert area.</w:t>
      </w:r>
    </w:p>
    <w:p w14:paraId="64A139D1" w14:textId="77777777" w:rsidR="00B42292" w:rsidRPr="00000D17" w:rsidRDefault="00B42292" w:rsidP="00B42292">
      <w:pPr>
        <w:keepLines/>
        <w:overflowPunct w:val="0"/>
        <w:autoSpaceDE w:val="0"/>
        <w:autoSpaceDN w:val="0"/>
        <w:adjustRightInd w:val="0"/>
        <w:ind w:left="1135" w:hanging="851"/>
        <w:textAlignment w:val="baseline"/>
        <w:rPr>
          <w:rFonts w:eastAsia="SimSun"/>
          <w:lang w:eastAsia="ko-KR"/>
        </w:rPr>
      </w:pPr>
      <w:r w:rsidRPr="00000D17">
        <w:rPr>
          <w:rFonts w:eastAsia="SimSun"/>
          <w:lang w:eastAsia="ko-KR"/>
        </w:rPr>
        <w:t>NOTE:</w:t>
      </w:r>
      <w:r w:rsidRPr="00000D17">
        <w:rPr>
          <w:rFonts w:eastAsia="SimSun"/>
          <w:lang w:eastAsia="ko-KR"/>
        </w:rPr>
        <w:tab/>
        <w:t>In this case, the MC</w:t>
      </w:r>
      <w:r w:rsidRPr="00000D17">
        <w:rPr>
          <w:rFonts w:eastAsia="SimSun"/>
          <w:lang w:eastAsia="en-GB"/>
        </w:rPr>
        <w:t>Data</w:t>
      </w:r>
      <w:r w:rsidRPr="00000D17">
        <w:rPr>
          <w:rFonts w:eastAsia="SimSun"/>
          <w:lang w:eastAsia="ko-KR"/>
        </w:rPr>
        <w:t xml:space="preserve"> emergency state remains set, as the MC</w:t>
      </w:r>
      <w:r w:rsidRPr="00000D17">
        <w:rPr>
          <w:rFonts w:eastAsia="SimSun"/>
          <w:lang w:eastAsia="en-GB"/>
        </w:rPr>
        <w:t>Data</w:t>
      </w:r>
      <w:r w:rsidRPr="00000D17">
        <w:rPr>
          <w:rFonts w:eastAsia="SimSun"/>
          <w:lang w:eastAsia="ko-KR"/>
        </w:rPr>
        <w:t xml:space="preserve"> user is in the best position to determine whether or not they are in a life-threatening condition. The MC</w:t>
      </w:r>
      <w:r w:rsidRPr="00000D17">
        <w:rPr>
          <w:rFonts w:eastAsia="SimSun"/>
          <w:lang w:eastAsia="en-GB"/>
        </w:rPr>
        <w:t>Data</w:t>
      </w:r>
      <w:r w:rsidRPr="00000D17">
        <w:rPr>
          <w:rFonts w:eastAsia="SimSun"/>
          <w:lang w:eastAsia="ko-KR"/>
        </w:rPr>
        <w:t xml:space="preserve"> user can clear the MC</w:t>
      </w:r>
      <w:r w:rsidRPr="00000D17">
        <w:rPr>
          <w:rFonts w:eastAsia="SimSun"/>
          <w:lang w:eastAsia="en-GB"/>
        </w:rPr>
        <w:t>Data</w:t>
      </w:r>
      <w:r w:rsidRPr="00000D17">
        <w:rPr>
          <w:rFonts w:eastAsia="SimSun"/>
          <w:lang w:eastAsia="ko-KR"/>
        </w:rPr>
        <w:t xml:space="preserve"> emergency state manually, if needed.</w:t>
      </w:r>
    </w:p>
    <w:p w14:paraId="1833F3E0" w14:textId="77777777" w:rsidR="00B42292" w:rsidRPr="00000D17" w:rsidRDefault="00B42292" w:rsidP="00B42292">
      <w:pPr>
        <w:overflowPunct w:val="0"/>
        <w:autoSpaceDE w:val="0"/>
        <w:autoSpaceDN w:val="0"/>
        <w:adjustRightInd w:val="0"/>
        <w:ind w:left="568" w:hanging="284"/>
        <w:textAlignment w:val="baseline"/>
        <w:rPr>
          <w:rFonts w:eastAsia="Malgun Gothic"/>
          <w:lang w:eastAsia="en-GB"/>
        </w:rPr>
      </w:pPr>
      <w:r w:rsidRPr="00000D17">
        <w:rPr>
          <w:rFonts w:eastAsia="Malgun Gothic"/>
          <w:lang w:eastAsia="en-GB"/>
        </w:rPr>
        <w:t>2)</w:t>
      </w:r>
      <w:r w:rsidRPr="00000D17">
        <w:rPr>
          <w:rFonts w:eastAsia="Malgun Gothic"/>
          <w:lang w:eastAsia="en-GB"/>
        </w:rPr>
        <w:tab/>
        <w:t xml:space="preserve">shall generate a SIP 200 (OK) response </w:t>
      </w:r>
      <w:r w:rsidRPr="00000D17">
        <w:rPr>
          <w:rFonts w:eastAsia="SimSun"/>
          <w:lang w:eastAsia="en-GB"/>
        </w:rPr>
        <w:t>according to rules and procedures of 3GPP TS 24.229 [5]</w:t>
      </w:r>
      <w:r w:rsidRPr="00000D17">
        <w:rPr>
          <w:rFonts w:eastAsia="Malgun Gothic"/>
          <w:lang w:eastAsia="en-GB"/>
        </w:rPr>
        <w:t>; and</w:t>
      </w:r>
    </w:p>
    <w:p w14:paraId="1C1F8FE6" w14:textId="77777777" w:rsidR="00B42292" w:rsidRPr="00000D17" w:rsidRDefault="00B42292" w:rsidP="00B42292">
      <w:pPr>
        <w:overflowPunct w:val="0"/>
        <w:autoSpaceDE w:val="0"/>
        <w:autoSpaceDN w:val="0"/>
        <w:adjustRightInd w:val="0"/>
        <w:ind w:left="568" w:hanging="284"/>
        <w:textAlignment w:val="baseline"/>
        <w:rPr>
          <w:rFonts w:eastAsia="SimSun"/>
          <w:lang w:eastAsia="en-GB"/>
        </w:rPr>
      </w:pPr>
      <w:r w:rsidRPr="00000D17">
        <w:rPr>
          <w:rFonts w:eastAsia="SimSun"/>
          <w:lang w:eastAsia="ko-KR"/>
        </w:rPr>
        <w:t>3)</w:t>
      </w:r>
      <w:r w:rsidRPr="00000D17">
        <w:rPr>
          <w:rFonts w:eastAsia="SimSun"/>
          <w:lang w:eastAsia="ko-KR"/>
        </w:rPr>
        <w:tab/>
        <w:t>shall send the SIP 200 (OK) response towards the MC</w:t>
      </w:r>
      <w:r w:rsidRPr="00000D17">
        <w:rPr>
          <w:rFonts w:eastAsia="Malgun Gothic"/>
          <w:lang w:eastAsia="en-GB"/>
        </w:rPr>
        <w:t>Data</w:t>
      </w:r>
      <w:r w:rsidRPr="00000D17">
        <w:rPr>
          <w:rFonts w:eastAsia="SimSun"/>
          <w:lang w:eastAsia="ko-KR"/>
        </w:rPr>
        <w:t xml:space="preserve"> server according to rules and procedures of 3GPP TS 24.229 [5].</w:t>
      </w:r>
    </w:p>
    <w:p w14:paraId="01E034E3" w14:textId="77777777" w:rsidR="00B42292" w:rsidRPr="000A3574" w:rsidRDefault="00B42292" w:rsidP="00B42292">
      <w:pPr>
        <w:pStyle w:val="H6"/>
      </w:pPr>
      <w:r>
        <w:t>6.4.4</w:t>
      </w:r>
      <w:r w:rsidRPr="000A3574">
        <w:t>.3</w:t>
      </w:r>
      <w:r w:rsidRPr="000A3574">
        <w:tab/>
        <w:t>Test description</w:t>
      </w:r>
    </w:p>
    <w:p w14:paraId="1159A323" w14:textId="77777777" w:rsidR="00B42292" w:rsidRPr="000A3574" w:rsidRDefault="00B42292" w:rsidP="00B42292">
      <w:pPr>
        <w:pStyle w:val="H6"/>
      </w:pPr>
      <w:r>
        <w:t>6.4.4</w:t>
      </w:r>
      <w:r w:rsidRPr="000A3574">
        <w:t>.3.1</w:t>
      </w:r>
      <w:r w:rsidRPr="000A3574">
        <w:tab/>
        <w:t>Pre-test conditions</w:t>
      </w:r>
    </w:p>
    <w:p w14:paraId="36D431D0" w14:textId="77777777" w:rsidR="00B42292" w:rsidRPr="000A3574" w:rsidRDefault="00B42292" w:rsidP="00B42292">
      <w:pPr>
        <w:pStyle w:val="H6"/>
      </w:pPr>
      <w:r w:rsidRPr="000A3574">
        <w:t>Test configuration:</w:t>
      </w:r>
    </w:p>
    <w:p w14:paraId="0587B69B" w14:textId="77777777" w:rsidR="00B42292" w:rsidRPr="000A3574" w:rsidRDefault="00B42292" w:rsidP="00B42292">
      <w:pPr>
        <w:pStyle w:val="B1"/>
      </w:pPr>
      <w:r w:rsidRPr="000A3574">
        <w:t>-</w:t>
      </w:r>
      <w:r w:rsidRPr="000A3574">
        <w:tab/>
        <w:t>Single cell configuration according to TS 37.579-1 [2] clause 5.2.2.2.1.</w:t>
      </w:r>
    </w:p>
    <w:p w14:paraId="42751B12" w14:textId="77777777" w:rsidR="00B42292" w:rsidRPr="000A3574" w:rsidRDefault="00B42292" w:rsidP="00B42292">
      <w:pPr>
        <w:pStyle w:val="H6"/>
      </w:pPr>
      <w:r w:rsidRPr="000A3574">
        <w:t>Preamble:</w:t>
      </w:r>
    </w:p>
    <w:p w14:paraId="219C5550" w14:textId="77777777" w:rsidR="00B42292" w:rsidRPr="000A3574" w:rsidRDefault="00B42292" w:rsidP="00B42292">
      <w:pPr>
        <w:pStyle w:val="B1"/>
      </w:pPr>
      <w:r w:rsidRPr="000A3574">
        <w:t>-</w:t>
      </w:r>
      <w:r w:rsidRPr="000A3574">
        <w:tab/>
        <w:t>The UE has performed procedure 'Initial registration' as described in TS 37.579-1 [2] clause 5.4.2.</w:t>
      </w:r>
    </w:p>
    <w:p w14:paraId="05819464" w14:textId="77777777" w:rsidR="00B42292" w:rsidRPr="000A3574" w:rsidRDefault="00B42292" w:rsidP="00B42292">
      <w:pPr>
        <w:pStyle w:val="B1"/>
      </w:pPr>
      <w:r w:rsidRPr="000A3574">
        <w:t>-</w:t>
      </w:r>
      <w:r w:rsidRPr="000A3574">
        <w:tab/>
        <w:t>UE States at the end of the preamble:</w:t>
      </w:r>
    </w:p>
    <w:p w14:paraId="572667E4" w14:textId="77777777" w:rsidR="00B42292" w:rsidRPr="000A3574" w:rsidRDefault="00B42292" w:rsidP="00B42292">
      <w:pPr>
        <w:pStyle w:val="B1"/>
        <w:ind w:firstLine="0"/>
      </w:pPr>
      <w:r w:rsidRPr="000A3574">
        <w:t>-</w:t>
      </w:r>
      <w:r w:rsidRPr="000A3574">
        <w:tab/>
        <w:t>The UE is in RRC_IDLE state.</w:t>
      </w:r>
    </w:p>
    <w:p w14:paraId="776C6C11" w14:textId="77777777" w:rsidR="00B42292" w:rsidRPr="000A3574" w:rsidRDefault="00B42292" w:rsidP="00B42292">
      <w:pPr>
        <w:pStyle w:val="B1"/>
        <w:ind w:firstLine="0"/>
      </w:pPr>
      <w:r w:rsidRPr="000A3574">
        <w:t>-</w:t>
      </w:r>
      <w:r w:rsidRPr="000A3574">
        <w:tab/>
        <w:t xml:space="preserve">The client is registered for </w:t>
      </w:r>
      <w:r>
        <w:t>MCData</w:t>
      </w:r>
      <w:r w:rsidRPr="000A3574">
        <w:t>.</w:t>
      </w:r>
    </w:p>
    <w:p w14:paraId="157ACB01" w14:textId="77777777" w:rsidR="00B42292" w:rsidRPr="000A3574" w:rsidRDefault="00B42292" w:rsidP="00B42292">
      <w:pPr>
        <w:pStyle w:val="H6"/>
      </w:pPr>
      <w:r>
        <w:t>6.4.4</w:t>
      </w:r>
      <w:r w:rsidRPr="000A3574">
        <w:t>.3.2</w:t>
      </w:r>
      <w:r w:rsidRPr="000A3574">
        <w:tab/>
        <w:t>Test procedure sequence</w:t>
      </w:r>
    </w:p>
    <w:p w14:paraId="22CA9E89" w14:textId="77777777" w:rsidR="00B42292" w:rsidRPr="000A3574" w:rsidRDefault="00B42292" w:rsidP="00B42292">
      <w:pPr>
        <w:pStyle w:val="TH"/>
      </w:pPr>
      <w:r w:rsidRPr="000A3574">
        <w:t xml:space="preserve">Table </w:t>
      </w:r>
      <w:r>
        <w:t>6.4.4</w:t>
      </w:r>
      <w:r w:rsidRPr="000A357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42292" w:rsidRPr="000A3574" w14:paraId="73A6B0FA" w14:textId="77777777" w:rsidTr="00F251D6">
        <w:tc>
          <w:tcPr>
            <w:tcW w:w="649" w:type="dxa"/>
            <w:tcBorders>
              <w:top w:val="single" w:sz="4" w:space="0" w:color="auto"/>
              <w:left w:val="single" w:sz="4" w:space="0" w:color="auto"/>
              <w:bottom w:val="nil"/>
              <w:right w:val="single" w:sz="4" w:space="0" w:color="auto"/>
            </w:tcBorders>
            <w:hideMark/>
          </w:tcPr>
          <w:p w14:paraId="5230B7F3" w14:textId="77777777" w:rsidR="00B42292" w:rsidRPr="000A3574" w:rsidRDefault="00B42292" w:rsidP="00F251D6">
            <w:pPr>
              <w:pStyle w:val="TAH"/>
            </w:pPr>
            <w:r w:rsidRPr="000A3574">
              <w:t>St</w:t>
            </w:r>
          </w:p>
        </w:tc>
        <w:tc>
          <w:tcPr>
            <w:tcW w:w="3970" w:type="dxa"/>
            <w:tcBorders>
              <w:top w:val="single" w:sz="4" w:space="0" w:color="auto"/>
              <w:left w:val="single" w:sz="4" w:space="0" w:color="auto"/>
              <w:bottom w:val="nil"/>
              <w:right w:val="single" w:sz="4" w:space="0" w:color="auto"/>
            </w:tcBorders>
            <w:hideMark/>
          </w:tcPr>
          <w:p w14:paraId="320DB860" w14:textId="77777777" w:rsidR="00B42292" w:rsidRPr="000A3574" w:rsidRDefault="00B42292" w:rsidP="00F251D6">
            <w:pPr>
              <w:pStyle w:val="TAH"/>
            </w:pPr>
            <w:r w:rsidRPr="000A357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366FF35" w14:textId="77777777" w:rsidR="00B42292" w:rsidRPr="000A3574" w:rsidRDefault="00B42292" w:rsidP="00F251D6">
            <w:pPr>
              <w:pStyle w:val="TAH"/>
            </w:pPr>
            <w:r w:rsidRPr="000A3574">
              <w:t>Message Sequence</w:t>
            </w:r>
          </w:p>
        </w:tc>
        <w:tc>
          <w:tcPr>
            <w:tcW w:w="567" w:type="dxa"/>
            <w:tcBorders>
              <w:top w:val="single" w:sz="4" w:space="0" w:color="auto"/>
              <w:left w:val="single" w:sz="4" w:space="0" w:color="auto"/>
              <w:bottom w:val="nil"/>
              <w:right w:val="single" w:sz="4" w:space="0" w:color="auto"/>
            </w:tcBorders>
            <w:hideMark/>
          </w:tcPr>
          <w:p w14:paraId="31598745" w14:textId="77777777" w:rsidR="00B42292" w:rsidRPr="000A3574" w:rsidRDefault="00B42292" w:rsidP="00F251D6">
            <w:pPr>
              <w:pStyle w:val="TAH"/>
            </w:pPr>
            <w:r w:rsidRPr="000A3574">
              <w:t>TP</w:t>
            </w:r>
          </w:p>
        </w:tc>
        <w:tc>
          <w:tcPr>
            <w:tcW w:w="892" w:type="dxa"/>
            <w:tcBorders>
              <w:top w:val="single" w:sz="4" w:space="0" w:color="auto"/>
              <w:left w:val="single" w:sz="4" w:space="0" w:color="auto"/>
              <w:bottom w:val="nil"/>
              <w:right w:val="single" w:sz="4" w:space="0" w:color="auto"/>
            </w:tcBorders>
            <w:hideMark/>
          </w:tcPr>
          <w:p w14:paraId="52A734F0" w14:textId="77777777" w:rsidR="00B42292" w:rsidRPr="000A3574" w:rsidRDefault="00B42292" w:rsidP="00F251D6">
            <w:pPr>
              <w:pStyle w:val="TAH"/>
            </w:pPr>
            <w:r w:rsidRPr="000A3574">
              <w:t>Verdict</w:t>
            </w:r>
          </w:p>
        </w:tc>
      </w:tr>
      <w:tr w:rsidR="00B42292" w:rsidRPr="000A3574" w14:paraId="15ABB623" w14:textId="77777777" w:rsidTr="00F251D6">
        <w:tc>
          <w:tcPr>
            <w:tcW w:w="649" w:type="dxa"/>
            <w:tcBorders>
              <w:top w:val="nil"/>
              <w:left w:val="single" w:sz="4" w:space="0" w:color="auto"/>
              <w:bottom w:val="single" w:sz="4" w:space="0" w:color="auto"/>
              <w:right w:val="single" w:sz="4" w:space="0" w:color="auto"/>
            </w:tcBorders>
          </w:tcPr>
          <w:p w14:paraId="5CE06632" w14:textId="77777777" w:rsidR="00B42292" w:rsidRPr="000A3574" w:rsidRDefault="00B42292" w:rsidP="00F251D6">
            <w:pPr>
              <w:pStyle w:val="TAH"/>
            </w:pPr>
          </w:p>
        </w:tc>
        <w:tc>
          <w:tcPr>
            <w:tcW w:w="3970" w:type="dxa"/>
            <w:tcBorders>
              <w:top w:val="nil"/>
              <w:left w:val="single" w:sz="4" w:space="0" w:color="auto"/>
              <w:bottom w:val="single" w:sz="4" w:space="0" w:color="auto"/>
              <w:right w:val="single" w:sz="4" w:space="0" w:color="auto"/>
            </w:tcBorders>
          </w:tcPr>
          <w:p w14:paraId="27BD8447" w14:textId="77777777" w:rsidR="00B42292" w:rsidRPr="000A3574" w:rsidRDefault="00B42292" w:rsidP="00F251D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8851CA" w14:textId="77777777" w:rsidR="00B42292" w:rsidRPr="000A3574" w:rsidRDefault="00B42292" w:rsidP="00F251D6">
            <w:pPr>
              <w:pStyle w:val="TAH"/>
            </w:pPr>
            <w:r w:rsidRPr="000A3574">
              <w:t>U - S</w:t>
            </w:r>
          </w:p>
        </w:tc>
        <w:tc>
          <w:tcPr>
            <w:tcW w:w="2978" w:type="dxa"/>
            <w:tcBorders>
              <w:top w:val="single" w:sz="4" w:space="0" w:color="auto"/>
              <w:left w:val="single" w:sz="4" w:space="0" w:color="auto"/>
              <w:bottom w:val="single" w:sz="4" w:space="0" w:color="auto"/>
              <w:right w:val="single" w:sz="4" w:space="0" w:color="auto"/>
            </w:tcBorders>
            <w:hideMark/>
          </w:tcPr>
          <w:p w14:paraId="04B67C7E" w14:textId="77777777" w:rsidR="00B42292" w:rsidRPr="000A3574" w:rsidRDefault="00B42292" w:rsidP="00F251D6">
            <w:pPr>
              <w:pStyle w:val="TAH"/>
            </w:pPr>
            <w:r w:rsidRPr="000A3574">
              <w:t>Message</w:t>
            </w:r>
          </w:p>
        </w:tc>
        <w:tc>
          <w:tcPr>
            <w:tcW w:w="567" w:type="dxa"/>
            <w:tcBorders>
              <w:top w:val="nil"/>
              <w:left w:val="single" w:sz="4" w:space="0" w:color="auto"/>
              <w:bottom w:val="single" w:sz="4" w:space="0" w:color="auto"/>
              <w:right w:val="single" w:sz="4" w:space="0" w:color="auto"/>
            </w:tcBorders>
          </w:tcPr>
          <w:p w14:paraId="67D29389" w14:textId="77777777" w:rsidR="00B42292" w:rsidRPr="000A3574" w:rsidRDefault="00B42292" w:rsidP="00F251D6">
            <w:pPr>
              <w:pStyle w:val="TAH"/>
            </w:pPr>
          </w:p>
        </w:tc>
        <w:tc>
          <w:tcPr>
            <w:tcW w:w="892" w:type="dxa"/>
            <w:tcBorders>
              <w:top w:val="nil"/>
              <w:left w:val="single" w:sz="4" w:space="0" w:color="auto"/>
              <w:bottom w:val="single" w:sz="4" w:space="0" w:color="auto"/>
              <w:right w:val="single" w:sz="4" w:space="0" w:color="auto"/>
            </w:tcBorders>
          </w:tcPr>
          <w:p w14:paraId="1472DD97" w14:textId="77777777" w:rsidR="00B42292" w:rsidRPr="000A3574" w:rsidRDefault="00B42292" w:rsidP="00F251D6">
            <w:pPr>
              <w:pStyle w:val="TAH"/>
            </w:pPr>
          </w:p>
        </w:tc>
      </w:tr>
      <w:tr w:rsidR="00B42292" w:rsidRPr="000A3574" w14:paraId="6B55E5EC"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77770CBE" w14:textId="77777777" w:rsidR="00B42292" w:rsidRPr="000A3574" w:rsidRDefault="00B42292" w:rsidP="00F251D6">
            <w:pPr>
              <w:pStyle w:val="TAC"/>
            </w:pPr>
            <w:r w:rsidRPr="00601402">
              <w:t>1</w:t>
            </w:r>
          </w:p>
        </w:tc>
        <w:tc>
          <w:tcPr>
            <w:tcW w:w="3970" w:type="dxa"/>
            <w:tcBorders>
              <w:top w:val="single" w:sz="4" w:space="0" w:color="auto"/>
              <w:left w:val="single" w:sz="4" w:space="0" w:color="auto"/>
              <w:bottom w:val="single" w:sz="4" w:space="0" w:color="auto"/>
              <w:right w:val="single" w:sz="4" w:space="0" w:color="auto"/>
            </w:tcBorders>
            <w:hideMark/>
          </w:tcPr>
          <w:p w14:paraId="2D30BF6C" w14:textId="77777777" w:rsidR="00B42292" w:rsidRPr="000A3574" w:rsidRDefault="00B42292" w:rsidP="00F251D6">
            <w:pPr>
              <w:pStyle w:val="TAL"/>
            </w:pPr>
            <w:r w:rsidRPr="00601402">
              <w:t>Check: Does the UE (</w:t>
            </w:r>
            <w:r>
              <w:t>MCData</w:t>
            </w:r>
            <w:r w:rsidRPr="00601402">
              <w:t xml:space="preserve"> client) correctly perform procedure 'MCX SIP MESSAGE CT' as described in TS 37.579-1 [2] Table 5.3.33.3-1 t</w:t>
            </w:r>
            <w:r>
              <w:t xml:space="preserve">o receive </w:t>
            </w:r>
            <w:r w:rsidRPr="009B7922">
              <w:rPr>
                <w:lang w:val="x-none"/>
              </w:rPr>
              <w:t>notification of entry into</w:t>
            </w:r>
            <w:r>
              <w:t xml:space="preserve"> an </w:t>
            </w:r>
            <w:r w:rsidRPr="00F3761B">
              <w:rPr>
                <w:rFonts w:eastAsia="Calibri"/>
                <w:lang w:eastAsia="en-GB"/>
              </w:rPr>
              <w:t>emergency alert area</w:t>
            </w:r>
            <w:r>
              <w:rPr>
                <w:rFonts w:eastAsia="Calibri"/>
                <w:lang w:eastAsia="en-GB"/>
              </w:rPr>
              <w:t>?</w:t>
            </w:r>
          </w:p>
        </w:tc>
        <w:tc>
          <w:tcPr>
            <w:tcW w:w="709" w:type="dxa"/>
            <w:tcBorders>
              <w:top w:val="single" w:sz="4" w:space="0" w:color="auto"/>
              <w:left w:val="single" w:sz="4" w:space="0" w:color="auto"/>
              <w:bottom w:val="single" w:sz="4" w:space="0" w:color="auto"/>
              <w:right w:val="single" w:sz="4" w:space="0" w:color="auto"/>
            </w:tcBorders>
            <w:hideMark/>
          </w:tcPr>
          <w:p w14:paraId="422C6960" w14:textId="77777777" w:rsidR="00B42292" w:rsidRPr="000A3574" w:rsidRDefault="00B42292" w:rsidP="00F251D6">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3CD36B3B" w14:textId="77777777" w:rsidR="00B42292" w:rsidRPr="000A3574" w:rsidRDefault="00B42292" w:rsidP="00F251D6">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15C58ABB" w14:textId="77777777" w:rsidR="00B42292" w:rsidRPr="000A3574" w:rsidRDefault="00B42292" w:rsidP="00F251D6">
            <w:pPr>
              <w:pStyle w:val="TAC"/>
            </w:pPr>
            <w:r w:rsidRPr="00601402">
              <w:t>1</w:t>
            </w:r>
          </w:p>
        </w:tc>
        <w:tc>
          <w:tcPr>
            <w:tcW w:w="892" w:type="dxa"/>
            <w:tcBorders>
              <w:top w:val="single" w:sz="4" w:space="0" w:color="auto"/>
              <w:left w:val="single" w:sz="4" w:space="0" w:color="auto"/>
              <w:bottom w:val="single" w:sz="4" w:space="0" w:color="auto"/>
              <w:right w:val="single" w:sz="4" w:space="0" w:color="auto"/>
            </w:tcBorders>
            <w:hideMark/>
          </w:tcPr>
          <w:p w14:paraId="5667E8AC" w14:textId="77777777" w:rsidR="00B42292" w:rsidRPr="000A3574" w:rsidRDefault="00B42292" w:rsidP="00F251D6">
            <w:pPr>
              <w:pStyle w:val="TAC"/>
            </w:pPr>
            <w:r w:rsidRPr="00601402">
              <w:t>P</w:t>
            </w:r>
          </w:p>
        </w:tc>
      </w:tr>
      <w:tr w:rsidR="00B42292" w:rsidRPr="000A3574" w14:paraId="517739C9"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59628DF6" w14:textId="77777777" w:rsidR="00B42292" w:rsidRPr="00D338F2" w:rsidRDefault="00B42292" w:rsidP="00F251D6">
            <w:pPr>
              <w:pStyle w:val="TAC"/>
            </w:pPr>
            <w:r w:rsidRPr="00D338F2">
              <w:t>-</w:t>
            </w:r>
          </w:p>
        </w:tc>
        <w:tc>
          <w:tcPr>
            <w:tcW w:w="3970" w:type="dxa"/>
            <w:tcBorders>
              <w:top w:val="single" w:sz="4" w:space="0" w:color="auto"/>
              <w:left w:val="single" w:sz="4" w:space="0" w:color="auto"/>
              <w:bottom w:val="single" w:sz="4" w:space="0" w:color="auto"/>
              <w:right w:val="single" w:sz="4" w:space="0" w:color="auto"/>
            </w:tcBorders>
            <w:hideMark/>
          </w:tcPr>
          <w:p w14:paraId="34ED00B1" w14:textId="77777777" w:rsidR="00B42292" w:rsidRPr="00504D47" w:rsidRDefault="00B42292" w:rsidP="00F251D6">
            <w:pPr>
              <w:pStyle w:val="TAL"/>
            </w:pPr>
            <w:r w:rsidRPr="00504D47">
              <w:t xml:space="preserve">EXCEPTION: Step 2a1 describes behaviour that depends on the UE implementation; the "lower case letter" identifies a step sequence that take place if the UE displays an </w:t>
            </w:r>
            <w:r w:rsidRPr="00504D47">
              <w:rPr>
                <w:rFonts w:eastAsia="Malgun Gothic"/>
              </w:rPr>
              <w:t>indication that a</w:t>
            </w:r>
            <w:r>
              <w:rPr>
                <w:rFonts w:eastAsia="Malgun Gothic"/>
              </w:rPr>
              <w:t>n</w:t>
            </w:r>
            <w:r w:rsidRPr="00504D47">
              <w:rPr>
                <w:rFonts w:eastAsia="Malgun Gothic"/>
              </w:rPr>
              <w:t xml:space="preserve"> </w:t>
            </w:r>
            <w:r w:rsidRPr="00F3761B">
              <w:rPr>
                <w:rFonts w:eastAsia="Calibri"/>
                <w:lang w:eastAsia="en-GB"/>
              </w:rPr>
              <w:t>emergency alert area</w:t>
            </w:r>
            <w:r w:rsidRPr="00504D47">
              <w:rPr>
                <w:rFonts w:eastAsia="Malgun Gothic"/>
              </w:rPr>
              <w:t xml:space="preserve"> has been entered.</w:t>
            </w:r>
          </w:p>
        </w:tc>
        <w:tc>
          <w:tcPr>
            <w:tcW w:w="709" w:type="dxa"/>
            <w:tcBorders>
              <w:top w:val="single" w:sz="4" w:space="0" w:color="auto"/>
              <w:left w:val="single" w:sz="4" w:space="0" w:color="auto"/>
              <w:bottom w:val="single" w:sz="4" w:space="0" w:color="auto"/>
              <w:right w:val="single" w:sz="4" w:space="0" w:color="auto"/>
            </w:tcBorders>
            <w:hideMark/>
          </w:tcPr>
          <w:p w14:paraId="0340567A" w14:textId="77777777" w:rsidR="00B42292" w:rsidRPr="000A3574" w:rsidRDefault="00B42292" w:rsidP="00F251D6">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5642476F" w14:textId="77777777" w:rsidR="00B42292" w:rsidRPr="000A3574" w:rsidRDefault="00B42292" w:rsidP="00F251D6">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47BB413F" w14:textId="77777777" w:rsidR="00B42292" w:rsidRPr="000A3574" w:rsidRDefault="00B42292" w:rsidP="00F251D6">
            <w:pPr>
              <w:pStyle w:val="TAC"/>
            </w:pPr>
            <w:r w:rsidRPr="00601402">
              <w:t>-</w:t>
            </w:r>
          </w:p>
        </w:tc>
        <w:tc>
          <w:tcPr>
            <w:tcW w:w="892" w:type="dxa"/>
            <w:tcBorders>
              <w:top w:val="single" w:sz="4" w:space="0" w:color="auto"/>
              <w:left w:val="single" w:sz="4" w:space="0" w:color="auto"/>
              <w:bottom w:val="single" w:sz="4" w:space="0" w:color="auto"/>
              <w:right w:val="single" w:sz="4" w:space="0" w:color="auto"/>
            </w:tcBorders>
            <w:hideMark/>
          </w:tcPr>
          <w:p w14:paraId="75C2E925" w14:textId="77777777" w:rsidR="00B42292" w:rsidRPr="000A3574" w:rsidRDefault="00B42292" w:rsidP="00F251D6">
            <w:pPr>
              <w:pStyle w:val="TAC"/>
            </w:pPr>
            <w:r w:rsidRPr="00601402">
              <w:t>-</w:t>
            </w:r>
          </w:p>
        </w:tc>
      </w:tr>
      <w:tr w:rsidR="00B42292" w:rsidRPr="000A3574" w14:paraId="06BDC475"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65F0ABE9" w14:textId="77777777" w:rsidR="00B42292" w:rsidRPr="0047594B" w:rsidRDefault="00B42292" w:rsidP="00F251D6">
            <w:pPr>
              <w:pStyle w:val="TAC"/>
            </w:pPr>
            <w:r w:rsidRPr="0047594B">
              <w:t>2a1</w:t>
            </w:r>
          </w:p>
        </w:tc>
        <w:tc>
          <w:tcPr>
            <w:tcW w:w="3970" w:type="dxa"/>
            <w:tcBorders>
              <w:top w:val="single" w:sz="4" w:space="0" w:color="auto"/>
              <w:left w:val="single" w:sz="4" w:space="0" w:color="auto"/>
              <w:bottom w:val="single" w:sz="4" w:space="0" w:color="auto"/>
              <w:right w:val="single" w:sz="4" w:space="0" w:color="auto"/>
            </w:tcBorders>
            <w:hideMark/>
          </w:tcPr>
          <w:p w14:paraId="5CFFE5F4" w14:textId="77777777" w:rsidR="00B42292" w:rsidRPr="00504D47" w:rsidRDefault="00B42292" w:rsidP="00F251D6">
            <w:pPr>
              <w:pStyle w:val="TAL"/>
            </w:pPr>
            <w:r w:rsidRPr="00504D47">
              <w:t>IF pc_MCX_DisplayInfoEmergencyAlertArea THEN Check: Does the UE (</w:t>
            </w:r>
            <w:r>
              <w:t>MCData</w:t>
            </w:r>
            <w:r w:rsidRPr="00504D47">
              <w:t xml:space="preserve"> client) notify the user </w:t>
            </w:r>
            <w:r w:rsidRPr="00504D47">
              <w:rPr>
                <w:rFonts w:eastAsia="Malgun Gothic"/>
              </w:rPr>
              <w:t>that a</w:t>
            </w:r>
            <w:r>
              <w:rPr>
                <w:rFonts w:eastAsia="Malgun Gothic"/>
              </w:rPr>
              <w:t>n</w:t>
            </w:r>
            <w:r w:rsidRPr="00504D47">
              <w:rPr>
                <w:rFonts w:eastAsia="Malgun Gothic"/>
              </w:rPr>
              <w:t xml:space="preserve"> </w:t>
            </w:r>
            <w:r w:rsidRPr="00F3761B">
              <w:rPr>
                <w:rFonts w:eastAsia="Calibri"/>
                <w:lang w:eastAsia="en-GB"/>
              </w:rPr>
              <w:t>emergency alert area</w:t>
            </w:r>
            <w:r w:rsidRPr="00504D47">
              <w:rPr>
                <w:rFonts w:eastAsia="Malgun Gothic"/>
              </w:rPr>
              <w:t xml:space="preserve"> has been entered</w:t>
            </w:r>
            <w:r w:rsidRPr="00504D47">
              <w:t>?</w:t>
            </w:r>
          </w:p>
          <w:p w14:paraId="6025B973" w14:textId="77777777" w:rsidR="00B42292" w:rsidRPr="00504D47" w:rsidRDefault="00B42292" w:rsidP="00F251D6">
            <w:pPr>
              <w:pStyle w:val="TAL"/>
              <w:rPr>
                <w:b/>
                <w:bCs/>
              </w:rPr>
            </w:pPr>
            <w:r w:rsidRPr="00504D47">
              <w:t>(NOTE 1)</w:t>
            </w:r>
          </w:p>
        </w:tc>
        <w:tc>
          <w:tcPr>
            <w:tcW w:w="709" w:type="dxa"/>
            <w:tcBorders>
              <w:top w:val="single" w:sz="4" w:space="0" w:color="auto"/>
              <w:left w:val="single" w:sz="4" w:space="0" w:color="auto"/>
              <w:bottom w:val="single" w:sz="4" w:space="0" w:color="auto"/>
              <w:right w:val="single" w:sz="4" w:space="0" w:color="auto"/>
            </w:tcBorders>
            <w:hideMark/>
          </w:tcPr>
          <w:p w14:paraId="22485BA1" w14:textId="77777777" w:rsidR="00B42292" w:rsidRPr="000A3574" w:rsidRDefault="00B42292" w:rsidP="00F251D6">
            <w:pPr>
              <w:pStyle w:val="TAC"/>
              <w:rPr>
                <w:szCs w:val="18"/>
              </w:rPr>
            </w:pPr>
            <w:r>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CEFE3B6" w14:textId="77777777" w:rsidR="00B42292" w:rsidRPr="000A3574" w:rsidRDefault="00B42292" w:rsidP="00F251D6">
            <w:pPr>
              <w:pStyle w:val="TAL"/>
              <w:rPr>
                <w:szCs w:val="18"/>
              </w:rPr>
            </w:pPr>
            <w:r>
              <w:rPr>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9FFAE1C" w14:textId="77777777" w:rsidR="00B42292" w:rsidRPr="000A3574" w:rsidRDefault="00B42292" w:rsidP="00F251D6">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50C73EB7" w14:textId="77777777" w:rsidR="00B42292" w:rsidRPr="000A3574" w:rsidRDefault="00B42292" w:rsidP="00F251D6">
            <w:pPr>
              <w:pStyle w:val="TAC"/>
            </w:pPr>
            <w:r>
              <w:t>P</w:t>
            </w:r>
          </w:p>
        </w:tc>
      </w:tr>
      <w:tr w:rsidR="00B42292" w:rsidRPr="000A3574" w14:paraId="7B215134" w14:textId="77777777" w:rsidTr="00F251D6">
        <w:tc>
          <w:tcPr>
            <w:tcW w:w="649" w:type="dxa"/>
            <w:tcBorders>
              <w:top w:val="single" w:sz="4" w:space="0" w:color="auto"/>
              <w:left w:val="single" w:sz="4" w:space="0" w:color="auto"/>
              <w:bottom w:val="single" w:sz="4" w:space="0" w:color="auto"/>
              <w:right w:val="single" w:sz="4" w:space="0" w:color="auto"/>
            </w:tcBorders>
          </w:tcPr>
          <w:p w14:paraId="3926650A" w14:textId="77777777" w:rsidR="00B42292" w:rsidRPr="002842CC" w:rsidRDefault="00B42292" w:rsidP="00F251D6">
            <w:pPr>
              <w:pStyle w:val="TAC"/>
              <w:rPr>
                <w:highlight w:val="green"/>
              </w:rPr>
            </w:pPr>
            <w:r w:rsidRPr="00703CBC">
              <w:t>3</w:t>
            </w:r>
          </w:p>
        </w:tc>
        <w:tc>
          <w:tcPr>
            <w:tcW w:w="3970" w:type="dxa"/>
            <w:tcBorders>
              <w:top w:val="single" w:sz="4" w:space="0" w:color="auto"/>
              <w:left w:val="single" w:sz="4" w:space="0" w:color="auto"/>
              <w:bottom w:val="single" w:sz="4" w:space="0" w:color="auto"/>
              <w:right w:val="single" w:sz="4" w:space="0" w:color="auto"/>
            </w:tcBorders>
          </w:tcPr>
          <w:p w14:paraId="10FF14BD" w14:textId="77777777" w:rsidR="00B42292" w:rsidRPr="00504D47" w:rsidRDefault="00B42292" w:rsidP="00F251D6">
            <w:pPr>
              <w:pStyle w:val="TAL"/>
            </w:pPr>
            <w:r w:rsidRPr="00504D47">
              <w:t>Check: Does the UE (</w:t>
            </w:r>
            <w:r>
              <w:t>MCData</w:t>
            </w:r>
            <w:r w:rsidRPr="00504D47">
              <w:t xml:space="preserve"> client) correctly perform procedure 'MCX SIP MESSAGE Request - Accept CO' as described in TS 37.579-1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tcPr>
          <w:p w14:paraId="24CB63EA" w14:textId="77777777" w:rsidR="00B42292" w:rsidRDefault="00B42292" w:rsidP="00F251D6">
            <w:pPr>
              <w:pStyle w:val="TAC"/>
              <w:rPr>
                <w:szCs w:val="18"/>
              </w:rPr>
            </w:pPr>
          </w:p>
        </w:tc>
        <w:tc>
          <w:tcPr>
            <w:tcW w:w="2978" w:type="dxa"/>
            <w:tcBorders>
              <w:top w:val="single" w:sz="4" w:space="0" w:color="auto"/>
              <w:left w:val="single" w:sz="4" w:space="0" w:color="auto"/>
              <w:bottom w:val="single" w:sz="4" w:space="0" w:color="auto"/>
              <w:right w:val="single" w:sz="4" w:space="0" w:color="auto"/>
            </w:tcBorders>
          </w:tcPr>
          <w:p w14:paraId="29C4C5E6" w14:textId="77777777" w:rsidR="00B42292" w:rsidRDefault="00B42292" w:rsidP="00F251D6">
            <w:pPr>
              <w:pStyle w:val="TAL"/>
              <w:rPr>
                <w:szCs w:val="18"/>
              </w:rPr>
            </w:pPr>
          </w:p>
        </w:tc>
        <w:tc>
          <w:tcPr>
            <w:tcW w:w="567" w:type="dxa"/>
            <w:tcBorders>
              <w:top w:val="single" w:sz="4" w:space="0" w:color="auto"/>
              <w:left w:val="single" w:sz="4" w:space="0" w:color="auto"/>
              <w:bottom w:val="single" w:sz="4" w:space="0" w:color="auto"/>
              <w:right w:val="single" w:sz="4" w:space="0" w:color="auto"/>
            </w:tcBorders>
          </w:tcPr>
          <w:p w14:paraId="7CE8E3BD" w14:textId="77777777" w:rsidR="00B42292" w:rsidRDefault="00B42292" w:rsidP="00F251D6">
            <w:pPr>
              <w:pStyle w:val="TAC"/>
            </w:pPr>
            <w:r>
              <w:t>2</w:t>
            </w:r>
          </w:p>
        </w:tc>
        <w:tc>
          <w:tcPr>
            <w:tcW w:w="892" w:type="dxa"/>
            <w:tcBorders>
              <w:top w:val="single" w:sz="4" w:space="0" w:color="auto"/>
              <w:left w:val="single" w:sz="4" w:space="0" w:color="auto"/>
              <w:bottom w:val="single" w:sz="4" w:space="0" w:color="auto"/>
              <w:right w:val="single" w:sz="4" w:space="0" w:color="auto"/>
            </w:tcBorders>
          </w:tcPr>
          <w:p w14:paraId="0D75CC0A" w14:textId="77777777" w:rsidR="00B42292" w:rsidRDefault="00B42292" w:rsidP="00F251D6">
            <w:pPr>
              <w:pStyle w:val="TAC"/>
            </w:pPr>
            <w:r>
              <w:t>P</w:t>
            </w:r>
          </w:p>
        </w:tc>
      </w:tr>
      <w:tr w:rsidR="00B42292" w:rsidRPr="000A3574" w14:paraId="0B98BE5E" w14:textId="77777777" w:rsidTr="00F251D6">
        <w:tc>
          <w:tcPr>
            <w:tcW w:w="649" w:type="dxa"/>
            <w:tcBorders>
              <w:top w:val="single" w:sz="4" w:space="0" w:color="auto"/>
              <w:left w:val="single" w:sz="4" w:space="0" w:color="auto"/>
              <w:bottom w:val="single" w:sz="4" w:space="0" w:color="auto"/>
              <w:right w:val="single" w:sz="4" w:space="0" w:color="auto"/>
            </w:tcBorders>
          </w:tcPr>
          <w:p w14:paraId="48353339" w14:textId="77777777" w:rsidR="00B42292" w:rsidRDefault="00B42292" w:rsidP="00F251D6">
            <w:pPr>
              <w:pStyle w:val="TAC"/>
            </w:pPr>
            <w:r>
              <w:t>4</w:t>
            </w:r>
          </w:p>
        </w:tc>
        <w:tc>
          <w:tcPr>
            <w:tcW w:w="3970" w:type="dxa"/>
            <w:tcBorders>
              <w:top w:val="single" w:sz="4" w:space="0" w:color="auto"/>
              <w:left w:val="single" w:sz="4" w:space="0" w:color="auto"/>
              <w:bottom w:val="single" w:sz="4" w:space="0" w:color="auto"/>
              <w:right w:val="single" w:sz="4" w:space="0" w:color="auto"/>
            </w:tcBorders>
          </w:tcPr>
          <w:p w14:paraId="3BFAEAF2" w14:textId="77777777" w:rsidR="00B42292" w:rsidRPr="00504D47" w:rsidRDefault="00B42292" w:rsidP="00F251D6">
            <w:pPr>
              <w:pStyle w:val="TAL"/>
            </w:pPr>
            <w:r w:rsidRPr="00504D47">
              <w:t>Check: Does the UE (</w:t>
            </w:r>
            <w:r w:rsidRPr="00732D88">
              <w:t>MCData</w:t>
            </w:r>
            <w:r w:rsidRPr="00504D47">
              <w:t xml:space="preserve"> client) correctly perform procedure 'MCX SIP MESSAGE CT' as described in TS 37.579-1 [2] Table 5.3.33.3-1 to receive </w:t>
            </w:r>
            <w:r w:rsidRPr="00504D47">
              <w:rPr>
                <w:lang w:val="x-none"/>
              </w:rPr>
              <w:t xml:space="preserve">notification of exit from </w:t>
            </w:r>
            <w:r w:rsidRPr="00504D47">
              <w:t>a</w:t>
            </w:r>
            <w:r>
              <w:t>n</w:t>
            </w:r>
            <w:r w:rsidRPr="00504D47">
              <w:t xml:space="preserve"> </w:t>
            </w:r>
            <w:r w:rsidRPr="00F3761B">
              <w:rPr>
                <w:rFonts w:eastAsia="Calibri"/>
                <w:lang w:eastAsia="en-GB"/>
              </w:rPr>
              <w:t>emergency alert area</w:t>
            </w:r>
            <w:r w:rsidRPr="00504D47">
              <w:t>?</w:t>
            </w:r>
          </w:p>
        </w:tc>
        <w:tc>
          <w:tcPr>
            <w:tcW w:w="709" w:type="dxa"/>
            <w:tcBorders>
              <w:top w:val="single" w:sz="4" w:space="0" w:color="auto"/>
              <w:left w:val="single" w:sz="4" w:space="0" w:color="auto"/>
              <w:bottom w:val="single" w:sz="4" w:space="0" w:color="auto"/>
              <w:right w:val="single" w:sz="4" w:space="0" w:color="auto"/>
            </w:tcBorders>
          </w:tcPr>
          <w:p w14:paraId="24142C91" w14:textId="77777777" w:rsidR="00B42292" w:rsidRDefault="00B42292" w:rsidP="00F251D6">
            <w:pPr>
              <w:pStyle w:val="TAC"/>
              <w:rPr>
                <w:szCs w:val="18"/>
              </w:rPr>
            </w:pPr>
            <w:r w:rsidRPr="00601402">
              <w:t>-</w:t>
            </w:r>
          </w:p>
        </w:tc>
        <w:tc>
          <w:tcPr>
            <w:tcW w:w="2978" w:type="dxa"/>
            <w:tcBorders>
              <w:top w:val="single" w:sz="4" w:space="0" w:color="auto"/>
              <w:left w:val="single" w:sz="4" w:space="0" w:color="auto"/>
              <w:bottom w:val="single" w:sz="4" w:space="0" w:color="auto"/>
              <w:right w:val="single" w:sz="4" w:space="0" w:color="auto"/>
            </w:tcBorders>
          </w:tcPr>
          <w:p w14:paraId="34FE8AAC" w14:textId="77777777" w:rsidR="00B42292" w:rsidRDefault="00B42292" w:rsidP="00F251D6">
            <w:pPr>
              <w:pStyle w:val="TAL"/>
              <w:rPr>
                <w:szCs w:val="18"/>
              </w:rPr>
            </w:pPr>
            <w:r w:rsidRPr="00601402">
              <w:t>-</w:t>
            </w:r>
          </w:p>
        </w:tc>
        <w:tc>
          <w:tcPr>
            <w:tcW w:w="567" w:type="dxa"/>
            <w:tcBorders>
              <w:top w:val="single" w:sz="4" w:space="0" w:color="auto"/>
              <w:left w:val="single" w:sz="4" w:space="0" w:color="auto"/>
              <w:bottom w:val="single" w:sz="4" w:space="0" w:color="auto"/>
              <w:right w:val="single" w:sz="4" w:space="0" w:color="auto"/>
            </w:tcBorders>
          </w:tcPr>
          <w:p w14:paraId="241AB3B7" w14:textId="77777777" w:rsidR="00B42292" w:rsidRDefault="00B42292" w:rsidP="00F251D6">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2F6D350B" w14:textId="77777777" w:rsidR="00B42292" w:rsidRDefault="00B42292" w:rsidP="00F251D6">
            <w:pPr>
              <w:pStyle w:val="TAC"/>
            </w:pPr>
            <w:r w:rsidRPr="00601402">
              <w:t>P</w:t>
            </w:r>
          </w:p>
        </w:tc>
      </w:tr>
      <w:tr w:rsidR="00B42292" w:rsidRPr="000A3574" w14:paraId="51819247" w14:textId="77777777" w:rsidTr="00F251D6">
        <w:tc>
          <w:tcPr>
            <w:tcW w:w="649" w:type="dxa"/>
            <w:tcBorders>
              <w:top w:val="single" w:sz="4" w:space="0" w:color="auto"/>
              <w:left w:val="single" w:sz="4" w:space="0" w:color="auto"/>
              <w:bottom w:val="single" w:sz="4" w:space="0" w:color="auto"/>
              <w:right w:val="single" w:sz="4" w:space="0" w:color="auto"/>
            </w:tcBorders>
          </w:tcPr>
          <w:p w14:paraId="7DCBC7AE" w14:textId="77777777" w:rsidR="00B42292" w:rsidRDefault="00B42292" w:rsidP="00F251D6">
            <w:pPr>
              <w:pStyle w:val="TAC"/>
            </w:pPr>
            <w:r>
              <w:t>-</w:t>
            </w:r>
          </w:p>
        </w:tc>
        <w:tc>
          <w:tcPr>
            <w:tcW w:w="3970" w:type="dxa"/>
            <w:tcBorders>
              <w:top w:val="single" w:sz="4" w:space="0" w:color="auto"/>
              <w:left w:val="single" w:sz="4" w:space="0" w:color="auto"/>
              <w:bottom w:val="single" w:sz="4" w:space="0" w:color="auto"/>
              <w:right w:val="single" w:sz="4" w:space="0" w:color="auto"/>
            </w:tcBorders>
          </w:tcPr>
          <w:p w14:paraId="0DB84C82" w14:textId="77777777" w:rsidR="00B42292" w:rsidRPr="00504D47" w:rsidRDefault="00B42292" w:rsidP="00F251D6">
            <w:pPr>
              <w:pStyle w:val="TAL"/>
            </w:pPr>
            <w:r w:rsidRPr="00504D47">
              <w:t xml:space="preserve">EXCEPTION: Ste5a1 describes behaviour that depends on the UE implementation; the "lower case letter" identifies a step sequence that take place if the UE displays an </w:t>
            </w:r>
            <w:r w:rsidRPr="00504D47">
              <w:rPr>
                <w:rFonts w:eastAsia="Malgun Gothic"/>
              </w:rPr>
              <w:t>indication that a</w:t>
            </w:r>
            <w:r>
              <w:rPr>
                <w:rFonts w:eastAsia="Malgun Gothic"/>
              </w:rPr>
              <w:t>n</w:t>
            </w:r>
            <w:r w:rsidRPr="00504D47">
              <w:rPr>
                <w:rFonts w:eastAsia="Malgun Gothic"/>
              </w:rPr>
              <w:t xml:space="preserve"> </w:t>
            </w:r>
            <w:r w:rsidRPr="00F3761B">
              <w:rPr>
                <w:rFonts w:eastAsia="Calibri"/>
                <w:lang w:eastAsia="en-GB"/>
              </w:rPr>
              <w:t>emergency alert area</w:t>
            </w:r>
            <w:r w:rsidRPr="00504D47">
              <w:rPr>
                <w:rFonts w:eastAsia="Malgun Gothic"/>
              </w:rPr>
              <w:t xml:space="preserve"> has been exited.</w:t>
            </w:r>
          </w:p>
        </w:tc>
        <w:tc>
          <w:tcPr>
            <w:tcW w:w="709" w:type="dxa"/>
            <w:tcBorders>
              <w:top w:val="single" w:sz="4" w:space="0" w:color="auto"/>
              <w:left w:val="single" w:sz="4" w:space="0" w:color="auto"/>
              <w:bottom w:val="single" w:sz="4" w:space="0" w:color="auto"/>
              <w:right w:val="single" w:sz="4" w:space="0" w:color="auto"/>
            </w:tcBorders>
          </w:tcPr>
          <w:p w14:paraId="725BD916" w14:textId="77777777" w:rsidR="00B42292" w:rsidRPr="00601402" w:rsidRDefault="00B42292" w:rsidP="00F251D6">
            <w:pPr>
              <w:pStyle w:val="TAC"/>
            </w:pPr>
          </w:p>
        </w:tc>
        <w:tc>
          <w:tcPr>
            <w:tcW w:w="2978" w:type="dxa"/>
            <w:tcBorders>
              <w:top w:val="single" w:sz="4" w:space="0" w:color="auto"/>
              <w:left w:val="single" w:sz="4" w:space="0" w:color="auto"/>
              <w:bottom w:val="single" w:sz="4" w:space="0" w:color="auto"/>
              <w:right w:val="single" w:sz="4" w:space="0" w:color="auto"/>
            </w:tcBorders>
          </w:tcPr>
          <w:p w14:paraId="48A4143B" w14:textId="77777777" w:rsidR="00B42292" w:rsidRPr="00601402" w:rsidRDefault="00B42292" w:rsidP="00F251D6">
            <w:pPr>
              <w:pStyle w:val="TAL"/>
            </w:pPr>
          </w:p>
        </w:tc>
        <w:tc>
          <w:tcPr>
            <w:tcW w:w="567" w:type="dxa"/>
            <w:tcBorders>
              <w:top w:val="single" w:sz="4" w:space="0" w:color="auto"/>
              <w:left w:val="single" w:sz="4" w:space="0" w:color="auto"/>
              <w:bottom w:val="single" w:sz="4" w:space="0" w:color="auto"/>
              <w:right w:val="single" w:sz="4" w:space="0" w:color="auto"/>
            </w:tcBorders>
          </w:tcPr>
          <w:p w14:paraId="59A9035C" w14:textId="77777777" w:rsidR="00B42292" w:rsidRPr="00601402" w:rsidRDefault="00B42292" w:rsidP="00F251D6">
            <w:pPr>
              <w:pStyle w:val="TAC"/>
            </w:pPr>
          </w:p>
        </w:tc>
        <w:tc>
          <w:tcPr>
            <w:tcW w:w="892" w:type="dxa"/>
            <w:tcBorders>
              <w:top w:val="single" w:sz="4" w:space="0" w:color="auto"/>
              <w:left w:val="single" w:sz="4" w:space="0" w:color="auto"/>
              <w:bottom w:val="single" w:sz="4" w:space="0" w:color="auto"/>
              <w:right w:val="single" w:sz="4" w:space="0" w:color="auto"/>
            </w:tcBorders>
          </w:tcPr>
          <w:p w14:paraId="43F2B7CA" w14:textId="77777777" w:rsidR="00B42292" w:rsidRPr="00601402" w:rsidRDefault="00B42292" w:rsidP="00F251D6">
            <w:pPr>
              <w:pStyle w:val="TAC"/>
            </w:pPr>
          </w:p>
        </w:tc>
      </w:tr>
      <w:tr w:rsidR="00B42292" w:rsidRPr="000A3574" w14:paraId="416CF69C" w14:textId="77777777" w:rsidTr="00F251D6">
        <w:tc>
          <w:tcPr>
            <w:tcW w:w="649" w:type="dxa"/>
            <w:tcBorders>
              <w:top w:val="single" w:sz="4" w:space="0" w:color="auto"/>
              <w:left w:val="single" w:sz="4" w:space="0" w:color="auto"/>
              <w:bottom w:val="single" w:sz="4" w:space="0" w:color="auto"/>
              <w:right w:val="single" w:sz="4" w:space="0" w:color="auto"/>
            </w:tcBorders>
          </w:tcPr>
          <w:p w14:paraId="72D59C16" w14:textId="77777777" w:rsidR="00B42292" w:rsidRDefault="00B42292" w:rsidP="00F251D6">
            <w:pPr>
              <w:pStyle w:val="TAC"/>
            </w:pPr>
            <w:r>
              <w:t>5a</w:t>
            </w:r>
          </w:p>
        </w:tc>
        <w:tc>
          <w:tcPr>
            <w:tcW w:w="3970" w:type="dxa"/>
            <w:tcBorders>
              <w:top w:val="single" w:sz="4" w:space="0" w:color="auto"/>
              <w:left w:val="single" w:sz="4" w:space="0" w:color="auto"/>
              <w:bottom w:val="single" w:sz="4" w:space="0" w:color="auto"/>
              <w:right w:val="single" w:sz="4" w:space="0" w:color="auto"/>
            </w:tcBorders>
          </w:tcPr>
          <w:p w14:paraId="07D1E039" w14:textId="77777777" w:rsidR="00B42292" w:rsidRPr="00504D47" w:rsidRDefault="00B42292" w:rsidP="00F251D6">
            <w:pPr>
              <w:pStyle w:val="TAL"/>
            </w:pPr>
            <w:r w:rsidRPr="00504D47">
              <w:t>IF pc_MCX_DisplayInfoEmergencyAlertArea THEN Check: Does the UE (</w:t>
            </w:r>
            <w:r w:rsidRPr="002666AA">
              <w:t>MCData</w:t>
            </w:r>
            <w:r w:rsidRPr="00504D47">
              <w:t xml:space="preserve"> client) notify the user </w:t>
            </w:r>
            <w:r w:rsidRPr="00504D47">
              <w:rPr>
                <w:rFonts w:eastAsia="Malgun Gothic"/>
              </w:rPr>
              <w:t>that a group geographic area has been exited</w:t>
            </w:r>
            <w:r w:rsidRPr="00504D47">
              <w:t>?</w:t>
            </w:r>
          </w:p>
          <w:p w14:paraId="1993914C" w14:textId="77777777" w:rsidR="00B42292" w:rsidRPr="00504D47" w:rsidRDefault="00B42292" w:rsidP="00F251D6">
            <w:pPr>
              <w:pStyle w:val="TAL"/>
            </w:pPr>
            <w:r w:rsidRPr="00504D47">
              <w:t>(NOTE 1)</w:t>
            </w:r>
          </w:p>
        </w:tc>
        <w:tc>
          <w:tcPr>
            <w:tcW w:w="709" w:type="dxa"/>
            <w:tcBorders>
              <w:top w:val="single" w:sz="4" w:space="0" w:color="auto"/>
              <w:left w:val="single" w:sz="4" w:space="0" w:color="auto"/>
              <w:bottom w:val="single" w:sz="4" w:space="0" w:color="auto"/>
              <w:right w:val="single" w:sz="4" w:space="0" w:color="auto"/>
            </w:tcBorders>
          </w:tcPr>
          <w:p w14:paraId="4D39D8FD" w14:textId="77777777" w:rsidR="00B42292" w:rsidRPr="00601402" w:rsidRDefault="00B42292" w:rsidP="00F251D6">
            <w:pPr>
              <w:pStyle w:val="TAC"/>
            </w:pPr>
          </w:p>
        </w:tc>
        <w:tc>
          <w:tcPr>
            <w:tcW w:w="2978" w:type="dxa"/>
            <w:tcBorders>
              <w:top w:val="single" w:sz="4" w:space="0" w:color="auto"/>
              <w:left w:val="single" w:sz="4" w:space="0" w:color="auto"/>
              <w:bottom w:val="single" w:sz="4" w:space="0" w:color="auto"/>
              <w:right w:val="single" w:sz="4" w:space="0" w:color="auto"/>
            </w:tcBorders>
          </w:tcPr>
          <w:p w14:paraId="3F464D95" w14:textId="77777777" w:rsidR="00B42292" w:rsidRPr="00601402" w:rsidRDefault="00B42292" w:rsidP="00F251D6">
            <w:pPr>
              <w:pStyle w:val="TAL"/>
            </w:pPr>
          </w:p>
        </w:tc>
        <w:tc>
          <w:tcPr>
            <w:tcW w:w="567" w:type="dxa"/>
            <w:tcBorders>
              <w:top w:val="single" w:sz="4" w:space="0" w:color="auto"/>
              <w:left w:val="single" w:sz="4" w:space="0" w:color="auto"/>
              <w:bottom w:val="single" w:sz="4" w:space="0" w:color="auto"/>
              <w:right w:val="single" w:sz="4" w:space="0" w:color="auto"/>
            </w:tcBorders>
          </w:tcPr>
          <w:p w14:paraId="071B27A5" w14:textId="77777777" w:rsidR="00B42292" w:rsidRPr="00601402" w:rsidRDefault="00B42292" w:rsidP="00F251D6">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37CCA89A" w14:textId="77777777" w:rsidR="00B42292" w:rsidRPr="00601402" w:rsidRDefault="00B42292" w:rsidP="00F251D6">
            <w:pPr>
              <w:pStyle w:val="TAC"/>
            </w:pPr>
            <w:r>
              <w:t>P</w:t>
            </w:r>
          </w:p>
        </w:tc>
      </w:tr>
      <w:tr w:rsidR="00B42292" w:rsidRPr="000A3574" w14:paraId="30D4797D" w14:textId="77777777" w:rsidTr="00F251D6">
        <w:tc>
          <w:tcPr>
            <w:tcW w:w="9765" w:type="dxa"/>
            <w:gridSpan w:val="6"/>
            <w:tcBorders>
              <w:top w:val="single" w:sz="4" w:space="0" w:color="auto"/>
              <w:left w:val="single" w:sz="4" w:space="0" w:color="auto"/>
              <w:bottom w:val="single" w:sz="4" w:space="0" w:color="auto"/>
              <w:right w:val="single" w:sz="4" w:space="0" w:color="auto"/>
            </w:tcBorders>
            <w:hideMark/>
          </w:tcPr>
          <w:p w14:paraId="0C3D9046" w14:textId="77777777" w:rsidR="00B42292" w:rsidRPr="000A3574" w:rsidRDefault="00B42292" w:rsidP="00F251D6">
            <w:pPr>
              <w:pStyle w:val="TAN"/>
            </w:pPr>
            <w:r w:rsidRPr="000A3574">
              <w:t>NOTE 1:</w:t>
            </w:r>
            <w:r w:rsidRPr="000A3574">
              <w:tab/>
              <w:t>This is expected to be done via a suitable implementation dependent MMI.</w:t>
            </w:r>
          </w:p>
        </w:tc>
      </w:tr>
    </w:tbl>
    <w:p w14:paraId="624582C1" w14:textId="77777777" w:rsidR="00B42292" w:rsidRPr="000A3574" w:rsidRDefault="00B42292" w:rsidP="00B42292"/>
    <w:p w14:paraId="1FB617DB" w14:textId="77777777" w:rsidR="00B42292" w:rsidRPr="000A3574" w:rsidRDefault="00B42292" w:rsidP="00B42292">
      <w:pPr>
        <w:pStyle w:val="H6"/>
      </w:pPr>
      <w:r>
        <w:t>6.4.4</w:t>
      </w:r>
      <w:r w:rsidRPr="000A3574">
        <w:t>.3.3</w:t>
      </w:r>
      <w:r w:rsidRPr="000A3574">
        <w:tab/>
        <w:t>Specific message contents</w:t>
      </w:r>
    </w:p>
    <w:p w14:paraId="27BDFC0F" w14:textId="77777777" w:rsidR="00B42292" w:rsidRPr="000A3574" w:rsidRDefault="00B42292" w:rsidP="00B42292">
      <w:pPr>
        <w:pStyle w:val="TH"/>
      </w:pPr>
      <w:r w:rsidRPr="000A3574">
        <w:t xml:space="preserve">Table </w:t>
      </w:r>
      <w:r>
        <w:t>6.4.4</w:t>
      </w:r>
      <w:r w:rsidRPr="000A3574">
        <w:t xml:space="preserve">.3.3-1: SIP MESSAGE from the </w:t>
      </w:r>
      <w:r>
        <w:t xml:space="preserve">SS </w:t>
      </w:r>
      <w:r w:rsidRPr="000A3574">
        <w:t xml:space="preserve">(step </w:t>
      </w:r>
      <w:r>
        <w:t>1</w:t>
      </w:r>
      <w:r w:rsidRPr="000A3574">
        <w:t xml:space="preserve">, Table </w:t>
      </w:r>
      <w:r>
        <w:t>6.4.4</w:t>
      </w:r>
      <w:r w:rsidRPr="000A3574">
        <w:t>.3.2-1;</w:t>
      </w:r>
      <w:r w:rsidRPr="000A3574">
        <w:br/>
        <w:t>step 2, TS 37.579-1 [2] Table 5.3.3</w:t>
      </w:r>
      <w:r>
        <w:t>3</w:t>
      </w:r>
      <w:r w:rsidRPr="000A3574">
        <w:t>.3-1)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0A3574" w14:paraId="26E5CC0D"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3E7B9A93" w14:textId="77777777" w:rsidR="00B42292" w:rsidRPr="000A3574" w:rsidRDefault="00B42292" w:rsidP="00F251D6">
            <w:pPr>
              <w:pStyle w:val="TAL"/>
            </w:pPr>
            <w:r w:rsidRPr="000A3574">
              <w:t>Derivation Path: TS 37.579-1 [2], Table 5.5.2.7.</w:t>
            </w:r>
            <w:r>
              <w:t>2</w:t>
            </w:r>
            <w:r w:rsidRPr="000A3574">
              <w:t>-1, condition LOCATION-INFO</w:t>
            </w:r>
            <w:r>
              <w:t xml:space="preserve">, </w:t>
            </w:r>
            <w:r w:rsidRPr="006D2208">
              <w:t>ACCEPT-CONTACT-WITH-MEDIA-FEATURE-TAG</w:t>
            </w:r>
          </w:p>
        </w:tc>
      </w:tr>
      <w:tr w:rsidR="00B42292" w:rsidRPr="000A3574" w14:paraId="3357DA58" w14:textId="77777777" w:rsidTr="00F251D6">
        <w:tc>
          <w:tcPr>
            <w:tcW w:w="2553" w:type="dxa"/>
            <w:tcBorders>
              <w:top w:val="single" w:sz="4" w:space="0" w:color="auto"/>
              <w:left w:val="single" w:sz="4" w:space="0" w:color="auto"/>
              <w:bottom w:val="single" w:sz="4" w:space="0" w:color="auto"/>
              <w:right w:val="single" w:sz="4" w:space="0" w:color="auto"/>
            </w:tcBorders>
            <w:hideMark/>
          </w:tcPr>
          <w:p w14:paraId="58D1CF9C" w14:textId="77777777" w:rsidR="00B42292" w:rsidRPr="000A3574" w:rsidRDefault="00B42292" w:rsidP="00F251D6">
            <w:pPr>
              <w:pStyle w:val="TAH"/>
            </w:pPr>
            <w:r w:rsidRPr="000A357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0416790E" w14:textId="77777777" w:rsidR="00B42292" w:rsidRPr="000A3574" w:rsidRDefault="00B42292" w:rsidP="00F251D6">
            <w:pPr>
              <w:pStyle w:val="TAH"/>
            </w:pPr>
            <w:r w:rsidRPr="000A3574">
              <w:t>Value/remark</w:t>
            </w:r>
          </w:p>
        </w:tc>
        <w:tc>
          <w:tcPr>
            <w:tcW w:w="1986" w:type="dxa"/>
            <w:tcBorders>
              <w:top w:val="single" w:sz="4" w:space="0" w:color="auto"/>
              <w:left w:val="single" w:sz="4" w:space="0" w:color="auto"/>
              <w:bottom w:val="single" w:sz="4" w:space="0" w:color="auto"/>
              <w:right w:val="single" w:sz="4" w:space="0" w:color="auto"/>
            </w:tcBorders>
            <w:hideMark/>
          </w:tcPr>
          <w:p w14:paraId="6D2EB858" w14:textId="77777777" w:rsidR="00B42292" w:rsidRPr="000A3574" w:rsidRDefault="00B42292" w:rsidP="00F251D6">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3462F2E4" w14:textId="77777777" w:rsidR="00B42292" w:rsidRPr="000A3574" w:rsidRDefault="00B42292" w:rsidP="00F251D6">
            <w:pPr>
              <w:pStyle w:val="TAH"/>
            </w:pPr>
            <w:r w:rsidRPr="000A3574">
              <w:t>Reference</w:t>
            </w:r>
          </w:p>
        </w:tc>
        <w:tc>
          <w:tcPr>
            <w:tcW w:w="1419" w:type="dxa"/>
            <w:tcBorders>
              <w:top w:val="single" w:sz="4" w:space="0" w:color="auto"/>
              <w:left w:val="single" w:sz="4" w:space="0" w:color="auto"/>
              <w:bottom w:val="single" w:sz="4" w:space="0" w:color="auto"/>
              <w:right w:val="single" w:sz="4" w:space="0" w:color="auto"/>
            </w:tcBorders>
            <w:hideMark/>
          </w:tcPr>
          <w:p w14:paraId="530CF675" w14:textId="77777777" w:rsidR="00B42292" w:rsidRPr="000A3574" w:rsidRDefault="00B42292" w:rsidP="00F251D6">
            <w:pPr>
              <w:pStyle w:val="TAH"/>
            </w:pPr>
            <w:r w:rsidRPr="000A3574">
              <w:t>Condition</w:t>
            </w:r>
          </w:p>
        </w:tc>
      </w:tr>
      <w:tr w:rsidR="00B42292" w:rsidRPr="000A3574" w14:paraId="5E84C66F"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4C6034C4" w14:textId="77777777" w:rsidR="00B42292" w:rsidRPr="008A713C" w:rsidRDefault="00B42292" w:rsidP="00F251D6">
            <w:pPr>
              <w:pStyle w:val="TAL"/>
            </w:pPr>
            <w:r w:rsidRPr="008A713C">
              <w:t>Message-body</w:t>
            </w:r>
          </w:p>
        </w:tc>
        <w:tc>
          <w:tcPr>
            <w:tcW w:w="2269" w:type="dxa"/>
            <w:tcBorders>
              <w:top w:val="single" w:sz="4" w:space="0" w:color="auto"/>
              <w:left w:val="single" w:sz="4" w:space="0" w:color="auto"/>
              <w:bottom w:val="single" w:sz="4" w:space="0" w:color="auto"/>
              <w:right w:val="single" w:sz="4" w:space="0" w:color="auto"/>
            </w:tcBorders>
          </w:tcPr>
          <w:p w14:paraId="21D51208"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tcPr>
          <w:p w14:paraId="062173AF"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4C5FAB95"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D465703" w14:textId="77777777" w:rsidR="00B42292" w:rsidRPr="000A3574" w:rsidRDefault="00B42292" w:rsidP="00F251D6">
            <w:pPr>
              <w:pStyle w:val="TAL"/>
            </w:pPr>
          </w:p>
        </w:tc>
      </w:tr>
      <w:tr w:rsidR="00B42292" w:rsidRPr="000A3574" w14:paraId="20A98986"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26BD80F1" w14:textId="77777777" w:rsidR="00B42292" w:rsidRPr="008A713C" w:rsidRDefault="00B42292" w:rsidP="00F251D6">
            <w:pPr>
              <w:pStyle w:val="TAL"/>
              <w:rPr>
                <w:b/>
                <w:bCs/>
              </w:rPr>
            </w:pPr>
            <w:r w:rsidRPr="008A713C">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4F08779D"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2E1A89D" w14:textId="77777777" w:rsidR="00B42292" w:rsidRPr="008A713C" w:rsidRDefault="00B42292" w:rsidP="00F251D6">
            <w:pPr>
              <w:pStyle w:val="TAL"/>
              <w:rPr>
                <w:b/>
                <w:bCs/>
              </w:rPr>
            </w:pPr>
            <w:r>
              <w:rPr>
                <w:b/>
                <w:bCs/>
              </w:rPr>
              <w:t>MCData</w:t>
            </w:r>
            <w:r w:rsidRPr="008A713C">
              <w:rPr>
                <w:b/>
                <w:bCs/>
              </w:rPr>
              <w:t>-Info</w:t>
            </w:r>
          </w:p>
        </w:tc>
        <w:tc>
          <w:tcPr>
            <w:tcW w:w="1418" w:type="dxa"/>
            <w:tcBorders>
              <w:top w:val="single" w:sz="4" w:space="0" w:color="auto"/>
              <w:left w:val="single" w:sz="4" w:space="0" w:color="auto"/>
              <w:bottom w:val="single" w:sz="4" w:space="0" w:color="auto"/>
              <w:right w:val="single" w:sz="4" w:space="0" w:color="auto"/>
            </w:tcBorders>
          </w:tcPr>
          <w:p w14:paraId="760E5C0F"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FEEA12A" w14:textId="77777777" w:rsidR="00B42292" w:rsidRPr="000A3574" w:rsidRDefault="00B42292" w:rsidP="00F251D6">
            <w:pPr>
              <w:pStyle w:val="TAL"/>
            </w:pPr>
          </w:p>
        </w:tc>
      </w:tr>
      <w:tr w:rsidR="00B42292" w:rsidRPr="000A3574" w14:paraId="207EFA07"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230D952D" w14:textId="77777777" w:rsidR="00B42292" w:rsidRPr="000A3574" w:rsidRDefault="00B42292" w:rsidP="00F251D6">
            <w:pPr>
              <w:pStyle w:val="TAL"/>
            </w:pPr>
            <w:r w:rsidRPr="000A357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5B209B5D" w14:textId="77777777" w:rsidR="00B42292" w:rsidRPr="000A3574" w:rsidRDefault="00B42292" w:rsidP="00F251D6">
            <w:pPr>
              <w:pStyle w:val="TAL"/>
            </w:pPr>
            <w:r>
              <w:t>MCData</w:t>
            </w:r>
            <w:r w:rsidRPr="000A3574">
              <w:t xml:space="preserve">-Info as described in Table </w:t>
            </w:r>
            <w:r>
              <w:t>6.4.4</w:t>
            </w:r>
            <w:r w:rsidRPr="000A3574">
              <w:t>.3.3-2</w:t>
            </w:r>
          </w:p>
        </w:tc>
        <w:tc>
          <w:tcPr>
            <w:tcW w:w="1986" w:type="dxa"/>
            <w:tcBorders>
              <w:top w:val="single" w:sz="4" w:space="0" w:color="auto"/>
              <w:left w:val="single" w:sz="4" w:space="0" w:color="auto"/>
              <w:bottom w:val="single" w:sz="4" w:space="0" w:color="auto"/>
              <w:right w:val="single" w:sz="4" w:space="0" w:color="auto"/>
            </w:tcBorders>
          </w:tcPr>
          <w:p w14:paraId="0CF52B96"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495C314"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069A8D5" w14:textId="77777777" w:rsidR="00B42292" w:rsidRPr="000A3574" w:rsidRDefault="00B42292" w:rsidP="00F251D6">
            <w:pPr>
              <w:pStyle w:val="TAL"/>
            </w:pPr>
          </w:p>
        </w:tc>
      </w:tr>
    </w:tbl>
    <w:p w14:paraId="424AA1C1" w14:textId="77777777" w:rsidR="00B42292" w:rsidRPr="000A3574" w:rsidRDefault="00B42292" w:rsidP="00B42292"/>
    <w:p w14:paraId="442C4054" w14:textId="77777777" w:rsidR="00B42292" w:rsidRPr="000A3574" w:rsidRDefault="00B42292" w:rsidP="00B42292">
      <w:pPr>
        <w:pStyle w:val="TH"/>
        <w:rPr>
          <w:rFonts w:eastAsia="SimSun"/>
        </w:rPr>
      </w:pPr>
      <w:r w:rsidRPr="000A3574">
        <w:rPr>
          <w:rFonts w:eastAsia="SimSun"/>
        </w:rPr>
        <w:t xml:space="preserve">Table </w:t>
      </w:r>
      <w:r>
        <w:rPr>
          <w:lang w:eastAsia="x-none"/>
        </w:rPr>
        <w:t>6.4.4</w:t>
      </w:r>
      <w:r w:rsidRPr="000A3574">
        <w:rPr>
          <w:lang w:eastAsia="x-none"/>
        </w:rPr>
        <w:t>.3.3-2</w:t>
      </w:r>
      <w:r w:rsidRPr="000A3574">
        <w:rPr>
          <w:rFonts w:eastAsia="SimSun"/>
        </w:rPr>
        <w:t xml:space="preserve">: </w:t>
      </w:r>
      <w:r>
        <w:rPr>
          <w:rFonts w:eastAsia="SimSun"/>
          <w:lang w:eastAsia="ko-KR"/>
        </w:rPr>
        <w:t>MCData</w:t>
      </w:r>
      <w:r w:rsidRPr="000A3574">
        <w:rPr>
          <w:rFonts w:eastAsia="SimSun"/>
          <w:lang w:eastAsia="ko-KR"/>
        </w:rPr>
        <w:t>-Info in SIP MESSAGE</w:t>
      </w:r>
      <w:r w:rsidRPr="000A3574">
        <w:rPr>
          <w:rFonts w:eastAsia="SimSun"/>
        </w:rPr>
        <w:t xml:space="preserve"> (Table </w:t>
      </w:r>
      <w:r>
        <w:rPr>
          <w:rFonts w:eastAsia="SimSun"/>
        </w:rPr>
        <w:t>6.4.4</w:t>
      </w:r>
      <w:r w:rsidRPr="000A3574">
        <w:rPr>
          <w:rFonts w:eastAsia="SimSun"/>
        </w:rPr>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B42292" w:rsidRPr="000A3574" w14:paraId="2E6EC848"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70ACC0D6"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Derivation Path: TS 37.579-1 [2], Table 5.5.3.2.</w:t>
            </w:r>
            <w:r>
              <w:rPr>
                <w:rFonts w:ascii="Arial" w:eastAsia="SimSun" w:hAnsi="Arial"/>
                <w:sz w:val="18"/>
              </w:rPr>
              <w:t>2</w:t>
            </w:r>
            <w:r w:rsidRPr="000A3574">
              <w:rPr>
                <w:rFonts w:ascii="Arial" w:eastAsia="SimSun" w:hAnsi="Arial"/>
                <w:sz w:val="18"/>
              </w:rPr>
              <w:t>-</w:t>
            </w:r>
            <w:r>
              <w:rPr>
                <w:rFonts w:ascii="Arial" w:eastAsia="SimSun" w:hAnsi="Arial"/>
                <w:sz w:val="18"/>
              </w:rPr>
              <w:t>3</w:t>
            </w:r>
          </w:p>
        </w:tc>
      </w:tr>
      <w:tr w:rsidR="00B42292" w:rsidRPr="00300012" w14:paraId="3BE47B2C"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B06336B"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67EF71BA"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67EACF19"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3617ECD1"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4EE4D5A2"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B42292" w:rsidRPr="00300012" w14:paraId="476B3518"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47562039" w14:textId="77777777" w:rsidR="00B42292" w:rsidRPr="00300012" w:rsidRDefault="00B42292" w:rsidP="00F251D6">
            <w:pPr>
              <w:pStyle w:val="TAL"/>
              <w:rPr>
                <w:rFonts w:eastAsia="SimSun"/>
              </w:rPr>
            </w:pPr>
            <w:r w:rsidRPr="00300012">
              <w:t>mc</w:t>
            </w:r>
            <w:r>
              <w:t>data</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4E1F115C"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18E9CA6B" w14:textId="77777777" w:rsidR="00B42292" w:rsidRPr="00300012" w:rsidRDefault="00B42292" w:rsidP="00F251D6">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5C073619"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BB34503"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4F19804F"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76E0AB9D" w14:textId="77777777" w:rsidR="00B42292" w:rsidRPr="00300012" w:rsidRDefault="00B42292" w:rsidP="00F251D6">
            <w:pPr>
              <w:pStyle w:val="TAL"/>
              <w:rPr>
                <w:rFonts w:eastAsia="SimSun"/>
              </w:rPr>
            </w:pPr>
            <w:r w:rsidRPr="00300012">
              <w:t xml:space="preserve">  mc</w:t>
            </w:r>
            <w:r>
              <w:t>data</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24249455"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2A5B42BE"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0A1C3FE7"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78CC4254"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FBF4864"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205C30D7" w14:textId="77777777" w:rsidR="00B42292" w:rsidRPr="00300012" w:rsidRDefault="00B42292" w:rsidP="00F251D6">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0BCA6F4A"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px_MC</w:t>
            </w:r>
            <w:r>
              <w:rPr>
                <w:rFonts w:ascii="Arial" w:eastAsia="SimSun" w:hAnsi="Arial"/>
                <w:color w:val="000000"/>
                <w:sz w:val="18"/>
              </w:rPr>
              <w:t>Data</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701C32C9"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04D53F1C"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3E2D2D8"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5F10249B"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5848E657" w14:textId="77777777" w:rsidR="00B42292" w:rsidRPr="00300012" w:rsidRDefault="00B42292" w:rsidP="00F251D6">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7FB9726A" w14:textId="77777777" w:rsidR="00B42292" w:rsidRPr="00300012" w:rsidRDefault="00B42292" w:rsidP="00F251D6">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08675269"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7ED12A08"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39467556"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C33F3C8"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09592946" w14:textId="77777777" w:rsidR="00B42292" w:rsidRPr="00300012" w:rsidRDefault="00B42292" w:rsidP="00F251D6">
            <w:pPr>
              <w:pStyle w:val="TAL"/>
              <w:rPr>
                <w:rFonts w:eastAsia="SimSun"/>
              </w:rPr>
            </w:pPr>
            <w:r w:rsidRPr="00300012">
              <w:t xml:space="preserve">      </w:t>
            </w:r>
            <w:r w:rsidRPr="00F3761B">
              <w:rPr>
                <w:lang w:eastAsia="en-GB"/>
              </w:rPr>
              <w:t>emergency-alert-area-ind</w:t>
            </w:r>
          </w:p>
        </w:tc>
        <w:tc>
          <w:tcPr>
            <w:tcW w:w="2545" w:type="dxa"/>
            <w:tcBorders>
              <w:top w:val="single" w:sz="4" w:space="0" w:color="auto"/>
              <w:left w:val="single" w:sz="4" w:space="0" w:color="auto"/>
              <w:bottom w:val="single" w:sz="4" w:space="0" w:color="auto"/>
              <w:right w:val="single" w:sz="4" w:space="0" w:color="auto"/>
            </w:tcBorders>
          </w:tcPr>
          <w:p w14:paraId="3C91298A"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true</w:t>
            </w:r>
          </w:p>
        </w:tc>
        <w:tc>
          <w:tcPr>
            <w:tcW w:w="1709" w:type="dxa"/>
            <w:tcBorders>
              <w:top w:val="single" w:sz="4" w:space="0" w:color="auto"/>
              <w:left w:val="single" w:sz="4" w:space="0" w:color="auto"/>
              <w:bottom w:val="single" w:sz="4" w:space="0" w:color="auto"/>
              <w:right w:val="single" w:sz="4" w:space="0" w:color="auto"/>
            </w:tcBorders>
          </w:tcPr>
          <w:p w14:paraId="27F35512"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3D136762"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C71FE42" w14:textId="77777777" w:rsidR="00B42292" w:rsidRPr="00300012" w:rsidRDefault="00B42292" w:rsidP="00F251D6">
            <w:pPr>
              <w:keepNext/>
              <w:keepLines/>
              <w:spacing w:after="0" w:line="254" w:lineRule="auto"/>
              <w:rPr>
                <w:rFonts w:ascii="Arial" w:eastAsia="SimSun" w:hAnsi="Arial"/>
                <w:sz w:val="18"/>
              </w:rPr>
            </w:pPr>
          </w:p>
        </w:tc>
      </w:tr>
    </w:tbl>
    <w:p w14:paraId="601C1646" w14:textId="77777777" w:rsidR="00B42292" w:rsidRDefault="00B42292" w:rsidP="00B42292"/>
    <w:p w14:paraId="308F545F" w14:textId="77777777" w:rsidR="00B42292" w:rsidRPr="000A3574" w:rsidRDefault="00B42292" w:rsidP="00B42292">
      <w:pPr>
        <w:pStyle w:val="TH"/>
      </w:pPr>
      <w:r w:rsidRPr="000A3574">
        <w:t xml:space="preserve">Table </w:t>
      </w:r>
      <w:r>
        <w:t>6.4.4</w:t>
      </w:r>
      <w:r w:rsidRPr="000A3574">
        <w:t>.3.3-</w:t>
      </w:r>
      <w:r>
        <w:t>3</w:t>
      </w:r>
      <w:r w:rsidRPr="000A3574">
        <w:t xml:space="preserve">: SIP MESSAGE from the UE(step </w:t>
      </w:r>
      <w:r>
        <w:t>3</w:t>
      </w:r>
      <w:r w:rsidRPr="000A3574">
        <w:t xml:space="preserve">, Table </w:t>
      </w:r>
      <w:r>
        <w:t>6.4.4</w:t>
      </w:r>
      <w:r w:rsidRPr="000A3574">
        <w:t>.3.2-1;</w:t>
      </w:r>
      <w:r w:rsidRPr="000A3574">
        <w:br/>
        <w:t>step 2, TS 37.579-1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0A3574" w14:paraId="14807A5D"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05A48B4B" w14:textId="77777777" w:rsidR="00B42292" w:rsidRPr="000A3574" w:rsidRDefault="00B42292" w:rsidP="00F251D6">
            <w:pPr>
              <w:pStyle w:val="TAL"/>
            </w:pPr>
            <w:r w:rsidRPr="000A3574">
              <w:t>Derivation Path: TS 37.579-1 [2], Table 5.5.2.7.1-1, condition LOCATION-INFO</w:t>
            </w:r>
          </w:p>
        </w:tc>
      </w:tr>
      <w:tr w:rsidR="00B42292" w:rsidRPr="000A3574" w14:paraId="43C3D73F" w14:textId="77777777" w:rsidTr="00F251D6">
        <w:tc>
          <w:tcPr>
            <w:tcW w:w="2551" w:type="dxa"/>
            <w:tcBorders>
              <w:top w:val="single" w:sz="4" w:space="0" w:color="auto"/>
              <w:left w:val="single" w:sz="4" w:space="0" w:color="auto"/>
              <w:bottom w:val="single" w:sz="4" w:space="0" w:color="auto"/>
              <w:right w:val="single" w:sz="4" w:space="0" w:color="auto"/>
            </w:tcBorders>
            <w:hideMark/>
          </w:tcPr>
          <w:p w14:paraId="1FE30B84" w14:textId="77777777" w:rsidR="00B42292" w:rsidRPr="000A3574" w:rsidRDefault="00B42292" w:rsidP="00F251D6">
            <w:pPr>
              <w:pStyle w:val="TAH"/>
            </w:pPr>
            <w:r w:rsidRPr="000A357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43D969A" w14:textId="77777777" w:rsidR="00B42292" w:rsidRPr="000A3574" w:rsidRDefault="00B42292" w:rsidP="00F251D6">
            <w:pPr>
              <w:pStyle w:val="TAH"/>
            </w:pPr>
            <w:r w:rsidRPr="000A3574">
              <w:t>Value/remark</w:t>
            </w:r>
          </w:p>
        </w:tc>
        <w:tc>
          <w:tcPr>
            <w:tcW w:w="1985" w:type="dxa"/>
            <w:tcBorders>
              <w:top w:val="single" w:sz="4" w:space="0" w:color="auto"/>
              <w:left w:val="single" w:sz="4" w:space="0" w:color="auto"/>
              <w:bottom w:val="single" w:sz="4" w:space="0" w:color="auto"/>
              <w:right w:val="single" w:sz="4" w:space="0" w:color="auto"/>
            </w:tcBorders>
            <w:hideMark/>
          </w:tcPr>
          <w:p w14:paraId="29C76F02" w14:textId="77777777" w:rsidR="00B42292" w:rsidRPr="000A3574" w:rsidRDefault="00B42292" w:rsidP="00F251D6">
            <w:pPr>
              <w:pStyle w:val="TAH"/>
            </w:pPr>
            <w:r w:rsidRPr="000A3574">
              <w:t>Comment</w:t>
            </w:r>
          </w:p>
        </w:tc>
        <w:tc>
          <w:tcPr>
            <w:tcW w:w="1417" w:type="dxa"/>
            <w:tcBorders>
              <w:top w:val="single" w:sz="4" w:space="0" w:color="auto"/>
              <w:left w:val="single" w:sz="4" w:space="0" w:color="auto"/>
              <w:bottom w:val="single" w:sz="4" w:space="0" w:color="auto"/>
              <w:right w:val="single" w:sz="4" w:space="0" w:color="auto"/>
            </w:tcBorders>
            <w:hideMark/>
          </w:tcPr>
          <w:p w14:paraId="62FA6A21" w14:textId="77777777" w:rsidR="00B42292" w:rsidRPr="000A3574" w:rsidRDefault="00B42292" w:rsidP="00F251D6">
            <w:pPr>
              <w:pStyle w:val="TAH"/>
            </w:pPr>
            <w:r w:rsidRPr="000A3574">
              <w:t>Reference</w:t>
            </w:r>
          </w:p>
        </w:tc>
        <w:tc>
          <w:tcPr>
            <w:tcW w:w="1418" w:type="dxa"/>
            <w:tcBorders>
              <w:top w:val="single" w:sz="4" w:space="0" w:color="auto"/>
              <w:left w:val="single" w:sz="4" w:space="0" w:color="auto"/>
              <w:bottom w:val="single" w:sz="4" w:space="0" w:color="auto"/>
              <w:right w:val="single" w:sz="4" w:space="0" w:color="auto"/>
            </w:tcBorders>
            <w:hideMark/>
          </w:tcPr>
          <w:p w14:paraId="3BC65BFD" w14:textId="77777777" w:rsidR="00B42292" w:rsidRPr="000A3574" w:rsidRDefault="00B42292" w:rsidP="00F251D6">
            <w:pPr>
              <w:pStyle w:val="TAH"/>
            </w:pPr>
            <w:r w:rsidRPr="000A3574">
              <w:t>Condition</w:t>
            </w:r>
          </w:p>
        </w:tc>
      </w:tr>
      <w:tr w:rsidR="00B42292" w:rsidRPr="000A3574" w14:paraId="3BCBA644"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4B2559A9" w14:textId="77777777" w:rsidR="00B42292" w:rsidRPr="008A713C" w:rsidRDefault="00B42292" w:rsidP="00F251D6">
            <w:pPr>
              <w:pStyle w:val="TAL"/>
            </w:pPr>
            <w:r w:rsidRPr="008A713C">
              <w:t>Message-body</w:t>
            </w:r>
          </w:p>
        </w:tc>
        <w:tc>
          <w:tcPr>
            <w:tcW w:w="2268" w:type="dxa"/>
            <w:tcBorders>
              <w:top w:val="single" w:sz="4" w:space="0" w:color="auto"/>
              <w:left w:val="single" w:sz="4" w:space="0" w:color="auto"/>
              <w:bottom w:val="single" w:sz="4" w:space="0" w:color="auto"/>
              <w:right w:val="single" w:sz="4" w:space="0" w:color="auto"/>
            </w:tcBorders>
          </w:tcPr>
          <w:p w14:paraId="72ED9710" w14:textId="77777777" w:rsidR="00B42292" w:rsidRPr="000A3574" w:rsidRDefault="00B42292" w:rsidP="00F251D6">
            <w:pPr>
              <w:pStyle w:val="TAL"/>
            </w:pPr>
          </w:p>
        </w:tc>
        <w:tc>
          <w:tcPr>
            <w:tcW w:w="1985" w:type="dxa"/>
            <w:tcBorders>
              <w:top w:val="single" w:sz="4" w:space="0" w:color="auto"/>
              <w:left w:val="single" w:sz="4" w:space="0" w:color="auto"/>
              <w:bottom w:val="single" w:sz="4" w:space="0" w:color="auto"/>
              <w:right w:val="single" w:sz="4" w:space="0" w:color="auto"/>
            </w:tcBorders>
          </w:tcPr>
          <w:p w14:paraId="1FC92585" w14:textId="77777777" w:rsidR="00B42292" w:rsidRPr="000A3574" w:rsidRDefault="00B42292" w:rsidP="00F251D6">
            <w:pPr>
              <w:pStyle w:val="TAL"/>
            </w:pPr>
          </w:p>
        </w:tc>
        <w:tc>
          <w:tcPr>
            <w:tcW w:w="1417" w:type="dxa"/>
            <w:tcBorders>
              <w:top w:val="single" w:sz="4" w:space="0" w:color="auto"/>
              <w:left w:val="single" w:sz="4" w:space="0" w:color="auto"/>
              <w:bottom w:val="single" w:sz="4" w:space="0" w:color="auto"/>
              <w:right w:val="single" w:sz="4" w:space="0" w:color="auto"/>
            </w:tcBorders>
          </w:tcPr>
          <w:p w14:paraId="02B11797"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5EE2BF24" w14:textId="77777777" w:rsidR="00B42292" w:rsidRPr="000A3574" w:rsidRDefault="00B42292" w:rsidP="00F251D6">
            <w:pPr>
              <w:pStyle w:val="TAL"/>
            </w:pPr>
          </w:p>
        </w:tc>
      </w:tr>
      <w:tr w:rsidR="00B42292" w:rsidRPr="000A3574" w14:paraId="0EB18D6F"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0EB6558C" w14:textId="77777777" w:rsidR="00B42292" w:rsidRPr="008A713C" w:rsidRDefault="00B42292" w:rsidP="00F251D6">
            <w:pPr>
              <w:pStyle w:val="TAL"/>
              <w:rPr>
                <w:b/>
                <w:bCs/>
              </w:rPr>
            </w:pPr>
            <w:r w:rsidRPr="008A713C">
              <w:rPr>
                <w:b/>
                <w:bC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03FCA358" w14:textId="77777777" w:rsidR="00B42292" w:rsidRPr="000A3574" w:rsidRDefault="00B42292" w:rsidP="00F251D6">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0E132563" w14:textId="77777777" w:rsidR="00B42292" w:rsidRPr="008A713C" w:rsidRDefault="00B42292" w:rsidP="00F251D6">
            <w:pPr>
              <w:pStyle w:val="TAL"/>
              <w:rPr>
                <w:b/>
                <w:bCs/>
              </w:rPr>
            </w:pPr>
            <w:r>
              <w:rPr>
                <w:b/>
                <w:bCs/>
              </w:rPr>
              <w:t>MCData</w:t>
            </w:r>
            <w:r w:rsidRPr="008A713C">
              <w:rPr>
                <w:b/>
                <w:bCs/>
              </w:rPr>
              <w:t>-Info</w:t>
            </w:r>
          </w:p>
        </w:tc>
        <w:tc>
          <w:tcPr>
            <w:tcW w:w="1417" w:type="dxa"/>
            <w:tcBorders>
              <w:top w:val="single" w:sz="4" w:space="0" w:color="auto"/>
              <w:left w:val="single" w:sz="4" w:space="0" w:color="auto"/>
              <w:bottom w:val="single" w:sz="4" w:space="0" w:color="auto"/>
              <w:right w:val="single" w:sz="4" w:space="0" w:color="auto"/>
            </w:tcBorders>
          </w:tcPr>
          <w:p w14:paraId="0F8E0635"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vAlign w:val="bottom"/>
          </w:tcPr>
          <w:p w14:paraId="5690DE6B" w14:textId="77777777" w:rsidR="00B42292" w:rsidRPr="000A3574" w:rsidRDefault="00B42292" w:rsidP="00F251D6">
            <w:pPr>
              <w:pStyle w:val="TAL"/>
            </w:pPr>
          </w:p>
        </w:tc>
      </w:tr>
      <w:tr w:rsidR="00B42292" w:rsidRPr="000A3574" w14:paraId="32E68BC0"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4C8B97A4" w14:textId="77777777" w:rsidR="00B42292" w:rsidRPr="000A3574" w:rsidRDefault="00B42292" w:rsidP="00F251D6">
            <w:pPr>
              <w:pStyle w:val="TAL"/>
            </w:pPr>
            <w:r w:rsidRPr="000A357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4550E3" w14:textId="77777777" w:rsidR="00B42292" w:rsidRPr="000A3574" w:rsidRDefault="00B42292" w:rsidP="00F251D6">
            <w:pPr>
              <w:pStyle w:val="TAL"/>
            </w:pPr>
            <w:r>
              <w:t>MCData</w:t>
            </w:r>
            <w:r w:rsidRPr="000A3574">
              <w:t xml:space="preserve">-Info as described in Table </w:t>
            </w:r>
            <w:r>
              <w:t>6.4.4</w:t>
            </w:r>
            <w:r w:rsidRPr="000A3574">
              <w:t>.3.3-</w:t>
            </w:r>
            <w:r>
              <w:t>4</w:t>
            </w:r>
          </w:p>
        </w:tc>
        <w:tc>
          <w:tcPr>
            <w:tcW w:w="1985" w:type="dxa"/>
            <w:tcBorders>
              <w:top w:val="single" w:sz="4" w:space="0" w:color="auto"/>
              <w:left w:val="single" w:sz="4" w:space="0" w:color="auto"/>
              <w:bottom w:val="single" w:sz="4" w:space="0" w:color="auto"/>
              <w:right w:val="single" w:sz="4" w:space="0" w:color="auto"/>
            </w:tcBorders>
          </w:tcPr>
          <w:p w14:paraId="583CD3EE" w14:textId="77777777" w:rsidR="00B42292" w:rsidRPr="000A3574" w:rsidRDefault="00B42292" w:rsidP="00F251D6">
            <w:pPr>
              <w:pStyle w:val="TAL"/>
            </w:pPr>
          </w:p>
        </w:tc>
        <w:tc>
          <w:tcPr>
            <w:tcW w:w="1417" w:type="dxa"/>
            <w:tcBorders>
              <w:top w:val="single" w:sz="4" w:space="0" w:color="auto"/>
              <w:left w:val="single" w:sz="4" w:space="0" w:color="auto"/>
              <w:bottom w:val="single" w:sz="4" w:space="0" w:color="auto"/>
              <w:right w:val="single" w:sz="4" w:space="0" w:color="auto"/>
            </w:tcBorders>
          </w:tcPr>
          <w:p w14:paraId="309B2588"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4AFBA49A" w14:textId="77777777" w:rsidR="00B42292" w:rsidRPr="000A3574" w:rsidRDefault="00B42292" w:rsidP="00F251D6">
            <w:pPr>
              <w:pStyle w:val="TAL"/>
            </w:pPr>
          </w:p>
        </w:tc>
      </w:tr>
      <w:tr w:rsidR="00B42292" w:rsidRPr="000A3574" w14:paraId="78FDD96A"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518C1C7E" w14:textId="77777777" w:rsidR="00B42292" w:rsidRPr="000A3574" w:rsidRDefault="00B42292" w:rsidP="00F251D6">
            <w:pPr>
              <w:pStyle w:val="TAL"/>
            </w:pPr>
            <w:r w:rsidRPr="000A3574">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72DDC27" w14:textId="77777777" w:rsidR="00B42292" w:rsidRPr="000A3574" w:rsidRDefault="00B42292" w:rsidP="00F251D6">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0563777F" w14:textId="77777777" w:rsidR="00B42292" w:rsidRPr="008A713C" w:rsidRDefault="00B42292" w:rsidP="00F251D6">
            <w:pPr>
              <w:pStyle w:val="TAL"/>
              <w:rPr>
                <w:b/>
                <w:bCs/>
              </w:rPr>
            </w:pPr>
            <w:r w:rsidRPr="008A713C">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53EC06DF"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20D07AA5" w14:textId="77777777" w:rsidR="00B42292" w:rsidRPr="000A3574" w:rsidRDefault="00B42292" w:rsidP="00F251D6">
            <w:pPr>
              <w:pStyle w:val="TAL"/>
            </w:pPr>
          </w:p>
        </w:tc>
      </w:tr>
      <w:tr w:rsidR="00B42292" w:rsidRPr="000A3574" w14:paraId="3A79F6A9"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3D8AB0AB" w14:textId="77777777" w:rsidR="00B42292" w:rsidRPr="000A3574" w:rsidRDefault="00B42292" w:rsidP="00F251D6">
            <w:pPr>
              <w:pStyle w:val="TAL"/>
            </w:pPr>
            <w:r w:rsidRPr="000A3574">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0CA85F06" w14:textId="77777777" w:rsidR="00B42292" w:rsidRPr="000A3574" w:rsidRDefault="00B42292" w:rsidP="00F251D6">
            <w:pPr>
              <w:pStyle w:val="TAL"/>
            </w:pPr>
            <w:r w:rsidRPr="000A3574">
              <w:t xml:space="preserve">Location-info as described in Table </w:t>
            </w:r>
            <w:r>
              <w:t>6.4.4</w:t>
            </w:r>
            <w:r w:rsidRPr="000A3574">
              <w:t>.3.3-</w:t>
            </w:r>
            <w:r>
              <w:t>5</w:t>
            </w:r>
          </w:p>
        </w:tc>
        <w:tc>
          <w:tcPr>
            <w:tcW w:w="1985" w:type="dxa"/>
            <w:tcBorders>
              <w:top w:val="single" w:sz="4" w:space="0" w:color="auto"/>
              <w:left w:val="single" w:sz="4" w:space="0" w:color="auto"/>
              <w:bottom w:val="single" w:sz="4" w:space="0" w:color="auto"/>
              <w:right w:val="single" w:sz="4" w:space="0" w:color="auto"/>
            </w:tcBorders>
          </w:tcPr>
          <w:p w14:paraId="325226EC" w14:textId="77777777" w:rsidR="00B42292" w:rsidRPr="000A3574" w:rsidRDefault="00B42292" w:rsidP="00F251D6">
            <w:pPr>
              <w:pStyle w:val="TAL"/>
            </w:pPr>
          </w:p>
        </w:tc>
        <w:tc>
          <w:tcPr>
            <w:tcW w:w="1417" w:type="dxa"/>
            <w:tcBorders>
              <w:top w:val="single" w:sz="4" w:space="0" w:color="auto"/>
              <w:left w:val="single" w:sz="4" w:space="0" w:color="auto"/>
              <w:bottom w:val="single" w:sz="4" w:space="0" w:color="auto"/>
              <w:right w:val="single" w:sz="4" w:space="0" w:color="auto"/>
            </w:tcBorders>
          </w:tcPr>
          <w:p w14:paraId="14ABF8FD"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247BBFCE" w14:textId="77777777" w:rsidR="00B42292" w:rsidRPr="000A3574" w:rsidRDefault="00B42292" w:rsidP="00F251D6">
            <w:pPr>
              <w:pStyle w:val="TAL"/>
            </w:pPr>
          </w:p>
        </w:tc>
      </w:tr>
    </w:tbl>
    <w:p w14:paraId="73F88D67" w14:textId="77777777" w:rsidR="00B42292" w:rsidRPr="000A3574" w:rsidRDefault="00B42292" w:rsidP="00B42292"/>
    <w:p w14:paraId="2155AAB8" w14:textId="77777777" w:rsidR="00B42292" w:rsidRPr="000A3574" w:rsidRDefault="00B42292" w:rsidP="00B42292">
      <w:pPr>
        <w:pStyle w:val="TH"/>
        <w:rPr>
          <w:rFonts w:eastAsia="SimSun"/>
        </w:rPr>
      </w:pPr>
      <w:r w:rsidRPr="000A3574">
        <w:rPr>
          <w:rFonts w:eastAsia="SimSun"/>
        </w:rPr>
        <w:t xml:space="preserve">Table </w:t>
      </w:r>
      <w:r>
        <w:rPr>
          <w:lang w:eastAsia="x-none"/>
        </w:rPr>
        <w:t>6.4.4</w:t>
      </w:r>
      <w:r w:rsidRPr="000A3574">
        <w:rPr>
          <w:lang w:eastAsia="x-none"/>
        </w:rPr>
        <w:t>.3.3-</w:t>
      </w:r>
      <w:r>
        <w:rPr>
          <w:lang w:eastAsia="x-none"/>
        </w:rPr>
        <w:t>4</w:t>
      </w:r>
      <w:r w:rsidRPr="000A3574">
        <w:rPr>
          <w:rFonts w:eastAsia="SimSun"/>
        </w:rPr>
        <w:t xml:space="preserve">: </w:t>
      </w:r>
      <w:r>
        <w:rPr>
          <w:rFonts w:eastAsia="SimSun"/>
          <w:lang w:eastAsia="ko-KR"/>
        </w:rPr>
        <w:t>MCData</w:t>
      </w:r>
      <w:r w:rsidRPr="000A3574">
        <w:rPr>
          <w:rFonts w:eastAsia="SimSun"/>
          <w:lang w:eastAsia="ko-KR"/>
        </w:rPr>
        <w:t>-Info in SIP MESSAGE</w:t>
      </w:r>
      <w:r w:rsidRPr="000A3574">
        <w:rPr>
          <w:rFonts w:eastAsia="SimSun"/>
        </w:rPr>
        <w:t xml:space="preserve"> (Table </w:t>
      </w:r>
      <w:r>
        <w:rPr>
          <w:rFonts w:eastAsia="SimSun"/>
        </w:rPr>
        <w:t>6.4.4</w:t>
      </w:r>
      <w:r w:rsidRPr="000A3574">
        <w:rPr>
          <w:rFonts w:eastAsia="SimSun"/>
        </w:rPr>
        <w:t>.3.3-</w:t>
      </w:r>
      <w:r>
        <w:rPr>
          <w:rFonts w:eastAsia="SimSun"/>
        </w:rPr>
        <w:t>3</w:t>
      </w:r>
      <w:r w:rsidRPr="000A357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0A3574" w14:paraId="38EAC986"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6E8329E3"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Derivation Path: TS 37.579-1 [2], Table 5.5.3.2.1-</w:t>
            </w:r>
            <w:r>
              <w:rPr>
                <w:rFonts w:ascii="Arial" w:eastAsia="SimSun" w:hAnsi="Arial"/>
                <w:sz w:val="18"/>
              </w:rPr>
              <w:t>3</w:t>
            </w:r>
          </w:p>
        </w:tc>
      </w:tr>
      <w:tr w:rsidR="00B42292" w:rsidRPr="000A3574" w14:paraId="117C4D80"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2241EE6D" w14:textId="77777777" w:rsidR="00B42292" w:rsidRPr="000A3574" w:rsidRDefault="00B42292" w:rsidP="00F251D6">
            <w:pPr>
              <w:keepNext/>
              <w:keepLines/>
              <w:spacing w:after="0" w:line="254" w:lineRule="auto"/>
              <w:jc w:val="center"/>
              <w:rPr>
                <w:rFonts w:ascii="Arial" w:eastAsia="SimSun" w:hAnsi="Arial"/>
                <w:b/>
                <w:sz w:val="18"/>
              </w:rPr>
            </w:pPr>
            <w:r w:rsidRPr="000A3574">
              <w:rPr>
                <w:rFonts w:ascii="Arial" w:eastAsia="SimSun" w:hAnsi="Arial"/>
                <w:b/>
                <w:sz w:val="18"/>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48FC8" w14:textId="77777777" w:rsidR="00B42292" w:rsidRPr="000A3574" w:rsidRDefault="00B42292" w:rsidP="00F251D6">
            <w:pPr>
              <w:keepNext/>
              <w:keepLines/>
              <w:spacing w:after="0" w:line="254" w:lineRule="auto"/>
              <w:jc w:val="center"/>
              <w:rPr>
                <w:rFonts w:ascii="Arial" w:eastAsia="SimSun" w:hAnsi="Arial"/>
                <w:b/>
                <w:sz w:val="18"/>
              </w:rPr>
            </w:pPr>
            <w:r w:rsidRPr="000A3574">
              <w:rPr>
                <w:rFonts w:ascii="Arial" w:eastAsia="SimSun" w:hAnsi="Arial"/>
                <w:b/>
                <w:sz w:val="18"/>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ECD0BB" w14:textId="77777777" w:rsidR="00B42292" w:rsidRPr="000A3574" w:rsidRDefault="00B42292" w:rsidP="00F251D6">
            <w:pPr>
              <w:keepNext/>
              <w:keepLines/>
              <w:spacing w:after="0" w:line="254" w:lineRule="auto"/>
              <w:jc w:val="center"/>
              <w:rPr>
                <w:rFonts w:ascii="Arial" w:eastAsia="SimSun" w:hAnsi="Arial"/>
                <w:b/>
                <w:sz w:val="18"/>
              </w:rPr>
            </w:pPr>
            <w:r w:rsidRPr="000A3574">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1A10976A" w14:textId="77777777" w:rsidR="00B42292" w:rsidRPr="000A3574" w:rsidRDefault="00B42292" w:rsidP="00F251D6">
            <w:pPr>
              <w:keepNext/>
              <w:keepLines/>
              <w:spacing w:after="0" w:line="254" w:lineRule="auto"/>
              <w:jc w:val="center"/>
              <w:rPr>
                <w:rFonts w:ascii="Arial" w:eastAsia="SimSun" w:hAnsi="Arial"/>
                <w:b/>
                <w:sz w:val="18"/>
              </w:rPr>
            </w:pPr>
            <w:r w:rsidRPr="000A3574">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098D6C31" w14:textId="77777777" w:rsidR="00B42292" w:rsidRPr="000A3574" w:rsidRDefault="00B42292" w:rsidP="00F251D6">
            <w:pPr>
              <w:keepNext/>
              <w:keepLines/>
              <w:spacing w:after="0" w:line="254" w:lineRule="auto"/>
              <w:jc w:val="center"/>
              <w:rPr>
                <w:rFonts w:ascii="Arial" w:eastAsia="SimSun" w:hAnsi="Arial"/>
                <w:b/>
                <w:sz w:val="18"/>
              </w:rPr>
            </w:pPr>
            <w:r w:rsidRPr="000A3574">
              <w:rPr>
                <w:rFonts w:ascii="Arial" w:eastAsia="SimSun" w:hAnsi="Arial"/>
                <w:b/>
                <w:sz w:val="18"/>
              </w:rPr>
              <w:t>Condition</w:t>
            </w:r>
          </w:p>
        </w:tc>
      </w:tr>
      <w:tr w:rsidR="00B42292" w:rsidRPr="000A3574" w14:paraId="5E7CFAFF"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8B5D5BB" w14:textId="77777777" w:rsidR="00B42292" w:rsidRPr="000A3574" w:rsidRDefault="00B42292" w:rsidP="00F251D6">
            <w:pPr>
              <w:pStyle w:val="TAL"/>
              <w:rPr>
                <w:rFonts w:eastAsia="SimSun"/>
              </w:rPr>
            </w:pPr>
            <w:r w:rsidRPr="00582516">
              <w:t>mc</w:t>
            </w:r>
            <w:r>
              <w:t>data</w:t>
            </w:r>
            <w:r w:rsidRPr="00582516">
              <w:t>info</w:t>
            </w:r>
          </w:p>
        </w:tc>
        <w:tc>
          <w:tcPr>
            <w:tcW w:w="2127" w:type="dxa"/>
            <w:tcBorders>
              <w:top w:val="single" w:sz="4" w:space="0" w:color="auto"/>
              <w:left w:val="single" w:sz="4" w:space="0" w:color="auto"/>
              <w:bottom w:val="single" w:sz="4" w:space="0" w:color="auto"/>
              <w:right w:val="single" w:sz="4" w:space="0" w:color="auto"/>
            </w:tcBorders>
          </w:tcPr>
          <w:p w14:paraId="22D5438C" w14:textId="77777777" w:rsidR="00B42292" w:rsidRPr="000A3574" w:rsidRDefault="00B42292" w:rsidP="00F251D6">
            <w:pPr>
              <w:keepNext/>
              <w:keepLines/>
              <w:spacing w:after="0" w:line="254" w:lineRule="auto"/>
              <w:rPr>
                <w:rFonts w:ascii="Arial" w:eastAsia="SimSun" w:hAnsi="Arial"/>
                <w:sz w:val="18"/>
              </w:rPr>
            </w:pPr>
          </w:p>
        </w:tc>
        <w:tc>
          <w:tcPr>
            <w:tcW w:w="2127" w:type="dxa"/>
            <w:tcBorders>
              <w:top w:val="single" w:sz="4" w:space="0" w:color="auto"/>
              <w:left w:val="single" w:sz="4" w:space="0" w:color="auto"/>
              <w:bottom w:val="single" w:sz="4" w:space="0" w:color="auto"/>
              <w:right w:val="single" w:sz="4" w:space="0" w:color="auto"/>
            </w:tcBorders>
          </w:tcPr>
          <w:p w14:paraId="6A8D18D0" w14:textId="77777777" w:rsidR="00B42292" w:rsidRPr="000A3574" w:rsidRDefault="00B42292" w:rsidP="00F251D6">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41FDE44A" w14:textId="77777777" w:rsidR="00B42292" w:rsidRPr="000A3574"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42BC6F8" w14:textId="77777777" w:rsidR="00B42292" w:rsidRPr="000A3574" w:rsidRDefault="00B42292" w:rsidP="00F251D6">
            <w:pPr>
              <w:keepNext/>
              <w:keepLines/>
              <w:spacing w:after="0" w:line="254" w:lineRule="auto"/>
              <w:rPr>
                <w:rFonts w:ascii="Arial" w:eastAsia="SimSun" w:hAnsi="Arial"/>
                <w:sz w:val="18"/>
              </w:rPr>
            </w:pPr>
          </w:p>
        </w:tc>
      </w:tr>
      <w:tr w:rsidR="00B42292" w:rsidRPr="000A3574" w14:paraId="43310B6C"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7BB5FFD8" w14:textId="77777777" w:rsidR="00B42292" w:rsidRPr="000A3574" w:rsidRDefault="00B42292" w:rsidP="00F251D6">
            <w:pPr>
              <w:pStyle w:val="TAL"/>
              <w:rPr>
                <w:rFonts w:eastAsia="SimSun"/>
              </w:rPr>
            </w:pPr>
            <w:r w:rsidRPr="00582516">
              <w:t xml:space="preserve">  mc</w:t>
            </w:r>
            <w:r>
              <w:t>data</w:t>
            </w:r>
            <w:r w:rsidRPr="00582516">
              <w:t>-Params</w:t>
            </w:r>
          </w:p>
        </w:tc>
        <w:tc>
          <w:tcPr>
            <w:tcW w:w="2127" w:type="dxa"/>
            <w:tcBorders>
              <w:top w:val="single" w:sz="4" w:space="0" w:color="auto"/>
              <w:left w:val="single" w:sz="4" w:space="0" w:color="auto"/>
              <w:bottom w:val="single" w:sz="4" w:space="0" w:color="auto"/>
              <w:right w:val="single" w:sz="4" w:space="0" w:color="auto"/>
            </w:tcBorders>
          </w:tcPr>
          <w:p w14:paraId="1025014D" w14:textId="77777777" w:rsidR="00B42292" w:rsidRPr="000A3574" w:rsidRDefault="00B42292" w:rsidP="00F251D6">
            <w:pPr>
              <w:keepNext/>
              <w:keepLines/>
              <w:spacing w:after="0" w:line="254" w:lineRule="auto"/>
              <w:rPr>
                <w:rFonts w:ascii="Arial" w:eastAsia="SimSun" w:hAnsi="Arial"/>
                <w:sz w:val="18"/>
              </w:rPr>
            </w:pPr>
          </w:p>
        </w:tc>
        <w:tc>
          <w:tcPr>
            <w:tcW w:w="2127" w:type="dxa"/>
            <w:tcBorders>
              <w:top w:val="single" w:sz="4" w:space="0" w:color="auto"/>
              <w:left w:val="single" w:sz="4" w:space="0" w:color="auto"/>
              <w:bottom w:val="single" w:sz="4" w:space="0" w:color="auto"/>
              <w:right w:val="single" w:sz="4" w:space="0" w:color="auto"/>
            </w:tcBorders>
          </w:tcPr>
          <w:p w14:paraId="76AF95F3" w14:textId="77777777" w:rsidR="00B42292" w:rsidRPr="000A3574"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49188735" w14:textId="77777777" w:rsidR="00B42292" w:rsidRPr="000A3574"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D07E6E0" w14:textId="77777777" w:rsidR="00B42292" w:rsidRPr="000A3574" w:rsidRDefault="00B42292" w:rsidP="00F251D6">
            <w:pPr>
              <w:keepNext/>
              <w:keepLines/>
              <w:spacing w:after="0" w:line="254" w:lineRule="auto"/>
              <w:rPr>
                <w:rFonts w:ascii="Arial" w:eastAsia="SimSun" w:hAnsi="Arial"/>
                <w:sz w:val="18"/>
              </w:rPr>
            </w:pPr>
          </w:p>
        </w:tc>
      </w:tr>
      <w:tr w:rsidR="00B42292" w:rsidRPr="000A3574" w14:paraId="16A3DE0B" w14:textId="77777777" w:rsidTr="00F251D6">
        <w:tc>
          <w:tcPr>
            <w:tcW w:w="2837" w:type="dxa"/>
            <w:tcBorders>
              <w:top w:val="single" w:sz="4" w:space="0" w:color="auto"/>
              <w:left w:val="single" w:sz="4" w:space="0" w:color="auto"/>
              <w:bottom w:val="single" w:sz="4" w:space="0" w:color="auto"/>
              <w:right w:val="single" w:sz="4" w:space="0" w:color="auto"/>
            </w:tcBorders>
          </w:tcPr>
          <w:p w14:paraId="4B90053A" w14:textId="77777777" w:rsidR="00B42292" w:rsidRPr="000A3574" w:rsidRDefault="00B42292" w:rsidP="00F251D6">
            <w:pPr>
              <w:keepNext/>
              <w:keepLines/>
              <w:spacing w:after="0" w:line="254" w:lineRule="auto"/>
              <w:rPr>
                <w:rFonts w:ascii="Arial" w:eastAsia="SimSun" w:hAnsi="Arial"/>
                <w:sz w:val="18"/>
              </w:rPr>
            </w:pPr>
            <w:r w:rsidRPr="000A3574">
              <w:rPr>
                <w:rFonts w:ascii="Arial" w:hAnsi="Arial"/>
                <w:sz w:val="18"/>
              </w:rPr>
              <w:t xml:space="preserve">    </w:t>
            </w:r>
            <w:r>
              <w:rPr>
                <w:rFonts w:ascii="Arial" w:hAnsi="Arial"/>
                <w:sz w:val="18"/>
              </w:rPr>
              <w:t>mcdata</w:t>
            </w:r>
            <w:r w:rsidRPr="000A3574">
              <w:rPr>
                <w:rFonts w:ascii="Arial" w:hAnsi="Arial"/>
                <w:sz w:val="18"/>
              </w:rPr>
              <w:t>-request-uri</w:t>
            </w:r>
          </w:p>
        </w:tc>
        <w:tc>
          <w:tcPr>
            <w:tcW w:w="2127" w:type="dxa"/>
            <w:tcBorders>
              <w:top w:val="single" w:sz="4" w:space="0" w:color="auto"/>
              <w:left w:val="single" w:sz="4" w:space="0" w:color="auto"/>
              <w:bottom w:val="single" w:sz="4" w:space="0" w:color="auto"/>
              <w:right w:val="single" w:sz="4" w:space="0" w:color="auto"/>
            </w:tcBorders>
          </w:tcPr>
          <w:p w14:paraId="6F25577C"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Encrypted &lt;</w:t>
            </w:r>
            <w:r>
              <w:rPr>
                <w:rFonts w:ascii="Arial" w:hAnsi="Arial"/>
                <w:sz w:val="18"/>
              </w:rPr>
              <w:t>mcdata</w:t>
            </w:r>
            <w:r w:rsidRPr="000A3574">
              <w:rPr>
                <w:rFonts w:ascii="Arial" w:hAnsi="Arial"/>
                <w:sz w:val="18"/>
              </w:rPr>
              <w:t>-request-uri</w:t>
            </w:r>
            <w:r w:rsidRPr="000A3574">
              <w:rPr>
                <w:rFonts w:ascii="Arial" w:eastAsia="SimSun" w:hAnsi="Arial"/>
                <w:sz w:val="18"/>
              </w:rPr>
              <w:t xml:space="preserve">&gt; </w:t>
            </w:r>
            <w:r w:rsidRPr="000A3574">
              <w:rPr>
                <w:rFonts w:ascii="Arial" w:hAnsi="Arial"/>
                <w:sz w:val="18"/>
              </w:rPr>
              <w:t>with mc</w:t>
            </w:r>
            <w:r>
              <w:rPr>
                <w:rFonts w:ascii="Arial" w:hAnsi="Arial"/>
                <w:sz w:val="18"/>
              </w:rPr>
              <w:t>data</w:t>
            </w:r>
            <w:r w:rsidRPr="000A3574">
              <w:rPr>
                <w:rFonts w:ascii="Arial" w:hAnsi="Arial"/>
                <w:sz w:val="18"/>
              </w:rPr>
              <w:t>URI set to px_MC</w:t>
            </w:r>
            <w:r>
              <w:rPr>
                <w:rFonts w:ascii="Arial" w:hAnsi="Arial"/>
                <w:sz w:val="18"/>
              </w:rPr>
              <w:t>Data</w:t>
            </w:r>
            <w:r w:rsidRPr="000A3574">
              <w:rPr>
                <w:rFonts w:ascii="Arial" w:hAnsi="Arial"/>
                <w:sz w:val="18"/>
              </w:rPr>
              <w:t>_Group_A_ID</w:t>
            </w:r>
          </w:p>
        </w:tc>
        <w:tc>
          <w:tcPr>
            <w:tcW w:w="2127" w:type="dxa"/>
            <w:tcBorders>
              <w:top w:val="single" w:sz="4" w:space="0" w:color="auto"/>
              <w:left w:val="single" w:sz="4" w:space="0" w:color="auto"/>
              <w:bottom w:val="single" w:sz="4" w:space="0" w:color="auto"/>
              <w:right w:val="single" w:sz="4" w:space="0" w:color="auto"/>
            </w:tcBorders>
          </w:tcPr>
          <w:p w14:paraId="069A32F3" w14:textId="77777777" w:rsidR="00B42292" w:rsidRPr="000A3574" w:rsidRDefault="00B42292" w:rsidP="00F251D6">
            <w:pPr>
              <w:keepNext/>
              <w:keepLines/>
              <w:spacing w:after="0" w:line="254" w:lineRule="auto"/>
              <w:rPr>
                <w:rFonts w:ascii="Arial" w:hAnsi="Arial"/>
                <w:sz w:val="18"/>
              </w:rPr>
            </w:pPr>
            <w:r w:rsidRPr="000A3574">
              <w:rPr>
                <w:rFonts w:ascii="Arial" w:eastAsia="SimSun" w:hAnsi="Arial"/>
                <w:sz w:val="18"/>
              </w:rPr>
              <w:t>Encryption according to NOTE 2 in TS 37.579-1 [2] Table 5.5.3.2.1-</w:t>
            </w:r>
            <w:r>
              <w:rPr>
                <w:rFonts w:ascii="Arial" w:eastAsia="SimSun" w:hAnsi="Arial"/>
                <w:sz w:val="18"/>
              </w:rPr>
              <w:t>3</w:t>
            </w:r>
          </w:p>
        </w:tc>
        <w:tc>
          <w:tcPr>
            <w:tcW w:w="1419" w:type="dxa"/>
            <w:tcBorders>
              <w:top w:val="single" w:sz="4" w:space="0" w:color="auto"/>
              <w:left w:val="single" w:sz="4" w:space="0" w:color="auto"/>
              <w:bottom w:val="single" w:sz="4" w:space="0" w:color="auto"/>
              <w:right w:val="single" w:sz="4" w:space="0" w:color="auto"/>
            </w:tcBorders>
          </w:tcPr>
          <w:p w14:paraId="64A15457" w14:textId="77777777" w:rsidR="00B42292" w:rsidRPr="000A3574"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C2D7310" w14:textId="77777777" w:rsidR="00B42292" w:rsidRPr="000A3574" w:rsidRDefault="00B42292" w:rsidP="00F251D6">
            <w:pPr>
              <w:keepNext/>
              <w:keepLines/>
              <w:spacing w:after="0" w:line="254" w:lineRule="auto"/>
              <w:rPr>
                <w:rFonts w:ascii="Arial" w:eastAsia="SimSun" w:hAnsi="Arial"/>
                <w:sz w:val="18"/>
              </w:rPr>
            </w:pPr>
          </w:p>
        </w:tc>
      </w:tr>
      <w:tr w:rsidR="00B42292" w:rsidRPr="000A3574" w14:paraId="76A05E9E"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278A0C70"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760BE041" w14:textId="77777777" w:rsidR="00B42292" w:rsidRPr="000A3574" w:rsidRDefault="00B42292" w:rsidP="00F251D6">
            <w:pPr>
              <w:keepNext/>
              <w:keepLines/>
              <w:spacing w:after="0" w:line="254" w:lineRule="auto"/>
              <w:rPr>
                <w:rFonts w:ascii="Arial" w:eastAsia="SimSun" w:hAnsi="Arial"/>
                <w:color w:val="000000"/>
                <w:sz w:val="18"/>
              </w:rPr>
            </w:pPr>
            <w:r w:rsidRPr="000A3574">
              <w:rPr>
                <w:rFonts w:ascii="Arial" w:eastAsia="SimSun" w:hAnsi="Arial"/>
                <w:color w:val="000000"/>
                <w:sz w:val="18"/>
              </w:rPr>
              <w:t>Encrypted &lt;alert-ind&gt; with mc</w:t>
            </w:r>
            <w:r>
              <w:rPr>
                <w:rFonts w:ascii="Arial" w:eastAsia="SimSun" w:hAnsi="Arial"/>
                <w:color w:val="000000"/>
                <w:sz w:val="18"/>
              </w:rPr>
              <w:t>data</w:t>
            </w:r>
            <w:r w:rsidRPr="000A3574">
              <w:rPr>
                <w:rFonts w:ascii="Arial" w:eastAsia="SimSun" w:hAnsi="Arial"/>
                <w:color w:val="000000"/>
                <w:sz w:val="18"/>
              </w:rPr>
              <w:t>Boolean set to true</w:t>
            </w:r>
          </w:p>
        </w:tc>
        <w:tc>
          <w:tcPr>
            <w:tcW w:w="2127" w:type="dxa"/>
            <w:tcBorders>
              <w:top w:val="single" w:sz="4" w:space="0" w:color="auto"/>
              <w:left w:val="single" w:sz="4" w:space="0" w:color="auto"/>
              <w:bottom w:val="single" w:sz="4" w:space="0" w:color="auto"/>
              <w:right w:val="single" w:sz="4" w:space="0" w:color="auto"/>
            </w:tcBorders>
            <w:hideMark/>
          </w:tcPr>
          <w:p w14:paraId="40A706F6" w14:textId="77777777" w:rsidR="00B42292" w:rsidRPr="000A3574" w:rsidRDefault="00B42292" w:rsidP="00F251D6">
            <w:pPr>
              <w:keepNext/>
              <w:keepLines/>
              <w:spacing w:after="0" w:line="254" w:lineRule="auto"/>
              <w:rPr>
                <w:rFonts w:ascii="Arial" w:hAnsi="Arial"/>
                <w:sz w:val="18"/>
              </w:rPr>
            </w:pPr>
            <w:r w:rsidRPr="000A3574">
              <w:rPr>
                <w:rFonts w:ascii="Arial" w:hAnsi="Arial"/>
                <w:sz w:val="18"/>
              </w:rPr>
              <w:t>Encryption according to NOTE 2 in TS 37.579-1 [2] Table 5.5.3.2.1-</w:t>
            </w:r>
            <w:r>
              <w:rPr>
                <w:rFonts w:ascii="Arial" w:hAnsi="Arial"/>
                <w:sz w:val="18"/>
              </w:rPr>
              <w:t>3</w:t>
            </w:r>
          </w:p>
        </w:tc>
        <w:tc>
          <w:tcPr>
            <w:tcW w:w="1419" w:type="dxa"/>
            <w:tcBorders>
              <w:top w:val="single" w:sz="4" w:space="0" w:color="auto"/>
              <w:left w:val="single" w:sz="4" w:space="0" w:color="auto"/>
              <w:bottom w:val="single" w:sz="4" w:space="0" w:color="auto"/>
              <w:right w:val="single" w:sz="4" w:space="0" w:color="auto"/>
            </w:tcBorders>
          </w:tcPr>
          <w:p w14:paraId="62C2F431" w14:textId="77777777" w:rsidR="00B42292" w:rsidRPr="000A3574"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C1EDA0F" w14:textId="77777777" w:rsidR="00B42292" w:rsidRPr="000A3574" w:rsidRDefault="00B42292" w:rsidP="00F251D6">
            <w:pPr>
              <w:keepNext/>
              <w:keepLines/>
              <w:spacing w:after="0" w:line="254" w:lineRule="auto"/>
              <w:rPr>
                <w:rFonts w:ascii="Arial" w:eastAsia="SimSun" w:hAnsi="Arial"/>
                <w:sz w:val="18"/>
              </w:rPr>
            </w:pPr>
          </w:p>
        </w:tc>
      </w:tr>
      <w:tr w:rsidR="00B42292" w:rsidRPr="000A3574" w14:paraId="0D41C2D1"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015AC645"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 xml:space="preserve">    mc</w:t>
            </w:r>
            <w:r>
              <w:rPr>
                <w:rFonts w:ascii="Arial" w:eastAsia="SimSun" w:hAnsi="Arial"/>
                <w:sz w:val="18"/>
              </w:rPr>
              <w:t>data</w:t>
            </w:r>
            <w:r w:rsidRPr="000A3574">
              <w:rPr>
                <w:rFonts w:ascii="Arial" w:eastAsia="SimSun" w:hAnsi="Arial"/>
                <w:sz w:val="18"/>
              </w:rPr>
              <w:t>-client-id</w:t>
            </w:r>
          </w:p>
        </w:tc>
        <w:tc>
          <w:tcPr>
            <w:tcW w:w="2127" w:type="dxa"/>
            <w:tcBorders>
              <w:top w:val="single" w:sz="4" w:space="0" w:color="auto"/>
              <w:left w:val="single" w:sz="4" w:space="0" w:color="auto"/>
              <w:bottom w:val="single" w:sz="4" w:space="0" w:color="auto"/>
              <w:right w:val="single" w:sz="4" w:space="0" w:color="auto"/>
            </w:tcBorders>
            <w:hideMark/>
          </w:tcPr>
          <w:p w14:paraId="1274E3B7" w14:textId="77777777" w:rsidR="00B42292" w:rsidRPr="000A3574" w:rsidRDefault="00B42292" w:rsidP="00F251D6">
            <w:pPr>
              <w:keepNext/>
              <w:keepLines/>
              <w:spacing w:after="0" w:line="254" w:lineRule="auto"/>
              <w:rPr>
                <w:rFonts w:ascii="Arial" w:eastAsia="SimSun" w:hAnsi="Arial"/>
                <w:color w:val="000000"/>
                <w:sz w:val="18"/>
              </w:rPr>
            </w:pPr>
            <w:r w:rsidRPr="000A3574">
              <w:rPr>
                <w:rFonts w:ascii="Arial" w:eastAsia="SimSun" w:hAnsi="Arial"/>
                <w:color w:val="000000"/>
                <w:sz w:val="18"/>
              </w:rPr>
              <w:t>encrypted &lt;</w:t>
            </w:r>
            <w:r>
              <w:rPr>
                <w:rFonts w:ascii="Arial" w:eastAsia="SimSun" w:hAnsi="Arial"/>
                <w:color w:val="000000"/>
                <w:sz w:val="18"/>
              </w:rPr>
              <w:t>mcdata</w:t>
            </w:r>
            <w:r w:rsidRPr="000A3574">
              <w:rPr>
                <w:rFonts w:ascii="Arial" w:eastAsia="SimSun" w:hAnsi="Arial"/>
                <w:color w:val="000000"/>
                <w:sz w:val="18"/>
              </w:rPr>
              <w:t>-client-id&gt; with mc</w:t>
            </w:r>
            <w:r>
              <w:rPr>
                <w:rFonts w:ascii="Arial" w:eastAsia="SimSun" w:hAnsi="Arial"/>
                <w:color w:val="000000"/>
                <w:sz w:val="18"/>
              </w:rPr>
              <w:t>data</w:t>
            </w:r>
            <w:r w:rsidRPr="000A3574">
              <w:rPr>
                <w:rFonts w:ascii="Arial" w:eastAsia="SimSun" w:hAnsi="Arial"/>
                <w:color w:val="000000"/>
                <w:sz w:val="18"/>
              </w:rPr>
              <w:t xml:space="preserve">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2950A220" w14:textId="77777777" w:rsidR="00B42292" w:rsidRPr="000A3574" w:rsidRDefault="00B42292" w:rsidP="00F251D6">
            <w:pPr>
              <w:keepNext/>
              <w:keepLines/>
              <w:spacing w:after="0" w:line="254" w:lineRule="auto"/>
              <w:rPr>
                <w:rFonts w:ascii="Arial" w:hAnsi="Arial"/>
                <w:sz w:val="18"/>
              </w:rPr>
            </w:pPr>
            <w:r w:rsidRPr="000A3574">
              <w:rPr>
                <w:rFonts w:ascii="Arial" w:hAnsi="Arial"/>
                <w:sz w:val="18"/>
              </w:rPr>
              <w:t>Encryption according to NOTE 2 in TS 37.579-1 [2] Table 5.5.3.2.1-</w:t>
            </w:r>
            <w:r>
              <w:rPr>
                <w:rFonts w:ascii="Arial" w:hAnsi="Arial"/>
                <w:sz w:val="18"/>
              </w:rPr>
              <w:t>3</w:t>
            </w:r>
          </w:p>
        </w:tc>
        <w:tc>
          <w:tcPr>
            <w:tcW w:w="1419" w:type="dxa"/>
            <w:tcBorders>
              <w:top w:val="single" w:sz="4" w:space="0" w:color="auto"/>
              <w:left w:val="single" w:sz="4" w:space="0" w:color="auto"/>
              <w:bottom w:val="single" w:sz="4" w:space="0" w:color="auto"/>
              <w:right w:val="single" w:sz="4" w:space="0" w:color="auto"/>
            </w:tcBorders>
          </w:tcPr>
          <w:p w14:paraId="15685EE9" w14:textId="77777777" w:rsidR="00B42292" w:rsidRPr="000A3574"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00DD218" w14:textId="77777777" w:rsidR="00B42292" w:rsidRPr="000A3574" w:rsidRDefault="00B42292" w:rsidP="00F251D6">
            <w:pPr>
              <w:keepNext/>
              <w:keepLines/>
              <w:spacing w:after="0" w:line="254" w:lineRule="auto"/>
              <w:rPr>
                <w:rFonts w:ascii="Arial" w:eastAsia="SimSun" w:hAnsi="Arial"/>
                <w:sz w:val="18"/>
              </w:rPr>
            </w:pPr>
          </w:p>
        </w:tc>
      </w:tr>
    </w:tbl>
    <w:p w14:paraId="2EDB90DC" w14:textId="77777777" w:rsidR="00B42292" w:rsidRPr="000A3574" w:rsidRDefault="00B42292" w:rsidP="00B42292"/>
    <w:p w14:paraId="385125F5" w14:textId="77777777" w:rsidR="00B42292" w:rsidRPr="000A3574" w:rsidRDefault="00B42292" w:rsidP="00B42292">
      <w:pPr>
        <w:pStyle w:val="TH"/>
      </w:pPr>
      <w:r w:rsidRPr="000A3574">
        <w:t xml:space="preserve">Table </w:t>
      </w:r>
      <w:r>
        <w:t>6.4.4</w:t>
      </w:r>
      <w:r w:rsidRPr="000A3574">
        <w:t>.3.3-</w:t>
      </w:r>
      <w:r>
        <w:t>5</w:t>
      </w:r>
      <w:r w:rsidRPr="000A3574">
        <w:t xml:space="preserve">: Location-Info in SIP MESSAGE (Table </w:t>
      </w:r>
      <w:r>
        <w:t>6.4.4</w:t>
      </w:r>
      <w:r w:rsidRPr="000A3574">
        <w:t>.3.3-</w:t>
      </w:r>
      <w:r>
        <w:t>3</w:t>
      </w:r>
      <w:r w:rsidRPr="000A357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0A3574" w14:paraId="12592FDC"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1C2A0046" w14:textId="77777777" w:rsidR="00B42292" w:rsidRPr="000A3574" w:rsidRDefault="00B42292" w:rsidP="00F251D6">
            <w:pPr>
              <w:pStyle w:val="TAL"/>
              <w:rPr>
                <w:szCs w:val="18"/>
              </w:rPr>
            </w:pPr>
            <w:r w:rsidRPr="000A3574">
              <w:t>Derivation Path: TS 37.579-1 [2], Table 5.5.3.4.1-</w:t>
            </w:r>
            <w:r>
              <w:t>3</w:t>
            </w:r>
          </w:p>
        </w:tc>
      </w:tr>
      <w:tr w:rsidR="00B42292" w:rsidRPr="000A3574" w14:paraId="3A1BC940"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028DC7C5" w14:textId="77777777" w:rsidR="00B42292" w:rsidRPr="000A3574" w:rsidRDefault="00B42292" w:rsidP="00F251D6">
            <w:pPr>
              <w:pStyle w:val="TAH"/>
            </w:pPr>
            <w:r w:rsidRPr="000A357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357090" w14:textId="77777777" w:rsidR="00B42292" w:rsidRPr="000A3574" w:rsidRDefault="00B42292" w:rsidP="00F251D6">
            <w:pPr>
              <w:pStyle w:val="TAH"/>
            </w:pPr>
            <w:r w:rsidRPr="000A3574">
              <w:t>Value/remark</w:t>
            </w:r>
          </w:p>
        </w:tc>
        <w:tc>
          <w:tcPr>
            <w:tcW w:w="2126" w:type="dxa"/>
            <w:tcBorders>
              <w:top w:val="single" w:sz="4" w:space="0" w:color="auto"/>
              <w:left w:val="single" w:sz="4" w:space="0" w:color="auto"/>
              <w:bottom w:val="single" w:sz="4" w:space="0" w:color="auto"/>
              <w:right w:val="single" w:sz="4" w:space="0" w:color="auto"/>
            </w:tcBorders>
            <w:hideMark/>
          </w:tcPr>
          <w:p w14:paraId="612C0D4B" w14:textId="77777777" w:rsidR="00B42292" w:rsidRPr="000A3574" w:rsidRDefault="00B42292" w:rsidP="00F251D6">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7206E3F0" w14:textId="77777777" w:rsidR="00B42292" w:rsidRPr="000A3574" w:rsidRDefault="00B42292" w:rsidP="00F251D6">
            <w:pPr>
              <w:pStyle w:val="TAH"/>
            </w:pPr>
            <w:r w:rsidRPr="000A3574">
              <w:t>Reference</w:t>
            </w:r>
          </w:p>
        </w:tc>
        <w:tc>
          <w:tcPr>
            <w:tcW w:w="1134" w:type="dxa"/>
            <w:tcBorders>
              <w:top w:val="single" w:sz="4" w:space="0" w:color="auto"/>
              <w:left w:val="single" w:sz="4" w:space="0" w:color="auto"/>
              <w:bottom w:val="single" w:sz="4" w:space="0" w:color="auto"/>
              <w:right w:val="single" w:sz="4" w:space="0" w:color="auto"/>
            </w:tcBorders>
            <w:hideMark/>
          </w:tcPr>
          <w:p w14:paraId="0D636B65" w14:textId="77777777" w:rsidR="00B42292" w:rsidRPr="000A3574" w:rsidRDefault="00B42292" w:rsidP="00F251D6">
            <w:pPr>
              <w:pStyle w:val="TAH"/>
            </w:pPr>
            <w:r w:rsidRPr="000A3574">
              <w:t>Condition</w:t>
            </w:r>
          </w:p>
        </w:tc>
      </w:tr>
      <w:tr w:rsidR="00B42292" w:rsidRPr="000A3574" w14:paraId="18CAD2D8"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570461A2" w14:textId="77777777" w:rsidR="00B42292" w:rsidRPr="000A3574" w:rsidRDefault="00B42292" w:rsidP="00F251D6">
            <w:pPr>
              <w:pStyle w:val="TAL"/>
            </w:pPr>
            <w:r w:rsidRPr="000A3574">
              <w:t>location-info</w:t>
            </w:r>
          </w:p>
        </w:tc>
        <w:tc>
          <w:tcPr>
            <w:tcW w:w="2126" w:type="dxa"/>
            <w:tcBorders>
              <w:top w:val="single" w:sz="4" w:space="0" w:color="auto"/>
              <w:left w:val="single" w:sz="4" w:space="0" w:color="auto"/>
              <w:bottom w:val="single" w:sz="4" w:space="0" w:color="auto"/>
              <w:right w:val="single" w:sz="4" w:space="0" w:color="auto"/>
            </w:tcBorders>
          </w:tcPr>
          <w:p w14:paraId="5E226555" w14:textId="77777777" w:rsidR="00B42292" w:rsidRPr="000A357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689653C7"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A18FAB1"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64CBD" w14:textId="77777777" w:rsidR="00B42292" w:rsidRPr="000A3574" w:rsidRDefault="00B42292" w:rsidP="00F251D6">
            <w:pPr>
              <w:pStyle w:val="TAL"/>
            </w:pPr>
          </w:p>
        </w:tc>
      </w:tr>
      <w:tr w:rsidR="00B42292" w:rsidRPr="000A3574" w14:paraId="5E38320F"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38075653" w14:textId="77777777" w:rsidR="00B42292" w:rsidRPr="000A3574" w:rsidRDefault="00B42292" w:rsidP="00F251D6">
            <w:pPr>
              <w:pStyle w:val="TAL"/>
            </w:pPr>
            <w:r w:rsidRPr="000A3574">
              <w:t xml:space="preserve">  Report</w:t>
            </w:r>
          </w:p>
        </w:tc>
        <w:tc>
          <w:tcPr>
            <w:tcW w:w="2126" w:type="dxa"/>
            <w:tcBorders>
              <w:top w:val="single" w:sz="4" w:space="0" w:color="auto"/>
              <w:left w:val="single" w:sz="4" w:space="0" w:color="auto"/>
              <w:bottom w:val="single" w:sz="4" w:space="0" w:color="auto"/>
              <w:right w:val="single" w:sz="4" w:space="0" w:color="auto"/>
            </w:tcBorders>
          </w:tcPr>
          <w:p w14:paraId="0C878E4A" w14:textId="77777777" w:rsidR="00B42292" w:rsidRPr="000A357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476A6215"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5741981E"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5A499" w14:textId="77777777" w:rsidR="00B42292" w:rsidRPr="000A3574" w:rsidRDefault="00B42292" w:rsidP="00F251D6">
            <w:pPr>
              <w:pStyle w:val="TAL"/>
            </w:pPr>
          </w:p>
        </w:tc>
      </w:tr>
      <w:tr w:rsidR="00B42292" w:rsidRPr="000A3574" w14:paraId="53F97789"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2CE5574C" w14:textId="77777777" w:rsidR="00B42292" w:rsidRPr="000A3574" w:rsidRDefault="00B42292" w:rsidP="00F251D6">
            <w:pPr>
              <w:pStyle w:val="TAL"/>
            </w:pPr>
            <w:r w:rsidRPr="000A357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7552BD06" w14:textId="77777777" w:rsidR="00B42292" w:rsidRPr="000A357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022A74C9"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1CF022F"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93A3A2" w14:textId="77777777" w:rsidR="00B42292" w:rsidRPr="000A3574" w:rsidRDefault="00B42292" w:rsidP="00F251D6">
            <w:pPr>
              <w:pStyle w:val="TAL"/>
            </w:pPr>
          </w:p>
        </w:tc>
      </w:tr>
      <w:tr w:rsidR="00B42292" w:rsidRPr="000A3574" w14:paraId="66D46A2C"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246B9C03" w14:textId="77777777" w:rsidR="00B42292" w:rsidRPr="000A3574" w:rsidRDefault="00B42292" w:rsidP="00F251D6">
            <w:pPr>
              <w:pStyle w:val="TAL"/>
            </w:pPr>
            <w:r w:rsidRPr="000A357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4F4CDF61" w14:textId="77777777" w:rsidR="00B42292" w:rsidRPr="000A357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5322603B"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8D2A906"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AB331A" w14:textId="77777777" w:rsidR="00B42292" w:rsidRPr="000A3574" w:rsidRDefault="00B42292" w:rsidP="00F251D6">
            <w:pPr>
              <w:pStyle w:val="TAL"/>
            </w:pPr>
          </w:p>
        </w:tc>
      </w:tr>
      <w:tr w:rsidR="00B42292" w:rsidRPr="000A3574" w14:paraId="31154F78"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7DFA1264" w14:textId="77777777" w:rsidR="00B42292" w:rsidRPr="000A3574" w:rsidRDefault="00B42292" w:rsidP="00F251D6">
            <w:pPr>
              <w:pStyle w:val="TAL"/>
            </w:pPr>
            <w:r w:rsidRPr="000A357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7DA0828E" w14:textId="77777777" w:rsidR="00B42292" w:rsidRPr="000A3574" w:rsidRDefault="00B42292" w:rsidP="00F251D6">
            <w:pPr>
              <w:pStyle w:val="TAL"/>
            </w:pPr>
            <w:r w:rsidRPr="000A357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1BD8816" w14:textId="77777777" w:rsidR="00B42292" w:rsidRPr="000A3574" w:rsidRDefault="00B42292" w:rsidP="00F251D6">
            <w:pPr>
              <w:pStyle w:val="TAL"/>
            </w:pPr>
            <w:r w:rsidRPr="000A3574">
              <w:t>Encryption according to NOTE 1 in TS 37.579-1 [2] Table 5.5.3.4.1-</w:t>
            </w:r>
            <w:r>
              <w:t>3</w:t>
            </w:r>
          </w:p>
        </w:tc>
        <w:tc>
          <w:tcPr>
            <w:tcW w:w="1418" w:type="dxa"/>
            <w:tcBorders>
              <w:top w:val="single" w:sz="4" w:space="0" w:color="auto"/>
              <w:left w:val="single" w:sz="4" w:space="0" w:color="auto"/>
              <w:bottom w:val="single" w:sz="4" w:space="0" w:color="auto"/>
              <w:right w:val="single" w:sz="4" w:space="0" w:color="auto"/>
            </w:tcBorders>
          </w:tcPr>
          <w:p w14:paraId="2F1A6944"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45352A" w14:textId="77777777" w:rsidR="00B42292" w:rsidRPr="000A3574" w:rsidRDefault="00B42292" w:rsidP="00F251D6">
            <w:pPr>
              <w:pStyle w:val="TAL"/>
            </w:pPr>
          </w:p>
        </w:tc>
      </w:tr>
      <w:tr w:rsidR="00B42292" w:rsidRPr="000A3574" w14:paraId="1E6381EA"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199685D0" w14:textId="77777777" w:rsidR="00B42292" w:rsidRPr="000A3574" w:rsidRDefault="00B42292" w:rsidP="00F251D6">
            <w:pPr>
              <w:pStyle w:val="TAL"/>
            </w:pPr>
            <w:r w:rsidRPr="000A357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3E984086" w14:textId="77777777" w:rsidR="00B42292" w:rsidRPr="000A3574" w:rsidRDefault="00B42292" w:rsidP="00F251D6">
            <w:pPr>
              <w:pStyle w:val="TAL"/>
            </w:pPr>
            <w:r w:rsidRPr="000A357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1F024DA" w14:textId="77777777" w:rsidR="00B42292" w:rsidRPr="000A3574" w:rsidRDefault="00B42292" w:rsidP="00F251D6">
            <w:pPr>
              <w:pStyle w:val="TAL"/>
            </w:pPr>
            <w:r w:rsidRPr="000A3574">
              <w:t>Encryption according to NOTE 1 in TS 37.579-1 [2] Table 5.5.3.4.1-</w:t>
            </w:r>
            <w:r>
              <w:t>3</w:t>
            </w:r>
          </w:p>
        </w:tc>
        <w:tc>
          <w:tcPr>
            <w:tcW w:w="1418" w:type="dxa"/>
            <w:tcBorders>
              <w:top w:val="single" w:sz="4" w:space="0" w:color="auto"/>
              <w:left w:val="single" w:sz="4" w:space="0" w:color="auto"/>
              <w:bottom w:val="single" w:sz="4" w:space="0" w:color="auto"/>
              <w:right w:val="single" w:sz="4" w:space="0" w:color="auto"/>
            </w:tcBorders>
          </w:tcPr>
          <w:p w14:paraId="24C2A6AC"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0E87A" w14:textId="77777777" w:rsidR="00B42292" w:rsidRPr="000A3574" w:rsidRDefault="00B42292" w:rsidP="00F251D6">
            <w:pPr>
              <w:pStyle w:val="TAL"/>
            </w:pPr>
          </w:p>
        </w:tc>
      </w:tr>
    </w:tbl>
    <w:p w14:paraId="6A7BAF91" w14:textId="77777777" w:rsidR="00B42292" w:rsidRPr="000A3574" w:rsidRDefault="00B42292" w:rsidP="00B42292"/>
    <w:p w14:paraId="260B4B68" w14:textId="77777777" w:rsidR="00B42292" w:rsidRPr="000A3574" w:rsidRDefault="00B42292" w:rsidP="00B42292">
      <w:pPr>
        <w:pStyle w:val="TH"/>
      </w:pPr>
      <w:r w:rsidRPr="000A3574">
        <w:t xml:space="preserve">Table </w:t>
      </w:r>
      <w:r>
        <w:t>6.4.4</w:t>
      </w:r>
      <w:r w:rsidRPr="000A3574">
        <w:t>.3.3-</w:t>
      </w:r>
      <w:r>
        <w:t>6</w:t>
      </w:r>
      <w:r w:rsidRPr="000A3574">
        <w:t xml:space="preserve">: SIP MESSAGE from the SS (step </w:t>
      </w:r>
      <w:r>
        <w:t>3</w:t>
      </w:r>
      <w:r w:rsidRPr="000A3574">
        <w:t xml:space="preserve">, Table </w:t>
      </w:r>
      <w:r>
        <w:t>6.4.4</w:t>
      </w:r>
      <w:r w:rsidRPr="000A3574">
        <w:t>.3.2-1;</w:t>
      </w:r>
      <w:r w:rsidRPr="000A3574">
        <w:br/>
        <w:t>step 4, TS 37.579-1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0A3574" w14:paraId="55FF2924"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1A58A6AE" w14:textId="77777777" w:rsidR="00B42292" w:rsidRPr="000A3574" w:rsidRDefault="00B42292" w:rsidP="00F251D6">
            <w:pPr>
              <w:pStyle w:val="TAL"/>
            </w:pPr>
            <w:r w:rsidRPr="000A3574">
              <w:t>Derivation Path: TS 37.579-1 [2], Table 5.5.2.7.2-1, condition ACCEPT-CONTACT-WITH-MEDIA-FEATURE-TAG</w:t>
            </w:r>
          </w:p>
        </w:tc>
      </w:tr>
      <w:tr w:rsidR="00B42292" w:rsidRPr="000A3574" w14:paraId="131BF7AE" w14:textId="77777777" w:rsidTr="00F251D6">
        <w:tc>
          <w:tcPr>
            <w:tcW w:w="2551" w:type="dxa"/>
            <w:tcBorders>
              <w:top w:val="single" w:sz="4" w:space="0" w:color="auto"/>
              <w:left w:val="single" w:sz="4" w:space="0" w:color="auto"/>
              <w:bottom w:val="single" w:sz="4" w:space="0" w:color="auto"/>
              <w:right w:val="single" w:sz="4" w:space="0" w:color="auto"/>
            </w:tcBorders>
            <w:hideMark/>
          </w:tcPr>
          <w:p w14:paraId="38DA324E" w14:textId="77777777" w:rsidR="00B42292" w:rsidRPr="000A3574" w:rsidRDefault="00B42292" w:rsidP="00F251D6">
            <w:pPr>
              <w:pStyle w:val="TAH"/>
            </w:pPr>
            <w:r w:rsidRPr="000A357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5C8A737" w14:textId="77777777" w:rsidR="00B42292" w:rsidRPr="000A3574" w:rsidRDefault="00B42292" w:rsidP="00F251D6">
            <w:pPr>
              <w:pStyle w:val="TAH"/>
            </w:pPr>
            <w:r w:rsidRPr="000A3574">
              <w:t>Value/remark</w:t>
            </w:r>
          </w:p>
        </w:tc>
        <w:tc>
          <w:tcPr>
            <w:tcW w:w="1985" w:type="dxa"/>
            <w:tcBorders>
              <w:top w:val="single" w:sz="4" w:space="0" w:color="auto"/>
              <w:left w:val="single" w:sz="4" w:space="0" w:color="auto"/>
              <w:bottom w:val="single" w:sz="4" w:space="0" w:color="auto"/>
              <w:right w:val="single" w:sz="4" w:space="0" w:color="auto"/>
            </w:tcBorders>
            <w:hideMark/>
          </w:tcPr>
          <w:p w14:paraId="1DC3AA65" w14:textId="77777777" w:rsidR="00B42292" w:rsidRPr="000A3574" w:rsidRDefault="00B42292" w:rsidP="00F251D6">
            <w:pPr>
              <w:pStyle w:val="TAH"/>
            </w:pPr>
            <w:r w:rsidRPr="000A3574">
              <w:t>Comment</w:t>
            </w:r>
          </w:p>
        </w:tc>
        <w:tc>
          <w:tcPr>
            <w:tcW w:w="1417" w:type="dxa"/>
            <w:tcBorders>
              <w:top w:val="single" w:sz="4" w:space="0" w:color="auto"/>
              <w:left w:val="single" w:sz="4" w:space="0" w:color="auto"/>
              <w:bottom w:val="single" w:sz="4" w:space="0" w:color="auto"/>
              <w:right w:val="single" w:sz="4" w:space="0" w:color="auto"/>
            </w:tcBorders>
            <w:hideMark/>
          </w:tcPr>
          <w:p w14:paraId="766CAE1E" w14:textId="77777777" w:rsidR="00B42292" w:rsidRPr="000A3574" w:rsidRDefault="00B42292" w:rsidP="00F251D6">
            <w:pPr>
              <w:pStyle w:val="TAH"/>
            </w:pPr>
            <w:r w:rsidRPr="000A3574">
              <w:t>Reference</w:t>
            </w:r>
          </w:p>
        </w:tc>
        <w:tc>
          <w:tcPr>
            <w:tcW w:w="1418" w:type="dxa"/>
            <w:tcBorders>
              <w:top w:val="single" w:sz="4" w:space="0" w:color="auto"/>
              <w:left w:val="single" w:sz="4" w:space="0" w:color="auto"/>
              <w:bottom w:val="single" w:sz="4" w:space="0" w:color="auto"/>
              <w:right w:val="single" w:sz="4" w:space="0" w:color="auto"/>
            </w:tcBorders>
            <w:hideMark/>
          </w:tcPr>
          <w:p w14:paraId="4260B567" w14:textId="77777777" w:rsidR="00B42292" w:rsidRPr="000A3574" w:rsidRDefault="00B42292" w:rsidP="00F251D6">
            <w:pPr>
              <w:pStyle w:val="TAH"/>
            </w:pPr>
            <w:r w:rsidRPr="000A3574">
              <w:t>Condition</w:t>
            </w:r>
          </w:p>
        </w:tc>
      </w:tr>
      <w:tr w:rsidR="00B42292" w:rsidRPr="000A3574" w14:paraId="02186243"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32F977B9" w14:textId="77777777" w:rsidR="00B42292" w:rsidRPr="000A3574" w:rsidRDefault="00B42292" w:rsidP="00F251D6">
            <w:pPr>
              <w:pStyle w:val="TAL"/>
              <w:rPr>
                <w:b/>
                <w:bCs/>
              </w:rPr>
            </w:pPr>
            <w:r w:rsidRPr="000A3574">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772BFD0" w14:textId="77777777" w:rsidR="00B42292" w:rsidRPr="000A3574" w:rsidRDefault="00B42292" w:rsidP="00F251D6">
            <w:pPr>
              <w:pStyle w:val="TAL"/>
            </w:pPr>
          </w:p>
        </w:tc>
        <w:tc>
          <w:tcPr>
            <w:tcW w:w="1985" w:type="dxa"/>
            <w:tcBorders>
              <w:top w:val="single" w:sz="4" w:space="0" w:color="auto"/>
              <w:left w:val="single" w:sz="4" w:space="0" w:color="auto"/>
              <w:bottom w:val="single" w:sz="4" w:space="0" w:color="auto"/>
              <w:right w:val="single" w:sz="4" w:space="0" w:color="auto"/>
            </w:tcBorders>
          </w:tcPr>
          <w:p w14:paraId="78354C9A" w14:textId="77777777" w:rsidR="00B42292" w:rsidRPr="000A3574" w:rsidRDefault="00B42292" w:rsidP="00F251D6">
            <w:pPr>
              <w:pStyle w:val="TAL"/>
            </w:pPr>
          </w:p>
        </w:tc>
        <w:tc>
          <w:tcPr>
            <w:tcW w:w="1417" w:type="dxa"/>
            <w:tcBorders>
              <w:top w:val="single" w:sz="4" w:space="0" w:color="auto"/>
              <w:left w:val="single" w:sz="4" w:space="0" w:color="auto"/>
              <w:bottom w:val="single" w:sz="4" w:space="0" w:color="auto"/>
              <w:right w:val="single" w:sz="4" w:space="0" w:color="auto"/>
            </w:tcBorders>
          </w:tcPr>
          <w:p w14:paraId="2FC89912"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DA51B62" w14:textId="77777777" w:rsidR="00B42292" w:rsidRPr="000A3574" w:rsidRDefault="00B42292" w:rsidP="00F251D6">
            <w:pPr>
              <w:pStyle w:val="TAL"/>
            </w:pPr>
          </w:p>
        </w:tc>
      </w:tr>
      <w:tr w:rsidR="00B42292" w:rsidRPr="000A3574" w14:paraId="1A334DF8"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7C7E47C7" w14:textId="77777777" w:rsidR="00B42292" w:rsidRPr="000A3574" w:rsidRDefault="00B42292" w:rsidP="00F251D6">
            <w:pPr>
              <w:pStyle w:val="TAL"/>
            </w:pPr>
            <w:r w:rsidRPr="000A357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3949A47" w14:textId="77777777" w:rsidR="00B42292" w:rsidRPr="000A3574" w:rsidRDefault="00B42292" w:rsidP="00F251D6">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46EF5F73" w14:textId="77777777" w:rsidR="00B42292" w:rsidRPr="000A3574" w:rsidRDefault="00B42292" w:rsidP="00F251D6">
            <w:pPr>
              <w:pStyle w:val="TAL"/>
              <w:rPr>
                <w:b/>
                <w:bCs/>
              </w:rPr>
            </w:pPr>
            <w:r w:rsidRPr="000A3574">
              <w:rPr>
                <w:b/>
                <w:bCs/>
              </w:rPr>
              <w:t>MC</w:t>
            </w:r>
            <w:r>
              <w:rPr>
                <w:b/>
                <w:bCs/>
              </w:rPr>
              <w:t>Data</w:t>
            </w:r>
            <w:r w:rsidRPr="000A3574">
              <w:rPr>
                <w:b/>
                <w:bCs/>
              </w:rPr>
              <w:t>-Info</w:t>
            </w:r>
          </w:p>
        </w:tc>
        <w:tc>
          <w:tcPr>
            <w:tcW w:w="1417" w:type="dxa"/>
            <w:tcBorders>
              <w:top w:val="single" w:sz="4" w:space="0" w:color="auto"/>
              <w:left w:val="single" w:sz="4" w:space="0" w:color="auto"/>
              <w:bottom w:val="single" w:sz="4" w:space="0" w:color="auto"/>
              <w:right w:val="single" w:sz="4" w:space="0" w:color="auto"/>
            </w:tcBorders>
          </w:tcPr>
          <w:p w14:paraId="682D8775"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vAlign w:val="bottom"/>
          </w:tcPr>
          <w:p w14:paraId="35B274B0" w14:textId="77777777" w:rsidR="00B42292" w:rsidRPr="000A3574" w:rsidRDefault="00B42292" w:rsidP="00F251D6">
            <w:pPr>
              <w:pStyle w:val="TAL"/>
            </w:pPr>
          </w:p>
        </w:tc>
      </w:tr>
      <w:tr w:rsidR="00B42292" w:rsidRPr="000A3574" w14:paraId="5151802A"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3D42E841" w14:textId="77777777" w:rsidR="00B42292" w:rsidRPr="000A3574" w:rsidRDefault="00B42292" w:rsidP="00F251D6">
            <w:pPr>
              <w:pStyle w:val="TAL"/>
            </w:pPr>
            <w:r w:rsidRPr="000A357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AD4D231" w14:textId="77777777" w:rsidR="00B42292" w:rsidRPr="000A3574" w:rsidRDefault="00B42292" w:rsidP="00F251D6">
            <w:pPr>
              <w:pStyle w:val="TAL"/>
            </w:pPr>
            <w:r w:rsidRPr="000A3574">
              <w:t>MC</w:t>
            </w:r>
            <w:r>
              <w:t>Data</w:t>
            </w:r>
            <w:r w:rsidRPr="000A3574">
              <w:t xml:space="preserve">-Info as described in Table </w:t>
            </w:r>
            <w:r w:rsidRPr="00A91629">
              <w:t>6.4.4.3.3-</w:t>
            </w:r>
            <w:r>
              <w:t>7</w:t>
            </w:r>
          </w:p>
        </w:tc>
        <w:tc>
          <w:tcPr>
            <w:tcW w:w="1985" w:type="dxa"/>
            <w:tcBorders>
              <w:top w:val="single" w:sz="4" w:space="0" w:color="auto"/>
              <w:left w:val="single" w:sz="4" w:space="0" w:color="auto"/>
              <w:bottom w:val="single" w:sz="4" w:space="0" w:color="auto"/>
              <w:right w:val="single" w:sz="4" w:space="0" w:color="auto"/>
            </w:tcBorders>
          </w:tcPr>
          <w:p w14:paraId="61906DB4" w14:textId="77777777" w:rsidR="00B42292" w:rsidRPr="000A3574" w:rsidRDefault="00B42292" w:rsidP="00F251D6">
            <w:pPr>
              <w:pStyle w:val="TAL"/>
            </w:pPr>
          </w:p>
        </w:tc>
        <w:tc>
          <w:tcPr>
            <w:tcW w:w="1417" w:type="dxa"/>
            <w:tcBorders>
              <w:top w:val="single" w:sz="4" w:space="0" w:color="auto"/>
              <w:left w:val="single" w:sz="4" w:space="0" w:color="auto"/>
              <w:bottom w:val="single" w:sz="4" w:space="0" w:color="auto"/>
              <w:right w:val="single" w:sz="4" w:space="0" w:color="auto"/>
            </w:tcBorders>
          </w:tcPr>
          <w:p w14:paraId="7CCD6C4D"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FC0C4F9" w14:textId="77777777" w:rsidR="00B42292" w:rsidRPr="000A3574" w:rsidRDefault="00B42292" w:rsidP="00F251D6">
            <w:pPr>
              <w:pStyle w:val="TAL"/>
            </w:pPr>
          </w:p>
        </w:tc>
      </w:tr>
    </w:tbl>
    <w:p w14:paraId="3EAEA0E7" w14:textId="77777777" w:rsidR="00B42292" w:rsidRPr="000A3574" w:rsidRDefault="00B42292" w:rsidP="00B42292"/>
    <w:p w14:paraId="4C5F88FF" w14:textId="77777777" w:rsidR="00B42292" w:rsidRPr="000A3574" w:rsidRDefault="00B42292" w:rsidP="00B42292">
      <w:pPr>
        <w:pStyle w:val="TH"/>
        <w:rPr>
          <w:rFonts w:eastAsia="SimSun"/>
        </w:rPr>
      </w:pPr>
      <w:r w:rsidRPr="000A3574">
        <w:rPr>
          <w:rFonts w:eastAsia="SimSun"/>
        </w:rPr>
        <w:t xml:space="preserve">Table </w:t>
      </w:r>
      <w:r>
        <w:rPr>
          <w:lang w:eastAsia="x-none"/>
        </w:rPr>
        <w:t>6.4.4</w:t>
      </w:r>
      <w:r w:rsidRPr="000A3574">
        <w:rPr>
          <w:lang w:eastAsia="x-none"/>
        </w:rPr>
        <w:t>.3.3-</w:t>
      </w:r>
      <w:r>
        <w:rPr>
          <w:lang w:eastAsia="x-none"/>
        </w:rPr>
        <w:t>7</w:t>
      </w:r>
      <w:r w:rsidRPr="000A3574">
        <w:rPr>
          <w:rFonts w:eastAsia="SimSun"/>
        </w:rPr>
        <w:t xml:space="preserve">: </w:t>
      </w:r>
      <w:r w:rsidRPr="000A3574">
        <w:rPr>
          <w:rFonts w:eastAsia="SimSun"/>
          <w:lang w:eastAsia="ko-KR"/>
        </w:rPr>
        <w:t>MC</w:t>
      </w:r>
      <w:r>
        <w:rPr>
          <w:rFonts w:eastAsia="SimSun"/>
          <w:lang w:eastAsia="ko-KR"/>
        </w:rPr>
        <w:t>Data</w:t>
      </w:r>
      <w:r w:rsidRPr="000A3574">
        <w:rPr>
          <w:rFonts w:eastAsia="SimSun"/>
          <w:lang w:eastAsia="ko-KR"/>
        </w:rPr>
        <w:t>-Info in SIP MESSAGE</w:t>
      </w:r>
      <w:r w:rsidRPr="000A3574">
        <w:rPr>
          <w:rFonts w:eastAsia="SimSun"/>
        </w:rPr>
        <w:t xml:space="preserve"> (Table </w:t>
      </w:r>
      <w:r>
        <w:rPr>
          <w:rFonts w:eastAsia="SimSun"/>
        </w:rPr>
        <w:t>6.4.4</w:t>
      </w:r>
      <w:r w:rsidRPr="000A3574">
        <w:rPr>
          <w:rFonts w:eastAsia="SimSun"/>
        </w:rPr>
        <w:t>.3.3-</w:t>
      </w:r>
      <w:r>
        <w:rPr>
          <w:rFonts w:eastAsia="SimSun"/>
        </w:rPr>
        <w:t>6</w:t>
      </w:r>
      <w:r w:rsidRPr="000A357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0A3574" w14:paraId="077B71BD"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081778A1" w14:textId="77777777" w:rsidR="00B42292" w:rsidRPr="000A3574" w:rsidRDefault="00B42292" w:rsidP="00F251D6">
            <w:pPr>
              <w:pStyle w:val="TAL"/>
              <w:rPr>
                <w:rFonts w:eastAsia="SimSun"/>
              </w:rPr>
            </w:pPr>
            <w:r w:rsidRPr="000A3574">
              <w:rPr>
                <w:rFonts w:eastAsia="SimSun"/>
              </w:rPr>
              <w:t>Derivation Path: TS 37.579-1 [2], Table 5.5.3.2.2-</w:t>
            </w:r>
            <w:r>
              <w:rPr>
                <w:rFonts w:eastAsia="SimSun"/>
              </w:rPr>
              <w:t>3</w:t>
            </w:r>
          </w:p>
        </w:tc>
      </w:tr>
      <w:tr w:rsidR="00B42292" w:rsidRPr="000A3574" w14:paraId="1F2A0F43"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25C70A72" w14:textId="77777777" w:rsidR="00B42292" w:rsidRPr="000A3574" w:rsidRDefault="00B42292" w:rsidP="00F251D6">
            <w:pPr>
              <w:pStyle w:val="TAH"/>
              <w:rPr>
                <w:rFonts w:eastAsia="SimSun"/>
              </w:rPr>
            </w:pPr>
            <w:r w:rsidRPr="000A357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88663" w14:textId="77777777" w:rsidR="00B42292" w:rsidRPr="000A3574" w:rsidRDefault="00B42292" w:rsidP="00F251D6">
            <w:pPr>
              <w:pStyle w:val="TAH"/>
              <w:rPr>
                <w:rFonts w:eastAsia="SimSun"/>
              </w:rPr>
            </w:pPr>
            <w:r w:rsidRPr="000A357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6786F09" w14:textId="77777777" w:rsidR="00B42292" w:rsidRPr="000A3574" w:rsidRDefault="00B42292" w:rsidP="00F251D6">
            <w:pPr>
              <w:pStyle w:val="TAH"/>
              <w:rPr>
                <w:rFonts w:eastAsia="SimSun"/>
              </w:rPr>
            </w:pPr>
            <w:r w:rsidRPr="000A357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05489BC4" w14:textId="77777777" w:rsidR="00B42292" w:rsidRPr="000A3574" w:rsidRDefault="00B42292" w:rsidP="00F251D6">
            <w:pPr>
              <w:pStyle w:val="TAH"/>
              <w:rPr>
                <w:rFonts w:eastAsia="SimSun"/>
              </w:rPr>
            </w:pPr>
            <w:r w:rsidRPr="000A357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D8C6C78" w14:textId="77777777" w:rsidR="00B42292" w:rsidRPr="000A3574" w:rsidRDefault="00B42292" w:rsidP="00F251D6">
            <w:pPr>
              <w:pStyle w:val="TAH"/>
              <w:rPr>
                <w:rFonts w:eastAsia="SimSun"/>
              </w:rPr>
            </w:pPr>
            <w:r w:rsidRPr="000A3574">
              <w:rPr>
                <w:rFonts w:eastAsia="SimSun"/>
              </w:rPr>
              <w:t>Condition</w:t>
            </w:r>
          </w:p>
        </w:tc>
      </w:tr>
      <w:tr w:rsidR="00B42292" w:rsidRPr="000A3574" w14:paraId="766A3E99"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2B9844C0" w14:textId="77777777" w:rsidR="00B42292" w:rsidRPr="000A3574" w:rsidRDefault="00B42292" w:rsidP="00F251D6">
            <w:pPr>
              <w:pStyle w:val="TAL"/>
              <w:rPr>
                <w:rFonts w:eastAsia="SimSun"/>
              </w:rPr>
            </w:pPr>
            <w:r>
              <w:rPr>
                <w:rFonts w:eastAsia="SimSun"/>
              </w:rPr>
              <w:t>mcdata</w:t>
            </w:r>
            <w:r w:rsidRPr="000A3574">
              <w:rPr>
                <w:rFonts w:eastAsia="SimSun"/>
              </w:rPr>
              <w:t>info</w:t>
            </w:r>
          </w:p>
        </w:tc>
        <w:tc>
          <w:tcPr>
            <w:tcW w:w="2127" w:type="dxa"/>
            <w:tcBorders>
              <w:top w:val="single" w:sz="4" w:space="0" w:color="auto"/>
              <w:left w:val="single" w:sz="4" w:space="0" w:color="auto"/>
              <w:bottom w:val="single" w:sz="4" w:space="0" w:color="auto"/>
              <w:right w:val="single" w:sz="4" w:space="0" w:color="auto"/>
            </w:tcBorders>
          </w:tcPr>
          <w:p w14:paraId="0B923133" w14:textId="77777777" w:rsidR="00B42292" w:rsidRPr="000A3574" w:rsidRDefault="00B42292" w:rsidP="00F251D6">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27634E4" w14:textId="77777777" w:rsidR="00B42292" w:rsidRPr="000A3574" w:rsidRDefault="00B42292" w:rsidP="00F251D6">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BD7CD9F"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F8087B" w14:textId="77777777" w:rsidR="00B42292" w:rsidRPr="000A3574" w:rsidRDefault="00B42292" w:rsidP="00F251D6">
            <w:pPr>
              <w:pStyle w:val="TAL"/>
              <w:rPr>
                <w:rFonts w:eastAsia="SimSun"/>
              </w:rPr>
            </w:pPr>
          </w:p>
        </w:tc>
      </w:tr>
      <w:tr w:rsidR="00B42292" w:rsidRPr="000A3574" w14:paraId="4584BF51"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64F06219" w14:textId="77777777" w:rsidR="00B42292" w:rsidRPr="000A3574" w:rsidRDefault="00B42292" w:rsidP="00F251D6">
            <w:pPr>
              <w:pStyle w:val="TAL"/>
              <w:rPr>
                <w:rFonts w:eastAsia="SimSun"/>
              </w:rPr>
            </w:pPr>
            <w:r w:rsidRPr="000A3574">
              <w:rPr>
                <w:rFonts w:eastAsia="SimSun"/>
              </w:rPr>
              <w:t xml:space="preserve">  mc</w:t>
            </w:r>
            <w:r>
              <w:rPr>
                <w:rFonts w:eastAsia="SimSun"/>
              </w:rPr>
              <w:t>data</w:t>
            </w:r>
            <w:r w:rsidRPr="000A3574">
              <w:rPr>
                <w:rFonts w:eastAsia="SimSun"/>
              </w:rPr>
              <w:t>-Params</w:t>
            </w:r>
          </w:p>
        </w:tc>
        <w:tc>
          <w:tcPr>
            <w:tcW w:w="2127" w:type="dxa"/>
            <w:tcBorders>
              <w:top w:val="single" w:sz="4" w:space="0" w:color="auto"/>
              <w:left w:val="single" w:sz="4" w:space="0" w:color="auto"/>
              <w:bottom w:val="single" w:sz="4" w:space="0" w:color="auto"/>
              <w:right w:val="single" w:sz="4" w:space="0" w:color="auto"/>
            </w:tcBorders>
          </w:tcPr>
          <w:p w14:paraId="74F05649" w14:textId="77777777" w:rsidR="00B42292" w:rsidRPr="000A3574" w:rsidRDefault="00B42292" w:rsidP="00F251D6">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32B1C5D"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7EC00B6"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3E439A8" w14:textId="77777777" w:rsidR="00B42292" w:rsidRPr="000A3574" w:rsidRDefault="00B42292" w:rsidP="00F251D6">
            <w:pPr>
              <w:pStyle w:val="TAL"/>
              <w:rPr>
                <w:rFonts w:eastAsia="SimSun"/>
              </w:rPr>
            </w:pPr>
          </w:p>
        </w:tc>
      </w:tr>
      <w:tr w:rsidR="00B42292" w:rsidRPr="000A3574" w14:paraId="3B041821"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0AC65BD" w14:textId="77777777" w:rsidR="00B42292" w:rsidRPr="000A3574" w:rsidRDefault="00B42292" w:rsidP="00F251D6">
            <w:pPr>
              <w:pStyle w:val="TAL"/>
              <w:rPr>
                <w:rFonts w:eastAsia="SimSun"/>
              </w:rPr>
            </w:pPr>
            <w:r w:rsidRPr="000A3574">
              <w:t xml:space="preserve">    mc</w:t>
            </w:r>
            <w:r>
              <w:t>data</w:t>
            </w:r>
            <w:r w:rsidRPr="000A3574">
              <w:t>-calling-user-id</w:t>
            </w:r>
          </w:p>
        </w:tc>
        <w:tc>
          <w:tcPr>
            <w:tcW w:w="2127" w:type="dxa"/>
            <w:tcBorders>
              <w:top w:val="single" w:sz="4" w:space="0" w:color="auto"/>
              <w:left w:val="single" w:sz="4" w:space="0" w:color="auto"/>
              <w:bottom w:val="single" w:sz="4" w:space="0" w:color="auto"/>
              <w:right w:val="single" w:sz="4" w:space="0" w:color="auto"/>
            </w:tcBorders>
            <w:hideMark/>
          </w:tcPr>
          <w:p w14:paraId="40C7B8EF" w14:textId="77777777" w:rsidR="00B42292" w:rsidRPr="000A3574" w:rsidRDefault="00B42292" w:rsidP="00F251D6">
            <w:pPr>
              <w:pStyle w:val="TAL"/>
              <w:rPr>
                <w:rFonts w:eastAsia="SimSun"/>
              </w:rPr>
            </w:pPr>
            <w:r w:rsidRPr="000A3574">
              <w:rPr>
                <w:rFonts w:eastAsia="SimSun"/>
                <w:color w:val="000000"/>
              </w:rPr>
              <w:t>not present</w:t>
            </w:r>
          </w:p>
        </w:tc>
        <w:tc>
          <w:tcPr>
            <w:tcW w:w="2127" w:type="dxa"/>
            <w:tcBorders>
              <w:top w:val="single" w:sz="4" w:space="0" w:color="auto"/>
              <w:left w:val="single" w:sz="4" w:space="0" w:color="auto"/>
              <w:bottom w:val="single" w:sz="4" w:space="0" w:color="auto"/>
              <w:right w:val="single" w:sz="4" w:space="0" w:color="auto"/>
            </w:tcBorders>
          </w:tcPr>
          <w:p w14:paraId="490E8848"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D8F1BBB"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627AC27" w14:textId="77777777" w:rsidR="00B42292" w:rsidRPr="000A3574" w:rsidRDefault="00B42292" w:rsidP="00F251D6">
            <w:pPr>
              <w:pStyle w:val="TAL"/>
              <w:rPr>
                <w:rFonts w:eastAsia="SimSun"/>
              </w:rPr>
            </w:pPr>
          </w:p>
        </w:tc>
      </w:tr>
      <w:tr w:rsidR="00B42292" w:rsidRPr="000A3574" w14:paraId="6FFC1057"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271E7A2A" w14:textId="77777777" w:rsidR="00B42292" w:rsidRPr="000A3574" w:rsidRDefault="00B42292" w:rsidP="00F251D6">
            <w:pPr>
              <w:pStyle w:val="TAL"/>
              <w:rPr>
                <w:rFonts w:eastAsia="SimSun"/>
              </w:rPr>
            </w:pPr>
            <w:r w:rsidRPr="000A357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7415E5F" w14:textId="77777777" w:rsidR="00B42292" w:rsidRPr="000A3574" w:rsidRDefault="00B42292" w:rsidP="00F251D6">
            <w:pPr>
              <w:pStyle w:val="TAL"/>
              <w:rPr>
                <w:rFonts w:eastAsia="SimSun"/>
                <w:color w:val="000000"/>
              </w:rPr>
            </w:pPr>
            <w:r w:rsidRPr="000A3574">
              <w:rPr>
                <w:rFonts w:eastAsia="SimSun"/>
                <w:color w:val="000000"/>
              </w:rPr>
              <w:t>Encrypted &lt;alert-ind&gt; with mc</w:t>
            </w:r>
            <w:r>
              <w:rPr>
                <w:rFonts w:eastAsia="SimSun"/>
                <w:color w:val="000000"/>
              </w:rPr>
              <w:t>data</w:t>
            </w:r>
            <w:r w:rsidRPr="000A3574">
              <w:rPr>
                <w:rFonts w:eastAsia="SimSun"/>
                <w:color w:val="000000"/>
              </w:rPr>
              <w:t>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1CE366F" w14:textId="77777777" w:rsidR="00B42292" w:rsidRPr="000A3574" w:rsidRDefault="00B42292" w:rsidP="00F251D6">
            <w:pPr>
              <w:pStyle w:val="TAL"/>
            </w:pPr>
            <w:r w:rsidRPr="000A3574">
              <w:t>Encryption according to NOTE 1 in TS 37.579-1 [2] Table 5.5.3.2.2-</w:t>
            </w:r>
            <w:r>
              <w:t>3</w:t>
            </w:r>
          </w:p>
        </w:tc>
        <w:tc>
          <w:tcPr>
            <w:tcW w:w="1419" w:type="dxa"/>
            <w:tcBorders>
              <w:top w:val="single" w:sz="4" w:space="0" w:color="auto"/>
              <w:left w:val="single" w:sz="4" w:space="0" w:color="auto"/>
              <w:bottom w:val="single" w:sz="4" w:space="0" w:color="auto"/>
              <w:right w:val="single" w:sz="4" w:space="0" w:color="auto"/>
            </w:tcBorders>
          </w:tcPr>
          <w:p w14:paraId="5F0B0495"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4BBB42E" w14:textId="77777777" w:rsidR="00B42292" w:rsidRPr="000A3574" w:rsidRDefault="00B42292" w:rsidP="00F251D6">
            <w:pPr>
              <w:pStyle w:val="TAL"/>
              <w:rPr>
                <w:rFonts w:eastAsia="SimSun"/>
              </w:rPr>
            </w:pPr>
          </w:p>
        </w:tc>
      </w:tr>
      <w:tr w:rsidR="00B42292" w:rsidRPr="000A3574" w14:paraId="78B749CB"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340BCC52" w14:textId="77777777" w:rsidR="00B42292" w:rsidRPr="000A3574" w:rsidRDefault="00B42292" w:rsidP="00F251D6">
            <w:pPr>
              <w:pStyle w:val="TAL"/>
              <w:rPr>
                <w:rFonts w:eastAsia="SimSun"/>
              </w:rPr>
            </w:pPr>
            <w:r w:rsidRPr="000A3574">
              <w:rPr>
                <w:rFonts w:eastAsia="SimSun"/>
              </w:rPr>
              <w:t xml:space="preserve">    mc</w:t>
            </w:r>
            <w:r>
              <w:rPr>
                <w:rFonts w:eastAsia="SimSun"/>
              </w:rPr>
              <w:t>data</w:t>
            </w:r>
            <w:r w:rsidRPr="000A3574">
              <w:rPr>
                <w:rFonts w:eastAsia="SimSun"/>
              </w:rPr>
              <w:t>-client-id</w:t>
            </w:r>
          </w:p>
        </w:tc>
        <w:tc>
          <w:tcPr>
            <w:tcW w:w="2127" w:type="dxa"/>
            <w:tcBorders>
              <w:top w:val="single" w:sz="4" w:space="0" w:color="auto"/>
              <w:left w:val="single" w:sz="4" w:space="0" w:color="auto"/>
              <w:bottom w:val="single" w:sz="4" w:space="0" w:color="auto"/>
              <w:right w:val="single" w:sz="4" w:space="0" w:color="auto"/>
            </w:tcBorders>
            <w:hideMark/>
          </w:tcPr>
          <w:p w14:paraId="43AA433A" w14:textId="77777777" w:rsidR="00B42292" w:rsidRPr="000A3574" w:rsidRDefault="00B42292" w:rsidP="00F251D6">
            <w:pPr>
              <w:pStyle w:val="TAL"/>
              <w:rPr>
                <w:rFonts w:eastAsia="SimSun"/>
                <w:color w:val="000000"/>
              </w:rPr>
            </w:pPr>
            <w:r w:rsidRPr="000A3574">
              <w:rPr>
                <w:rFonts w:eastAsia="SimSun"/>
                <w:color w:val="000000"/>
              </w:rPr>
              <w:t>Encrypted &lt;mc</w:t>
            </w:r>
            <w:r>
              <w:rPr>
                <w:rFonts w:eastAsia="SimSun"/>
                <w:color w:val="000000"/>
              </w:rPr>
              <w:t>data</w:t>
            </w:r>
            <w:r w:rsidRPr="000A3574">
              <w:rPr>
                <w:rFonts w:eastAsia="SimSun"/>
                <w:color w:val="000000"/>
              </w:rPr>
              <w:t>-client-id&gt; with mc</w:t>
            </w:r>
            <w:r>
              <w:rPr>
                <w:rFonts w:eastAsia="SimSun"/>
                <w:color w:val="000000"/>
              </w:rPr>
              <w:t>data</w:t>
            </w:r>
            <w:r w:rsidRPr="000A3574">
              <w:rPr>
                <w:rFonts w:eastAsia="SimSun"/>
                <w:color w:val="000000"/>
              </w:rPr>
              <w:t>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5E1CEF3" w14:textId="77777777" w:rsidR="00B42292" w:rsidRPr="000A3574" w:rsidRDefault="00B42292" w:rsidP="00F251D6">
            <w:pPr>
              <w:pStyle w:val="TAL"/>
            </w:pPr>
            <w:r w:rsidRPr="000A3574">
              <w:t>Encryption according to NOTE 1 in TS 37.579-1 [2] Table 5.5.3.2.2-</w:t>
            </w:r>
            <w:r>
              <w:t>3</w:t>
            </w:r>
          </w:p>
        </w:tc>
        <w:tc>
          <w:tcPr>
            <w:tcW w:w="1419" w:type="dxa"/>
            <w:tcBorders>
              <w:top w:val="single" w:sz="4" w:space="0" w:color="auto"/>
              <w:left w:val="single" w:sz="4" w:space="0" w:color="auto"/>
              <w:bottom w:val="single" w:sz="4" w:space="0" w:color="auto"/>
              <w:right w:val="single" w:sz="4" w:space="0" w:color="auto"/>
            </w:tcBorders>
          </w:tcPr>
          <w:p w14:paraId="72CD3A08"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6384B8D" w14:textId="77777777" w:rsidR="00B42292" w:rsidRPr="000A3574" w:rsidRDefault="00B42292" w:rsidP="00F251D6">
            <w:pPr>
              <w:pStyle w:val="TAL"/>
              <w:rPr>
                <w:rFonts w:eastAsia="SimSun"/>
              </w:rPr>
            </w:pPr>
          </w:p>
        </w:tc>
      </w:tr>
      <w:tr w:rsidR="00B42292" w:rsidRPr="000A3574" w14:paraId="12C72807"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2A96EE54" w14:textId="77777777" w:rsidR="00B42292" w:rsidRPr="000A3574" w:rsidRDefault="00B42292" w:rsidP="00F251D6">
            <w:pPr>
              <w:pStyle w:val="TAL"/>
              <w:rPr>
                <w:rFonts w:eastAsia="SimSun"/>
              </w:rPr>
            </w:pPr>
            <w:r w:rsidRPr="000A357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B41D079" w14:textId="77777777" w:rsidR="00B42292" w:rsidRPr="000A3574" w:rsidRDefault="00B42292" w:rsidP="00F251D6">
            <w:pPr>
              <w:pStyle w:val="TAL"/>
              <w:rPr>
                <w:rFonts w:eastAsia="SimSun"/>
                <w:color w:val="000000"/>
              </w:rPr>
            </w:pPr>
            <w:r w:rsidRPr="000A3574">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26E7A87F"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037D167"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86917EA" w14:textId="77777777" w:rsidR="00B42292" w:rsidRPr="000A3574" w:rsidRDefault="00B42292" w:rsidP="00F251D6">
            <w:pPr>
              <w:pStyle w:val="TAL"/>
              <w:rPr>
                <w:rFonts w:eastAsia="SimSun"/>
              </w:rPr>
            </w:pPr>
          </w:p>
        </w:tc>
      </w:tr>
    </w:tbl>
    <w:p w14:paraId="7D575AF9" w14:textId="77777777" w:rsidR="00B42292" w:rsidRPr="000A3574" w:rsidRDefault="00B42292" w:rsidP="00B42292"/>
    <w:p w14:paraId="1B49F8C5" w14:textId="77777777" w:rsidR="00B42292" w:rsidRPr="000A3574" w:rsidRDefault="00B42292" w:rsidP="00B42292">
      <w:pPr>
        <w:pStyle w:val="TH"/>
      </w:pPr>
      <w:r w:rsidRPr="000A3574">
        <w:t xml:space="preserve">Table </w:t>
      </w:r>
      <w:r>
        <w:t>6.4.4</w:t>
      </w:r>
      <w:r w:rsidRPr="000A3574">
        <w:t>.3.3-</w:t>
      </w:r>
      <w:r>
        <w:t>8</w:t>
      </w:r>
      <w:r w:rsidRPr="000A3574">
        <w:t xml:space="preserve">: SIP MESSAGE from the </w:t>
      </w:r>
      <w:r>
        <w:t xml:space="preserve">SS </w:t>
      </w:r>
      <w:r w:rsidRPr="000A3574">
        <w:t xml:space="preserve">(step </w:t>
      </w:r>
      <w:r>
        <w:t>4</w:t>
      </w:r>
      <w:r w:rsidRPr="000A3574">
        <w:t xml:space="preserve">, Table </w:t>
      </w:r>
      <w:r>
        <w:t>6.4.4</w:t>
      </w:r>
      <w:r w:rsidRPr="000A3574">
        <w:t>.3.2-1;</w:t>
      </w:r>
      <w:r w:rsidRPr="000A3574">
        <w:br/>
        <w:t>step 2, TS 37.579-1 [2] Table 5.3.3</w:t>
      </w:r>
      <w:r>
        <w:t>3</w:t>
      </w:r>
      <w:r w:rsidRPr="000A3574">
        <w:t>.3-1)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0A3574" w14:paraId="53B2AEDE"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7FD97035" w14:textId="77777777" w:rsidR="00B42292" w:rsidRPr="000A3574" w:rsidRDefault="00B42292" w:rsidP="00F251D6">
            <w:pPr>
              <w:pStyle w:val="TAL"/>
            </w:pPr>
            <w:r w:rsidRPr="000A3574">
              <w:t>Derivation Path: TS 37.579-1 [2], Table 5.5.2.7.</w:t>
            </w:r>
            <w:r>
              <w:t>2</w:t>
            </w:r>
            <w:r w:rsidRPr="000A3574">
              <w:t>-1, condition LOCATION-INFO</w:t>
            </w:r>
            <w:r>
              <w:t xml:space="preserve">, </w:t>
            </w:r>
            <w:r w:rsidRPr="006D2208">
              <w:t>ACCEPT-CONTACT-WITH-MEDIA-FEATURE-TAG</w:t>
            </w:r>
          </w:p>
        </w:tc>
      </w:tr>
      <w:tr w:rsidR="00B42292" w:rsidRPr="000A3574" w14:paraId="398BBE22" w14:textId="77777777" w:rsidTr="00F251D6">
        <w:tc>
          <w:tcPr>
            <w:tcW w:w="2553" w:type="dxa"/>
            <w:tcBorders>
              <w:top w:val="single" w:sz="4" w:space="0" w:color="auto"/>
              <w:left w:val="single" w:sz="4" w:space="0" w:color="auto"/>
              <w:bottom w:val="single" w:sz="4" w:space="0" w:color="auto"/>
              <w:right w:val="single" w:sz="4" w:space="0" w:color="auto"/>
            </w:tcBorders>
            <w:hideMark/>
          </w:tcPr>
          <w:p w14:paraId="08EB602E" w14:textId="77777777" w:rsidR="00B42292" w:rsidRPr="000A3574" w:rsidRDefault="00B42292" w:rsidP="00F251D6">
            <w:pPr>
              <w:pStyle w:val="TAH"/>
            </w:pPr>
            <w:r w:rsidRPr="000A357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48D57CE8" w14:textId="77777777" w:rsidR="00B42292" w:rsidRPr="000A3574" w:rsidRDefault="00B42292" w:rsidP="00F251D6">
            <w:pPr>
              <w:pStyle w:val="TAH"/>
            </w:pPr>
            <w:r w:rsidRPr="000A3574">
              <w:t>Value/remark</w:t>
            </w:r>
          </w:p>
        </w:tc>
        <w:tc>
          <w:tcPr>
            <w:tcW w:w="1986" w:type="dxa"/>
            <w:tcBorders>
              <w:top w:val="single" w:sz="4" w:space="0" w:color="auto"/>
              <w:left w:val="single" w:sz="4" w:space="0" w:color="auto"/>
              <w:bottom w:val="single" w:sz="4" w:space="0" w:color="auto"/>
              <w:right w:val="single" w:sz="4" w:space="0" w:color="auto"/>
            </w:tcBorders>
            <w:hideMark/>
          </w:tcPr>
          <w:p w14:paraId="4125B2F6" w14:textId="77777777" w:rsidR="00B42292" w:rsidRPr="000A3574" w:rsidRDefault="00B42292" w:rsidP="00F251D6">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5E4F69AC" w14:textId="77777777" w:rsidR="00B42292" w:rsidRPr="000A3574" w:rsidRDefault="00B42292" w:rsidP="00F251D6">
            <w:pPr>
              <w:pStyle w:val="TAH"/>
            </w:pPr>
            <w:r w:rsidRPr="000A3574">
              <w:t>Reference</w:t>
            </w:r>
          </w:p>
        </w:tc>
        <w:tc>
          <w:tcPr>
            <w:tcW w:w="1419" w:type="dxa"/>
            <w:tcBorders>
              <w:top w:val="single" w:sz="4" w:space="0" w:color="auto"/>
              <w:left w:val="single" w:sz="4" w:space="0" w:color="auto"/>
              <w:bottom w:val="single" w:sz="4" w:space="0" w:color="auto"/>
              <w:right w:val="single" w:sz="4" w:space="0" w:color="auto"/>
            </w:tcBorders>
            <w:hideMark/>
          </w:tcPr>
          <w:p w14:paraId="2795D150" w14:textId="77777777" w:rsidR="00B42292" w:rsidRPr="000A3574" w:rsidRDefault="00B42292" w:rsidP="00F251D6">
            <w:pPr>
              <w:pStyle w:val="TAH"/>
            </w:pPr>
            <w:r w:rsidRPr="000A3574">
              <w:t>Condition</w:t>
            </w:r>
          </w:p>
        </w:tc>
      </w:tr>
      <w:tr w:rsidR="00B42292" w:rsidRPr="000A3574" w14:paraId="2F6FCDBB"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4109F08C" w14:textId="77777777" w:rsidR="00B42292" w:rsidRPr="008A713C" w:rsidRDefault="00B42292" w:rsidP="00F251D6">
            <w:pPr>
              <w:pStyle w:val="TAL"/>
            </w:pPr>
            <w:r w:rsidRPr="008A713C">
              <w:t>Message-body</w:t>
            </w:r>
          </w:p>
        </w:tc>
        <w:tc>
          <w:tcPr>
            <w:tcW w:w="2269" w:type="dxa"/>
            <w:tcBorders>
              <w:top w:val="single" w:sz="4" w:space="0" w:color="auto"/>
              <w:left w:val="single" w:sz="4" w:space="0" w:color="auto"/>
              <w:bottom w:val="single" w:sz="4" w:space="0" w:color="auto"/>
              <w:right w:val="single" w:sz="4" w:space="0" w:color="auto"/>
            </w:tcBorders>
          </w:tcPr>
          <w:p w14:paraId="355E0EAA"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tcPr>
          <w:p w14:paraId="7465677F"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714067DF"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EDDD637" w14:textId="77777777" w:rsidR="00B42292" w:rsidRPr="000A3574" w:rsidRDefault="00B42292" w:rsidP="00F251D6">
            <w:pPr>
              <w:pStyle w:val="TAL"/>
            </w:pPr>
          </w:p>
        </w:tc>
      </w:tr>
      <w:tr w:rsidR="00B42292" w:rsidRPr="000A3574" w14:paraId="301EC947"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6F3438ED" w14:textId="77777777" w:rsidR="00B42292" w:rsidRPr="008A713C" w:rsidRDefault="00B42292" w:rsidP="00F251D6">
            <w:pPr>
              <w:pStyle w:val="TAL"/>
              <w:rPr>
                <w:b/>
                <w:bCs/>
              </w:rPr>
            </w:pPr>
            <w:r w:rsidRPr="008A713C">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4178CC91"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24CA2E1" w14:textId="77777777" w:rsidR="00B42292" w:rsidRPr="008A713C" w:rsidRDefault="00B42292" w:rsidP="00F251D6">
            <w:pPr>
              <w:pStyle w:val="TAL"/>
              <w:rPr>
                <w:b/>
                <w:bCs/>
              </w:rPr>
            </w:pPr>
            <w:r>
              <w:rPr>
                <w:b/>
                <w:bCs/>
              </w:rPr>
              <w:t>MCData</w:t>
            </w:r>
            <w:r w:rsidRPr="008A713C">
              <w:rPr>
                <w:b/>
                <w:bCs/>
              </w:rPr>
              <w:t>-Info</w:t>
            </w:r>
          </w:p>
        </w:tc>
        <w:tc>
          <w:tcPr>
            <w:tcW w:w="1418" w:type="dxa"/>
            <w:tcBorders>
              <w:top w:val="single" w:sz="4" w:space="0" w:color="auto"/>
              <w:left w:val="single" w:sz="4" w:space="0" w:color="auto"/>
              <w:bottom w:val="single" w:sz="4" w:space="0" w:color="auto"/>
              <w:right w:val="single" w:sz="4" w:space="0" w:color="auto"/>
            </w:tcBorders>
          </w:tcPr>
          <w:p w14:paraId="61116129"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72C95069" w14:textId="77777777" w:rsidR="00B42292" w:rsidRPr="000A3574" w:rsidRDefault="00B42292" w:rsidP="00F251D6">
            <w:pPr>
              <w:pStyle w:val="TAL"/>
            </w:pPr>
          </w:p>
        </w:tc>
      </w:tr>
      <w:tr w:rsidR="00B42292" w:rsidRPr="000A3574" w14:paraId="55940C6B"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281C6975" w14:textId="77777777" w:rsidR="00B42292" w:rsidRPr="000A3574" w:rsidRDefault="00B42292" w:rsidP="00F251D6">
            <w:pPr>
              <w:pStyle w:val="TAL"/>
            </w:pPr>
            <w:r w:rsidRPr="000A357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65067DFA" w14:textId="77777777" w:rsidR="00B42292" w:rsidRPr="000A3574" w:rsidRDefault="00B42292" w:rsidP="00F251D6">
            <w:pPr>
              <w:pStyle w:val="TAL"/>
            </w:pPr>
            <w:r>
              <w:t>MCData</w:t>
            </w:r>
            <w:r w:rsidRPr="000A3574">
              <w:t xml:space="preserve">-Info as described in Table </w:t>
            </w:r>
            <w:r>
              <w:t>6.4.4</w:t>
            </w:r>
            <w:r w:rsidRPr="000A3574">
              <w:t>.3.3-</w:t>
            </w:r>
            <w:r>
              <w:t>9</w:t>
            </w:r>
          </w:p>
        </w:tc>
        <w:tc>
          <w:tcPr>
            <w:tcW w:w="1986" w:type="dxa"/>
            <w:tcBorders>
              <w:top w:val="single" w:sz="4" w:space="0" w:color="auto"/>
              <w:left w:val="single" w:sz="4" w:space="0" w:color="auto"/>
              <w:bottom w:val="single" w:sz="4" w:space="0" w:color="auto"/>
              <w:right w:val="single" w:sz="4" w:space="0" w:color="auto"/>
            </w:tcBorders>
          </w:tcPr>
          <w:p w14:paraId="451BBCCE"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542714A2"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A4F76F8" w14:textId="77777777" w:rsidR="00B42292" w:rsidRPr="000A3574" w:rsidRDefault="00B42292" w:rsidP="00F251D6">
            <w:pPr>
              <w:pStyle w:val="TAL"/>
            </w:pPr>
          </w:p>
        </w:tc>
      </w:tr>
    </w:tbl>
    <w:p w14:paraId="2BAD3652" w14:textId="77777777" w:rsidR="00B42292" w:rsidRPr="000A3574" w:rsidRDefault="00B42292" w:rsidP="00B42292"/>
    <w:p w14:paraId="2F09AC46" w14:textId="77777777" w:rsidR="00B42292" w:rsidRPr="000A3574" w:rsidRDefault="00B42292" w:rsidP="00B42292">
      <w:pPr>
        <w:pStyle w:val="TH"/>
        <w:rPr>
          <w:rFonts w:eastAsia="SimSun"/>
        </w:rPr>
      </w:pPr>
      <w:r w:rsidRPr="000A3574">
        <w:rPr>
          <w:rFonts w:eastAsia="SimSun"/>
        </w:rPr>
        <w:t xml:space="preserve">Table </w:t>
      </w:r>
      <w:r>
        <w:rPr>
          <w:lang w:eastAsia="x-none"/>
        </w:rPr>
        <w:t>6.4.4</w:t>
      </w:r>
      <w:r w:rsidRPr="000A3574">
        <w:rPr>
          <w:lang w:eastAsia="x-none"/>
        </w:rPr>
        <w:t>.3.3-</w:t>
      </w:r>
      <w:r>
        <w:rPr>
          <w:lang w:eastAsia="x-none"/>
        </w:rPr>
        <w:t>9</w:t>
      </w:r>
      <w:r w:rsidRPr="000A3574">
        <w:rPr>
          <w:rFonts w:eastAsia="SimSun"/>
        </w:rPr>
        <w:t xml:space="preserve">: </w:t>
      </w:r>
      <w:r>
        <w:rPr>
          <w:rFonts w:eastAsia="SimSun"/>
          <w:lang w:eastAsia="ko-KR"/>
        </w:rPr>
        <w:t>MCData</w:t>
      </w:r>
      <w:r w:rsidRPr="000A3574">
        <w:rPr>
          <w:rFonts w:eastAsia="SimSun"/>
          <w:lang w:eastAsia="ko-KR"/>
        </w:rPr>
        <w:t>-Info in SIP MESSAGE</w:t>
      </w:r>
      <w:r w:rsidRPr="000A3574">
        <w:rPr>
          <w:rFonts w:eastAsia="SimSun"/>
        </w:rPr>
        <w:t xml:space="preserve"> (Table </w:t>
      </w:r>
      <w:r>
        <w:rPr>
          <w:rFonts w:eastAsia="SimSun"/>
        </w:rPr>
        <w:t>6.4.4</w:t>
      </w:r>
      <w:r w:rsidRPr="000A3574">
        <w:rPr>
          <w:rFonts w:eastAsia="SimSun"/>
        </w:rPr>
        <w:t>.3.3-</w:t>
      </w:r>
      <w:r>
        <w:rPr>
          <w:rFonts w:eastAsia="SimSun"/>
        </w:rPr>
        <w:t>8</w:t>
      </w:r>
      <w:r w:rsidRPr="000A357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B42292" w:rsidRPr="000A3574" w14:paraId="502C8E72"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2122D405"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Derivation Path: TS 37.579-1 [2], Table 5.5.3.2.</w:t>
            </w:r>
            <w:r>
              <w:rPr>
                <w:rFonts w:ascii="Arial" w:eastAsia="SimSun" w:hAnsi="Arial"/>
                <w:sz w:val="18"/>
              </w:rPr>
              <w:t>2</w:t>
            </w:r>
            <w:r w:rsidRPr="000A3574">
              <w:rPr>
                <w:rFonts w:ascii="Arial" w:eastAsia="SimSun" w:hAnsi="Arial"/>
                <w:sz w:val="18"/>
              </w:rPr>
              <w:t>-</w:t>
            </w:r>
            <w:r>
              <w:rPr>
                <w:rFonts w:ascii="Arial" w:eastAsia="SimSun" w:hAnsi="Arial"/>
                <w:sz w:val="18"/>
              </w:rPr>
              <w:t>3</w:t>
            </w:r>
          </w:p>
        </w:tc>
      </w:tr>
      <w:tr w:rsidR="00B42292" w:rsidRPr="00300012" w14:paraId="6F1A8E4B"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86181F4"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2FC365FA"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762BF6B8"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0FA4D4F4"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418A3B87"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B42292" w:rsidRPr="00300012" w14:paraId="07E0B628"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8D1D4CC" w14:textId="77777777" w:rsidR="00B42292" w:rsidRPr="00300012" w:rsidRDefault="00B42292" w:rsidP="00F251D6">
            <w:pPr>
              <w:pStyle w:val="TAL"/>
              <w:rPr>
                <w:rFonts w:eastAsia="SimSun"/>
              </w:rPr>
            </w:pPr>
            <w:r w:rsidRPr="00300012">
              <w:t>mc</w:t>
            </w:r>
            <w:r>
              <w:t>data</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54DD7232"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4E72CB12" w14:textId="77777777" w:rsidR="00B42292" w:rsidRPr="00300012" w:rsidRDefault="00B42292" w:rsidP="00F251D6">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24E54263"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A30A96F"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2064CB1"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2B8E429" w14:textId="77777777" w:rsidR="00B42292" w:rsidRPr="00300012" w:rsidRDefault="00B42292" w:rsidP="00F251D6">
            <w:pPr>
              <w:pStyle w:val="TAL"/>
              <w:rPr>
                <w:rFonts w:eastAsia="SimSun"/>
              </w:rPr>
            </w:pPr>
            <w:r w:rsidRPr="00300012">
              <w:t xml:space="preserve">  mc</w:t>
            </w:r>
            <w:r>
              <w:t>data</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1A15EB9D"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55FC9D08"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721222F"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D293C98"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0D69BFD"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66B8E1FD" w14:textId="77777777" w:rsidR="00B42292" w:rsidRPr="00300012" w:rsidRDefault="00B42292" w:rsidP="00F251D6">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5DC28FE2"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px_MC</w:t>
            </w:r>
            <w:r>
              <w:rPr>
                <w:rFonts w:ascii="Arial" w:eastAsia="SimSun" w:hAnsi="Arial"/>
                <w:color w:val="000000"/>
                <w:sz w:val="18"/>
              </w:rPr>
              <w:t>Data</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0C16BD4D"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F68F189"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5807084F"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122774B3"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642AF1DB" w14:textId="77777777" w:rsidR="00B42292" w:rsidRPr="00300012" w:rsidRDefault="00B42292" w:rsidP="00F251D6">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5E8D3A32" w14:textId="77777777" w:rsidR="00B42292" w:rsidRPr="00300012" w:rsidRDefault="00B42292" w:rsidP="00F251D6">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6AFE6F9F"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3E0D1056"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6388A89"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0F8843BF"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0EB4C315" w14:textId="77777777" w:rsidR="00B42292" w:rsidRPr="00300012" w:rsidRDefault="00B42292" w:rsidP="00F251D6">
            <w:pPr>
              <w:pStyle w:val="TAL"/>
              <w:rPr>
                <w:rFonts w:eastAsia="SimSun"/>
              </w:rPr>
            </w:pPr>
            <w:r w:rsidRPr="00300012">
              <w:t xml:space="preserve">      </w:t>
            </w:r>
            <w:r w:rsidRPr="00F3761B">
              <w:rPr>
                <w:lang w:eastAsia="en-GB"/>
              </w:rPr>
              <w:t>emergency-alert-area-ind</w:t>
            </w:r>
          </w:p>
        </w:tc>
        <w:tc>
          <w:tcPr>
            <w:tcW w:w="2545" w:type="dxa"/>
            <w:tcBorders>
              <w:top w:val="single" w:sz="4" w:space="0" w:color="auto"/>
              <w:left w:val="single" w:sz="4" w:space="0" w:color="auto"/>
              <w:bottom w:val="single" w:sz="4" w:space="0" w:color="auto"/>
              <w:right w:val="single" w:sz="4" w:space="0" w:color="auto"/>
            </w:tcBorders>
          </w:tcPr>
          <w:p w14:paraId="47ACBE1E" w14:textId="77777777" w:rsidR="00B42292" w:rsidRPr="00300012" w:rsidRDefault="00B42292" w:rsidP="00F251D6">
            <w:pPr>
              <w:keepNext/>
              <w:keepLines/>
              <w:spacing w:after="0" w:line="254" w:lineRule="auto"/>
              <w:rPr>
                <w:rFonts w:ascii="Arial" w:eastAsia="SimSun" w:hAnsi="Arial"/>
                <w:color w:val="000000"/>
                <w:sz w:val="18"/>
              </w:rPr>
            </w:pPr>
            <w:r>
              <w:rPr>
                <w:rFonts w:ascii="Arial" w:eastAsia="SimSun" w:hAnsi="Arial"/>
                <w:color w:val="000000"/>
                <w:sz w:val="18"/>
              </w:rPr>
              <w:t>false</w:t>
            </w:r>
          </w:p>
        </w:tc>
        <w:tc>
          <w:tcPr>
            <w:tcW w:w="1709" w:type="dxa"/>
            <w:tcBorders>
              <w:top w:val="single" w:sz="4" w:space="0" w:color="auto"/>
              <w:left w:val="single" w:sz="4" w:space="0" w:color="auto"/>
              <w:bottom w:val="single" w:sz="4" w:space="0" w:color="auto"/>
              <w:right w:val="single" w:sz="4" w:space="0" w:color="auto"/>
            </w:tcBorders>
          </w:tcPr>
          <w:p w14:paraId="4906554C"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3031AA1"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79215A0B" w14:textId="77777777" w:rsidR="00B42292" w:rsidRPr="00300012" w:rsidRDefault="00B42292" w:rsidP="00F251D6">
            <w:pPr>
              <w:keepNext/>
              <w:keepLines/>
              <w:spacing w:after="0" w:line="254" w:lineRule="auto"/>
              <w:rPr>
                <w:rFonts w:ascii="Arial" w:eastAsia="SimSun" w:hAnsi="Arial"/>
                <w:sz w:val="18"/>
              </w:rPr>
            </w:pPr>
          </w:p>
        </w:tc>
      </w:tr>
    </w:tbl>
    <w:p w14:paraId="0E6A3B03" w14:textId="77777777" w:rsidR="00296E35" w:rsidRDefault="00296E35" w:rsidP="00296E35"/>
    <w:p w14:paraId="1C669831" w14:textId="77777777" w:rsidR="00296E35" w:rsidRPr="00C87FE0" w:rsidRDefault="00296E35" w:rsidP="00296E35">
      <w:pPr>
        <w:pStyle w:val="Heading2"/>
      </w:pPr>
      <w:bookmarkStart w:id="1271" w:name="_Toc178186378"/>
      <w:bookmarkStart w:id="1272" w:name="_Toc219462407"/>
      <w:r w:rsidRPr="00C87FE0">
        <w:t>6.5</w:t>
      </w:r>
      <w:r w:rsidRPr="00C87FE0">
        <w:tab/>
        <w:t>Location</w:t>
      </w:r>
      <w:bookmarkEnd w:id="1271"/>
      <w:bookmarkEnd w:id="1272"/>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hideMark/>
          </w:tcPr>
          <w:p w14:paraId="3CE10FF6" w14:textId="77777777" w:rsidR="00296E35" w:rsidRPr="004A3A78" w:rsidRDefault="00296E35" w:rsidP="002E3FCC">
            <w:pPr>
              <w:pStyle w:val="TAH"/>
            </w:pPr>
            <w:r w:rsidRPr="004A3A78">
              <w:t>St</w:t>
            </w:r>
          </w:p>
        </w:tc>
        <w:tc>
          <w:tcPr>
            <w:tcW w:w="3970" w:type="dxa"/>
            <w:tcBorders>
              <w:top w:val="single" w:sz="4" w:space="0" w:color="auto"/>
              <w:left w:val="single" w:sz="4" w:space="0" w:color="auto"/>
              <w:bottom w:val="nil"/>
              <w:right w:val="single" w:sz="4" w:space="0" w:color="auto"/>
            </w:tcBorders>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hideMark/>
          </w:tcPr>
          <w:p w14:paraId="7E4CC93A" w14:textId="77777777" w:rsidR="00296E35" w:rsidRPr="004A3A78" w:rsidRDefault="00296E35" w:rsidP="002E3FCC">
            <w:pPr>
              <w:pStyle w:val="TAC"/>
            </w:pPr>
            <w:r w:rsidRPr="004A3A78">
              <w:t>16</w:t>
            </w:r>
          </w:p>
        </w:tc>
        <w:tc>
          <w:tcPr>
            <w:tcW w:w="3970" w:type="dxa"/>
            <w:tcBorders>
              <w:top w:val="nil"/>
              <w:left w:val="single" w:sz="4" w:space="0" w:color="auto"/>
              <w:bottom w:val="single" w:sz="4" w:space="0" w:color="auto"/>
              <w:right w:val="single" w:sz="4" w:space="0" w:color="auto"/>
            </w:tcBorders>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273" w:name="_Toc178186379"/>
      <w:bookmarkStart w:id="1274" w:name="_Toc219462408"/>
      <w:r w:rsidRPr="00407576">
        <w:t>6.6</w:t>
      </w:r>
      <w:r w:rsidRPr="00407576">
        <w:tab/>
        <w:t>MBMS</w:t>
      </w:r>
      <w:bookmarkEnd w:id="1273"/>
      <w:bookmarkEnd w:id="1274"/>
    </w:p>
    <w:p w14:paraId="45A2ADC1" w14:textId="77777777" w:rsidR="00296E35" w:rsidRPr="00407576" w:rsidRDefault="00296E35" w:rsidP="00296E35">
      <w:pPr>
        <w:pStyle w:val="Heading3"/>
      </w:pPr>
      <w:bookmarkStart w:id="1275" w:name="_Toc21006055"/>
      <w:bookmarkStart w:id="1276" w:name="_Toc36037728"/>
      <w:bookmarkStart w:id="1277" w:name="_Toc43837581"/>
      <w:bookmarkStart w:id="1278" w:name="_Toc60995693"/>
      <w:bookmarkStart w:id="1279" w:name="_Toc69159821"/>
      <w:bookmarkStart w:id="1280" w:name="_Toc76583184"/>
      <w:bookmarkStart w:id="1281" w:name="_Toc83808736"/>
      <w:bookmarkStart w:id="1282" w:name="_Toc91233565"/>
      <w:bookmarkStart w:id="1283" w:name="_Toc100349044"/>
      <w:bookmarkStart w:id="1284" w:name="_Toc106787200"/>
      <w:bookmarkStart w:id="1285" w:name="_Toc178186380"/>
      <w:bookmarkStart w:id="1286" w:name="_Toc219462409"/>
      <w:r w:rsidRPr="00407576">
        <w:t>6.6.1</w:t>
      </w:r>
      <w:r w:rsidRPr="00407576">
        <w:tab/>
      </w:r>
      <w:bookmarkEnd w:id="1275"/>
      <w:bookmarkEnd w:id="1276"/>
      <w:bookmarkEnd w:id="1277"/>
      <w:bookmarkEnd w:id="1278"/>
      <w:bookmarkEnd w:id="1279"/>
      <w:bookmarkEnd w:id="1280"/>
      <w:bookmarkEnd w:id="1281"/>
      <w:bookmarkEnd w:id="1282"/>
      <w:bookmarkEnd w:id="1283"/>
      <w:bookmarkEnd w:id="1284"/>
      <w:r w:rsidRPr="00407576">
        <w:t>On-network / MBMS / MBMS Bearer Announcement / MBMS Bearer Listening Status / Transition to MBMS from Unicast</w:t>
      </w:r>
      <w:bookmarkEnd w:id="1285"/>
      <w:bookmarkEnd w:id="1286"/>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287"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87"/>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288"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288"/>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hideMark/>
          </w:tcPr>
          <w:p w14:paraId="5A9D99C0"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tcPr>
          <w:p w14:paraId="3D57903D" w14:textId="77777777" w:rsidR="00296E35" w:rsidRPr="00407576" w:rsidRDefault="00296E35" w:rsidP="002E3FCC">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289" w:name="_Hlk128330924"/>
      <w:r w:rsidRPr="00407576">
        <w:t xml:space="preserve">Table </w:t>
      </w:r>
      <w:bookmarkEnd w:id="1289"/>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290" w:name="_Toc178186381"/>
      <w:bookmarkStart w:id="1291" w:name="_Toc219462410"/>
      <w:r>
        <w:t>6.7</w:t>
      </w:r>
      <w:r w:rsidRPr="00407576">
        <w:tab/>
      </w:r>
      <w:r>
        <w:t>IP Connectivity</w:t>
      </w:r>
      <w:bookmarkEnd w:id="1290"/>
      <w:bookmarkEnd w:id="1291"/>
    </w:p>
    <w:p w14:paraId="38DFAF3F" w14:textId="77777777" w:rsidR="00296E35" w:rsidRPr="00407576" w:rsidRDefault="00296E35" w:rsidP="00296E35">
      <w:pPr>
        <w:pStyle w:val="Heading3"/>
      </w:pPr>
      <w:bookmarkStart w:id="1292" w:name="_Toc178186382"/>
      <w:bookmarkStart w:id="1293" w:name="_Toc219462411"/>
      <w:r>
        <w:t>6.7</w:t>
      </w:r>
      <w:r w:rsidRPr="00407576">
        <w:t>.1</w:t>
      </w:r>
      <w:r w:rsidRPr="00407576">
        <w:tab/>
      </w:r>
      <w:r w:rsidRPr="008A33E9">
        <w:t>On-network / IP Connectivity / Client Originated (CO)</w:t>
      </w:r>
      <w:bookmarkEnd w:id="1292"/>
      <w:bookmarkEnd w:id="1293"/>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4D33D8BB"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00286E7C" w:rsidRPr="00286E7C">
        <w:t>GRE-in-UDP Encapsulation</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590E5B11" w:rsidR="00296E35" w:rsidRPr="00407576" w:rsidRDefault="00296E35" w:rsidP="00296E35">
      <w:r w:rsidRPr="00407576">
        <w:t xml:space="preserve">References: The conformance requirements covered in the current TC are specified in: TS 24.282, clause </w:t>
      </w:r>
      <w:r>
        <w:t>20.2.1</w:t>
      </w:r>
      <w:r w:rsidR="00286E7C" w:rsidRPr="00286E7C">
        <w:t xml:space="preserve"> and 20.2.0a</w:t>
      </w:r>
      <w:r>
        <w:t>,</w:t>
      </w:r>
      <w:r w:rsidRPr="00407576">
        <w:t xml:space="preserve"> TS 24.582, </w:t>
      </w:r>
      <w:r>
        <w:t>clause 13.1.2</w:t>
      </w:r>
      <w:r w:rsidRPr="00407576">
        <w:t>. Unless otherwise stated, these are Rel-1</w:t>
      </w:r>
      <w:r w:rsidR="00286E7C" w:rsidRPr="00286E7C">
        <w:t>7</w:t>
      </w:r>
      <w:r w:rsidRPr="00407576">
        <w:t xml:space="preserve"> requirements.</w:t>
      </w:r>
    </w:p>
    <w:p w14:paraId="7B374B08" w14:textId="77777777" w:rsidR="00296E35" w:rsidRDefault="00296E35" w:rsidP="00296E35">
      <w:r w:rsidRPr="00407576">
        <w:t>[TS 24.</w:t>
      </w:r>
      <w:r>
        <w:t>2</w:t>
      </w:r>
      <w:r w:rsidRPr="00407576">
        <w:t xml:space="preserve">82, clause </w:t>
      </w:r>
      <w:r>
        <w:t>20.2.1</w:t>
      </w:r>
      <w:r w:rsidRPr="00407576">
        <w:t>]</w:t>
      </w:r>
    </w:p>
    <w:p w14:paraId="27845A2D" w14:textId="77777777" w:rsidR="00286E7C" w:rsidRPr="003512E4" w:rsidRDefault="00286E7C" w:rsidP="00286E7C">
      <w:pPr>
        <w:overflowPunct w:val="0"/>
        <w:autoSpaceDE w:val="0"/>
        <w:autoSpaceDN w:val="0"/>
        <w:adjustRightInd w:val="0"/>
        <w:textAlignment w:val="baseline"/>
        <w:rPr>
          <w:rFonts w:eastAsia="SimSun"/>
          <w:noProof/>
          <w:lang w:val="en-US" w:eastAsia="en-GB"/>
        </w:rPr>
      </w:pPr>
      <w:r w:rsidRPr="003512E4">
        <w:rPr>
          <w:rFonts w:eastAsia="SimSun"/>
          <w:noProof/>
          <w:lang w:val="en-US" w:eastAsia="en-GB"/>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3512E4">
        <w:rPr>
          <w:rFonts w:eastAsia="SimSun"/>
          <w:lang w:eastAsia="en-GB"/>
        </w:rPr>
        <w:t>T</w:t>
      </w:r>
      <w:r w:rsidRPr="003512E4">
        <w:rPr>
          <w:rFonts w:eastAsia="SimSun"/>
          <w:noProof/>
          <w:lang w:val="en-US" w:eastAsia="en-GB"/>
        </w:rPr>
        <w:t xml:space="preserve">he MCData ID or the functional alias of the target MCData client may be explicitly included in the request from the user or user application. If the target MCData ID or functional alias is not included in the request, the MCData client may implicitly determine the target MCData ID by using the target IP Information included in the request to find a match in the One-to-One communication list of the MCData user profile document as specified in </w:t>
      </w:r>
      <w:r w:rsidRPr="003512E4">
        <w:rPr>
          <w:rFonts w:eastAsia="SimSun"/>
          <w:lang w:eastAsia="en-GB"/>
        </w:rPr>
        <w:t>3GPP </w:t>
      </w:r>
      <w:r w:rsidRPr="003512E4">
        <w:rPr>
          <w:rFonts w:eastAsia="SimSun"/>
          <w:noProof/>
          <w:lang w:val="en-US" w:eastAsia="en-GB"/>
        </w:rPr>
        <w:t>TS</w:t>
      </w:r>
      <w:r w:rsidRPr="003512E4">
        <w:rPr>
          <w:rFonts w:eastAsia="SimSun"/>
          <w:lang w:eastAsia="en-GB"/>
        </w:rPr>
        <w:t> </w:t>
      </w:r>
      <w:r w:rsidRPr="003512E4">
        <w:rPr>
          <w:rFonts w:eastAsia="SimSun"/>
          <w:noProof/>
          <w:lang w:val="en-US" w:eastAsia="en-GB"/>
        </w:rPr>
        <w:t>24.484</w:t>
      </w:r>
      <w:r w:rsidRPr="003512E4">
        <w:rPr>
          <w:rFonts w:eastAsia="SimSun"/>
          <w:lang w:eastAsia="en-GB"/>
        </w:rPr>
        <w:t> </w:t>
      </w:r>
      <w:r w:rsidRPr="003512E4">
        <w:rPr>
          <w:rFonts w:eastAsia="SimSun"/>
          <w:noProof/>
          <w:lang w:val="en-US" w:eastAsia="en-GB"/>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1B8426D3" w14:textId="77777777" w:rsidR="00286E7C" w:rsidRPr="003512E4" w:rsidRDefault="00286E7C" w:rsidP="00286E7C">
      <w:pPr>
        <w:overflowPunct w:val="0"/>
        <w:autoSpaceDE w:val="0"/>
        <w:autoSpaceDN w:val="0"/>
        <w:adjustRightInd w:val="0"/>
        <w:textAlignment w:val="baseline"/>
        <w:rPr>
          <w:rFonts w:eastAsia="SimSun"/>
          <w:noProof/>
          <w:lang w:val="en-US" w:eastAsia="en-GB"/>
        </w:rPr>
      </w:pPr>
      <w:r w:rsidRPr="003512E4">
        <w:rPr>
          <w:rFonts w:eastAsia="SimSun"/>
          <w:noProof/>
          <w:lang w:val="en-US" w:eastAsia="en-GB"/>
        </w:rPr>
        <w:t>The MCData client:</w:t>
      </w:r>
    </w:p>
    <w:p w14:paraId="37D22227"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include the g.3gpp.mcdata.ipconn  media feature tag and the g.3gpp.icsi-ref media feature tag with the value of "urn:urn-7:3gpp-service.ims.icsi.mcdata.ipconn " in the Contact header field of the SIP INVITE request according to IETF RFC 3840 [16];</w:t>
      </w:r>
    </w:p>
    <w:p w14:paraId="1375002C"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include an Accept-Contact header field containing the g.3gpp.mcdata.ipconn media feature tag along with the "require" and "explicit" header field parameters according to IETF RFC 3841 [8];</w:t>
      </w:r>
    </w:p>
    <w:p w14:paraId="0A944ED6"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 xml:space="preserve">shall include an Accept-Contact header field with the </w:t>
      </w:r>
      <w:r w:rsidRPr="003512E4">
        <w:rPr>
          <w:rFonts w:eastAsia="SimSun"/>
          <w:lang w:eastAsia="zh-CN"/>
        </w:rPr>
        <w:t>g.3gpp.icsi-ref</w:t>
      </w:r>
      <w:r w:rsidRPr="003512E4">
        <w:rPr>
          <w:rFonts w:eastAsia="SimSun"/>
          <w:lang w:eastAsia="en-GB"/>
        </w:rPr>
        <w:t xml:space="preserve"> media feature tag containing the value of "urn:urn-7:3gpp-service.ims.icsi.mcdata</w:t>
      </w:r>
      <w:r w:rsidRPr="003512E4">
        <w:rPr>
          <w:rFonts w:eastAsia="SimSun"/>
          <w:lang w:eastAsia="ko-KR"/>
        </w:rPr>
        <w:t>.ipconn</w:t>
      </w:r>
      <w:r w:rsidRPr="003512E4">
        <w:rPr>
          <w:rFonts w:eastAsia="SimSun"/>
          <w:lang w:eastAsia="en-GB"/>
        </w:rPr>
        <w:t>" along with the "require" and "explicit" header field parameters according to IETF RFC 3841 [8];</w:t>
      </w:r>
    </w:p>
    <w:p w14:paraId="76A119B7"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4)</w:t>
      </w:r>
      <w:r w:rsidRPr="003512E4">
        <w:rPr>
          <w:rFonts w:eastAsia="SimSun"/>
          <w:lang w:eastAsia="en-GB"/>
        </w:rPr>
        <w:tab/>
        <w:t>shall include the ICSI value "urn:urn-7:3gpp-service.ims.icsi.mcdata</w:t>
      </w:r>
      <w:r w:rsidRPr="003512E4">
        <w:rPr>
          <w:rFonts w:eastAsia="SimSun"/>
          <w:lang w:eastAsia="ko-KR"/>
        </w:rPr>
        <w:t>.ipconn</w:t>
      </w:r>
      <w:r w:rsidRPr="003512E4">
        <w:rPr>
          <w:rFonts w:eastAsia="SimSun"/>
          <w:lang w:eastAsia="en-GB"/>
        </w:rPr>
        <w:t>" (</w:t>
      </w:r>
      <w:r w:rsidRPr="003512E4">
        <w:rPr>
          <w:rFonts w:eastAsia="SimSun"/>
          <w:lang w:eastAsia="zh-CN"/>
        </w:rPr>
        <w:t xml:space="preserve">coded as specified in </w:t>
      </w:r>
      <w:r w:rsidRPr="003512E4">
        <w:rPr>
          <w:rFonts w:eastAsia="SimSun"/>
          <w:lang w:eastAsia="en-GB"/>
        </w:rPr>
        <w:t>3GPP TS 24.229 [</w:t>
      </w:r>
      <w:r w:rsidRPr="003512E4">
        <w:rPr>
          <w:rFonts w:eastAsia="SimSun"/>
          <w:noProof/>
          <w:lang w:eastAsia="en-GB"/>
        </w:rPr>
        <w:t>5</w:t>
      </w:r>
      <w:r w:rsidRPr="003512E4">
        <w:rPr>
          <w:rFonts w:eastAsia="SimSun"/>
          <w:lang w:eastAsia="en-GB"/>
        </w:rPr>
        <w:t>]</w:t>
      </w:r>
      <w:r w:rsidRPr="003512E4">
        <w:rPr>
          <w:rFonts w:eastAsia="SimSun"/>
          <w:lang w:eastAsia="zh-CN"/>
        </w:rPr>
        <w:t xml:space="preserve">), </w:t>
      </w:r>
      <w:r w:rsidRPr="003512E4">
        <w:rPr>
          <w:rFonts w:eastAsia="SimSun"/>
          <w:lang w:eastAsia="en-GB"/>
        </w:rPr>
        <w:t>in a P-Preferred-Service header field according to IETF </w:t>
      </w:r>
      <w:r w:rsidRPr="003512E4">
        <w:rPr>
          <w:rFonts w:eastAsia="MS Mincho"/>
          <w:lang w:eastAsia="en-GB"/>
        </w:rPr>
        <w:t xml:space="preserve">RFC 6050 [7] </w:t>
      </w:r>
      <w:r w:rsidRPr="003512E4">
        <w:rPr>
          <w:rFonts w:eastAsia="SimSun"/>
          <w:lang w:eastAsia="en-GB"/>
        </w:rPr>
        <w:t>in the SIP INVITE request;</w:t>
      </w:r>
    </w:p>
    <w:p w14:paraId="1D64879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5)</w:t>
      </w:r>
      <w:r w:rsidRPr="003512E4">
        <w:rPr>
          <w:rFonts w:eastAsia="SimSun"/>
          <w:lang w:eastAsia="en-GB"/>
        </w:rPr>
        <w:tab/>
        <w:t>should include the "timer" option tag in the Supported header field;</w:t>
      </w:r>
    </w:p>
    <w:p w14:paraId="34B2FE2E"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6)</w:t>
      </w:r>
      <w:r w:rsidRPr="003512E4">
        <w:rPr>
          <w:rFonts w:eastAsia="SimSun"/>
          <w:lang w:eastAsia="en-GB"/>
        </w:rPr>
        <w:tab/>
        <w:t>should include the Session-Expires header field according to IETF RFC 4028 [38]. It is recommended that the "refresher" header field parameter is omitted. If included, the "refresher" header field parameter shall be set to "uac";</w:t>
      </w:r>
    </w:p>
    <w:p w14:paraId="51CDFF61"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7)</w:t>
      </w:r>
      <w:r w:rsidRPr="003512E4">
        <w:rPr>
          <w:rFonts w:eastAsia="SimSun"/>
          <w:lang w:eastAsia="en-GB"/>
        </w:rPr>
        <w:tab/>
      </w:r>
      <w:r w:rsidRPr="003512E4">
        <w:rPr>
          <w:rFonts w:eastAsia="SimSun"/>
          <w:lang w:eastAsia="ko-KR"/>
        </w:rPr>
        <w:t>shall insert in the SIP INVITE request a MIME resource-lists body with the MCData ID of the invited MCData user or the functional alias, according to rules and procedures of IETF RFC 5366 [18];</w:t>
      </w:r>
    </w:p>
    <w:p w14:paraId="66CB0FD1"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8)</w:t>
      </w:r>
      <w:r w:rsidRPr="003512E4">
        <w:rPr>
          <w:rFonts w:eastAsia="SimSun"/>
          <w:lang w:eastAsia="en-GB"/>
        </w:rPr>
        <w:tab/>
        <w:t>shall contain an application/vnd.3gpp.mcdata-info+xml MIME body with the &lt;mcdatainfo&gt; element containing the &lt;mcdata-Params&gt; element with:</w:t>
      </w:r>
    </w:p>
    <w:p w14:paraId="172AAE21"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a)</w:t>
      </w:r>
      <w:r w:rsidRPr="003512E4">
        <w:rPr>
          <w:rFonts w:eastAsia="SimSun"/>
          <w:lang w:eastAsia="en-GB"/>
        </w:rPr>
        <w:tab/>
        <w:t>the &lt;request-type&gt; element set to a value of "one-to-one-ipconn";</w:t>
      </w:r>
    </w:p>
    <w:p w14:paraId="5B66DC5D"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b)</w:t>
      </w:r>
      <w:r w:rsidRPr="003512E4">
        <w:rPr>
          <w:rFonts w:eastAsia="SimSun"/>
          <w:lang w:eastAsia="en-GB"/>
        </w:rPr>
        <w:tab/>
        <w:t xml:space="preserve">the &lt;call-to-functional-alias-ind&gt; set to "true" if the functional alias is used as a target of the communication request; </w:t>
      </w:r>
    </w:p>
    <w:p w14:paraId="1420B45A"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c)</w:t>
      </w:r>
      <w:r w:rsidRPr="003512E4">
        <w:rPr>
          <w:rFonts w:eastAsia="SimSun"/>
          <w:lang w:eastAsia="en-GB"/>
        </w:rPr>
        <w:tab/>
        <w:t>if the MCData client is aware of active functional aliases and if an active functional alias is to be included in the SIP INVITE request, the &lt;functional-alias-URI&gt; element set to the URI of the used functional alias; and</w:t>
      </w:r>
    </w:p>
    <w:p w14:paraId="45B3AEFF"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val="en-US" w:eastAsia="en-GB"/>
        </w:rPr>
        <w:t>d)</w:t>
      </w:r>
      <w:r w:rsidRPr="003512E4">
        <w:rPr>
          <w:rFonts w:eastAsia="SimSun"/>
          <w:lang w:val="en-US" w:eastAsia="en-GB"/>
        </w:rPr>
        <w:tab/>
        <w:t>if the MC</w:t>
      </w:r>
      <w:r w:rsidRPr="003512E4">
        <w:rPr>
          <w:rFonts w:eastAsia="SimSun"/>
          <w:lang w:eastAsia="en-GB"/>
        </w:rPr>
        <w:t>Data</w:t>
      </w:r>
      <w:r w:rsidRPr="003512E4">
        <w:rPr>
          <w:rFonts w:eastAsia="SimSun"/>
          <w:lang w:val="en-US" w:eastAsia="en-GB"/>
        </w:rPr>
        <w:t xml:space="preserve"> user has requested an application priority,</w:t>
      </w:r>
      <w:r w:rsidRPr="003512E4">
        <w:rPr>
          <w:rFonts w:eastAsia="SimSun"/>
          <w:lang w:eastAsia="en-GB"/>
        </w:rPr>
        <w:t xml:space="preserve"> the &lt;anyExt&gt; element with the &lt;user-requested-priority&gt; element</w:t>
      </w:r>
      <w:r w:rsidRPr="003512E4">
        <w:rPr>
          <w:rFonts w:eastAsia="SimSun"/>
          <w:lang w:val="en-US" w:eastAsia="en-GB"/>
        </w:rPr>
        <w:t xml:space="preserve"> set to the user provided value.</w:t>
      </w:r>
    </w:p>
    <w:p w14:paraId="194D3F5C"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9)</w:t>
      </w:r>
      <w:r w:rsidRPr="003512E4">
        <w:rPr>
          <w:rFonts w:eastAsia="SimSun"/>
          <w:lang w:eastAsia="en-GB"/>
        </w:rPr>
        <w:tab/>
        <w:t>shall set the Request-URI of the SIP INVITE request to the public service identity identifying the participating MCData function serving the MCData user;</w:t>
      </w:r>
    </w:p>
    <w:p w14:paraId="43847447" w14:textId="77777777" w:rsidR="00286E7C" w:rsidRPr="003512E4" w:rsidRDefault="00286E7C" w:rsidP="00286E7C">
      <w:pPr>
        <w:keepLines/>
        <w:overflowPunct w:val="0"/>
        <w:autoSpaceDE w:val="0"/>
        <w:autoSpaceDN w:val="0"/>
        <w:adjustRightInd w:val="0"/>
        <w:ind w:left="1135" w:hanging="851"/>
        <w:textAlignment w:val="baseline"/>
        <w:rPr>
          <w:rFonts w:eastAsia="SimSun"/>
          <w:lang w:val="en-US" w:eastAsia="en-GB"/>
        </w:rPr>
      </w:pPr>
      <w:r w:rsidRPr="003512E4">
        <w:rPr>
          <w:rFonts w:eastAsia="SimSun"/>
          <w:lang w:eastAsia="en-GB"/>
        </w:rPr>
        <w:t>NOTE 1:</w:t>
      </w:r>
      <w:r w:rsidRPr="003512E4">
        <w:rPr>
          <w:rFonts w:eastAsia="SimSun"/>
          <w:lang w:eastAsia="en-GB"/>
        </w:rPr>
        <w:tab/>
        <w:t>The MCData client is configured with public service identity identifying the participating MCData function serving the MCData user</w:t>
      </w:r>
      <w:r w:rsidRPr="003512E4">
        <w:rPr>
          <w:rFonts w:eastAsia="SimSun"/>
          <w:lang w:val="en-US" w:eastAsia="en-GB"/>
        </w:rPr>
        <w:t>.</w:t>
      </w:r>
    </w:p>
    <w:p w14:paraId="4B6DA90D"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10)</w:t>
      </w:r>
      <w:r w:rsidRPr="003512E4">
        <w:rPr>
          <w:rFonts w:eastAsia="SimSun"/>
          <w:lang w:eastAsia="en-GB"/>
        </w:rPr>
        <w:tab/>
        <w:t>may include a P-Preferred-Identity header field in the SIP INVITE request containing a public user identity as specified in 3GPP TS 24.229 [</w:t>
      </w:r>
      <w:r w:rsidRPr="003512E4">
        <w:rPr>
          <w:rFonts w:eastAsia="SimSun"/>
          <w:noProof/>
          <w:lang w:eastAsia="en-GB"/>
        </w:rPr>
        <w:t>5</w:t>
      </w:r>
      <w:r w:rsidRPr="003512E4">
        <w:rPr>
          <w:rFonts w:eastAsia="SimSun"/>
          <w:lang w:eastAsia="en-GB"/>
        </w:rPr>
        <w:t>];</w:t>
      </w:r>
    </w:p>
    <w:p w14:paraId="48FB28B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11)</w:t>
      </w:r>
      <w:r w:rsidRPr="003512E4">
        <w:rPr>
          <w:rFonts w:eastAsia="SimSun"/>
          <w:lang w:eastAsia="en-GB"/>
        </w:rPr>
        <w:tab/>
        <w:t>shall include an SDP offer according to 3GPP TS 24.229 [5] with the clarifications given in clause 20.2.0a; and</w:t>
      </w:r>
    </w:p>
    <w:p w14:paraId="6656023E"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12)</w:t>
      </w:r>
      <w:r w:rsidRPr="003512E4">
        <w:rPr>
          <w:rFonts w:eastAsia="SimSun"/>
          <w:lang w:eastAsia="en-GB"/>
        </w:rPr>
        <w:tab/>
        <w:t>shall send the SIP INVITE request towards the MCData server according to 3GPP TS 24.229 [5].</w:t>
      </w:r>
    </w:p>
    <w:p w14:paraId="0CA0F7D7"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 SIP 2xx response to the SIP INVITE request, the MCData client:</w:t>
      </w:r>
    </w:p>
    <w:p w14:paraId="1650BB7D"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send a SIP ACK request as specified in 3GPP TS 24.229 [5];</w:t>
      </w:r>
    </w:p>
    <w:p w14:paraId="32356FB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start the SIP Session timer according to rules and procedures of IETF RFC 4028 [38]; and</w:t>
      </w:r>
    </w:p>
    <w:p w14:paraId="470BC05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 xml:space="preserve">shall interact with </w:t>
      </w:r>
      <w:bookmarkStart w:id="1294" w:name="_Hlk114250097"/>
      <w:r w:rsidRPr="003512E4">
        <w:rPr>
          <w:rFonts w:eastAsia="SimSun"/>
          <w:lang w:eastAsia="en-GB"/>
        </w:rPr>
        <w:t>the media plane as specified in 3GPP TS 24.582 [15] clause 13.1.2</w:t>
      </w:r>
      <w:bookmarkEnd w:id="1294"/>
      <w:r w:rsidRPr="003512E4">
        <w:rPr>
          <w:rFonts w:eastAsia="SimSun"/>
          <w:lang w:eastAsia="en-GB"/>
        </w:rPr>
        <w:t>.</w:t>
      </w:r>
    </w:p>
    <w:p w14:paraId="28DF4D15" w14:textId="77777777" w:rsidR="00286E7C" w:rsidRPr="003512E4" w:rsidRDefault="00286E7C" w:rsidP="00286E7C">
      <w:pPr>
        <w:overflowPunct w:val="0"/>
        <w:autoSpaceDE w:val="0"/>
        <w:autoSpaceDN w:val="0"/>
        <w:adjustRightInd w:val="0"/>
        <w:textAlignment w:val="baseline"/>
        <w:rPr>
          <w:rFonts w:eastAsia="SimSun"/>
          <w:lang w:eastAsia="ko-KR"/>
        </w:rPr>
      </w:pPr>
      <w:bookmarkStart w:id="1295" w:name="_Hlk112058599"/>
      <w:r w:rsidRPr="003512E4">
        <w:rPr>
          <w:rFonts w:eastAsia="SimSun"/>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p>
    <w:p w14:paraId="199CF94B" w14:textId="77777777" w:rsidR="00286E7C" w:rsidRPr="003512E4" w:rsidRDefault="00286E7C" w:rsidP="00286E7C">
      <w:pPr>
        <w:overflowPunct w:val="0"/>
        <w:autoSpaceDE w:val="0"/>
        <w:autoSpaceDN w:val="0"/>
        <w:adjustRightInd w:val="0"/>
        <w:ind w:left="568" w:hanging="284"/>
        <w:textAlignment w:val="baseline"/>
        <w:rPr>
          <w:rFonts w:eastAsia="SimSun"/>
          <w:lang w:eastAsia="ko-KR"/>
        </w:rPr>
      </w:pPr>
      <w:r w:rsidRPr="003512E4">
        <w:rPr>
          <w:rFonts w:eastAsia="SimSun"/>
          <w:lang w:eastAsia="ko-KR"/>
        </w:rPr>
        <w:t>1)</w:t>
      </w:r>
      <w:r w:rsidRPr="003512E4">
        <w:rPr>
          <w:rFonts w:eastAsia="SimSun"/>
          <w:lang w:eastAsia="ko-KR"/>
        </w:rPr>
        <w:tab/>
        <w:t>shall insert in the newly generated SIP INVITE request a MIME resource-lists body with the MCData ID of the invited MCData user in the &lt;mcdata-request-uri&gt; element of the application/vnd.3gpp.mcdata-info MIME body  in the received SIP 300 (Multiple Choices) response;</w:t>
      </w:r>
    </w:p>
    <w:bookmarkEnd w:id="1295"/>
    <w:p w14:paraId="361483D8" w14:textId="77777777" w:rsidR="00286E7C" w:rsidRPr="003512E4" w:rsidRDefault="00286E7C" w:rsidP="00286E7C">
      <w:pPr>
        <w:overflowPunct w:val="0"/>
        <w:autoSpaceDE w:val="0"/>
        <w:autoSpaceDN w:val="0"/>
        <w:adjustRightInd w:val="0"/>
        <w:ind w:left="568" w:hanging="284"/>
        <w:textAlignment w:val="baseline"/>
        <w:rPr>
          <w:rFonts w:eastAsia="SimSun"/>
          <w:lang w:eastAsia="ko-KR"/>
        </w:rPr>
      </w:pPr>
      <w:r w:rsidRPr="003512E4">
        <w:rPr>
          <w:rFonts w:eastAsia="SimSun"/>
          <w:lang w:eastAsia="ko-KR"/>
        </w:rPr>
        <w:t>2)</w:t>
      </w:r>
      <w:r w:rsidRPr="003512E4">
        <w:rPr>
          <w:rFonts w:eastAsia="SimSun"/>
          <w:lang w:eastAsia="ko-KR"/>
        </w:rPr>
        <w:tab/>
        <w:t xml:space="preserve">shall not include a </w:t>
      </w:r>
      <w:r w:rsidRPr="003512E4">
        <w:rPr>
          <w:rFonts w:eastAsia="SimSun"/>
          <w:lang w:eastAsia="en-GB"/>
        </w:rPr>
        <w:t>&lt;call-to-</w:t>
      </w:r>
      <w:r w:rsidRPr="003512E4">
        <w:rPr>
          <w:rFonts w:eastAsia="SimSun"/>
          <w:lang w:val="en-US" w:eastAsia="en-GB"/>
        </w:rPr>
        <w:t>functional</w:t>
      </w:r>
      <w:r w:rsidRPr="003512E4">
        <w:rPr>
          <w:rFonts w:eastAsia="SimSun"/>
          <w:lang w:eastAsia="en-GB"/>
        </w:rPr>
        <w:t>-</w:t>
      </w:r>
      <w:r w:rsidRPr="003512E4">
        <w:rPr>
          <w:rFonts w:eastAsia="SimSun"/>
          <w:lang w:val="en-US" w:eastAsia="en-GB"/>
        </w:rPr>
        <w:t>alias-ind</w:t>
      </w:r>
      <w:r w:rsidRPr="003512E4">
        <w:rPr>
          <w:rFonts w:eastAsia="SimSun"/>
          <w:lang w:eastAsia="en-GB"/>
        </w:rPr>
        <w:t>&gt; element</w:t>
      </w:r>
      <w:r w:rsidRPr="003512E4">
        <w:rPr>
          <w:rFonts w:eastAsia="SimSun"/>
          <w:lang w:eastAsia="ko-KR"/>
        </w:rPr>
        <w:t xml:space="preserve"> into the &lt;mcdata-Params&gt; element of the &lt;</w:t>
      </w:r>
      <w:r w:rsidRPr="003512E4">
        <w:rPr>
          <w:rFonts w:eastAsia="SimSun"/>
          <w:lang w:eastAsia="en-GB"/>
        </w:rPr>
        <w:t>mcdatainfo</w:t>
      </w:r>
      <w:r w:rsidRPr="003512E4">
        <w:rPr>
          <w:rFonts w:eastAsia="SimSun"/>
          <w:lang w:eastAsia="ko-KR"/>
        </w:rPr>
        <w:t>&gt; element of the application/vnd.3gpp.mcdata-info+xml MIME body; and</w:t>
      </w:r>
    </w:p>
    <w:p w14:paraId="4C12C7E4"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ko-KR"/>
        </w:rPr>
        <w:t>3)</w:t>
      </w:r>
      <w:r w:rsidRPr="003512E4">
        <w:rPr>
          <w:rFonts w:eastAsia="SimSun"/>
          <w:lang w:eastAsia="ko-KR"/>
        </w:rPr>
        <w:tab/>
        <w:t xml:space="preserve">shall include a </w:t>
      </w:r>
      <w:bookmarkStart w:id="1296" w:name="_Hlk111819055"/>
      <w:r w:rsidRPr="003512E4">
        <w:rPr>
          <w:rFonts w:eastAsia="SimSun"/>
          <w:lang w:eastAsia="en-GB"/>
        </w:rPr>
        <w:t xml:space="preserve">&lt;called-functional-alias-URI&gt; </w:t>
      </w:r>
      <w:bookmarkEnd w:id="1296"/>
      <w:r w:rsidRPr="003512E4">
        <w:rPr>
          <w:rFonts w:eastAsia="SimSun"/>
          <w:lang w:eastAsia="en-GB"/>
        </w:rPr>
        <w:t xml:space="preserve">element </w:t>
      </w:r>
      <w:r w:rsidRPr="003512E4">
        <w:rPr>
          <w:rFonts w:eastAsia="SimSun"/>
          <w:lang w:eastAsia="ko-KR"/>
        </w:rPr>
        <w:t>into the &lt;mcdata-Params&gt; element of the &lt;</w:t>
      </w:r>
      <w:r w:rsidRPr="003512E4">
        <w:rPr>
          <w:rFonts w:eastAsia="SimSun"/>
          <w:lang w:eastAsia="en-GB"/>
        </w:rPr>
        <w:t>mcdatainfo</w:t>
      </w:r>
      <w:r w:rsidRPr="003512E4">
        <w:rPr>
          <w:rFonts w:eastAsia="SimSun"/>
          <w:lang w:eastAsia="ko-KR"/>
        </w:rPr>
        <w:t xml:space="preserve">&gt; element of the application/vnd.3gpp.mcdata-info+xml MIME body with the target functional alias used in the initial SIP INVITE request for the </w:t>
      </w:r>
      <w:r w:rsidRPr="003512E4">
        <w:rPr>
          <w:rFonts w:eastAsia="SimSun"/>
          <w:lang w:eastAsia="en-GB"/>
        </w:rPr>
        <w:t>IP connectivity session establishment</w:t>
      </w:r>
      <w:r w:rsidRPr="003512E4">
        <w:rPr>
          <w:rFonts w:eastAsia="SimSun"/>
          <w:lang w:eastAsia="ko-KR"/>
        </w:rPr>
        <w:t>.</w:t>
      </w:r>
    </w:p>
    <w:p w14:paraId="078B482E"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 SIP 4xx response, a SIP 5xx response or a SIP 6xx response to the SIP INVITE request, the MCData client:</w:t>
      </w:r>
    </w:p>
    <w:p w14:paraId="055CB1B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indicate to the MCData user or user application that the IP Connectivity session could not be established; and</w:t>
      </w:r>
    </w:p>
    <w:p w14:paraId="501AFC12"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send a SIP ACK request as specified in 3GPP TS 24.229 [5].</w:t>
      </w:r>
    </w:p>
    <w:p w14:paraId="36450DAA"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an indication from the media plane indicating that the IP Connectivity session could not be established, the MCData client:</w:t>
      </w:r>
    </w:p>
    <w:p w14:paraId="122A056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generate a SIP BYE request according to 3GPP TS 24.229 [5] with:</w:t>
      </w:r>
    </w:p>
    <w:p w14:paraId="711E27AB"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a)</w:t>
      </w:r>
      <w:r w:rsidRPr="003512E4">
        <w:rPr>
          <w:rFonts w:eastAsia="SimSun"/>
          <w:lang w:eastAsia="en-GB"/>
        </w:rPr>
        <w:tab/>
        <w:t>Reason code set to "</w:t>
      </w:r>
      <w:r w:rsidRPr="003512E4">
        <w:rPr>
          <w:rFonts w:eastAsia="SimSun"/>
          <w:lang w:val="en-US" w:eastAsia="en-GB"/>
        </w:rPr>
        <w:t>FAILURE_CAUSE</w:t>
      </w:r>
      <w:r w:rsidRPr="003512E4">
        <w:rPr>
          <w:rFonts w:eastAsia="SimSun"/>
          <w:lang w:eastAsia="en-GB"/>
        </w:rPr>
        <w:t>";</w:t>
      </w:r>
    </w:p>
    <w:p w14:paraId="2CE4B080"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b)</w:t>
      </w:r>
      <w:r w:rsidRPr="003512E4">
        <w:rPr>
          <w:rFonts w:eastAsia="SimSun"/>
          <w:lang w:eastAsia="en-GB"/>
        </w:rPr>
        <w:tab/>
        <w:t>cause set to "1"; and</w:t>
      </w:r>
    </w:p>
    <w:p w14:paraId="5C53EF32"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c)</w:t>
      </w:r>
      <w:r w:rsidRPr="003512E4">
        <w:rPr>
          <w:rFonts w:eastAsia="SimSun"/>
          <w:lang w:eastAsia="en-GB"/>
        </w:rPr>
        <w:tab/>
        <w:t>text set to "Media bearer or QoS lost";</w:t>
      </w:r>
    </w:p>
    <w:p w14:paraId="1B0C430F"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set the Request-URI to the MCData session identity to release; and</w:t>
      </w:r>
    </w:p>
    <w:p w14:paraId="40754D86"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shall send a SIP BYE request towards MCData server according to 3GPP TS 24.229 [5].</w:t>
      </w:r>
    </w:p>
    <w:p w14:paraId="3CB1A647" w14:textId="77777777" w:rsidR="00286E7C" w:rsidRDefault="00286E7C" w:rsidP="00286E7C">
      <w:r w:rsidRPr="00173DB4">
        <w:t>[TS 24.282, clause 20.2.</w:t>
      </w:r>
      <w:r>
        <w:t>0a</w:t>
      </w:r>
      <w:r w:rsidRPr="00173DB4">
        <w:t>]</w:t>
      </w:r>
    </w:p>
    <w:p w14:paraId="0644D514" w14:textId="77777777" w:rsidR="00286E7C" w:rsidRPr="00A00670" w:rsidRDefault="00286E7C" w:rsidP="00286E7C">
      <w:pPr>
        <w:overflowPunct w:val="0"/>
        <w:autoSpaceDE w:val="0"/>
        <w:autoSpaceDN w:val="0"/>
        <w:adjustRightInd w:val="0"/>
        <w:textAlignment w:val="baseline"/>
        <w:rPr>
          <w:rFonts w:eastAsia="SimSun"/>
          <w:lang w:eastAsia="en-GB"/>
        </w:rPr>
      </w:pPr>
      <w:r w:rsidRPr="00A00670">
        <w:rPr>
          <w:rFonts w:eastAsia="SimSun"/>
          <w:lang w:eastAsia="en-GB"/>
        </w:rPr>
        <w:t>The SDP offer shall contain one SDP media-level section for MCData including an attribute for IP Connectivity according to 3GPP TS 24.582 [15]. When composing an SDP offer the MCData client shall:</w:t>
      </w:r>
    </w:p>
    <w:p w14:paraId="19AF073B" w14:textId="77777777" w:rsidR="00286E7C" w:rsidRPr="00A00670" w:rsidRDefault="00286E7C" w:rsidP="00286E7C">
      <w:pPr>
        <w:overflowPunct w:val="0"/>
        <w:autoSpaceDE w:val="0"/>
        <w:autoSpaceDN w:val="0"/>
        <w:adjustRightInd w:val="0"/>
        <w:ind w:left="568" w:hanging="284"/>
        <w:textAlignment w:val="baseline"/>
        <w:rPr>
          <w:rFonts w:eastAsia="SimSun"/>
          <w:lang w:eastAsia="en-GB"/>
        </w:rPr>
      </w:pPr>
      <w:r w:rsidRPr="00A00670">
        <w:rPr>
          <w:rFonts w:eastAsia="SimSun"/>
          <w:lang w:eastAsia="en-GB"/>
        </w:rPr>
        <w:t>1)</w:t>
      </w:r>
      <w:r w:rsidRPr="00A00670">
        <w:rPr>
          <w:rFonts w:eastAsia="SimSun"/>
          <w:lang w:eastAsia="en-GB"/>
        </w:rPr>
        <w:tab/>
        <w:t>set the IP address of the MCData client for the offered MCData IP Connectivity session; and</w:t>
      </w:r>
    </w:p>
    <w:p w14:paraId="6AB5274A" w14:textId="77777777" w:rsidR="00286E7C" w:rsidRPr="00A00670" w:rsidRDefault="00286E7C" w:rsidP="00286E7C">
      <w:pPr>
        <w:keepLines/>
        <w:overflowPunct w:val="0"/>
        <w:autoSpaceDE w:val="0"/>
        <w:autoSpaceDN w:val="0"/>
        <w:adjustRightInd w:val="0"/>
        <w:ind w:left="1135" w:hanging="851"/>
        <w:textAlignment w:val="baseline"/>
        <w:rPr>
          <w:rFonts w:eastAsia="SimSun"/>
          <w:lang w:eastAsia="en-GB"/>
        </w:rPr>
      </w:pPr>
      <w:r w:rsidRPr="00A00670">
        <w:rPr>
          <w:rFonts w:eastAsia="SimSun"/>
          <w:lang w:eastAsia="en-GB"/>
        </w:rPr>
        <w:t>NOTE:</w:t>
      </w:r>
      <w:r w:rsidRPr="00A00670">
        <w:rPr>
          <w:rFonts w:eastAsia="SimSun"/>
          <w:lang w:eastAsia="en-GB"/>
        </w:rPr>
        <w:tab/>
        <w:t>The MC service operator policy determines if the MCData client can use an already assigned IP address or can request a new IP address following the procedures defined in 3GPP TS 24.301 [43].</w:t>
      </w:r>
    </w:p>
    <w:p w14:paraId="42B13F50" w14:textId="77777777" w:rsidR="00286E7C" w:rsidRPr="00A00670" w:rsidRDefault="00286E7C" w:rsidP="00286E7C">
      <w:pPr>
        <w:overflowPunct w:val="0"/>
        <w:autoSpaceDE w:val="0"/>
        <w:autoSpaceDN w:val="0"/>
        <w:adjustRightInd w:val="0"/>
        <w:ind w:left="568" w:hanging="284"/>
        <w:textAlignment w:val="baseline"/>
        <w:rPr>
          <w:rFonts w:eastAsia="SimSun"/>
          <w:lang w:eastAsia="en-GB"/>
        </w:rPr>
      </w:pPr>
      <w:r w:rsidRPr="00A00670">
        <w:rPr>
          <w:rFonts w:eastAsia="SimSun"/>
          <w:lang w:eastAsia="en-GB"/>
        </w:rPr>
        <w:t>2)</w:t>
      </w:r>
      <w:r w:rsidRPr="00A00670">
        <w:rPr>
          <w:rFonts w:eastAsia="SimSun"/>
          <w:lang w:eastAsia="en-GB"/>
        </w:rPr>
        <w:tab/>
        <w:t>shall include an "m=application" media-level section as specified in 3GPP TS 24.582 [15] consisting of:</w:t>
      </w:r>
    </w:p>
    <w:p w14:paraId="24D6BC73" w14:textId="77777777" w:rsidR="00286E7C" w:rsidRPr="00A00670" w:rsidRDefault="00286E7C" w:rsidP="00286E7C">
      <w:pPr>
        <w:overflowPunct w:val="0"/>
        <w:autoSpaceDE w:val="0"/>
        <w:autoSpaceDN w:val="0"/>
        <w:adjustRightInd w:val="0"/>
        <w:ind w:left="851" w:hanging="284"/>
        <w:textAlignment w:val="baseline"/>
        <w:rPr>
          <w:rFonts w:eastAsia="SimSun"/>
          <w:lang w:eastAsia="en-GB"/>
        </w:rPr>
      </w:pPr>
      <w:r w:rsidRPr="00A00670">
        <w:rPr>
          <w:rFonts w:eastAsia="SimSun"/>
          <w:lang w:eastAsia="en-GB"/>
        </w:rPr>
        <w:t>a)</w:t>
      </w:r>
      <w:r w:rsidRPr="00A00670">
        <w:rPr>
          <w:rFonts w:eastAsia="SimSun"/>
          <w:lang w:eastAsia="en-GB"/>
        </w:rPr>
        <w:tab/>
        <w:t>the port number selected for the media plane as specified in 3GPP TS 24.582 [15] clause 13.5; and</w:t>
      </w:r>
    </w:p>
    <w:p w14:paraId="5D086031" w14:textId="77777777" w:rsidR="00286E7C" w:rsidRPr="00173DB4" w:rsidRDefault="00286E7C" w:rsidP="00286E7C">
      <w:pPr>
        <w:overflowPunct w:val="0"/>
        <w:autoSpaceDE w:val="0"/>
        <w:autoSpaceDN w:val="0"/>
        <w:adjustRightInd w:val="0"/>
        <w:ind w:left="851" w:hanging="284"/>
        <w:textAlignment w:val="baseline"/>
        <w:rPr>
          <w:rFonts w:eastAsia="SimSun"/>
          <w:lang w:eastAsia="en-GB"/>
        </w:rPr>
      </w:pPr>
      <w:r w:rsidRPr="00A00670">
        <w:rPr>
          <w:rFonts w:eastAsia="SimSun"/>
          <w:lang w:eastAsia="en-GB"/>
        </w:rPr>
        <w:t>b)</w:t>
      </w:r>
      <w:r w:rsidRPr="00A00670">
        <w:rPr>
          <w:rFonts w:eastAsia="SimSun"/>
          <w:lang w:eastAsia="en-GB"/>
        </w:rPr>
        <w:tab/>
        <w:t>the 'fmtp' attribute as specified in 3GPP TS 24.582 [15] clause 13.6.</w:t>
      </w:r>
    </w:p>
    <w:p w14:paraId="09F53698" w14:textId="77777777" w:rsidR="00296E35" w:rsidRDefault="00296E35" w:rsidP="00296E35">
      <w:r w:rsidRPr="00407576">
        <w:t>[TS 24.</w:t>
      </w:r>
      <w:r>
        <w:t>5</w:t>
      </w:r>
      <w:r w:rsidRPr="00407576">
        <w:t xml:space="preserve">82, clause </w:t>
      </w:r>
      <w:r>
        <w:t>13.1.2</w:t>
      </w:r>
      <w:r w:rsidRPr="00407576">
        <w:t>]</w:t>
      </w:r>
    </w:p>
    <w:p w14:paraId="17852AB1" w14:textId="77777777" w:rsidR="00286E7C" w:rsidRDefault="00286E7C" w:rsidP="00286E7C">
      <w:r w:rsidRPr="001646E4">
        <w:t>Upon receiving a request by an MCData user, or an IP packet from an IP application, the MCData client shall follow the procedure in 20.2.1 in 3GPP</w:t>
      </w:r>
      <w:r w:rsidRPr="001646E4">
        <w:rPr>
          <w:rFonts w:hint="eastAsia"/>
        </w:rPr>
        <w:t> TS 2</w:t>
      </w:r>
      <w:r w:rsidRPr="001646E4">
        <w:t xml:space="preserve">4.282 [8]. The IP address </w:t>
      </w:r>
      <w:r>
        <w:t xml:space="preserve">and port number </w:t>
      </w:r>
      <w:r w:rsidRPr="001646E4">
        <w:t>received in the</w:t>
      </w:r>
      <w:r>
        <w:t xml:space="preserve"> SDP payload of the</w:t>
      </w:r>
      <w:r w:rsidRPr="001646E4">
        <w:t xml:space="preserve"> 200 O</w:t>
      </w:r>
      <w:r>
        <w:t>K</w:t>
      </w:r>
      <w:r w:rsidRPr="001646E4">
        <w:t xml:space="preserve"> response in this procedure shall be used </w:t>
      </w:r>
      <w:r>
        <w:t>to establish</w:t>
      </w:r>
      <w:r w:rsidRPr="001646E4">
        <w:t xml:space="preserve"> an IP tunnel. The IP tunnel shall be based on </w:t>
      </w:r>
      <w:r w:rsidRPr="00C200FC">
        <w:t xml:space="preserve">GRE-in-UDP Encapsulation as specified in </w:t>
      </w:r>
      <w:r>
        <w:t>IETF</w:t>
      </w:r>
      <w:r w:rsidRPr="001646E4">
        <w:t> </w:t>
      </w:r>
      <w:r w:rsidRPr="00C200FC">
        <w:t>RFC</w:t>
      </w:r>
      <w:r w:rsidRPr="001646E4">
        <w:t> </w:t>
      </w:r>
      <w:r w:rsidRPr="00C200FC">
        <w:t>8086</w:t>
      </w:r>
      <w:r w:rsidRPr="001646E4">
        <w:t> </w:t>
      </w:r>
      <w:r w:rsidRPr="00C200FC">
        <w:t>[</w:t>
      </w:r>
      <w:r>
        <w:t>23</w:t>
      </w:r>
      <w:r w:rsidRPr="00C200FC">
        <w:t xml:space="preserve">], and as </w:t>
      </w:r>
      <w:r>
        <w:t>specified</w:t>
      </w:r>
      <w:r w:rsidRPr="00C200FC">
        <w:t xml:space="preserve"> in clause</w:t>
      </w:r>
      <w:r w:rsidRPr="001646E4">
        <w:t> </w:t>
      </w:r>
      <w:r w:rsidRPr="00C200FC">
        <w:t>13.4.</w:t>
      </w:r>
      <w:r>
        <w:t xml:space="preserve"> </w:t>
      </w:r>
      <w:r w:rsidRPr="001646E4">
        <w:t>Generic Routing Encapsulation (GRE)</w:t>
      </w:r>
      <w:r>
        <w:t xml:space="preserve"> as specified in IETF</w:t>
      </w:r>
      <w:r w:rsidRPr="001646E4">
        <w:t> </w:t>
      </w:r>
      <w:r w:rsidRPr="00F551F8">
        <w:t>RFC </w:t>
      </w:r>
      <w:r>
        <w:t xml:space="preserve">2784 [19] </w:t>
      </w:r>
      <w:r w:rsidRPr="00C200FC">
        <w:t>is used as a basis of GRE-in-UDP Encapsulation</w:t>
      </w:r>
      <w:r w:rsidRPr="001646E4">
        <w:t>.</w:t>
      </w:r>
    </w:p>
    <w:p w14:paraId="6AC385D1" w14:textId="77777777" w:rsidR="00286E7C" w:rsidRDefault="00286E7C" w:rsidP="00286E7C">
      <w:r w:rsidRPr="00111EAF">
        <w:t>The MCData client shall</w:t>
      </w:r>
      <w:r>
        <w:t xml:space="preserve"> perform encapsulation and decapsulation according to clause 13.4.</w:t>
      </w:r>
    </w:p>
    <w:p w14:paraId="69F181A2" w14:textId="77777777" w:rsidR="00286E7C" w:rsidRPr="00D038B4" w:rsidRDefault="00286E7C" w:rsidP="00286E7C">
      <w:pPr>
        <w:rPr>
          <w:rFonts w:ascii="Segoe UI" w:hAnsi="Segoe UI" w:cs="Segoe UI"/>
          <w:lang w:eastAsia="en-GB"/>
        </w:rPr>
      </w:pPr>
      <w:r w:rsidRPr="001646E4">
        <w:t>The MCData client act</w:t>
      </w:r>
      <w:r>
        <w:t>s</w:t>
      </w:r>
      <w:r w:rsidRPr="001646E4">
        <w:t xml:space="preserve"> as an IP relay for IP traffic between the IP application and the IP tunnel to the far endpoint. Once the IP tunnel is established, the IP applications can exchange IP data. The </w:t>
      </w:r>
      <w:r>
        <w:t xml:space="preserve">MCData </w:t>
      </w:r>
      <w:r w:rsidRPr="001646E4">
        <w:t>client that receives the IP packets from the IP application shall perform encapsulation to the tunnel</w:t>
      </w:r>
      <w:r>
        <w:t>l</w:t>
      </w:r>
      <w:r w:rsidRPr="001646E4">
        <w:t>ing protocol</w:t>
      </w:r>
      <w:r>
        <w:t xml:space="preserve"> </w:t>
      </w:r>
      <w:r w:rsidRPr="00994B27">
        <w:t>adding a GRE header and a UDP header to the IP packet</w:t>
      </w:r>
      <w:r>
        <w:t xml:space="preserve">, </w:t>
      </w:r>
      <w:r w:rsidRPr="000132B7">
        <w:t>and send the outgoing UDP traffic to the IP address and port present in the SDP answer</w:t>
      </w:r>
      <w:r>
        <w:t>.</w:t>
      </w:r>
      <w:r>
        <w:rPr>
          <w:noProof/>
        </w:rPr>
        <w:t xml:space="preserve"> </w:t>
      </w:r>
      <w:r w:rsidRPr="00791258">
        <w:rPr>
          <w:noProof/>
        </w:rPr>
        <w:t>When the originating MCData client receives IP packets from the IP tunnel it shall perform de-capsulation from the tunnelling protocol, removing the UDP header and the GRE header from the received packet, before passing the IP data to the IP application.</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hideMark/>
          </w:tcPr>
          <w:p w14:paraId="0394DA9C" w14:textId="376BF4A4" w:rsidR="00296E35" w:rsidRPr="001C0FC4" w:rsidRDefault="00296E35" w:rsidP="002E3FCC">
            <w:pPr>
              <w:pStyle w:val="TAL"/>
            </w:pPr>
            <w:r w:rsidRPr="001C0FC4">
              <w:t xml:space="preserve">Make the UE (MCData client) </w:t>
            </w:r>
            <w:r>
              <w:rPr>
                <w:noProof/>
                <w:lang w:val="en-US"/>
              </w:rPr>
              <w:t>establish a IP Connectivity session with another MCData client.</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tcPr>
          <w:p w14:paraId="4ECE9589" w14:textId="77777777" w:rsidR="00296E35" w:rsidRPr="00407576" w:rsidRDefault="00296E35" w:rsidP="002E3FCC">
            <w:pPr>
              <w:pStyle w:val="TAC"/>
              <w:rPr>
                <w:rFonts w:eastAsia="Calibri"/>
              </w:rPr>
            </w:pPr>
            <w:r w:rsidRPr="001C0FC4">
              <w:t>P</w:t>
            </w:r>
          </w:p>
        </w:tc>
      </w:tr>
      <w:tr w:rsidR="00CC3210" w:rsidRPr="00407576" w14:paraId="4109C043" w14:textId="77777777" w:rsidTr="002E3FCC">
        <w:tc>
          <w:tcPr>
            <w:tcW w:w="705" w:type="dxa"/>
            <w:tcBorders>
              <w:top w:val="single" w:sz="4" w:space="0" w:color="auto"/>
              <w:left w:val="single" w:sz="4" w:space="0" w:color="auto"/>
              <w:bottom w:val="single" w:sz="4" w:space="0" w:color="auto"/>
              <w:right w:val="single" w:sz="4" w:space="0" w:color="auto"/>
            </w:tcBorders>
          </w:tcPr>
          <w:p w14:paraId="1C64FCF3" w14:textId="48797849" w:rsidR="00CC3210" w:rsidRPr="001C0FC4" w:rsidRDefault="00CC3210" w:rsidP="00CC3210">
            <w:pPr>
              <w:pStyle w:val="TAC"/>
            </w:pPr>
            <w:r>
              <w:t>6A</w:t>
            </w:r>
          </w:p>
        </w:tc>
        <w:tc>
          <w:tcPr>
            <w:tcW w:w="3971" w:type="dxa"/>
            <w:tcBorders>
              <w:top w:val="single" w:sz="4" w:space="0" w:color="auto"/>
              <w:left w:val="single" w:sz="4" w:space="0" w:color="auto"/>
              <w:bottom w:val="single" w:sz="4" w:space="0" w:color="auto"/>
              <w:right w:val="single" w:sz="4" w:space="0" w:color="auto"/>
            </w:tcBorders>
          </w:tcPr>
          <w:p w14:paraId="77087636" w14:textId="53D60012" w:rsidR="00CC3210" w:rsidRPr="001C0FC4" w:rsidRDefault="00CC3210" w:rsidP="00CC3210">
            <w:pPr>
              <w:pStyle w:val="TAL"/>
            </w:pPr>
            <w:r w:rsidRPr="001C0FC4">
              <w:t xml:space="preserve">Make the </w:t>
            </w:r>
            <w:r>
              <w:t xml:space="preserve">application at the </w:t>
            </w:r>
            <w:r w:rsidRPr="001C0FC4">
              <w:t xml:space="preserve">UE </w:t>
            </w:r>
            <w:r>
              <w:t xml:space="preserve">send data through the </w:t>
            </w:r>
            <w:r w:rsidR="00286E7C" w:rsidRPr="00286E7C">
              <w:t xml:space="preserve">GRE-in-UDP </w:t>
            </w:r>
            <w:r>
              <w:t>tunnel</w:t>
            </w:r>
            <w:r>
              <w:rPr>
                <w:noProof/>
                <w:lang w:val="en-US"/>
              </w:rPr>
              <w:t>.</w:t>
            </w:r>
          </w:p>
          <w:p w14:paraId="6948CA1F" w14:textId="1AABF2D3" w:rsidR="00CC3210" w:rsidRPr="001C0FC4" w:rsidRDefault="00CC3210" w:rsidP="00CC3210">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287EEAEB" w14:textId="518F5035" w:rsidR="00CC3210" w:rsidRPr="001C0FC4" w:rsidRDefault="00CC3210" w:rsidP="00CC3210">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807032D" w14:textId="0204ED01" w:rsidR="00CC3210" w:rsidRPr="001C0FC4" w:rsidRDefault="00CC3210" w:rsidP="00CC3210">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011ABF7" w14:textId="1204FA7C" w:rsidR="00CC3210" w:rsidRPr="001C0FC4" w:rsidRDefault="00CC3210" w:rsidP="00CC3210">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30FEFBAC" w14:textId="640A2696" w:rsidR="00CC3210" w:rsidRPr="001C0FC4" w:rsidRDefault="00CC3210" w:rsidP="00CC3210">
            <w:pPr>
              <w:pStyle w:val="TAC"/>
            </w:pPr>
            <w:r>
              <w:t>-</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tcPr>
          <w:p w14:paraId="56C53D29" w14:textId="53CD9B10" w:rsidR="00296E35" w:rsidRPr="001C0FC4" w:rsidRDefault="00296E35" w:rsidP="002E3FCC">
            <w:pPr>
              <w:pStyle w:val="TAL"/>
            </w:pPr>
            <w:r w:rsidRPr="00592E3B">
              <w:t xml:space="preserve">EXCEPTION: The </w:t>
            </w:r>
            <w:r>
              <w:t xml:space="preserve">communication described in </w:t>
            </w:r>
            <w:r w:rsidRPr="00592E3B">
              <w:t>in</w:t>
            </w:r>
            <w:r w:rsidR="00CC3210" w:rsidRPr="00CC3210">
              <w:t xml:space="preserve"> step 7 is</w:t>
            </w:r>
            <w:r w:rsidRPr="00592E3B">
              <w:t xml:space="preserve"> transmitted over a</w:t>
            </w:r>
            <w:r w:rsidR="00CC3210" w:rsidRPr="00CC3210">
              <w:t>n</w:t>
            </w:r>
            <w:r w:rsidRPr="00592E3B">
              <w:t xml:space="preserve"> </w:t>
            </w:r>
            <w:r>
              <w:t xml:space="preserve">IP connection </w:t>
            </w:r>
            <w:r w:rsidRPr="00592E3B">
              <w:t>that has been established</w:t>
            </w:r>
            <w:r w:rsidRPr="001646E4">
              <w:t xml:space="preserve"> based on </w:t>
            </w:r>
            <w:r w:rsidR="00286E7C" w:rsidRPr="00286E7C">
              <w:t>GRE-in-UDP Encapsulation</w:t>
            </w:r>
            <w:r>
              <w:t xml:space="preserve">. </w:t>
            </w:r>
          </w:p>
        </w:tc>
        <w:tc>
          <w:tcPr>
            <w:tcW w:w="709" w:type="dxa"/>
            <w:tcBorders>
              <w:top w:val="single" w:sz="4" w:space="0" w:color="auto"/>
              <w:left w:val="single" w:sz="4" w:space="0" w:color="auto"/>
              <w:bottom w:val="single" w:sz="4" w:space="0" w:color="auto"/>
              <w:right w:val="single" w:sz="4" w:space="0" w:color="auto"/>
            </w:tcBorders>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tcPr>
          <w:p w14:paraId="3388DF5B" w14:textId="7223749A" w:rsidR="00296E35" w:rsidRPr="00592E3B" w:rsidRDefault="00296E35" w:rsidP="002E3FCC">
            <w:pPr>
              <w:pStyle w:val="TAL"/>
            </w:pPr>
            <w:r>
              <w:t xml:space="preserve">Check: </w:t>
            </w:r>
            <w:r w:rsidRPr="001C0FC4">
              <w:t>Does the UE (MCData client) correctly</w:t>
            </w:r>
            <w:r>
              <w:t xml:space="preserve"> send a payload packet via </w:t>
            </w:r>
            <w:r w:rsidR="00286E7C" w:rsidRPr="00286E7C">
              <w:t>the GRE-in-UDP  tunnel</w:t>
            </w:r>
            <w:r>
              <w:t>?</w:t>
            </w:r>
          </w:p>
        </w:tc>
        <w:tc>
          <w:tcPr>
            <w:tcW w:w="709" w:type="dxa"/>
            <w:tcBorders>
              <w:top w:val="single" w:sz="4" w:space="0" w:color="auto"/>
              <w:left w:val="single" w:sz="4" w:space="0" w:color="auto"/>
              <w:bottom w:val="single" w:sz="4" w:space="0" w:color="auto"/>
              <w:right w:val="single" w:sz="4" w:space="0" w:color="auto"/>
            </w:tcBorders>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CD1A40D"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w:t>
            </w:r>
            <w:r w:rsidR="00CC3210" w:rsidRPr="00CC3210">
              <w:t xml:space="preserve">MCDATA_IPCONN, </w:t>
            </w:r>
            <w:r w:rsidRPr="001C0FC4">
              <w:t>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553D293C" w:rsidR="00296E35" w:rsidRPr="00592E3B" w:rsidRDefault="00296E35" w:rsidP="002E3FCC">
            <w:pPr>
              <w:pStyle w:val="TAL"/>
            </w:pPr>
            <w:r w:rsidRPr="00592E3B">
              <w:t xml:space="preserve">media = </w:t>
            </w:r>
            <w:r w:rsidR="00286E7C" w:rsidRPr="00286E7C">
              <w:t>application</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86E7C" w:rsidRPr="00592E3B" w14:paraId="63F9F346"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334635" w14:textId="1AE27E44" w:rsidR="00286E7C" w:rsidRPr="00592E3B" w:rsidRDefault="00286E7C" w:rsidP="00286E7C">
            <w:pPr>
              <w:pStyle w:val="TAL"/>
              <w:rPr>
                <w:b/>
              </w:rPr>
            </w:pPr>
            <w:r w:rsidRPr="00C60E68">
              <w:rPr>
                <w:bCs/>
              </w:rPr>
              <w:t xml:space="preserve">    media</w:t>
            </w:r>
          </w:p>
        </w:tc>
        <w:tc>
          <w:tcPr>
            <w:tcW w:w="2127" w:type="dxa"/>
            <w:tcBorders>
              <w:top w:val="single" w:sz="4" w:space="0" w:color="auto"/>
              <w:left w:val="single" w:sz="4" w:space="0" w:color="auto"/>
              <w:bottom w:val="single" w:sz="4" w:space="0" w:color="auto"/>
              <w:right w:val="single" w:sz="4" w:space="0" w:color="auto"/>
            </w:tcBorders>
          </w:tcPr>
          <w:p w14:paraId="17191BA6" w14:textId="7E12C66C" w:rsidR="00286E7C" w:rsidRPr="00592E3B" w:rsidRDefault="00286E7C" w:rsidP="00286E7C">
            <w:pPr>
              <w:pStyle w:val="TAL"/>
            </w:pPr>
            <w:r>
              <w:t>“application”</w:t>
            </w:r>
          </w:p>
        </w:tc>
        <w:tc>
          <w:tcPr>
            <w:tcW w:w="2127" w:type="dxa"/>
            <w:tcBorders>
              <w:top w:val="single" w:sz="4" w:space="0" w:color="auto"/>
              <w:left w:val="single" w:sz="4" w:space="0" w:color="auto"/>
              <w:bottom w:val="single" w:sz="4" w:space="0" w:color="auto"/>
              <w:right w:val="single" w:sz="4" w:space="0" w:color="auto"/>
            </w:tcBorders>
          </w:tcPr>
          <w:p w14:paraId="39467237" w14:textId="77777777" w:rsidR="00286E7C" w:rsidRPr="00592E3B"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5E9889AF" w14:textId="315327A1" w:rsidR="00286E7C" w:rsidRPr="00592E3B"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CE6F962" w14:textId="77777777" w:rsidR="00286E7C" w:rsidRPr="00592E3B" w:rsidRDefault="00286E7C" w:rsidP="00286E7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533CABFE" w:rsidR="00296E35" w:rsidRPr="00592E3B" w:rsidRDefault="00286E7C" w:rsidP="002E3FCC">
            <w:pPr>
              <w:pStyle w:val="TAL"/>
            </w:pPr>
            <w:r w:rsidRPr="00286E7C">
              <w:t>any allowed value</w:t>
            </w:r>
          </w:p>
        </w:tc>
        <w:tc>
          <w:tcPr>
            <w:tcW w:w="2127" w:type="dxa"/>
            <w:tcBorders>
              <w:top w:val="single" w:sz="4" w:space="0" w:color="auto"/>
              <w:left w:val="single" w:sz="4" w:space="0" w:color="auto"/>
              <w:bottom w:val="single" w:sz="4" w:space="0" w:color="auto"/>
              <w:right w:val="single" w:sz="4" w:space="0" w:color="auto"/>
            </w:tcBorders>
            <w:hideMark/>
          </w:tcPr>
          <w:p w14:paraId="1EDF192D" w14:textId="5FEA828E" w:rsidR="00296E35" w:rsidRPr="00592E3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D59462" w14:textId="361C0231" w:rsidR="00296E35" w:rsidRPr="00592E3B" w:rsidRDefault="00286E7C" w:rsidP="002E3FCC">
            <w:pPr>
              <w:pStyle w:val="TAL"/>
            </w:pPr>
            <w:r w:rsidRPr="00286E7C">
              <w:t>TS 24.582 [32] clause 13.5</w:t>
            </w: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r w:rsidR="00286E7C" w:rsidRPr="00173DB4" w14:paraId="5DBAEA7A"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1CC5600" w14:textId="77777777" w:rsidR="00286E7C" w:rsidRPr="00173DB4" w:rsidRDefault="00286E7C" w:rsidP="00286E7C">
            <w:pPr>
              <w:pStyle w:val="TAL"/>
            </w:pPr>
            <w:r>
              <w:t xml:space="preserve">    proto</w:t>
            </w:r>
          </w:p>
        </w:tc>
        <w:tc>
          <w:tcPr>
            <w:tcW w:w="2127" w:type="dxa"/>
            <w:tcBorders>
              <w:top w:val="single" w:sz="4" w:space="0" w:color="auto"/>
              <w:left w:val="single" w:sz="4" w:space="0" w:color="auto"/>
              <w:bottom w:val="single" w:sz="4" w:space="0" w:color="auto"/>
              <w:right w:val="single" w:sz="4" w:space="0" w:color="auto"/>
            </w:tcBorders>
            <w:hideMark/>
          </w:tcPr>
          <w:p w14:paraId="470C3895" w14:textId="77777777" w:rsidR="00286E7C" w:rsidRPr="00173DB4" w:rsidDel="00505948" w:rsidRDefault="00286E7C" w:rsidP="00286E7C">
            <w:pPr>
              <w:pStyle w:val="TAL"/>
            </w:pPr>
            <w:r>
              <w:t>“udp”</w:t>
            </w:r>
          </w:p>
        </w:tc>
        <w:tc>
          <w:tcPr>
            <w:tcW w:w="2127" w:type="dxa"/>
            <w:tcBorders>
              <w:top w:val="single" w:sz="4" w:space="0" w:color="auto"/>
              <w:left w:val="single" w:sz="4" w:space="0" w:color="auto"/>
              <w:bottom w:val="single" w:sz="4" w:space="0" w:color="auto"/>
              <w:right w:val="single" w:sz="4" w:space="0" w:color="auto"/>
            </w:tcBorders>
            <w:hideMark/>
          </w:tcPr>
          <w:p w14:paraId="3AE38C43"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4688C1E7" w14:textId="77777777" w:rsidR="00286E7C" w:rsidRPr="00173DB4"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07839369" w14:textId="77777777" w:rsidR="00286E7C" w:rsidRPr="00173DB4" w:rsidRDefault="00286E7C" w:rsidP="00286E7C">
            <w:pPr>
              <w:pStyle w:val="TAL"/>
            </w:pPr>
          </w:p>
        </w:tc>
      </w:tr>
      <w:tr w:rsidR="00286E7C" w:rsidRPr="00173DB4" w14:paraId="3E8916B4"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6C22129" w14:textId="77777777" w:rsidR="00286E7C" w:rsidRPr="00173DB4" w:rsidRDefault="00286E7C" w:rsidP="00286E7C">
            <w:pPr>
              <w:pStyle w:val="TAL"/>
            </w:pPr>
            <w:r>
              <w:t xml:space="preserve">    fmt</w:t>
            </w:r>
          </w:p>
        </w:tc>
        <w:tc>
          <w:tcPr>
            <w:tcW w:w="2127" w:type="dxa"/>
            <w:tcBorders>
              <w:top w:val="single" w:sz="4" w:space="0" w:color="auto"/>
              <w:left w:val="single" w:sz="4" w:space="0" w:color="auto"/>
              <w:bottom w:val="single" w:sz="4" w:space="0" w:color="auto"/>
              <w:right w:val="single" w:sz="4" w:space="0" w:color="auto"/>
            </w:tcBorders>
            <w:hideMark/>
          </w:tcPr>
          <w:p w14:paraId="407F0FBD" w14:textId="77777777" w:rsidR="00286E7C" w:rsidRPr="00173DB4" w:rsidDel="00505948" w:rsidRDefault="00286E7C" w:rsidP="00286E7C">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658BAA70"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3A16704A" w14:textId="77777777" w:rsidR="00286E7C" w:rsidRPr="00173DB4"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09DEAC6A" w14:textId="77777777" w:rsidR="00286E7C" w:rsidRPr="00173DB4" w:rsidRDefault="00286E7C" w:rsidP="00286E7C">
            <w:pPr>
              <w:pStyle w:val="TAL"/>
            </w:pPr>
          </w:p>
        </w:tc>
      </w:tr>
      <w:tr w:rsidR="00286E7C" w:rsidRPr="00173DB4" w14:paraId="1A96F93C"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38DA13" w14:textId="77777777" w:rsidR="00286E7C" w:rsidRPr="00286E7C" w:rsidRDefault="00286E7C" w:rsidP="00286E7C">
            <w:pPr>
              <w:pStyle w:val="TAL"/>
            </w:pPr>
            <w:r w:rsidRPr="00286E7C">
              <w:t xml:space="preserve">  media attribute</w:t>
            </w:r>
          </w:p>
        </w:tc>
        <w:tc>
          <w:tcPr>
            <w:tcW w:w="2127" w:type="dxa"/>
            <w:tcBorders>
              <w:top w:val="single" w:sz="4" w:space="0" w:color="auto"/>
              <w:left w:val="single" w:sz="4" w:space="0" w:color="auto"/>
              <w:bottom w:val="single" w:sz="4" w:space="0" w:color="auto"/>
              <w:right w:val="single" w:sz="4" w:space="0" w:color="auto"/>
            </w:tcBorders>
            <w:hideMark/>
          </w:tcPr>
          <w:p w14:paraId="1C12C6D9" w14:textId="77777777" w:rsidR="00286E7C" w:rsidRDefault="00286E7C" w:rsidP="00286E7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63324D" w14:textId="77777777" w:rsidR="00286E7C" w:rsidRDefault="00286E7C" w:rsidP="00286E7C">
            <w:pPr>
              <w:pStyle w:val="TAL"/>
            </w:pPr>
            <w:r w:rsidRPr="00F927EA">
              <w:t>a= line</w:t>
            </w:r>
          </w:p>
          <w:p w14:paraId="538D61AE" w14:textId="77777777" w:rsidR="00286E7C" w:rsidRPr="00173DB4" w:rsidDel="00C60E68" w:rsidRDefault="00286E7C" w:rsidP="00286E7C">
            <w:pPr>
              <w:pStyle w:val="TAL"/>
            </w:pPr>
            <w:r w:rsidRPr="00A0057F">
              <w:t>attribute = fmtp</w:t>
            </w:r>
          </w:p>
        </w:tc>
        <w:tc>
          <w:tcPr>
            <w:tcW w:w="1419" w:type="dxa"/>
            <w:tcBorders>
              <w:top w:val="single" w:sz="4" w:space="0" w:color="auto"/>
              <w:left w:val="single" w:sz="4" w:space="0" w:color="auto"/>
              <w:bottom w:val="single" w:sz="4" w:space="0" w:color="auto"/>
              <w:right w:val="single" w:sz="4" w:space="0" w:color="auto"/>
            </w:tcBorders>
          </w:tcPr>
          <w:p w14:paraId="71E92268" w14:textId="77777777" w:rsidR="00286E7C" w:rsidRDefault="00286E7C" w:rsidP="00286E7C">
            <w:pPr>
              <w:pStyle w:val="TAL"/>
            </w:pPr>
          </w:p>
        </w:tc>
        <w:tc>
          <w:tcPr>
            <w:tcW w:w="1134" w:type="dxa"/>
            <w:tcBorders>
              <w:top w:val="single" w:sz="4" w:space="0" w:color="auto"/>
              <w:left w:val="single" w:sz="4" w:space="0" w:color="auto"/>
              <w:bottom w:val="single" w:sz="4" w:space="0" w:color="auto"/>
              <w:right w:val="single" w:sz="4" w:space="0" w:color="auto"/>
            </w:tcBorders>
          </w:tcPr>
          <w:p w14:paraId="17D9D397" w14:textId="77777777" w:rsidR="00286E7C" w:rsidRPr="00173DB4" w:rsidRDefault="00286E7C" w:rsidP="00286E7C">
            <w:pPr>
              <w:pStyle w:val="TAL"/>
            </w:pPr>
          </w:p>
        </w:tc>
      </w:tr>
      <w:tr w:rsidR="00286E7C" w:rsidRPr="00173DB4" w14:paraId="49AA9F39"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E4412C" w14:textId="77777777" w:rsidR="00286E7C" w:rsidRDefault="00286E7C" w:rsidP="00286E7C">
            <w:pPr>
              <w:pStyle w:val="TAL"/>
            </w:pPr>
            <w:r w:rsidRPr="00094E4B">
              <w:t xml:space="preserve">    </w:t>
            </w:r>
            <w:r>
              <w:t>f</w:t>
            </w:r>
            <w:r w:rsidRPr="00094E4B">
              <w:t>mtp</w:t>
            </w:r>
          </w:p>
        </w:tc>
        <w:tc>
          <w:tcPr>
            <w:tcW w:w="2127" w:type="dxa"/>
            <w:tcBorders>
              <w:top w:val="single" w:sz="4" w:space="0" w:color="auto"/>
              <w:left w:val="single" w:sz="4" w:space="0" w:color="auto"/>
              <w:bottom w:val="single" w:sz="4" w:space="0" w:color="auto"/>
              <w:right w:val="single" w:sz="4" w:space="0" w:color="auto"/>
            </w:tcBorders>
            <w:hideMark/>
          </w:tcPr>
          <w:p w14:paraId="4BA50EAC" w14:textId="77777777" w:rsidR="00286E7C" w:rsidRDefault="00286E7C" w:rsidP="00286E7C">
            <w:pPr>
              <w:pStyle w:val="TAL"/>
            </w:pPr>
            <w:r w:rsidRPr="00094E4B">
              <w:t>"fmtp"</w:t>
            </w:r>
          </w:p>
        </w:tc>
        <w:tc>
          <w:tcPr>
            <w:tcW w:w="2127" w:type="dxa"/>
            <w:tcBorders>
              <w:top w:val="single" w:sz="4" w:space="0" w:color="auto"/>
              <w:left w:val="single" w:sz="4" w:space="0" w:color="auto"/>
              <w:bottom w:val="single" w:sz="4" w:space="0" w:color="auto"/>
              <w:right w:val="single" w:sz="4" w:space="0" w:color="auto"/>
            </w:tcBorders>
            <w:hideMark/>
          </w:tcPr>
          <w:p w14:paraId="1630C696"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683F23C2"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594BBD51" w14:textId="77777777" w:rsidR="00286E7C" w:rsidRPr="00173DB4" w:rsidRDefault="00286E7C" w:rsidP="00286E7C">
            <w:pPr>
              <w:pStyle w:val="TAL"/>
            </w:pPr>
          </w:p>
        </w:tc>
      </w:tr>
      <w:tr w:rsidR="00286E7C" w:rsidRPr="00173DB4" w14:paraId="6449F65E"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1AB1C88" w14:textId="77777777" w:rsidR="00286E7C" w:rsidRDefault="00286E7C" w:rsidP="00286E7C">
            <w:pPr>
              <w:pStyle w:val="TAL"/>
            </w:pPr>
            <w:r>
              <w:t xml:space="preserve">    </w:t>
            </w:r>
            <w:r w:rsidRPr="005C3298">
              <w:t>fmtp-attr-ipconn</w:t>
            </w:r>
          </w:p>
        </w:tc>
        <w:tc>
          <w:tcPr>
            <w:tcW w:w="2127" w:type="dxa"/>
            <w:tcBorders>
              <w:top w:val="single" w:sz="4" w:space="0" w:color="auto"/>
              <w:left w:val="single" w:sz="4" w:space="0" w:color="auto"/>
              <w:bottom w:val="single" w:sz="4" w:space="0" w:color="auto"/>
              <w:right w:val="single" w:sz="4" w:space="0" w:color="auto"/>
            </w:tcBorders>
            <w:hideMark/>
          </w:tcPr>
          <w:p w14:paraId="0C726A8C" w14:textId="77777777" w:rsidR="00286E7C" w:rsidRDefault="00286E7C" w:rsidP="00286E7C">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1C6E27DF"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48FC5387"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31D40C1" w14:textId="77777777" w:rsidR="00286E7C" w:rsidRPr="00173DB4" w:rsidRDefault="00286E7C" w:rsidP="00286E7C">
            <w:pPr>
              <w:pStyle w:val="TAL"/>
            </w:pPr>
          </w:p>
        </w:tc>
      </w:tr>
      <w:tr w:rsidR="00286E7C" w:rsidRPr="00173DB4" w14:paraId="22CBBD19"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47D4E37" w14:textId="77777777" w:rsidR="00286E7C" w:rsidRDefault="00286E7C" w:rsidP="00286E7C">
            <w:pPr>
              <w:pStyle w:val="TAL"/>
            </w:pPr>
            <w:r>
              <w:t xml:space="preserve">    </w:t>
            </w:r>
            <w:r w:rsidRPr="00507BD5">
              <w:t>attr-param</w:t>
            </w:r>
          </w:p>
        </w:tc>
        <w:tc>
          <w:tcPr>
            <w:tcW w:w="2127" w:type="dxa"/>
            <w:tcBorders>
              <w:top w:val="single" w:sz="4" w:space="0" w:color="auto"/>
              <w:left w:val="single" w:sz="4" w:space="0" w:color="auto"/>
              <w:bottom w:val="single" w:sz="4" w:space="0" w:color="auto"/>
              <w:right w:val="single" w:sz="4" w:space="0" w:color="auto"/>
            </w:tcBorders>
            <w:hideMark/>
          </w:tcPr>
          <w:p w14:paraId="562E5431" w14:textId="77777777" w:rsidR="00286E7C" w:rsidRDefault="00286E7C" w:rsidP="00286E7C">
            <w:pPr>
              <w:pStyle w:val="TAL"/>
            </w:pPr>
            <w:r w:rsidRPr="003A5CB6">
              <w:t>"mcdata-ipconn-s-port=</w:t>
            </w:r>
            <w:r>
              <w:t>&lt;any allowed value&gt;”</w:t>
            </w:r>
          </w:p>
        </w:tc>
        <w:tc>
          <w:tcPr>
            <w:tcW w:w="2127" w:type="dxa"/>
            <w:tcBorders>
              <w:top w:val="single" w:sz="4" w:space="0" w:color="auto"/>
              <w:left w:val="single" w:sz="4" w:space="0" w:color="auto"/>
              <w:bottom w:val="single" w:sz="4" w:space="0" w:color="auto"/>
              <w:right w:val="single" w:sz="4" w:space="0" w:color="auto"/>
            </w:tcBorders>
            <w:hideMark/>
          </w:tcPr>
          <w:p w14:paraId="4A60CF31" w14:textId="77777777" w:rsidR="00286E7C" w:rsidRPr="00173DB4" w:rsidDel="00C60E68" w:rsidRDefault="00286E7C" w:rsidP="00286E7C">
            <w:pPr>
              <w:pStyle w:val="TAL"/>
            </w:pPr>
            <w:r w:rsidRPr="00E868F8">
              <w:t xml:space="preserve"> UDP source port of the GRE-in-UDP tunnel</w:t>
            </w:r>
          </w:p>
        </w:tc>
        <w:tc>
          <w:tcPr>
            <w:tcW w:w="1419" w:type="dxa"/>
            <w:tcBorders>
              <w:top w:val="single" w:sz="4" w:space="0" w:color="auto"/>
              <w:left w:val="single" w:sz="4" w:space="0" w:color="auto"/>
              <w:bottom w:val="single" w:sz="4" w:space="0" w:color="auto"/>
              <w:right w:val="single" w:sz="4" w:space="0" w:color="auto"/>
            </w:tcBorders>
          </w:tcPr>
          <w:p w14:paraId="7EF95A25"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3F044B5B" w14:textId="77777777" w:rsidR="00286E7C" w:rsidRPr="00173DB4" w:rsidRDefault="00286E7C" w:rsidP="00286E7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4405867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r w:rsidR="00CC3210" w:rsidRPr="00CC3210">
              <w:rPr>
                <w:rFonts w:cs="Arial"/>
                <w:szCs w:val="18"/>
              </w:rPr>
              <w:t>, MCDATA_IPCONN</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429F739E" w:rsidR="00296E35" w:rsidRPr="00592E3B" w:rsidRDefault="00296E35" w:rsidP="002E3FCC">
            <w:pPr>
              <w:pStyle w:val="TAL"/>
            </w:pPr>
            <w:r w:rsidRPr="00592E3B">
              <w:t xml:space="preserve">media = </w:t>
            </w:r>
            <w:r w:rsidR="00286E7C" w:rsidRPr="00286E7C">
              <w:t>application</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86E7C" w:rsidRPr="00173DB4" w14:paraId="34958EB6" w14:textId="77777777" w:rsidTr="00984E8F">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E0A7D0A" w14:textId="77777777" w:rsidR="00286E7C" w:rsidRPr="00286E7C" w:rsidRDefault="00286E7C" w:rsidP="00984E8F">
            <w:pPr>
              <w:pStyle w:val="TAL"/>
            </w:pPr>
            <w:r w:rsidRPr="00286E7C">
              <w:t xml:space="preserve">    media</w:t>
            </w:r>
          </w:p>
        </w:tc>
        <w:tc>
          <w:tcPr>
            <w:tcW w:w="2128" w:type="dxa"/>
            <w:tcBorders>
              <w:top w:val="single" w:sz="4" w:space="0" w:color="auto"/>
              <w:left w:val="single" w:sz="4" w:space="0" w:color="auto"/>
              <w:bottom w:val="single" w:sz="4" w:space="0" w:color="auto"/>
              <w:right w:val="single" w:sz="4" w:space="0" w:color="auto"/>
            </w:tcBorders>
            <w:hideMark/>
          </w:tcPr>
          <w:p w14:paraId="736BE6E2" w14:textId="77777777" w:rsidR="00286E7C" w:rsidRPr="00173DB4" w:rsidRDefault="00286E7C" w:rsidP="00984E8F">
            <w:pPr>
              <w:pStyle w:val="TAL"/>
            </w:pPr>
            <w:r>
              <w:t>“application”</w:t>
            </w:r>
          </w:p>
        </w:tc>
        <w:tc>
          <w:tcPr>
            <w:tcW w:w="2128" w:type="dxa"/>
            <w:tcBorders>
              <w:top w:val="single" w:sz="4" w:space="0" w:color="auto"/>
              <w:left w:val="single" w:sz="4" w:space="0" w:color="auto"/>
              <w:bottom w:val="single" w:sz="4" w:space="0" w:color="auto"/>
              <w:right w:val="single" w:sz="4" w:space="0" w:color="auto"/>
            </w:tcBorders>
          </w:tcPr>
          <w:p w14:paraId="0D856EDB" w14:textId="77777777" w:rsidR="00286E7C" w:rsidRPr="00173DB4" w:rsidRDefault="00286E7C" w:rsidP="00984E8F">
            <w:pPr>
              <w:pStyle w:val="TAL"/>
            </w:pPr>
          </w:p>
        </w:tc>
        <w:tc>
          <w:tcPr>
            <w:tcW w:w="1420" w:type="dxa"/>
            <w:tcBorders>
              <w:top w:val="single" w:sz="4" w:space="0" w:color="auto"/>
              <w:left w:val="single" w:sz="4" w:space="0" w:color="auto"/>
              <w:bottom w:val="single" w:sz="4" w:space="0" w:color="auto"/>
              <w:right w:val="single" w:sz="4" w:space="0" w:color="auto"/>
            </w:tcBorders>
          </w:tcPr>
          <w:p w14:paraId="52FA79AF" w14:textId="77777777" w:rsidR="00286E7C" w:rsidRPr="00173DB4" w:rsidRDefault="00286E7C" w:rsidP="00984E8F">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6E1B1C44" w14:textId="77777777" w:rsidR="00286E7C" w:rsidRPr="00173DB4" w:rsidRDefault="00286E7C" w:rsidP="00984E8F">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49136C7D" w:rsidR="00296E35" w:rsidRPr="00592E3B" w:rsidRDefault="00286E7C" w:rsidP="002E3FCC">
            <w:pPr>
              <w:pStyle w:val="TAL"/>
            </w:pPr>
            <w:r w:rsidRPr="00286E7C">
              <w:t>same number as indicated by the &lt;attr-param&gt; parameter in Table 6.7.1.3.3-2</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r w:rsidR="00286E7C" w:rsidRPr="00173DB4" w14:paraId="0EFD03C6"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FB2A5D3" w14:textId="77777777" w:rsidR="00286E7C" w:rsidRPr="00173DB4" w:rsidRDefault="00286E7C" w:rsidP="00286E7C">
            <w:pPr>
              <w:pStyle w:val="TAL"/>
            </w:pPr>
            <w:r>
              <w:t xml:space="preserve">    proto</w:t>
            </w:r>
          </w:p>
        </w:tc>
        <w:tc>
          <w:tcPr>
            <w:tcW w:w="2128" w:type="dxa"/>
            <w:tcBorders>
              <w:top w:val="single" w:sz="4" w:space="0" w:color="auto"/>
              <w:left w:val="single" w:sz="4" w:space="0" w:color="auto"/>
              <w:bottom w:val="single" w:sz="4" w:space="0" w:color="auto"/>
              <w:right w:val="single" w:sz="4" w:space="0" w:color="auto"/>
            </w:tcBorders>
            <w:hideMark/>
          </w:tcPr>
          <w:p w14:paraId="73906598" w14:textId="77777777" w:rsidR="00286E7C" w:rsidRPr="00173DB4" w:rsidRDefault="00286E7C" w:rsidP="00286E7C">
            <w:pPr>
              <w:pStyle w:val="TAL"/>
            </w:pPr>
            <w:r>
              <w:t>“udp”</w:t>
            </w:r>
          </w:p>
        </w:tc>
        <w:tc>
          <w:tcPr>
            <w:tcW w:w="2128" w:type="dxa"/>
            <w:tcBorders>
              <w:top w:val="single" w:sz="4" w:space="0" w:color="auto"/>
              <w:left w:val="single" w:sz="4" w:space="0" w:color="auto"/>
              <w:bottom w:val="single" w:sz="4" w:space="0" w:color="auto"/>
              <w:right w:val="single" w:sz="4" w:space="0" w:color="auto"/>
            </w:tcBorders>
          </w:tcPr>
          <w:p w14:paraId="05965F2D"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4CDE4A3"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19C93043" w14:textId="77777777" w:rsidR="00286E7C" w:rsidRPr="00173DB4" w:rsidRDefault="00286E7C" w:rsidP="00286E7C">
            <w:pPr>
              <w:pStyle w:val="TAL"/>
            </w:pPr>
          </w:p>
        </w:tc>
      </w:tr>
      <w:tr w:rsidR="00286E7C" w:rsidRPr="00173DB4" w14:paraId="2E03ED2F"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6B02EFAA" w14:textId="77777777" w:rsidR="00286E7C" w:rsidRPr="00173DB4" w:rsidRDefault="00286E7C" w:rsidP="00286E7C">
            <w:pPr>
              <w:pStyle w:val="TAL"/>
            </w:pPr>
            <w:r>
              <w:t xml:space="preserve">    fmt</w:t>
            </w:r>
          </w:p>
        </w:tc>
        <w:tc>
          <w:tcPr>
            <w:tcW w:w="2128" w:type="dxa"/>
            <w:tcBorders>
              <w:top w:val="single" w:sz="4" w:space="0" w:color="auto"/>
              <w:left w:val="single" w:sz="4" w:space="0" w:color="auto"/>
              <w:bottom w:val="single" w:sz="4" w:space="0" w:color="auto"/>
              <w:right w:val="single" w:sz="4" w:space="0" w:color="auto"/>
            </w:tcBorders>
            <w:hideMark/>
          </w:tcPr>
          <w:p w14:paraId="6AB13009" w14:textId="77777777" w:rsidR="00286E7C" w:rsidRPr="00173DB4" w:rsidRDefault="00286E7C" w:rsidP="00286E7C">
            <w:pPr>
              <w:pStyle w:val="TAL"/>
            </w:pPr>
            <w:r>
              <w:t>“MCDATA”</w:t>
            </w:r>
          </w:p>
        </w:tc>
        <w:tc>
          <w:tcPr>
            <w:tcW w:w="2128" w:type="dxa"/>
            <w:tcBorders>
              <w:top w:val="single" w:sz="4" w:space="0" w:color="auto"/>
              <w:left w:val="single" w:sz="4" w:space="0" w:color="auto"/>
              <w:bottom w:val="single" w:sz="4" w:space="0" w:color="auto"/>
              <w:right w:val="single" w:sz="4" w:space="0" w:color="auto"/>
            </w:tcBorders>
          </w:tcPr>
          <w:p w14:paraId="2A8CBD09"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43CCE18"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BBB6807" w14:textId="77777777" w:rsidR="00286E7C" w:rsidRPr="00173DB4" w:rsidRDefault="00286E7C" w:rsidP="00286E7C">
            <w:pPr>
              <w:pStyle w:val="TAL"/>
            </w:pPr>
          </w:p>
        </w:tc>
      </w:tr>
      <w:tr w:rsidR="00286E7C" w:rsidRPr="00173DB4" w14:paraId="444D38E3"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9ABB219" w14:textId="77777777" w:rsidR="00286E7C" w:rsidRPr="00173DB4" w:rsidRDefault="00286E7C" w:rsidP="00286E7C">
            <w:pPr>
              <w:pStyle w:val="TAL"/>
            </w:pPr>
            <w:r w:rsidRPr="00286E7C">
              <w:t xml:space="preserve">  media attribute</w:t>
            </w:r>
          </w:p>
        </w:tc>
        <w:tc>
          <w:tcPr>
            <w:tcW w:w="2128" w:type="dxa"/>
            <w:tcBorders>
              <w:top w:val="single" w:sz="4" w:space="0" w:color="auto"/>
              <w:left w:val="single" w:sz="4" w:space="0" w:color="auto"/>
              <w:bottom w:val="single" w:sz="4" w:space="0" w:color="auto"/>
              <w:right w:val="single" w:sz="4" w:space="0" w:color="auto"/>
            </w:tcBorders>
            <w:hideMark/>
          </w:tcPr>
          <w:p w14:paraId="4ADC5D72" w14:textId="77777777" w:rsidR="00286E7C" w:rsidRPr="00173DB4" w:rsidRDefault="00286E7C" w:rsidP="00286E7C">
            <w:pPr>
              <w:pStyle w:val="TAL"/>
            </w:pPr>
          </w:p>
        </w:tc>
        <w:tc>
          <w:tcPr>
            <w:tcW w:w="2128" w:type="dxa"/>
            <w:tcBorders>
              <w:top w:val="single" w:sz="4" w:space="0" w:color="auto"/>
              <w:left w:val="single" w:sz="4" w:space="0" w:color="auto"/>
              <w:bottom w:val="single" w:sz="4" w:space="0" w:color="auto"/>
              <w:right w:val="single" w:sz="4" w:space="0" w:color="auto"/>
            </w:tcBorders>
          </w:tcPr>
          <w:p w14:paraId="02F9BBB4" w14:textId="77777777" w:rsidR="00286E7C" w:rsidRDefault="00286E7C" w:rsidP="00286E7C">
            <w:pPr>
              <w:pStyle w:val="TAL"/>
            </w:pPr>
            <w:r w:rsidRPr="00F927EA">
              <w:t>a= line</w:t>
            </w:r>
          </w:p>
          <w:p w14:paraId="41A2A156" w14:textId="77777777" w:rsidR="00286E7C" w:rsidRPr="00173DB4" w:rsidRDefault="00286E7C" w:rsidP="00286E7C">
            <w:pPr>
              <w:pStyle w:val="TAL"/>
            </w:pPr>
            <w:r w:rsidRPr="00A0057F">
              <w:t>attribute = fmtp</w:t>
            </w:r>
          </w:p>
        </w:tc>
        <w:tc>
          <w:tcPr>
            <w:tcW w:w="1420" w:type="dxa"/>
            <w:tcBorders>
              <w:top w:val="single" w:sz="4" w:space="0" w:color="auto"/>
              <w:left w:val="single" w:sz="4" w:space="0" w:color="auto"/>
              <w:bottom w:val="single" w:sz="4" w:space="0" w:color="auto"/>
              <w:right w:val="single" w:sz="4" w:space="0" w:color="auto"/>
            </w:tcBorders>
          </w:tcPr>
          <w:p w14:paraId="17143BE2" w14:textId="77777777" w:rsidR="00286E7C" w:rsidRPr="00173DB4" w:rsidRDefault="00286E7C" w:rsidP="00286E7C">
            <w:pPr>
              <w:pStyle w:val="TAL"/>
            </w:pPr>
          </w:p>
        </w:tc>
        <w:tc>
          <w:tcPr>
            <w:tcW w:w="1135" w:type="dxa"/>
            <w:tcBorders>
              <w:top w:val="single" w:sz="4" w:space="0" w:color="auto"/>
              <w:left w:val="single" w:sz="4" w:space="0" w:color="auto"/>
              <w:bottom w:val="single" w:sz="4" w:space="0" w:color="auto"/>
              <w:right w:val="single" w:sz="4" w:space="0" w:color="auto"/>
            </w:tcBorders>
          </w:tcPr>
          <w:p w14:paraId="7E4A1D32" w14:textId="77777777" w:rsidR="00286E7C" w:rsidRPr="00173DB4" w:rsidRDefault="00286E7C" w:rsidP="00286E7C">
            <w:pPr>
              <w:pStyle w:val="TAL"/>
            </w:pPr>
          </w:p>
        </w:tc>
      </w:tr>
      <w:tr w:rsidR="00286E7C" w:rsidRPr="00173DB4" w14:paraId="2FF660CE"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FDA474F" w14:textId="77777777" w:rsidR="00286E7C" w:rsidRPr="00173DB4" w:rsidRDefault="00286E7C" w:rsidP="00286E7C">
            <w:pPr>
              <w:pStyle w:val="TAL"/>
            </w:pPr>
            <w:r w:rsidRPr="00094E4B">
              <w:t xml:space="preserve">    </w:t>
            </w:r>
            <w:r>
              <w:t>f</w:t>
            </w:r>
            <w:r w:rsidRPr="00094E4B">
              <w:t>mtp</w:t>
            </w:r>
          </w:p>
        </w:tc>
        <w:tc>
          <w:tcPr>
            <w:tcW w:w="2128" w:type="dxa"/>
            <w:tcBorders>
              <w:top w:val="single" w:sz="4" w:space="0" w:color="auto"/>
              <w:left w:val="single" w:sz="4" w:space="0" w:color="auto"/>
              <w:bottom w:val="single" w:sz="4" w:space="0" w:color="auto"/>
              <w:right w:val="single" w:sz="4" w:space="0" w:color="auto"/>
            </w:tcBorders>
            <w:hideMark/>
          </w:tcPr>
          <w:p w14:paraId="73EE8C05" w14:textId="77777777" w:rsidR="00286E7C" w:rsidRPr="00173DB4" w:rsidRDefault="00286E7C" w:rsidP="00286E7C">
            <w:pPr>
              <w:pStyle w:val="TAL"/>
            </w:pPr>
            <w:r w:rsidRPr="00094E4B">
              <w:t>"fmtp"</w:t>
            </w:r>
          </w:p>
        </w:tc>
        <w:tc>
          <w:tcPr>
            <w:tcW w:w="2128" w:type="dxa"/>
            <w:tcBorders>
              <w:top w:val="single" w:sz="4" w:space="0" w:color="auto"/>
              <w:left w:val="single" w:sz="4" w:space="0" w:color="auto"/>
              <w:bottom w:val="single" w:sz="4" w:space="0" w:color="auto"/>
              <w:right w:val="single" w:sz="4" w:space="0" w:color="auto"/>
            </w:tcBorders>
          </w:tcPr>
          <w:p w14:paraId="217E926E"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0FC44E1F"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78F5ABAA" w14:textId="77777777" w:rsidR="00286E7C" w:rsidRPr="00173DB4" w:rsidRDefault="00286E7C" w:rsidP="00286E7C">
            <w:pPr>
              <w:pStyle w:val="TAL"/>
            </w:pPr>
          </w:p>
        </w:tc>
      </w:tr>
      <w:tr w:rsidR="00286E7C" w:rsidRPr="00173DB4" w14:paraId="60E6DEFA"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77852D4" w14:textId="77777777" w:rsidR="00286E7C" w:rsidRPr="00173DB4" w:rsidRDefault="00286E7C" w:rsidP="00286E7C">
            <w:pPr>
              <w:pStyle w:val="TAL"/>
            </w:pPr>
            <w:r>
              <w:t xml:space="preserve">    </w:t>
            </w:r>
            <w:r w:rsidRPr="005C3298">
              <w:t>fmtp-attr-ipconn</w:t>
            </w:r>
          </w:p>
        </w:tc>
        <w:tc>
          <w:tcPr>
            <w:tcW w:w="2128" w:type="dxa"/>
            <w:tcBorders>
              <w:top w:val="single" w:sz="4" w:space="0" w:color="auto"/>
              <w:left w:val="single" w:sz="4" w:space="0" w:color="auto"/>
              <w:bottom w:val="single" w:sz="4" w:space="0" w:color="auto"/>
              <w:right w:val="single" w:sz="4" w:space="0" w:color="auto"/>
            </w:tcBorders>
            <w:hideMark/>
          </w:tcPr>
          <w:p w14:paraId="7E0E54D8" w14:textId="77777777" w:rsidR="00286E7C" w:rsidRPr="00173DB4" w:rsidRDefault="00286E7C" w:rsidP="00286E7C">
            <w:pPr>
              <w:pStyle w:val="TAL"/>
            </w:pPr>
            <w:r>
              <w:t>“MCDATA”</w:t>
            </w:r>
          </w:p>
        </w:tc>
        <w:tc>
          <w:tcPr>
            <w:tcW w:w="2128" w:type="dxa"/>
            <w:tcBorders>
              <w:top w:val="single" w:sz="4" w:space="0" w:color="auto"/>
              <w:left w:val="single" w:sz="4" w:space="0" w:color="auto"/>
              <w:bottom w:val="single" w:sz="4" w:space="0" w:color="auto"/>
              <w:right w:val="single" w:sz="4" w:space="0" w:color="auto"/>
            </w:tcBorders>
          </w:tcPr>
          <w:p w14:paraId="06D9EDC4"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1831F17"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4E4C999C" w14:textId="77777777" w:rsidR="00286E7C" w:rsidRPr="00173DB4" w:rsidRDefault="00286E7C" w:rsidP="00286E7C">
            <w:pPr>
              <w:pStyle w:val="TAL"/>
            </w:pPr>
          </w:p>
        </w:tc>
      </w:tr>
      <w:tr w:rsidR="00286E7C" w:rsidRPr="00173DB4" w14:paraId="547C0DFD"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63823AE" w14:textId="77777777" w:rsidR="00286E7C" w:rsidRPr="00173DB4" w:rsidRDefault="00286E7C" w:rsidP="00286E7C">
            <w:pPr>
              <w:pStyle w:val="TAL"/>
            </w:pPr>
            <w:r>
              <w:t xml:space="preserve">    </w:t>
            </w:r>
            <w:r w:rsidRPr="00507BD5">
              <w:t>attr-param</w:t>
            </w:r>
          </w:p>
        </w:tc>
        <w:tc>
          <w:tcPr>
            <w:tcW w:w="2128" w:type="dxa"/>
            <w:tcBorders>
              <w:top w:val="single" w:sz="4" w:space="0" w:color="auto"/>
              <w:left w:val="single" w:sz="4" w:space="0" w:color="auto"/>
              <w:bottom w:val="single" w:sz="4" w:space="0" w:color="auto"/>
              <w:right w:val="single" w:sz="4" w:space="0" w:color="auto"/>
            </w:tcBorders>
            <w:hideMark/>
          </w:tcPr>
          <w:p w14:paraId="32BD77B2" w14:textId="77777777" w:rsidR="00286E7C" w:rsidRPr="00173DB4" w:rsidRDefault="00286E7C" w:rsidP="00286E7C">
            <w:pPr>
              <w:pStyle w:val="TAL"/>
            </w:pPr>
            <w:r w:rsidRPr="003A5CB6">
              <w:t>"mcdata-ipconn-s-port=</w:t>
            </w:r>
            <w:r>
              <w:t>&lt;</w:t>
            </w:r>
            <w:r w:rsidRPr="003F5D34">
              <w:t>port number assigned by the SS</w:t>
            </w:r>
            <w:r>
              <w:t>&gt;”</w:t>
            </w:r>
          </w:p>
        </w:tc>
        <w:tc>
          <w:tcPr>
            <w:tcW w:w="2128" w:type="dxa"/>
            <w:tcBorders>
              <w:top w:val="single" w:sz="4" w:space="0" w:color="auto"/>
              <w:left w:val="single" w:sz="4" w:space="0" w:color="auto"/>
              <w:bottom w:val="single" w:sz="4" w:space="0" w:color="auto"/>
              <w:right w:val="single" w:sz="4" w:space="0" w:color="auto"/>
            </w:tcBorders>
          </w:tcPr>
          <w:p w14:paraId="29A5A4F5" w14:textId="77777777" w:rsidR="00286E7C" w:rsidRPr="00173DB4" w:rsidRDefault="00286E7C" w:rsidP="00286E7C">
            <w:pPr>
              <w:pStyle w:val="TAL"/>
            </w:pPr>
            <w:r w:rsidRPr="00E868F8">
              <w:t>UDP source port of the GRE-in-UDP tunnel</w:t>
            </w:r>
          </w:p>
        </w:tc>
        <w:tc>
          <w:tcPr>
            <w:tcW w:w="1420" w:type="dxa"/>
            <w:tcBorders>
              <w:top w:val="single" w:sz="4" w:space="0" w:color="auto"/>
              <w:left w:val="single" w:sz="4" w:space="0" w:color="auto"/>
              <w:bottom w:val="single" w:sz="4" w:space="0" w:color="auto"/>
              <w:right w:val="single" w:sz="4" w:space="0" w:color="auto"/>
            </w:tcBorders>
          </w:tcPr>
          <w:p w14:paraId="52B614CF"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2E491FD1" w14:textId="77777777" w:rsidR="00286E7C" w:rsidRPr="00173DB4" w:rsidRDefault="00286E7C" w:rsidP="00286E7C">
            <w:pPr>
              <w:pStyle w:val="TAL"/>
            </w:pPr>
          </w:p>
        </w:tc>
      </w:tr>
    </w:tbl>
    <w:p w14:paraId="63B412EA" w14:textId="77777777" w:rsidR="00296E35" w:rsidRDefault="00296E35" w:rsidP="00296E35"/>
    <w:p w14:paraId="0E468DF3" w14:textId="2CF82C8C" w:rsidR="00296E35" w:rsidRPr="001C0FC4" w:rsidRDefault="00296E35" w:rsidP="00296E35">
      <w:pPr>
        <w:pStyle w:val="TH"/>
      </w:pPr>
      <w:r w:rsidRPr="001C0FC4">
        <w:t xml:space="preserve">Table </w:t>
      </w:r>
      <w:r>
        <w:t>6.7.1</w:t>
      </w:r>
      <w:r w:rsidRPr="001C0FC4">
        <w:t>.3.3-</w:t>
      </w:r>
      <w:r>
        <w:t>6</w:t>
      </w:r>
      <w:r w:rsidRPr="001C0FC4">
        <w:t xml:space="preserve">: </w:t>
      </w:r>
      <w:r w:rsidRPr="00AD2B8D">
        <w:t>GRE</w:t>
      </w:r>
      <w:r w:rsidR="00286E7C" w:rsidRPr="00286E7C">
        <w:t>-in-UDP</w:t>
      </w:r>
      <w:r w:rsidRPr="00AD2B8D">
        <w:t xml:space="preserv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09AF691"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w:t>
            </w:r>
            <w:r w:rsidR="00286E7C" w:rsidRPr="00286E7C">
              <w:rPr>
                <w:rFonts w:eastAsia="MS Mincho"/>
              </w:rPr>
              <w:t xml:space="preserve">Clause </w:t>
            </w:r>
            <w:r>
              <w:rPr>
                <w:rFonts w:eastAsia="MS Mincho"/>
              </w:rPr>
              <w:t>13.4</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03F206AD" w:rsidR="00296E35" w:rsidRPr="00592E3B" w:rsidRDefault="00286E7C" w:rsidP="002E3FCC">
            <w:pPr>
              <w:pStyle w:val="TAL"/>
            </w:pPr>
            <w:r w:rsidRPr="00286E7C">
              <w:t>0</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6F6C0D5" w:rsidR="00296E35" w:rsidRPr="00592E3B" w:rsidRDefault="00286E7C" w:rsidP="002E3FCC">
            <w:pPr>
              <w:pStyle w:val="TAL"/>
            </w:pPr>
            <w:r w:rsidRPr="00286E7C">
              <w:t>‘0800’H</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54BAD781" w:rsidR="00296E35" w:rsidRPr="00592E3B" w:rsidRDefault="00286E7C" w:rsidP="002E3FCC">
            <w:pPr>
              <w:pStyle w:val="TAL"/>
              <w:rPr>
                <w:rFonts w:eastAsia="MS Mincho"/>
              </w:rPr>
            </w:pPr>
            <w:r w:rsidRPr="00286E7C">
              <w:rPr>
                <w:rFonts w:eastAsia="MS Mincho"/>
              </w:rPr>
              <w:t>IPv4</w:t>
            </w:r>
          </w:p>
        </w:tc>
      </w:tr>
      <w:tr w:rsidR="00286E7C" w:rsidRPr="00592E3B" w14:paraId="418A6AE7"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6B461AA" w14:textId="08A6AED4" w:rsidR="00286E7C" w:rsidRDefault="00286E7C" w:rsidP="00286E7C">
            <w:pPr>
              <w:pStyle w:val="TAL"/>
              <w:rPr>
                <w:rFonts w:eastAsia="MS Mincho"/>
              </w:rPr>
            </w:pPr>
            <w:r w:rsidRPr="00173DB4">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3113A3EE" w14:textId="7D8DBADA" w:rsidR="00286E7C" w:rsidRPr="00286E7C" w:rsidRDefault="00286E7C" w:rsidP="00286E7C">
            <w:pPr>
              <w:pStyle w:val="TAL"/>
            </w:pPr>
            <w:r>
              <w:t>‘</w:t>
            </w:r>
            <w:r w:rsidRPr="00266380">
              <w:t>86DD</w:t>
            </w:r>
            <w:r>
              <w:t>’H</w:t>
            </w:r>
          </w:p>
        </w:tc>
        <w:tc>
          <w:tcPr>
            <w:tcW w:w="1701" w:type="dxa"/>
            <w:tcBorders>
              <w:top w:val="single" w:sz="4" w:space="0" w:color="auto"/>
              <w:left w:val="single" w:sz="4" w:space="0" w:color="auto"/>
              <w:bottom w:val="single" w:sz="4" w:space="0" w:color="auto"/>
              <w:right w:val="single" w:sz="4" w:space="0" w:color="auto"/>
            </w:tcBorders>
          </w:tcPr>
          <w:p w14:paraId="5984ADE3" w14:textId="77777777" w:rsidR="00286E7C" w:rsidRPr="00592E3B" w:rsidRDefault="00286E7C" w:rsidP="00286E7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20FC1CB" w14:textId="4146341B" w:rsidR="00286E7C" w:rsidRPr="00286E7C" w:rsidRDefault="00286E7C" w:rsidP="00286E7C">
            <w:pPr>
              <w:pStyle w:val="TAL"/>
              <w:rPr>
                <w:rFonts w:eastAsia="MS Mincho"/>
              </w:rPr>
            </w:pPr>
            <w:r>
              <w:rPr>
                <w:rFonts w:eastAsia="MS Mincho"/>
              </w:rPr>
              <w:t>IPv6</w:t>
            </w: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59AEA044" w:rsidR="00296E35" w:rsidRDefault="00CC3210" w:rsidP="002E3FCC">
            <w:pPr>
              <w:pStyle w:val="TAL"/>
            </w:pPr>
            <w:r w:rsidRPr="00CC3210">
              <w:rPr>
                <w:rFonts w:eastAsia="Calibri"/>
              </w:rPr>
              <w:t>valid IP packet</w:t>
            </w:r>
          </w:p>
        </w:tc>
        <w:tc>
          <w:tcPr>
            <w:tcW w:w="1701" w:type="dxa"/>
            <w:tcBorders>
              <w:top w:val="single" w:sz="4" w:space="0" w:color="auto"/>
              <w:left w:val="single" w:sz="4" w:space="0" w:color="auto"/>
              <w:bottom w:val="single" w:sz="4" w:space="0" w:color="auto"/>
              <w:right w:val="single" w:sz="4" w:space="0" w:color="auto"/>
            </w:tcBorders>
          </w:tcPr>
          <w:p w14:paraId="5FF943B4" w14:textId="169C2CA0" w:rsidR="00CC3210" w:rsidRPr="00EA2E23" w:rsidRDefault="00CC3210" w:rsidP="00CC3210">
            <w:pPr>
              <w:pStyle w:val="TAL"/>
              <w:rPr>
                <w:color w:val="FF0000"/>
              </w:rPr>
            </w:pPr>
            <w:r w:rsidRPr="00EA2E23">
              <w:rPr>
                <w:color w:val="FF0000"/>
              </w:rPr>
              <w:t>Editor's note:</w:t>
            </w:r>
          </w:p>
          <w:p w14:paraId="6B7E9919" w14:textId="78A7498C" w:rsidR="00296E35" w:rsidRPr="00592E3B" w:rsidRDefault="00CC3210" w:rsidP="00CC3210">
            <w:pPr>
              <w:pStyle w:val="TAL"/>
              <w:rPr>
                <w:rFonts w:eastAsia="MS PGothic"/>
              </w:rPr>
            </w:pPr>
            <w:r w:rsidRPr="00EA2E23">
              <w:rPr>
                <w:color w:val="FF0000"/>
              </w:rPr>
              <w:t>It needs to be clarified what "valid IP packet" means and how this shall be checked (e.g. destination address may be checked to be px_MCData_IPConnectivityEndpointAddress_B)</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297" w:name="_Toc178186383"/>
      <w:bookmarkStart w:id="1298" w:name="_Toc219462412"/>
      <w:r>
        <w:t>6.7.2</w:t>
      </w:r>
      <w:r w:rsidRPr="00407576">
        <w:tab/>
      </w:r>
      <w:r w:rsidRPr="008A33E9">
        <w:t xml:space="preserve">On-network / IP Connectivity / Client </w:t>
      </w:r>
      <w:r>
        <w:t>Terminated</w:t>
      </w:r>
      <w:r w:rsidRPr="008A33E9">
        <w:t xml:space="preserve"> (C</w:t>
      </w:r>
      <w:r>
        <w:t>T</w:t>
      </w:r>
      <w:r w:rsidRPr="008A33E9">
        <w:t>)</w:t>
      </w:r>
      <w:bookmarkEnd w:id="1297"/>
      <w:bookmarkEnd w:id="1298"/>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1AF6768B"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00DD1136" w:rsidRPr="00DD1136">
        <w:rPr>
          <w:rFonts w:eastAsia="Malgun Gothic"/>
        </w:rPr>
        <w:t>responds to</w:t>
      </w:r>
      <w:r w:rsidRPr="001C0FC4">
        <w:rPr>
          <w:rFonts w:eastAsia="Malgun Gothic"/>
        </w:rPr>
        <w:t xml:space="preserve"> </w:t>
      </w:r>
      <w:r>
        <w:rPr>
          <w:rFonts w:eastAsia="Malgun Gothic"/>
        </w:rPr>
        <w:t xml:space="preserve">any received </w:t>
      </w:r>
      <w:r w:rsidR="00DD1136" w:rsidRPr="00DD1136">
        <w:rPr>
          <w:rFonts w:eastAsia="Malgun Gothic"/>
        </w:rPr>
        <w:t>ICMP ECHO request sent over the IP Connectivity session</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C2E6AC4" w:rsidR="00296E35" w:rsidRPr="00407576" w:rsidRDefault="00296E35" w:rsidP="00296E35">
      <w:r w:rsidRPr="00407576">
        <w:t xml:space="preserve">References: The conformance requirements covered in the current TC are specified in: TS 24.282, clause </w:t>
      </w:r>
      <w:r>
        <w:t>20.2.2</w:t>
      </w:r>
      <w:r w:rsidR="00DD1136" w:rsidRPr="00DD1136">
        <w:t xml:space="preserve"> and 20.2.0a</w:t>
      </w:r>
      <w:r>
        <w:t>,</w:t>
      </w:r>
      <w:r w:rsidRPr="00407576">
        <w:t xml:space="preserve"> TS 24.582, </w:t>
      </w:r>
      <w:r>
        <w:t>clause 13.1.3</w:t>
      </w:r>
      <w:r w:rsidRPr="00407576">
        <w:t>. Unless otherwise stated, these are Rel-1</w:t>
      </w:r>
      <w:r w:rsidR="00DD1136" w:rsidRPr="00DD1136">
        <w:t>7</w:t>
      </w:r>
      <w:r w:rsidRPr="00407576">
        <w:t xml:space="preserve"> requirements.</w:t>
      </w:r>
    </w:p>
    <w:p w14:paraId="62BC2948" w14:textId="77777777" w:rsidR="00296E35" w:rsidRDefault="00296E35" w:rsidP="00296E35">
      <w:r w:rsidRPr="00407576">
        <w:t>[TS 24.</w:t>
      </w:r>
      <w:r>
        <w:t>2</w:t>
      </w:r>
      <w:r w:rsidRPr="00407576">
        <w:t xml:space="preserve">82, clause </w:t>
      </w:r>
      <w:r>
        <w:t>20.2.2</w:t>
      </w:r>
      <w:r w:rsidRPr="00407576">
        <w:t>]</w:t>
      </w:r>
    </w:p>
    <w:p w14:paraId="324881DF" w14:textId="77777777" w:rsidR="00DD1136" w:rsidRPr="006A73F7" w:rsidRDefault="00DD1136" w:rsidP="00DD1136">
      <w:pPr>
        <w:overflowPunct w:val="0"/>
        <w:autoSpaceDE w:val="0"/>
        <w:autoSpaceDN w:val="0"/>
        <w:adjustRightInd w:val="0"/>
        <w:textAlignment w:val="baseline"/>
        <w:rPr>
          <w:rFonts w:eastAsia="SimSun"/>
          <w:lang w:eastAsia="en-GB"/>
        </w:rPr>
      </w:pPr>
      <w:r w:rsidRPr="006A73F7">
        <w:rPr>
          <w:rFonts w:eastAsia="SimSun"/>
          <w:lang w:eastAsia="en-GB"/>
        </w:rPr>
        <w:t>Upon receipt of a SIP INVITE request for IP Connectivity session for terminating MCData client"request, the MCData client shall follow the procedures for termination of multimedia sessions in the IM CN subsystem as specified in 3GPP TS 24.229 [</w:t>
      </w:r>
      <w:r w:rsidRPr="006A73F7">
        <w:rPr>
          <w:rFonts w:eastAsia="SimSun"/>
          <w:noProof/>
          <w:lang w:eastAsia="en-GB"/>
        </w:rPr>
        <w:t>5</w:t>
      </w:r>
      <w:r w:rsidRPr="006A73F7">
        <w:rPr>
          <w:rFonts w:eastAsia="SimSun"/>
          <w:lang w:eastAsia="en-GB"/>
        </w:rPr>
        <w:t>] with the clarifications below.</w:t>
      </w:r>
    </w:p>
    <w:p w14:paraId="22AB0947" w14:textId="77777777" w:rsidR="00DD1136" w:rsidRPr="006A73F7" w:rsidRDefault="00DD1136" w:rsidP="00DD1136">
      <w:pPr>
        <w:overflowPunct w:val="0"/>
        <w:autoSpaceDE w:val="0"/>
        <w:autoSpaceDN w:val="0"/>
        <w:adjustRightInd w:val="0"/>
        <w:textAlignment w:val="baseline"/>
        <w:rPr>
          <w:rFonts w:eastAsia="SimSun"/>
          <w:lang w:eastAsia="en-GB"/>
        </w:rPr>
      </w:pPr>
      <w:r w:rsidRPr="006A73F7">
        <w:rPr>
          <w:rFonts w:eastAsia="SimSun"/>
          <w:lang w:eastAsia="en-GB"/>
        </w:rPr>
        <w:t>The MCData client:</w:t>
      </w:r>
    </w:p>
    <w:p w14:paraId="168FA44A"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w:t>
      </w:r>
      <w:r w:rsidRPr="006A73F7">
        <w:rPr>
          <w:rFonts w:eastAsia="SimSun"/>
          <w:lang w:eastAsia="ko-KR"/>
        </w:rPr>
        <w:tab/>
        <w:t xml:space="preserve">may reject the SIP INVITE request if either of the </w:t>
      </w:r>
      <w:r w:rsidRPr="006A73F7">
        <w:rPr>
          <w:rFonts w:eastAsia="SimSun"/>
          <w:lang w:eastAsia="en-GB"/>
        </w:rPr>
        <w:t>following</w:t>
      </w:r>
      <w:r w:rsidRPr="006A73F7">
        <w:rPr>
          <w:rFonts w:eastAsia="SimSun"/>
          <w:lang w:eastAsia="ko-KR"/>
        </w:rPr>
        <w:t xml:space="preserve"> conditions are met:</w:t>
      </w:r>
    </w:p>
    <w:p w14:paraId="1F9E66E7" w14:textId="77777777" w:rsidR="00DD1136" w:rsidRPr="006A73F7" w:rsidRDefault="00DD1136" w:rsidP="00DD1136">
      <w:pPr>
        <w:overflowPunct w:val="0"/>
        <w:autoSpaceDE w:val="0"/>
        <w:autoSpaceDN w:val="0"/>
        <w:adjustRightInd w:val="0"/>
        <w:ind w:left="851" w:hanging="284"/>
        <w:textAlignment w:val="baseline"/>
        <w:rPr>
          <w:rFonts w:eastAsia="SimSun"/>
          <w:lang w:eastAsia="ko-KR"/>
        </w:rPr>
      </w:pPr>
      <w:r w:rsidRPr="006A73F7">
        <w:rPr>
          <w:rFonts w:eastAsia="SimSun"/>
          <w:lang w:eastAsia="ko-KR"/>
        </w:rPr>
        <w:t>a)</w:t>
      </w:r>
      <w:r w:rsidRPr="006A73F7">
        <w:rPr>
          <w:rFonts w:eastAsia="SimSun"/>
          <w:lang w:eastAsia="ko-KR"/>
        </w:rPr>
        <w:tab/>
        <w:t>MCData client does not have enough resources to handle the IP Connectivity session; or</w:t>
      </w:r>
    </w:p>
    <w:p w14:paraId="1ADE725A" w14:textId="77777777" w:rsidR="00DD1136" w:rsidRPr="006A73F7" w:rsidRDefault="00DD1136" w:rsidP="00DD1136">
      <w:pPr>
        <w:overflowPunct w:val="0"/>
        <w:autoSpaceDE w:val="0"/>
        <w:autoSpaceDN w:val="0"/>
        <w:adjustRightInd w:val="0"/>
        <w:ind w:left="851" w:hanging="284"/>
        <w:textAlignment w:val="baseline"/>
        <w:rPr>
          <w:rFonts w:eastAsia="SimSun"/>
          <w:lang w:eastAsia="ko-KR"/>
        </w:rPr>
      </w:pPr>
      <w:r w:rsidRPr="006A73F7">
        <w:rPr>
          <w:rFonts w:eastAsia="SimSun"/>
          <w:lang w:eastAsia="ko-KR"/>
        </w:rPr>
        <w:t>b)</w:t>
      </w:r>
      <w:r w:rsidRPr="006A73F7">
        <w:rPr>
          <w:rFonts w:eastAsia="SimSun"/>
          <w:lang w:eastAsia="ko-KR"/>
        </w:rPr>
        <w:tab/>
        <w:t>any other reason outside the scope of this specification;</w:t>
      </w:r>
    </w:p>
    <w:p w14:paraId="62D5B6A4"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2)</w:t>
      </w:r>
      <w:r w:rsidRPr="006A73F7">
        <w:rPr>
          <w:rFonts w:eastAsia="SimSun"/>
          <w:lang w:eastAsia="en-GB"/>
        </w:rPr>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BCCAA83"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3)</w:t>
      </w:r>
      <w:r w:rsidRPr="006A73F7">
        <w:rPr>
          <w:rFonts w:eastAsia="SimSun"/>
          <w:lang w:eastAsia="en-GB"/>
        </w:rPr>
        <w:tab/>
        <w:t xml:space="preserve">may provide to the MCData </w:t>
      </w:r>
      <w:r w:rsidRPr="006A73F7">
        <w:rPr>
          <w:rFonts w:eastAsia="SimSun"/>
          <w:lang w:eastAsia="ko-KR"/>
        </w:rPr>
        <w:t>u</w:t>
      </w:r>
      <w:r w:rsidRPr="006A73F7">
        <w:rPr>
          <w:rFonts w:eastAsia="SimSun"/>
          <w:lang w:eastAsia="en-GB"/>
        </w:rPr>
        <w:t xml:space="preserve">ser or user application the MCData </w:t>
      </w:r>
      <w:r w:rsidRPr="006A73F7">
        <w:rPr>
          <w:rFonts w:eastAsia="SimSun"/>
          <w:lang w:eastAsia="ko-KR"/>
        </w:rPr>
        <w:t>ID</w:t>
      </w:r>
      <w:r w:rsidRPr="006A73F7">
        <w:rPr>
          <w:rFonts w:eastAsia="SimSun"/>
          <w:lang w:eastAsia="en-GB"/>
        </w:rPr>
        <w:t xml:space="preserve"> of the </w:t>
      </w:r>
      <w:r w:rsidRPr="006A73F7">
        <w:rPr>
          <w:rFonts w:eastAsia="SimSun"/>
          <w:lang w:eastAsia="ko-KR"/>
        </w:rPr>
        <w:t>i</w:t>
      </w:r>
      <w:r w:rsidRPr="006A73F7">
        <w:rPr>
          <w:rFonts w:eastAsia="SimSun"/>
          <w:lang w:eastAsia="en-GB"/>
        </w:rPr>
        <w:t xml:space="preserve">nviting MCData </w:t>
      </w:r>
      <w:r w:rsidRPr="006A73F7">
        <w:rPr>
          <w:rFonts w:eastAsia="SimSun"/>
          <w:lang w:eastAsia="ko-KR"/>
        </w:rPr>
        <w:t>u</w:t>
      </w:r>
      <w:r w:rsidRPr="006A73F7">
        <w:rPr>
          <w:rFonts w:eastAsia="SimSun"/>
          <w:lang w:eastAsia="en-GB"/>
        </w:rPr>
        <w:t>ser</w:t>
      </w:r>
      <w:r w:rsidRPr="006A73F7">
        <w:rPr>
          <w:rFonts w:eastAsia="SimSun"/>
          <w:lang w:eastAsia="ko-KR"/>
        </w:rPr>
        <w:t>;</w:t>
      </w:r>
    </w:p>
    <w:p w14:paraId="35B643E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3A)</w:t>
      </w:r>
      <w:r w:rsidRPr="006A73F7">
        <w:rPr>
          <w:rFonts w:eastAsia="SimSun"/>
          <w:lang w:eastAsia="en-GB"/>
        </w:rPr>
        <w:tab/>
        <w:t xml:space="preserve">may display to the MCData </w:t>
      </w:r>
      <w:r w:rsidRPr="006A73F7">
        <w:rPr>
          <w:rFonts w:eastAsia="SimSun"/>
          <w:lang w:eastAsia="ko-KR"/>
        </w:rPr>
        <w:t>u</w:t>
      </w:r>
      <w:r w:rsidRPr="006A73F7">
        <w:rPr>
          <w:rFonts w:eastAsia="SimSun"/>
          <w:lang w:eastAsia="en-GB"/>
        </w:rPr>
        <w:t xml:space="preserve">ser the functional alias of the </w:t>
      </w:r>
      <w:r w:rsidRPr="006A73F7">
        <w:rPr>
          <w:rFonts w:eastAsia="SimSun"/>
          <w:lang w:eastAsia="ko-KR"/>
        </w:rPr>
        <w:t>i</w:t>
      </w:r>
      <w:r w:rsidRPr="006A73F7">
        <w:rPr>
          <w:rFonts w:eastAsia="SimSun"/>
          <w:lang w:eastAsia="en-GB"/>
        </w:rPr>
        <w:t xml:space="preserve">nviting MCData </w:t>
      </w:r>
      <w:r w:rsidRPr="006A73F7">
        <w:rPr>
          <w:rFonts w:eastAsia="SimSun"/>
          <w:lang w:eastAsia="ko-KR"/>
        </w:rPr>
        <w:t>u</w:t>
      </w:r>
      <w:r w:rsidRPr="006A73F7">
        <w:rPr>
          <w:rFonts w:eastAsia="SimSun"/>
          <w:lang w:eastAsia="en-GB"/>
        </w:rPr>
        <w:t>ser, if provided</w:t>
      </w:r>
      <w:r w:rsidRPr="006A73F7">
        <w:rPr>
          <w:rFonts w:eastAsia="SimSun"/>
          <w:lang w:eastAsia="ko-KR"/>
        </w:rPr>
        <w:t>;</w:t>
      </w:r>
    </w:p>
    <w:p w14:paraId="2C56AB83"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3B)</w:t>
      </w:r>
      <w:r w:rsidRPr="006A73F7">
        <w:rPr>
          <w:rFonts w:eastAsia="SimSun"/>
          <w:lang w:eastAsia="ko-KR"/>
        </w:rPr>
        <w:tab/>
      </w:r>
      <w:r w:rsidRPr="006A73F7">
        <w:rPr>
          <w:rFonts w:eastAsia="SimSun"/>
          <w:lang w:eastAsia="en-GB"/>
        </w:rPr>
        <w:t xml:space="preserve">may display to the MCData </w:t>
      </w:r>
      <w:r w:rsidRPr="006A73F7">
        <w:rPr>
          <w:rFonts w:eastAsia="SimSun"/>
          <w:lang w:eastAsia="ko-KR"/>
        </w:rPr>
        <w:t>u</w:t>
      </w:r>
      <w:r w:rsidRPr="006A73F7">
        <w:rPr>
          <w:rFonts w:eastAsia="SimSun"/>
          <w:lang w:eastAsia="en-GB"/>
        </w:rPr>
        <w:t>ser the functional alias used in the initial communication request, if provided</w:t>
      </w:r>
      <w:r w:rsidRPr="006A73F7">
        <w:rPr>
          <w:rFonts w:eastAsia="SimSun"/>
          <w:lang w:eastAsia="ko-KR"/>
        </w:rPr>
        <w:t>;</w:t>
      </w:r>
    </w:p>
    <w:p w14:paraId="13FE90D7"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4</w:t>
      </w:r>
      <w:r w:rsidRPr="006A73F7">
        <w:rPr>
          <w:rFonts w:eastAsia="SimSun"/>
          <w:lang w:eastAsia="ko-KR"/>
        </w:rPr>
        <w:t>)</w:t>
      </w:r>
      <w:r w:rsidRPr="006A73F7">
        <w:rPr>
          <w:rFonts w:eastAsia="SimSun"/>
          <w:lang w:eastAsia="en-GB"/>
        </w:rPr>
        <w:tab/>
        <w:t>shall accept the SIP INVITE request and generate a SIP 200 (OK) response according to rules and procedures of 3GPP TS 24.229 [5];</w:t>
      </w:r>
    </w:p>
    <w:p w14:paraId="2807503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5)</w:t>
      </w:r>
      <w:r w:rsidRPr="006A73F7">
        <w:rPr>
          <w:rFonts w:eastAsia="SimSun"/>
          <w:lang w:eastAsia="ko-KR"/>
        </w:rPr>
        <w:tab/>
        <w:t>shall include the option tag "timer" in a Require header field of the SIP 200 (OK) response;</w:t>
      </w:r>
    </w:p>
    <w:p w14:paraId="3B9C113D"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6)</w:t>
      </w:r>
      <w:r w:rsidRPr="006A73F7">
        <w:rPr>
          <w:rFonts w:eastAsia="SimSun"/>
          <w:lang w:eastAsia="en-GB"/>
        </w:rPr>
        <w:tab/>
        <w:t xml:space="preserve">shall include the Session-Expires header field in the SIP 200 (OK) response and start the SIP </w:t>
      </w:r>
      <w:r w:rsidRPr="006A73F7">
        <w:rPr>
          <w:rFonts w:eastAsia="SimSun"/>
          <w:lang w:eastAsia="ko-KR"/>
        </w:rPr>
        <w:t>s</w:t>
      </w:r>
      <w:r w:rsidRPr="006A73F7">
        <w:rPr>
          <w:rFonts w:eastAsia="SimSun"/>
          <w:lang w:eastAsia="en-GB"/>
        </w:rPr>
        <w:t>ession timer according to IETF RFC 4028 [38]. The "refresher" parameter in the Session-Expires header field shall be set to "uas";</w:t>
      </w:r>
    </w:p>
    <w:p w14:paraId="6D4E15CB"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7)</w:t>
      </w:r>
      <w:r w:rsidRPr="006A73F7">
        <w:rPr>
          <w:rFonts w:eastAsia="SimSun"/>
          <w:lang w:eastAsia="en-GB"/>
        </w:rPr>
        <w:tab/>
        <w:t>shall include the g.3gpp.mcdata.ipconn media feature tag in the Contact header field of the SIP 200 (OK) response;</w:t>
      </w:r>
    </w:p>
    <w:p w14:paraId="67A6F545"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8)</w:t>
      </w:r>
      <w:r w:rsidRPr="006A73F7">
        <w:rPr>
          <w:rFonts w:eastAsia="SimSun"/>
          <w:lang w:eastAsia="en-GB"/>
        </w:rPr>
        <w:tab/>
        <w:t xml:space="preserve">shall include the </w:t>
      </w:r>
      <w:r w:rsidRPr="006A73F7">
        <w:rPr>
          <w:rFonts w:eastAsia="SimSun"/>
          <w:lang w:eastAsia="zh-CN"/>
        </w:rPr>
        <w:t>g.3gpp.icsi-ref</w:t>
      </w:r>
      <w:r w:rsidRPr="006A73F7">
        <w:rPr>
          <w:rFonts w:eastAsia="SimSun"/>
          <w:lang w:eastAsia="en-GB"/>
        </w:rPr>
        <w:t xml:space="preserve"> media feature tag containing the value of "</w:t>
      </w:r>
      <w:r w:rsidRPr="006A73F7">
        <w:rPr>
          <w:rFonts w:eastAsia="SimSun"/>
          <w:lang w:eastAsia="ko-KR"/>
        </w:rPr>
        <w:t>urn:urn-7:3gpp-service.ims.icsi.mcdata.ipconn</w:t>
      </w:r>
      <w:r w:rsidRPr="006A73F7">
        <w:rPr>
          <w:rFonts w:eastAsia="SimSun"/>
          <w:lang w:eastAsia="en-GB"/>
        </w:rPr>
        <w:t>" in the Contact header field of the SIP 200 (OK) response;</w:t>
      </w:r>
    </w:p>
    <w:p w14:paraId="0B1C40E5"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9)</w:t>
      </w:r>
      <w:r w:rsidRPr="006A73F7">
        <w:rPr>
          <w:rFonts w:eastAsia="SimSun"/>
          <w:lang w:eastAsia="en-GB"/>
        </w:rPr>
        <w:tab/>
        <w:t>shall include an SDP answer in the SIP 200 (OK) response to the SDP offer in the incoming SIP INVITE request according to 3GPP TS 24.229 [5] with the clarifications given in clause 20.2.0b</w:t>
      </w:r>
      <w:r w:rsidRPr="006A73F7">
        <w:rPr>
          <w:rFonts w:eastAsia="SimSun"/>
          <w:lang w:eastAsia="ko-KR"/>
        </w:rPr>
        <w:t>; and</w:t>
      </w:r>
    </w:p>
    <w:p w14:paraId="55F24916"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10)</w:t>
      </w:r>
      <w:r w:rsidRPr="006A73F7">
        <w:rPr>
          <w:rFonts w:eastAsia="SimSun"/>
          <w:lang w:eastAsia="ko-KR"/>
        </w:rPr>
        <w:tab/>
        <w:t>shall send the SIP 200 (OK) response towards the MCData server according to rules and procedures of 3GPP TS 24.229 [5].</w:t>
      </w:r>
    </w:p>
    <w:p w14:paraId="4AEABE2A" w14:textId="77777777" w:rsidR="00DD1136" w:rsidRPr="006A73F7" w:rsidRDefault="00DD1136" w:rsidP="00DD1136">
      <w:pPr>
        <w:overflowPunct w:val="0"/>
        <w:autoSpaceDE w:val="0"/>
        <w:autoSpaceDN w:val="0"/>
        <w:adjustRightInd w:val="0"/>
        <w:textAlignment w:val="baseline"/>
        <w:rPr>
          <w:rFonts w:eastAsia="SimSun"/>
          <w:lang w:eastAsia="ko-KR"/>
        </w:rPr>
      </w:pPr>
      <w:r w:rsidRPr="006A73F7">
        <w:rPr>
          <w:rFonts w:eastAsia="SimSun"/>
          <w:lang w:eastAsia="ko-KR"/>
        </w:rPr>
        <w:t>On receipt of an SIP ACK message to the sent SIP 200 (OK) message, the MCData client:</w:t>
      </w:r>
    </w:p>
    <w:p w14:paraId="2A8E1DB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w:t>
      </w:r>
      <w:r w:rsidRPr="006A73F7">
        <w:rPr>
          <w:rFonts w:eastAsia="SimSun"/>
          <w:lang w:eastAsia="ko-KR"/>
        </w:rPr>
        <w:tab/>
      </w:r>
      <w:r w:rsidRPr="006A73F7">
        <w:rPr>
          <w:rFonts w:eastAsia="SimSun"/>
          <w:lang w:eastAsia="en-GB"/>
        </w:rPr>
        <w:t>shall interact with</w:t>
      </w:r>
      <w:r w:rsidRPr="006A73F7">
        <w:rPr>
          <w:rFonts w:eastAsia="SimSun"/>
          <w:lang w:eastAsia="ko-KR"/>
        </w:rPr>
        <w:t xml:space="preserve"> the media plane as specified in 3GPP TS 24.582 [</w:t>
      </w:r>
      <w:r w:rsidRPr="006A73F7">
        <w:rPr>
          <w:rFonts w:eastAsia="SimSun"/>
          <w:lang w:eastAsia="en-GB"/>
        </w:rPr>
        <w:t>15</w:t>
      </w:r>
      <w:r w:rsidRPr="006A73F7">
        <w:rPr>
          <w:rFonts w:eastAsia="SimSun"/>
          <w:lang w:eastAsia="ko-KR"/>
        </w:rPr>
        <w:t>] clause 13.1.3.</w:t>
      </w:r>
    </w:p>
    <w:p w14:paraId="02F8A14D" w14:textId="77777777" w:rsidR="00DD1136" w:rsidRDefault="00DD1136" w:rsidP="00DD1136">
      <w:r w:rsidRPr="00173DB4">
        <w:t>[TS 24.282, clause 20.2.</w:t>
      </w:r>
      <w:r>
        <w:t>0b</w:t>
      </w:r>
      <w:r w:rsidRPr="00173DB4">
        <w:t>]</w:t>
      </w:r>
    </w:p>
    <w:p w14:paraId="1750BC2D" w14:textId="77777777" w:rsidR="00DD1136" w:rsidRPr="00E30E48" w:rsidRDefault="00DD1136" w:rsidP="00DD1136">
      <w:pPr>
        <w:overflowPunct w:val="0"/>
        <w:autoSpaceDE w:val="0"/>
        <w:autoSpaceDN w:val="0"/>
        <w:adjustRightInd w:val="0"/>
        <w:textAlignment w:val="baseline"/>
        <w:rPr>
          <w:rFonts w:eastAsia="SimSun"/>
          <w:lang w:eastAsia="en-GB"/>
        </w:rPr>
      </w:pPr>
      <w:r>
        <w:rPr>
          <w:rFonts w:eastAsia="SimSun"/>
          <w:lang w:eastAsia="en-GB"/>
        </w:rPr>
        <w:t>W</w:t>
      </w:r>
      <w:r w:rsidRPr="00E30E48">
        <w:rPr>
          <w:rFonts w:eastAsia="SimSun"/>
          <w:lang w:eastAsia="en-GB"/>
        </w:rPr>
        <w:t xml:space="preserve">hen the MCData </w:t>
      </w:r>
      <w:r w:rsidRPr="00E30E48">
        <w:rPr>
          <w:rFonts w:eastAsia="SimSun"/>
          <w:lang w:eastAsia="ko-KR"/>
        </w:rPr>
        <w:t>c</w:t>
      </w:r>
      <w:r w:rsidRPr="00E30E48">
        <w:rPr>
          <w:rFonts w:eastAsia="SimSun"/>
          <w:lang w:eastAsia="en-GB"/>
        </w:rPr>
        <w:t>lient receives an initial SDP offer for a MCData including an attribute for IP Connectivity, the MCData client shall process the SDP offer and shall compose an SDP answer.</w:t>
      </w:r>
    </w:p>
    <w:p w14:paraId="0F4FBC7B" w14:textId="77777777" w:rsidR="00DD1136" w:rsidRPr="00E30E48" w:rsidRDefault="00DD1136" w:rsidP="00DD1136">
      <w:pPr>
        <w:overflowPunct w:val="0"/>
        <w:autoSpaceDE w:val="0"/>
        <w:autoSpaceDN w:val="0"/>
        <w:adjustRightInd w:val="0"/>
        <w:textAlignment w:val="baseline"/>
        <w:rPr>
          <w:rFonts w:eastAsia="SimSun"/>
          <w:lang w:eastAsia="en-GB"/>
        </w:rPr>
      </w:pPr>
      <w:r w:rsidRPr="00E30E48">
        <w:rPr>
          <w:rFonts w:eastAsia="SimSun"/>
          <w:lang w:eastAsia="en-GB"/>
        </w:rPr>
        <w:t>When composing an SDP answer, the MCData client:</w:t>
      </w:r>
    </w:p>
    <w:p w14:paraId="00FE72A9"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1)</w:t>
      </w:r>
      <w:r w:rsidRPr="00E30E48">
        <w:rPr>
          <w:rFonts w:eastAsia="SimSun"/>
          <w:lang w:eastAsia="en-GB"/>
        </w:rPr>
        <w:tab/>
        <w:t>shall accept the MCData media stream in the SDP offer;</w:t>
      </w:r>
    </w:p>
    <w:p w14:paraId="3C8164CF"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2)</w:t>
      </w:r>
      <w:r w:rsidRPr="00E30E48">
        <w:rPr>
          <w:rFonts w:eastAsia="SimSun"/>
          <w:lang w:eastAsia="en-GB"/>
        </w:rPr>
        <w:tab/>
        <w:t>shall set the IP address of the MCData client for the accepted MCData media stream; and</w:t>
      </w:r>
    </w:p>
    <w:p w14:paraId="4B052181" w14:textId="77777777" w:rsidR="00DD1136" w:rsidRPr="00E30E48" w:rsidRDefault="00DD1136" w:rsidP="00DD1136">
      <w:pPr>
        <w:keepLines/>
        <w:overflowPunct w:val="0"/>
        <w:autoSpaceDE w:val="0"/>
        <w:autoSpaceDN w:val="0"/>
        <w:adjustRightInd w:val="0"/>
        <w:ind w:left="1135" w:hanging="851"/>
        <w:textAlignment w:val="baseline"/>
        <w:rPr>
          <w:rFonts w:eastAsia="SimSun"/>
          <w:lang w:eastAsia="en-GB"/>
        </w:rPr>
      </w:pPr>
      <w:r w:rsidRPr="00E30E48">
        <w:rPr>
          <w:rFonts w:eastAsia="SimSun"/>
          <w:lang w:eastAsia="en-GB"/>
        </w:rPr>
        <w:t>NOTE:</w:t>
      </w:r>
      <w:r w:rsidRPr="00E30E48">
        <w:rPr>
          <w:rFonts w:eastAsia="SimSun"/>
          <w:lang w:eastAsia="en-GB"/>
        </w:rPr>
        <w:tab/>
        <w:t>The MC service operator policy determines if the MCData client can use an already assigned IP address or can request a new IP address following the procedures defined in 3GPP TS 24.301 [43].</w:t>
      </w:r>
    </w:p>
    <w:p w14:paraId="1EE34209"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3)</w:t>
      </w:r>
      <w:r w:rsidRPr="00E30E48">
        <w:rPr>
          <w:rFonts w:eastAsia="SimSun"/>
          <w:lang w:eastAsia="en-GB"/>
        </w:rPr>
        <w:tab/>
        <w:t>shall include an "m=application" media-level section for the accepted MCData media stream consisting of:</w:t>
      </w:r>
    </w:p>
    <w:p w14:paraId="0F690387" w14:textId="77777777" w:rsidR="00DD1136" w:rsidRPr="00E30E48" w:rsidRDefault="00DD1136" w:rsidP="00DD1136">
      <w:pPr>
        <w:overflowPunct w:val="0"/>
        <w:autoSpaceDE w:val="0"/>
        <w:autoSpaceDN w:val="0"/>
        <w:adjustRightInd w:val="0"/>
        <w:ind w:left="851" w:hanging="284"/>
        <w:textAlignment w:val="baseline"/>
        <w:rPr>
          <w:rFonts w:eastAsia="SimSun"/>
          <w:lang w:eastAsia="en-GB"/>
        </w:rPr>
      </w:pPr>
      <w:r w:rsidRPr="00E30E48">
        <w:rPr>
          <w:rFonts w:eastAsia="SimSun"/>
          <w:lang w:eastAsia="en-GB"/>
        </w:rPr>
        <w:t>a)</w:t>
      </w:r>
      <w:r w:rsidRPr="00E30E48">
        <w:rPr>
          <w:rFonts w:eastAsia="SimSun"/>
          <w:lang w:eastAsia="en-GB"/>
        </w:rPr>
        <w:tab/>
        <w:t>the port number selected for the media plane as specified in 3GPP TS 24.582 [15] clause 13.5; and</w:t>
      </w:r>
    </w:p>
    <w:p w14:paraId="4AB9049F" w14:textId="77777777" w:rsidR="00DD1136" w:rsidRPr="009E55BE" w:rsidRDefault="00DD1136" w:rsidP="00DD1136">
      <w:pPr>
        <w:overflowPunct w:val="0"/>
        <w:autoSpaceDE w:val="0"/>
        <w:autoSpaceDN w:val="0"/>
        <w:adjustRightInd w:val="0"/>
        <w:ind w:left="851" w:hanging="284"/>
        <w:textAlignment w:val="baseline"/>
        <w:rPr>
          <w:rFonts w:eastAsia="SimSun"/>
          <w:lang w:eastAsia="en-GB"/>
        </w:rPr>
      </w:pPr>
      <w:r w:rsidRPr="00E30E48">
        <w:rPr>
          <w:rFonts w:eastAsia="SimSun"/>
          <w:lang w:eastAsia="en-GB"/>
        </w:rPr>
        <w:t>b)</w:t>
      </w:r>
      <w:r w:rsidRPr="00E30E48">
        <w:rPr>
          <w:rFonts w:eastAsia="SimSun"/>
          <w:lang w:eastAsia="en-GB"/>
        </w:rPr>
        <w:tab/>
        <w:t>the 'fmtp' attribute as specified in 3GPP TS 24.582 [15] clause 13.6.</w:t>
      </w:r>
    </w:p>
    <w:p w14:paraId="53C486E3" w14:textId="442B3F08" w:rsidR="00296E35" w:rsidRDefault="00296E35" w:rsidP="00296E35">
      <w:r w:rsidRPr="00407576">
        <w:t>[TS 24.</w:t>
      </w:r>
      <w:r>
        <w:t>5</w:t>
      </w:r>
      <w:r w:rsidRPr="00407576">
        <w:t xml:space="preserve">82, clause </w:t>
      </w:r>
      <w:r>
        <w:t>13.1</w:t>
      </w:r>
      <w:r w:rsidR="00DD1136">
        <w:t>.</w:t>
      </w:r>
      <w:r>
        <w:t>3</w:t>
      </w:r>
      <w:r w:rsidRPr="00407576">
        <w:t>]</w:t>
      </w:r>
    </w:p>
    <w:p w14:paraId="3F25F5ED" w14:textId="77777777" w:rsidR="00DD1136" w:rsidRDefault="00DD1136" w:rsidP="00DD1136">
      <w:r w:rsidRPr="001646E4">
        <w:t>The successful outcome of the procedure 20.2.2 in 3GPP</w:t>
      </w:r>
      <w:r w:rsidRPr="001646E4">
        <w:rPr>
          <w:rFonts w:hint="eastAsia"/>
        </w:rPr>
        <w:t> TS 2</w:t>
      </w:r>
      <w:r w:rsidRPr="001646E4">
        <w:t xml:space="preserve">4.282 [8] shall be the trigger to start the establishment of the IP tunnel. The IP tunnel </w:t>
      </w:r>
      <w:r>
        <w:t xml:space="preserve">is </w:t>
      </w:r>
      <w:r w:rsidRPr="001646E4">
        <w:t>based on GRE</w:t>
      </w:r>
      <w:r>
        <w:t>-</w:t>
      </w:r>
      <w:r w:rsidRPr="00F5076B">
        <w:t>in-UDP Encapsulation</w:t>
      </w:r>
      <w:r>
        <w:t xml:space="preserve"> as specified in IETF</w:t>
      </w:r>
      <w:r w:rsidRPr="001646E4">
        <w:t> </w:t>
      </w:r>
      <w:r w:rsidRPr="00F551F8">
        <w:t>RFC </w:t>
      </w:r>
      <w:r>
        <w:t>8086 [23], and</w:t>
      </w:r>
      <w:r w:rsidRPr="001646E4">
        <w:t xml:space="preserve"> as </w:t>
      </w:r>
      <w:r>
        <w:t>specified</w:t>
      </w:r>
      <w:r w:rsidRPr="001646E4">
        <w:t xml:space="preserve"> in </w:t>
      </w:r>
      <w:r>
        <w:t>clause 13</w:t>
      </w:r>
      <w:r w:rsidRPr="001646E4">
        <w:t>.4</w:t>
      </w:r>
      <w:bookmarkStart w:id="1299" w:name="_Hlk95124486"/>
      <w:r w:rsidRPr="001646E4">
        <w:t>.</w:t>
      </w:r>
    </w:p>
    <w:p w14:paraId="2E584862" w14:textId="77777777" w:rsidR="00DD1136" w:rsidRDefault="00DD1136" w:rsidP="00DD1136">
      <w:r w:rsidRPr="00111EAF">
        <w:t>The MCData client shall</w:t>
      </w:r>
      <w:r>
        <w:t xml:space="preserve"> perform encapsulation and decapsulation in accordance with clause 13.4.</w:t>
      </w:r>
    </w:p>
    <w:bookmarkEnd w:id="1299"/>
    <w:p w14:paraId="0BDDB5CA" w14:textId="77777777" w:rsidR="00DD1136" w:rsidRPr="00E54E9D" w:rsidRDefault="00DD1136" w:rsidP="00DD1136">
      <w:pPr>
        <w:rPr>
          <w:noProof/>
        </w:rPr>
      </w:pPr>
      <w:r w:rsidRPr="001646E4">
        <w:t>The MCData client act</w:t>
      </w:r>
      <w:r>
        <w:t>s</w:t>
      </w:r>
      <w:r w:rsidRPr="001646E4">
        <w:t xml:space="preserve"> as an IP relay for IP traffic between the IP tunnel and the IP application. Once the IP tunnel is established, the IP applications can exchange IP data. The client that receives IP packets from the IP tunnel shall perform de-capsulation from the tunnel</w:t>
      </w:r>
      <w:r>
        <w:t>l</w:t>
      </w:r>
      <w:r w:rsidRPr="001646E4">
        <w:t>ing protocol</w:t>
      </w:r>
      <w:r w:rsidRPr="001177C2">
        <w:t>, removing the UDP header and the GRE header from the received packet</w:t>
      </w:r>
      <w:r>
        <w:t>,</w:t>
      </w:r>
      <w:r w:rsidRPr="001646E4">
        <w:t xml:space="preserve"> before passing the IP data to the IP application</w:t>
      </w:r>
      <w:r>
        <w:rPr>
          <w:noProof/>
        </w:rPr>
        <w:t>.</w:t>
      </w:r>
      <w:r>
        <w:t xml:space="preserve"> </w:t>
      </w:r>
      <w:r w:rsidRPr="00791258">
        <w:t>When the terminating MCData client receives an IP packet from the IP application, it shall perform encapsulation to the tunnelling protocol adding a GRE header and a UDP header to the IP packet, and send the outgoing UDP traffic to the IP address and port present in the SDP offer</w:t>
      </w:r>
      <w: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tcPr>
          <w:p w14:paraId="1CA36881" w14:textId="2D8607EC" w:rsidR="00296E35" w:rsidRPr="001C0FC4" w:rsidRDefault="00296E35" w:rsidP="002E3FCC">
            <w:pPr>
              <w:pStyle w:val="TAL"/>
            </w:pPr>
            <w:r w:rsidRPr="00592E3B">
              <w:t xml:space="preserve">EXCEPTION: The </w:t>
            </w:r>
            <w:r>
              <w:t xml:space="preserve">communication described in </w:t>
            </w:r>
            <w:r w:rsidRPr="00592E3B">
              <w:t>in steps</w:t>
            </w:r>
            <w:r>
              <w:t xml:space="preserve"> </w:t>
            </w:r>
            <w:r w:rsidR="00DD1136" w:rsidRPr="00DD1136">
              <w:t>6 and 7</w:t>
            </w:r>
            <w:r w:rsidRPr="00592E3B">
              <w:t xml:space="preserve"> </w:t>
            </w:r>
            <w:r w:rsidR="00DD1136" w:rsidRPr="00DD1136">
              <w:t>is</w:t>
            </w:r>
            <w:r w:rsidRPr="00592E3B">
              <w:t xml:space="preserve"> transmitted over a</w:t>
            </w:r>
            <w:r w:rsidR="00DD1136" w:rsidRPr="00DD1136">
              <w:t>n</w:t>
            </w:r>
            <w:r w:rsidRPr="00592E3B">
              <w:t xml:space="preserve"> </w:t>
            </w:r>
            <w:r>
              <w:t xml:space="preserve">IP connection </w:t>
            </w:r>
            <w:r w:rsidRPr="00592E3B">
              <w:t>that has been established</w:t>
            </w:r>
            <w:r w:rsidRPr="001646E4">
              <w:t xml:space="preserve"> based on </w:t>
            </w:r>
            <w:r w:rsidR="00DD1136" w:rsidRPr="00DD1136">
              <w:t>GRE-in-UDP Encapsulation</w:t>
            </w:r>
            <w:r>
              <w:t xml:space="preserve">. </w:t>
            </w:r>
          </w:p>
        </w:tc>
        <w:tc>
          <w:tcPr>
            <w:tcW w:w="709" w:type="dxa"/>
            <w:tcBorders>
              <w:top w:val="single" w:sz="4" w:space="0" w:color="auto"/>
              <w:left w:val="single" w:sz="4" w:space="0" w:color="auto"/>
              <w:bottom w:val="single" w:sz="4" w:space="0" w:color="auto"/>
              <w:right w:val="single" w:sz="4" w:space="0" w:color="auto"/>
            </w:tcBorders>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tcPr>
          <w:p w14:paraId="37F0DD8C" w14:textId="0EA76E3E" w:rsidR="00296E35" w:rsidRPr="00592E3B" w:rsidRDefault="00296E35" w:rsidP="002E3FCC">
            <w:pPr>
              <w:pStyle w:val="TAL"/>
            </w:pPr>
            <w:r w:rsidRPr="00592E3B">
              <w:t xml:space="preserve">The SS (MCX Server) sends </w:t>
            </w:r>
            <w:r>
              <w:t xml:space="preserve">a </w:t>
            </w:r>
            <w:r w:rsidR="00DD1136" w:rsidRPr="00DD1136">
              <w:t>ICMP ECHO request</w:t>
            </w:r>
            <w:r>
              <w:t xml:space="preserve"> via </w:t>
            </w:r>
            <w:r w:rsidR="00DD1136" w:rsidRPr="00DD1136">
              <w:t>the GRE-in-UDP tunnel.</w:t>
            </w:r>
          </w:p>
        </w:tc>
        <w:tc>
          <w:tcPr>
            <w:tcW w:w="709" w:type="dxa"/>
            <w:tcBorders>
              <w:top w:val="single" w:sz="4" w:space="0" w:color="auto"/>
              <w:left w:val="single" w:sz="4" w:space="0" w:color="auto"/>
              <w:bottom w:val="single" w:sz="4" w:space="0" w:color="auto"/>
              <w:right w:val="single" w:sz="4" w:space="0" w:color="auto"/>
            </w:tcBorders>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tcPr>
          <w:p w14:paraId="56A2EB51" w14:textId="24F84B19" w:rsidR="00296E35" w:rsidRDefault="00296E35" w:rsidP="002E3FCC">
            <w:pPr>
              <w:pStyle w:val="TAL"/>
            </w:pPr>
            <w:r w:rsidRPr="001C0FC4">
              <w:t xml:space="preserve">Check: Does the UE (MCData client) provide </w:t>
            </w:r>
            <w:r w:rsidR="00DD1136" w:rsidRPr="00DD1136">
              <w:t>an ICMP ECHO reply via the GRE-in-UDP tunnel</w:t>
            </w:r>
            <w:r w:rsidRPr="001C0FC4">
              <w:t>?</w:t>
            </w:r>
          </w:p>
        </w:tc>
        <w:tc>
          <w:tcPr>
            <w:tcW w:w="709" w:type="dxa"/>
            <w:tcBorders>
              <w:top w:val="single" w:sz="4" w:space="0" w:color="auto"/>
              <w:left w:val="single" w:sz="4" w:space="0" w:color="auto"/>
              <w:bottom w:val="single" w:sz="4" w:space="0" w:color="auto"/>
              <w:right w:val="single" w:sz="4" w:space="0" w:color="auto"/>
            </w:tcBorders>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6465D539" w:rsidR="00296E35" w:rsidRDefault="00296E35" w:rsidP="002E3FCC">
            <w:pPr>
              <w:pStyle w:val="TAL"/>
            </w:pPr>
            <w:r>
              <w:t xml:space="preserve">(NOTE </w:t>
            </w:r>
            <w:r w:rsidR="00DD1136" w:rsidRPr="00DD1136">
              <w:t>1</w:t>
            </w:r>
            <w:r>
              <w:t>)</w:t>
            </w:r>
          </w:p>
        </w:tc>
        <w:tc>
          <w:tcPr>
            <w:tcW w:w="709" w:type="dxa"/>
            <w:tcBorders>
              <w:top w:val="single" w:sz="4" w:space="0" w:color="auto"/>
              <w:left w:val="single" w:sz="4" w:space="0" w:color="auto"/>
              <w:bottom w:val="single" w:sz="4" w:space="0" w:color="auto"/>
              <w:right w:val="single" w:sz="4" w:space="0" w:color="auto"/>
            </w:tcBorders>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654EFC97" w14:textId="0D616D1C" w:rsidR="00296E35" w:rsidRPr="00407576" w:rsidRDefault="00296E35" w:rsidP="002E3FCC">
            <w:pPr>
              <w:pStyle w:val="TAN"/>
            </w:pPr>
            <w:r w:rsidRPr="00407576">
              <w:t xml:space="preserve">NOTE </w:t>
            </w:r>
            <w:r w:rsidR="00DD1136" w:rsidRPr="00DD1136">
              <w:t>1</w:t>
            </w:r>
            <w:r w:rsidRPr="00407576">
              <w:t>: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6DA38BE8" w:rsidR="00296E35" w:rsidRPr="00592E3B" w:rsidRDefault="00296E35" w:rsidP="002E3FCC">
            <w:pPr>
              <w:pStyle w:val="TAL"/>
            </w:pPr>
            <w:r w:rsidRPr="00592E3B">
              <w:t xml:space="preserve">media = </w:t>
            </w:r>
            <w:r w:rsidR="00DD1136" w:rsidRPr="00DD1136">
              <w:t>application</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DD1136" w:rsidRPr="00592E3B" w14:paraId="7FA80E86"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082218" w14:textId="7C7D20F5" w:rsidR="00DD1136" w:rsidRPr="00592E3B" w:rsidRDefault="00DD1136" w:rsidP="00DD1136">
            <w:pPr>
              <w:pStyle w:val="TAL"/>
              <w:rPr>
                <w:b/>
              </w:rPr>
            </w:pPr>
            <w:r w:rsidRPr="00C60E68">
              <w:rPr>
                <w:bCs/>
              </w:rPr>
              <w:t xml:space="preserve">    media</w:t>
            </w:r>
          </w:p>
        </w:tc>
        <w:tc>
          <w:tcPr>
            <w:tcW w:w="2127" w:type="dxa"/>
            <w:tcBorders>
              <w:top w:val="single" w:sz="4" w:space="0" w:color="auto"/>
              <w:left w:val="single" w:sz="4" w:space="0" w:color="auto"/>
              <w:bottom w:val="single" w:sz="4" w:space="0" w:color="auto"/>
              <w:right w:val="single" w:sz="4" w:space="0" w:color="auto"/>
            </w:tcBorders>
          </w:tcPr>
          <w:p w14:paraId="0E10F792" w14:textId="67665F99" w:rsidR="00DD1136" w:rsidRPr="00592E3B" w:rsidRDefault="00DD1136" w:rsidP="00DD1136">
            <w:pPr>
              <w:pStyle w:val="TAL"/>
            </w:pPr>
            <w:r>
              <w:t>“application”</w:t>
            </w:r>
          </w:p>
        </w:tc>
        <w:tc>
          <w:tcPr>
            <w:tcW w:w="2127" w:type="dxa"/>
            <w:tcBorders>
              <w:top w:val="single" w:sz="4" w:space="0" w:color="auto"/>
              <w:left w:val="single" w:sz="4" w:space="0" w:color="auto"/>
              <w:bottom w:val="single" w:sz="4" w:space="0" w:color="auto"/>
              <w:right w:val="single" w:sz="4" w:space="0" w:color="auto"/>
            </w:tcBorders>
          </w:tcPr>
          <w:p w14:paraId="3BF65177" w14:textId="77777777" w:rsidR="00DD1136" w:rsidRPr="00592E3B"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73A00942" w14:textId="5D6E4F84" w:rsidR="00DD1136" w:rsidRPr="00592E3B"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5D9030AC" w14:textId="77777777" w:rsidR="00DD1136" w:rsidRPr="00592E3B" w:rsidRDefault="00DD1136" w:rsidP="00DD1136">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363B4116" w:rsidR="00296E35" w:rsidRPr="00592E3B" w:rsidRDefault="00296E35" w:rsidP="002E3FCC">
            <w:pPr>
              <w:pStyle w:val="TAL"/>
            </w:pPr>
            <w:r w:rsidRPr="00592E3B">
              <w:t xml:space="preserve">    </w:t>
            </w:r>
            <w:r w:rsidR="00DD1136" w:rsidRPr="00DD1136">
              <w:t>p</w:t>
            </w:r>
            <w:r w:rsidRPr="00592E3B">
              <w:t>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25FED06D" w:rsidR="00296E35" w:rsidRPr="00592E3B" w:rsidRDefault="00DD1136" w:rsidP="002E3FCC">
            <w:pPr>
              <w:pStyle w:val="TAL"/>
            </w:pPr>
            <w:r w:rsidRPr="00DD1136">
              <w:t>port number assigned by the SS</w:t>
            </w:r>
          </w:p>
        </w:tc>
        <w:tc>
          <w:tcPr>
            <w:tcW w:w="2127" w:type="dxa"/>
            <w:tcBorders>
              <w:top w:val="single" w:sz="4" w:space="0" w:color="auto"/>
              <w:left w:val="single" w:sz="4" w:space="0" w:color="auto"/>
              <w:bottom w:val="single" w:sz="4" w:space="0" w:color="auto"/>
              <w:right w:val="single" w:sz="4" w:space="0" w:color="auto"/>
            </w:tcBorders>
            <w:hideMark/>
          </w:tcPr>
          <w:p w14:paraId="69C8EFE3" w14:textId="43D5888B" w:rsidR="00296E35" w:rsidRPr="00592E3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r w:rsidR="00DD1136" w:rsidRPr="009E55BE" w14:paraId="75449A47"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F166E9" w14:textId="77777777" w:rsidR="00DD1136" w:rsidRPr="009E55BE" w:rsidRDefault="00DD1136" w:rsidP="00DD1136">
            <w:pPr>
              <w:pStyle w:val="TAL"/>
            </w:pPr>
            <w:r>
              <w:t xml:space="preserve">    proto</w:t>
            </w:r>
          </w:p>
        </w:tc>
        <w:tc>
          <w:tcPr>
            <w:tcW w:w="2127" w:type="dxa"/>
            <w:tcBorders>
              <w:top w:val="single" w:sz="4" w:space="0" w:color="auto"/>
              <w:left w:val="single" w:sz="4" w:space="0" w:color="auto"/>
              <w:bottom w:val="single" w:sz="4" w:space="0" w:color="auto"/>
              <w:right w:val="single" w:sz="4" w:space="0" w:color="auto"/>
            </w:tcBorders>
            <w:hideMark/>
          </w:tcPr>
          <w:p w14:paraId="5C05AD65" w14:textId="77777777" w:rsidR="00DD1136" w:rsidRPr="009E55BE" w:rsidRDefault="00DD1136" w:rsidP="00DD1136">
            <w:pPr>
              <w:pStyle w:val="TAL"/>
            </w:pPr>
            <w:r>
              <w:t>“udp”</w:t>
            </w:r>
          </w:p>
        </w:tc>
        <w:tc>
          <w:tcPr>
            <w:tcW w:w="2127" w:type="dxa"/>
            <w:tcBorders>
              <w:top w:val="single" w:sz="4" w:space="0" w:color="auto"/>
              <w:left w:val="single" w:sz="4" w:space="0" w:color="auto"/>
              <w:bottom w:val="single" w:sz="4" w:space="0" w:color="auto"/>
              <w:right w:val="single" w:sz="4" w:space="0" w:color="auto"/>
            </w:tcBorders>
            <w:hideMark/>
          </w:tcPr>
          <w:p w14:paraId="60D9D0BC" w14:textId="77777777" w:rsidR="00DD1136" w:rsidRPr="009E55BE"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1F299C5B" w14:textId="77777777" w:rsidR="00DD1136" w:rsidRPr="009E55BE"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A6023A8" w14:textId="77777777" w:rsidR="00DD1136" w:rsidRPr="009E55BE" w:rsidRDefault="00DD1136" w:rsidP="00DD1136">
            <w:pPr>
              <w:pStyle w:val="TAL"/>
            </w:pPr>
          </w:p>
        </w:tc>
      </w:tr>
      <w:tr w:rsidR="00DD1136" w:rsidRPr="009E55BE" w14:paraId="79CA1106"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DF831D" w14:textId="77777777" w:rsidR="00DD1136" w:rsidRDefault="00DD1136" w:rsidP="00DD1136">
            <w:pPr>
              <w:pStyle w:val="TAL"/>
            </w:pPr>
            <w:r>
              <w:t xml:space="preserve">    fmt</w:t>
            </w:r>
          </w:p>
        </w:tc>
        <w:tc>
          <w:tcPr>
            <w:tcW w:w="2127" w:type="dxa"/>
            <w:tcBorders>
              <w:top w:val="single" w:sz="4" w:space="0" w:color="auto"/>
              <w:left w:val="single" w:sz="4" w:space="0" w:color="auto"/>
              <w:bottom w:val="single" w:sz="4" w:space="0" w:color="auto"/>
              <w:right w:val="single" w:sz="4" w:space="0" w:color="auto"/>
            </w:tcBorders>
            <w:hideMark/>
          </w:tcPr>
          <w:p w14:paraId="10B5C9FA" w14:textId="77777777" w:rsidR="00DD1136" w:rsidRDefault="00DD1136" w:rsidP="00DD1136">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29123884" w14:textId="77777777" w:rsidR="00DD1136" w:rsidRPr="009E55BE"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3B0ED860"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38FAC19" w14:textId="77777777" w:rsidR="00DD1136" w:rsidRPr="009E55BE" w:rsidRDefault="00DD1136" w:rsidP="00DD1136">
            <w:pPr>
              <w:pStyle w:val="TAL"/>
            </w:pPr>
          </w:p>
        </w:tc>
      </w:tr>
      <w:tr w:rsidR="00DD1136" w:rsidRPr="009E55BE" w14:paraId="4E2EBF0E"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FBFA21" w14:textId="77777777" w:rsidR="00DD1136" w:rsidRDefault="00DD1136" w:rsidP="00DD1136">
            <w:pPr>
              <w:pStyle w:val="TAL"/>
            </w:pPr>
            <w:r w:rsidRPr="00DD1136">
              <w:t xml:space="preserve">  media attribute</w:t>
            </w:r>
          </w:p>
        </w:tc>
        <w:tc>
          <w:tcPr>
            <w:tcW w:w="2127" w:type="dxa"/>
            <w:tcBorders>
              <w:top w:val="single" w:sz="4" w:space="0" w:color="auto"/>
              <w:left w:val="single" w:sz="4" w:space="0" w:color="auto"/>
              <w:bottom w:val="single" w:sz="4" w:space="0" w:color="auto"/>
              <w:right w:val="single" w:sz="4" w:space="0" w:color="auto"/>
            </w:tcBorders>
            <w:hideMark/>
          </w:tcPr>
          <w:p w14:paraId="78B7B401" w14:textId="77777777" w:rsidR="00DD1136" w:rsidRDefault="00DD1136" w:rsidP="00DD113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817968" w14:textId="77777777" w:rsidR="00DD1136" w:rsidRDefault="00DD1136" w:rsidP="00DD1136">
            <w:pPr>
              <w:pStyle w:val="TAL"/>
            </w:pPr>
            <w:r w:rsidRPr="00F927EA">
              <w:t>a= line</w:t>
            </w:r>
          </w:p>
          <w:p w14:paraId="141B6C1E" w14:textId="77777777" w:rsidR="00DD1136" w:rsidRPr="009E55BE" w:rsidRDefault="00DD1136" w:rsidP="00DD1136">
            <w:pPr>
              <w:pStyle w:val="TAL"/>
            </w:pPr>
            <w:r w:rsidRPr="00A0057F">
              <w:t>attribute = fmtp</w:t>
            </w:r>
          </w:p>
        </w:tc>
        <w:tc>
          <w:tcPr>
            <w:tcW w:w="1419" w:type="dxa"/>
            <w:tcBorders>
              <w:top w:val="single" w:sz="4" w:space="0" w:color="auto"/>
              <w:left w:val="single" w:sz="4" w:space="0" w:color="auto"/>
              <w:bottom w:val="single" w:sz="4" w:space="0" w:color="auto"/>
              <w:right w:val="single" w:sz="4" w:space="0" w:color="auto"/>
            </w:tcBorders>
          </w:tcPr>
          <w:p w14:paraId="7B0F6C7F" w14:textId="77777777" w:rsidR="00DD1136" w:rsidRDefault="00DD1136" w:rsidP="00DD1136">
            <w:pPr>
              <w:pStyle w:val="TAL"/>
            </w:pPr>
          </w:p>
        </w:tc>
        <w:tc>
          <w:tcPr>
            <w:tcW w:w="1134" w:type="dxa"/>
            <w:tcBorders>
              <w:top w:val="single" w:sz="4" w:space="0" w:color="auto"/>
              <w:left w:val="single" w:sz="4" w:space="0" w:color="auto"/>
              <w:bottom w:val="single" w:sz="4" w:space="0" w:color="auto"/>
              <w:right w:val="single" w:sz="4" w:space="0" w:color="auto"/>
            </w:tcBorders>
          </w:tcPr>
          <w:p w14:paraId="19C24DC8" w14:textId="77777777" w:rsidR="00DD1136" w:rsidRPr="009E55BE" w:rsidRDefault="00DD1136" w:rsidP="00DD1136">
            <w:pPr>
              <w:pStyle w:val="TAL"/>
            </w:pPr>
          </w:p>
        </w:tc>
      </w:tr>
      <w:tr w:rsidR="00DD1136" w:rsidRPr="009E55BE" w14:paraId="74948DF3"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646E46" w14:textId="77777777" w:rsidR="00DD1136" w:rsidRPr="00DD1136" w:rsidRDefault="00DD1136" w:rsidP="00DD1136">
            <w:pPr>
              <w:pStyle w:val="TAL"/>
            </w:pPr>
            <w:r w:rsidRPr="00094E4B">
              <w:t xml:space="preserve">    </w:t>
            </w:r>
            <w:r>
              <w:t>f</w:t>
            </w:r>
            <w:r w:rsidRPr="00094E4B">
              <w:t>mtp</w:t>
            </w:r>
          </w:p>
        </w:tc>
        <w:tc>
          <w:tcPr>
            <w:tcW w:w="2127" w:type="dxa"/>
            <w:tcBorders>
              <w:top w:val="single" w:sz="4" w:space="0" w:color="auto"/>
              <w:left w:val="single" w:sz="4" w:space="0" w:color="auto"/>
              <w:bottom w:val="single" w:sz="4" w:space="0" w:color="auto"/>
              <w:right w:val="single" w:sz="4" w:space="0" w:color="auto"/>
            </w:tcBorders>
            <w:hideMark/>
          </w:tcPr>
          <w:p w14:paraId="11E76CBE" w14:textId="77777777" w:rsidR="00DD1136" w:rsidRDefault="00DD1136" w:rsidP="00DD1136">
            <w:pPr>
              <w:pStyle w:val="TAL"/>
            </w:pPr>
            <w:r w:rsidRPr="00094E4B">
              <w:t>"fmtp"</w:t>
            </w:r>
          </w:p>
        </w:tc>
        <w:tc>
          <w:tcPr>
            <w:tcW w:w="2127" w:type="dxa"/>
            <w:tcBorders>
              <w:top w:val="single" w:sz="4" w:space="0" w:color="auto"/>
              <w:left w:val="single" w:sz="4" w:space="0" w:color="auto"/>
              <w:bottom w:val="single" w:sz="4" w:space="0" w:color="auto"/>
              <w:right w:val="single" w:sz="4" w:space="0" w:color="auto"/>
            </w:tcBorders>
            <w:hideMark/>
          </w:tcPr>
          <w:p w14:paraId="76436B7E" w14:textId="77777777" w:rsidR="00DD1136" w:rsidRPr="00F927EA"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137FC300"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2768A527" w14:textId="77777777" w:rsidR="00DD1136" w:rsidRPr="009E55BE" w:rsidRDefault="00DD1136" w:rsidP="00DD1136">
            <w:pPr>
              <w:pStyle w:val="TAL"/>
            </w:pPr>
          </w:p>
        </w:tc>
      </w:tr>
      <w:tr w:rsidR="00DD1136" w:rsidRPr="009E55BE" w14:paraId="461D7BD7"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21699BE" w14:textId="77777777" w:rsidR="00DD1136" w:rsidRPr="00094E4B" w:rsidRDefault="00DD1136" w:rsidP="00DD1136">
            <w:pPr>
              <w:pStyle w:val="TAL"/>
            </w:pPr>
            <w:r>
              <w:t xml:space="preserve">    </w:t>
            </w:r>
            <w:r w:rsidRPr="005C3298">
              <w:t>fmtp-attr-ipconn</w:t>
            </w:r>
          </w:p>
        </w:tc>
        <w:tc>
          <w:tcPr>
            <w:tcW w:w="2127" w:type="dxa"/>
            <w:tcBorders>
              <w:top w:val="single" w:sz="4" w:space="0" w:color="auto"/>
              <w:left w:val="single" w:sz="4" w:space="0" w:color="auto"/>
              <w:bottom w:val="single" w:sz="4" w:space="0" w:color="auto"/>
              <w:right w:val="single" w:sz="4" w:space="0" w:color="auto"/>
            </w:tcBorders>
            <w:hideMark/>
          </w:tcPr>
          <w:p w14:paraId="3814C83E" w14:textId="77777777" w:rsidR="00DD1136" w:rsidRPr="00094E4B" w:rsidRDefault="00DD1136" w:rsidP="00DD1136">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1052D18A" w14:textId="77777777" w:rsidR="00DD1136" w:rsidRPr="00F927EA"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543D4B89"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E87ADA5" w14:textId="77777777" w:rsidR="00DD1136" w:rsidRPr="009E55BE" w:rsidRDefault="00DD1136" w:rsidP="00DD1136">
            <w:pPr>
              <w:pStyle w:val="TAL"/>
            </w:pPr>
          </w:p>
        </w:tc>
      </w:tr>
      <w:tr w:rsidR="00DD1136" w:rsidRPr="009E55BE" w14:paraId="7AE0A73A"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424CC55" w14:textId="77777777" w:rsidR="00DD1136" w:rsidRDefault="00DD1136" w:rsidP="00DD1136">
            <w:pPr>
              <w:pStyle w:val="TAL"/>
            </w:pPr>
            <w:r>
              <w:t xml:space="preserve">    </w:t>
            </w:r>
            <w:r w:rsidRPr="00507BD5">
              <w:t>attr-param</w:t>
            </w:r>
          </w:p>
        </w:tc>
        <w:tc>
          <w:tcPr>
            <w:tcW w:w="2127" w:type="dxa"/>
            <w:tcBorders>
              <w:top w:val="single" w:sz="4" w:space="0" w:color="auto"/>
              <w:left w:val="single" w:sz="4" w:space="0" w:color="auto"/>
              <w:bottom w:val="single" w:sz="4" w:space="0" w:color="auto"/>
              <w:right w:val="single" w:sz="4" w:space="0" w:color="auto"/>
            </w:tcBorders>
            <w:hideMark/>
          </w:tcPr>
          <w:p w14:paraId="42BFC1EE" w14:textId="77777777" w:rsidR="00DD1136" w:rsidRDefault="00DD1136" w:rsidP="00DD1136">
            <w:pPr>
              <w:pStyle w:val="TAL"/>
            </w:pPr>
            <w:r w:rsidRPr="003A5CB6">
              <w:t>"mcdata-ipconn-s-port=</w:t>
            </w:r>
            <w:r>
              <w:t>&lt;</w:t>
            </w:r>
            <w:r w:rsidRPr="003F5D34">
              <w:t>port number assigned by the SS</w:t>
            </w:r>
            <w:r>
              <w:t>&gt;”</w:t>
            </w:r>
          </w:p>
        </w:tc>
        <w:tc>
          <w:tcPr>
            <w:tcW w:w="2127" w:type="dxa"/>
            <w:tcBorders>
              <w:top w:val="single" w:sz="4" w:space="0" w:color="auto"/>
              <w:left w:val="single" w:sz="4" w:space="0" w:color="auto"/>
              <w:bottom w:val="single" w:sz="4" w:space="0" w:color="auto"/>
              <w:right w:val="single" w:sz="4" w:space="0" w:color="auto"/>
            </w:tcBorders>
            <w:hideMark/>
          </w:tcPr>
          <w:p w14:paraId="517F9469" w14:textId="77777777" w:rsidR="00DD1136" w:rsidRPr="00F927EA" w:rsidRDefault="00DD1136" w:rsidP="00DD1136">
            <w:pPr>
              <w:pStyle w:val="TAL"/>
            </w:pPr>
            <w:r w:rsidRPr="00E868F8">
              <w:t>UDP source port of the GRE-in-UDP tunnel</w:t>
            </w:r>
          </w:p>
        </w:tc>
        <w:tc>
          <w:tcPr>
            <w:tcW w:w="1419" w:type="dxa"/>
            <w:tcBorders>
              <w:top w:val="single" w:sz="4" w:space="0" w:color="auto"/>
              <w:left w:val="single" w:sz="4" w:space="0" w:color="auto"/>
              <w:bottom w:val="single" w:sz="4" w:space="0" w:color="auto"/>
              <w:right w:val="single" w:sz="4" w:space="0" w:color="auto"/>
            </w:tcBorders>
          </w:tcPr>
          <w:p w14:paraId="266D6EE4"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F43E623" w14:textId="77777777" w:rsidR="00DD1136" w:rsidRPr="009E55BE" w:rsidRDefault="00DD1136" w:rsidP="00DD1136">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DD1136">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1E41296" w:rsidR="00296E35" w:rsidRPr="00592E3B" w:rsidRDefault="00296E35" w:rsidP="002E3FCC">
            <w:pPr>
              <w:pStyle w:val="TAL"/>
            </w:pPr>
            <w:r w:rsidRPr="00592E3B">
              <w:t xml:space="preserve">media = </w:t>
            </w:r>
            <w:r w:rsidR="00DD1136" w:rsidRPr="00DD1136">
              <w:t>application</w:t>
            </w:r>
          </w:p>
        </w:tc>
        <w:tc>
          <w:tcPr>
            <w:tcW w:w="1420"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3F810CDF" w14:textId="0D0F3125" w:rsidR="00296E35" w:rsidRPr="00592E3B" w:rsidRDefault="00DD1136" w:rsidP="002E3FCC">
            <w:pPr>
              <w:pStyle w:val="TAL"/>
            </w:pPr>
            <w:r w:rsidRPr="00DD1136">
              <w:t>same number as indicated by the &lt;attr-param&gt; parameter in Table 6.7.2.3.3-2</w:t>
            </w:r>
          </w:p>
        </w:tc>
        <w:tc>
          <w:tcPr>
            <w:tcW w:w="2128" w:type="dxa"/>
            <w:tcBorders>
              <w:top w:val="single" w:sz="4" w:space="0" w:color="auto"/>
              <w:left w:val="single" w:sz="4" w:space="0" w:color="auto"/>
              <w:bottom w:val="single" w:sz="4" w:space="0" w:color="auto"/>
              <w:right w:val="single" w:sz="4" w:space="0" w:color="auto"/>
            </w:tcBorders>
            <w:hideMark/>
          </w:tcPr>
          <w:p w14:paraId="54D7916A" w14:textId="7A582D5B"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r w:rsidR="00DD1136" w:rsidRPr="009E55BE" w14:paraId="7E14F68C"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1AC840E" w14:textId="77777777" w:rsidR="00DD1136" w:rsidRPr="009E55BE" w:rsidRDefault="00DD1136" w:rsidP="00DD1136">
            <w:pPr>
              <w:pStyle w:val="TAL"/>
            </w:pPr>
            <w:r>
              <w:t xml:space="preserve">    proto</w:t>
            </w:r>
          </w:p>
        </w:tc>
        <w:tc>
          <w:tcPr>
            <w:tcW w:w="2128" w:type="dxa"/>
            <w:tcBorders>
              <w:top w:val="single" w:sz="4" w:space="0" w:color="auto"/>
              <w:left w:val="single" w:sz="4" w:space="0" w:color="auto"/>
              <w:bottom w:val="single" w:sz="4" w:space="0" w:color="auto"/>
              <w:right w:val="single" w:sz="4" w:space="0" w:color="auto"/>
            </w:tcBorders>
            <w:hideMark/>
          </w:tcPr>
          <w:p w14:paraId="0252FDA2" w14:textId="77777777" w:rsidR="00DD1136" w:rsidRPr="009E55BE" w:rsidDel="00195915" w:rsidRDefault="00DD1136" w:rsidP="00DD1136">
            <w:pPr>
              <w:pStyle w:val="TAL"/>
            </w:pPr>
            <w:r>
              <w:t>“udp”</w:t>
            </w:r>
          </w:p>
        </w:tc>
        <w:tc>
          <w:tcPr>
            <w:tcW w:w="2128" w:type="dxa"/>
            <w:tcBorders>
              <w:top w:val="single" w:sz="4" w:space="0" w:color="auto"/>
              <w:left w:val="single" w:sz="4" w:space="0" w:color="auto"/>
              <w:bottom w:val="single" w:sz="4" w:space="0" w:color="auto"/>
              <w:right w:val="single" w:sz="4" w:space="0" w:color="auto"/>
            </w:tcBorders>
            <w:hideMark/>
          </w:tcPr>
          <w:p w14:paraId="44D8DCBC" w14:textId="77777777" w:rsidR="00DD1136" w:rsidRPr="009E55BE" w:rsidDel="00195915"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4E98EA92" w14:textId="77777777" w:rsidR="00DD1136" w:rsidRPr="009E55BE"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B6BBE73" w14:textId="77777777" w:rsidR="00DD1136" w:rsidRPr="009E55BE" w:rsidRDefault="00DD1136" w:rsidP="00DD1136">
            <w:pPr>
              <w:pStyle w:val="TAL"/>
            </w:pPr>
          </w:p>
        </w:tc>
      </w:tr>
      <w:tr w:rsidR="00DD1136" w:rsidRPr="009E55BE" w14:paraId="14D01771"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483A63E" w14:textId="77777777" w:rsidR="00DD1136" w:rsidRDefault="00DD1136" w:rsidP="00DD1136">
            <w:pPr>
              <w:pStyle w:val="TAL"/>
            </w:pPr>
            <w:r>
              <w:t xml:space="preserve">    fmt</w:t>
            </w:r>
          </w:p>
        </w:tc>
        <w:tc>
          <w:tcPr>
            <w:tcW w:w="2128" w:type="dxa"/>
            <w:tcBorders>
              <w:top w:val="single" w:sz="4" w:space="0" w:color="auto"/>
              <w:left w:val="single" w:sz="4" w:space="0" w:color="auto"/>
              <w:bottom w:val="single" w:sz="4" w:space="0" w:color="auto"/>
              <w:right w:val="single" w:sz="4" w:space="0" w:color="auto"/>
            </w:tcBorders>
            <w:hideMark/>
          </w:tcPr>
          <w:p w14:paraId="498D4841" w14:textId="77777777" w:rsidR="00DD1136" w:rsidRDefault="00DD1136" w:rsidP="00DD1136">
            <w:pPr>
              <w:pStyle w:val="TAL"/>
            </w:pPr>
            <w:r>
              <w:t>“MCDATA”</w:t>
            </w:r>
          </w:p>
        </w:tc>
        <w:tc>
          <w:tcPr>
            <w:tcW w:w="2128" w:type="dxa"/>
            <w:tcBorders>
              <w:top w:val="single" w:sz="4" w:space="0" w:color="auto"/>
              <w:left w:val="single" w:sz="4" w:space="0" w:color="auto"/>
              <w:bottom w:val="single" w:sz="4" w:space="0" w:color="auto"/>
              <w:right w:val="single" w:sz="4" w:space="0" w:color="auto"/>
            </w:tcBorders>
            <w:hideMark/>
          </w:tcPr>
          <w:p w14:paraId="4C19B423" w14:textId="77777777" w:rsidR="00DD1136" w:rsidRPr="009E55BE" w:rsidDel="00195915"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11208A58"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28680D77" w14:textId="77777777" w:rsidR="00DD1136" w:rsidRPr="009E55BE" w:rsidRDefault="00DD1136" w:rsidP="00DD1136">
            <w:pPr>
              <w:pStyle w:val="TAL"/>
            </w:pPr>
          </w:p>
        </w:tc>
      </w:tr>
      <w:tr w:rsidR="00DD1136" w:rsidRPr="009E55BE" w14:paraId="789DBD5C"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3D023FAF" w14:textId="77777777" w:rsidR="00DD1136" w:rsidRDefault="00DD1136" w:rsidP="00DD1136">
            <w:pPr>
              <w:pStyle w:val="TAL"/>
            </w:pPr>
            <w:r w:rsidRPr="00DD1136">
              <w:t xml:space="preserve">  media attribute</w:t>
            </w:r>
          </w:p>
        </w:tc>
        <w:tc>
          <w:tcPr>
            <w:tcW w:w="2128" w:type="dxa"/>
            <w:tcBorders>
              <w:top w:val="single" w:sz="4" w:space="0" w:color="auto"/>
              <w:left w:val="single" w:sz="4" w:space="0" w:color="auto"/>
              <w:bottom w:val="single" w:sz="4" w:space="0" w:color="auto"/>
              <w:right w:val="single" w:sz="4" w:space="0" w:color="auto"/>
            </w:tcBorders>
            <w:hideMark/>
          </w:tcPr>
          <w:p w14:paraId="1A51EC86" w14:textId="77777777" w:rsidR="00DD1136" w:rsidRDefault="00DD1136" w:rsidP="00DD113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3EBA340" w14:textId="77777777" w:rsidR="00DD1136" w:rsidRDefault="00DD1136" w:rsidP="00DD1136">
            <w:pPr>
              <w:pStyle w:val="TAL"/>
            </w:pPr>
            <w:r w:rsidRPr="00F927EA">
              <w:t>a= line</w:t>
            </w:r>
          </w:p>
          <w:p w14:paraId="11E2AE89" w14:textId="77777777" w:rsidR="00DD1136" w:rsidRPr="009E55BE" w:rsidDel="00195915" w:rsidRDefault="00DD1136" w:rsidP="00DD1136">
            <w:pPr>
              <w:pStyle w:val="TAL"/>
            </w:pPr>
            <w:r w:rsidRPr="00A0057F">
              <w:t>attribute = fmtp</w:t>
            </w:r>
          </w:p>
        </w:tc>
        <w:tc>
          <w:tcPr>
            <w:tcW w:w="1420" w:type="dxa"/>
            <w:tcBorders>
              <w:top w:val="single" w:sz="4" w:space="0" w:color="auto"/>
              <w:left w:val="single" w:sz="4" w:space="0" w:color="auto"/>
              <w:bottom w:val="single" w:sz="4" w:space="0" w:color="auto"/>
              <w:right w:val="single" w:sz="4" w:space="0" w:color="auto"/>
            </w:tcBorders>
          </w:tcPr>
          <w:p w14:paraId="404E80E8" w14:textId="77777777" w:rsidR="00DD1136" w:rsidRDefault="00DD1136" w:rsidP="00DD1136">
            <w:pPr>
              <w:pStyle w:val="TAL"/>
            </w:pPr>
          </w:p>
        </w:tc>
        <w:tc>
          <w:tcPr>
            <w:tcW w:w="1135" w:type="dxa"/>
            <w:tcBorders>
              <w:top w:val="single" w:sz="4" w:space="0" w:color="auto"/>
              <w:left w:val="single" w:sz="4" w:space="0" w:color="auto"/>
              <w:bottom w:val="single" w:sz="4" w:space="0" w:color="auto"/>
              <w:right w:val="single" w:sz="4" w:space="0" w:color="auto"/>
            </w:tcBorders>
          </w:tcPr>
          <w:p w14:paraId="1EB41488" w14:textId="77777777" w:rsidR="00DD1136" w:rsidRPr="009E55BE" w:rsidRDefault="00DD1136" w:rsidP="00DD1136">
            <w:pPr>
              <w:pStyle w:val="TAL"/>
            </w:pPr>
          </w:p>
        </w:tc>
      </w:tr>
      <w:tr w:rsidR="00DD1136" w:rsidRPr="009E55BE" w14:paraId="51553BC3"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C692435" w14:textId="77777777" w:rsidR="00DD1136" w:rsidRPr="00DD1136" w:rsidRDefault="00DD1136" w:rsidP="00DD1136">
            <w:pPr>
              <w:pStyle w:val="TAL"/>
            </w:pPr>
            <w:r w:rsidRPr="00094E4B">
              <w:t xml:space="preserve">    </w:t>
            </w:r>
            <w:r>
              <w:t>f</w:t>
            </w:r>
            <w:r w:rsidRPr="00094E4B">
              <w:t>mtp</w:t>
            </w:r>
          </w:p>
        </w:tc>
        <w:tc>
          <w:tcPr>
            <w:tcW w:w="2128" w:type="dxa"/>
            <w:tcBorders>
              <w:top w:val="single" w:sz="4" w:space="0" w:color="auto"/>
              <w:left w:val="single" w:sz="4" w:space="0" w:color="auto"/>
              <w:bottom w:val="single" w:sz="4" w:space="0" w:color="auto"/>
              <w:right w:val="single" w:sz="4" w:space="0" w:color="auto"/>
            </w:tcBorders>
            <w:hideMark/>
          </w:tcPr>
          <w:p w14:paraId="489EF054" w14:textId="77777777" w:rsidR="00DD1136" w:rsidRDefault="00DD1136" w:rsidP="00DD1136">
            <w:pPr>
              <w:pStyle w:val="TAL"/>
            </w:pPr>
            <w:r w:rsidRPr="00094E4B">
              <w:t>"fmtp"</w:t>
            </w:r>
          </w:p>
        </w:tc>
        <w:tc>
          <w:tcPr>
            <w:tcW w:w="2128" w:type="dxa"/>
            <w:tcBorders>
              <w:top w:val="single" w:sz="4" w:space="0" w:color="auto"/>
              <w:left w:val="single" w:sz="4" w:space="0" w:color="auto"/>
              <w:bottom w:val="single" w:sz="4" w:space="0" w:color="auto"/>
              <w:right w:val="single" w:sz="4" w:space="0" w:color="auto"/>
            </w:tcBorders>
            <w:hideMark/>
          </w:tcPr>
          <w:p w14:paraId="14768FA6" w14:textId="77777777" w:rsidR="00DD1136" w:rsidRPr="00F927EA"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23719192"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6EA65B4" w14:textId="77777777" w:rsidR="00DD1136" w:rsidRPr="009E55BE" w:rsidRDefault="00DD1136" w:rsidP="00DD1136">
            <w:pPr>
              <w:pStyle w:val="TAL"/>
            </w:pPr>
          </w:p>
        </w:tc>
      </w:tr>
      <w:tr w:rsidR="00DD1136" w:rsidRPr="009E55BE" w14:paraId="1AB57C7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A763AB5" w14:textId="77777777" w:rsidR="00DD1136" w:rsidRPr="00094E4B" w:rsidRDefault="00DD1136" w:rsidP="00DD1136">
            <w:pPr>
              <w:pStyle w:val="TAL"/>
            </w:pPr>
            <w:r>
              <w:t xml:space="preserve">    </w:t>
            </w:r>
            <w:r w:rsidRPr="005C3298">
              <w:t>fmtp-attr-ipconn</w:t>
            </w:r>
          </w:p>
        </w:tc>
        <w:tc>
          <w:tcPr>
            <w:tcW w:w="2128" w:type="dxa"/>
            <w:tcBorders>
              <w:top w:val="single" w:sz="4" w:space="0" w:color="auto"/>
              <w:left w:val="single" w:sz="4" w:space="0" w:color="auto"/>
              <w:bottom w:val="single" w:sz="4" w:space="0" w:color="auto"/>
              <w:right w:val="single" w:sz="4" w:space="0" w:color="auto"/>
            </w:tcBorders>
            <w:hideMark/>
          </w:tcPr>
          <w:p w14:paraId="74B6F51D" w14:textId="77777777" w:rsidR="00DD1136" w:rsidRPr="00094E4B" w:rsidRDefault="00DD1136" w:rsidP="00DD1136">
            <w:pPr>
              <w:pStyle w:val="TAL"/>
            </w:pPr>
            <w:r>
              <w:t>“MCDATA”</w:t>
            </w:r>
          </w:p>
        </w:tc>
        <w:tc>
          <w:tcPr>
            <w:tcW w:w="2128" w:type="dxa"/>
            <w:tcBorders>
              <w:top w:val="single" w:sz="4" w:space="0" w:color="auto"/>
              <w:left w:val="single" w:sz="4" w:space="0" w:color="auto"/>
              <w:bottom w:val="single" w:sz="4" w:space="0" w:color="auto"/>
              <w:right w:val="single" w:sz="4" w:space="0" w:color="auto"/>
            </w:tcBorders>
            <w:hideMark/>
          </w:tcPr>
          <w:p w14:paraId="29E63EB1" w14:textId="77777777" w:rsidR="00DD1136" w:rsidRPr="00F927EA"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00FFC82C"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6FAEF87A" w14:textId="77777777" w:rsidR="00DD1136" w:rsidRPr="009E55BE" w:rsidRDefault="00DD1136" w:rsidP="00DD1136">
            <w:pPr>
              <w:pStyle w:val="TAL"/>
            </w:pPr>
          </w:p>
        </w:tc>
      </w:tr>
      <w:tr w:rsidR="00DD1136" w:rsidRPr="009E55BE" w14:paraId="79B8394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F6794CF" w14:textId="77777777" w:rsidR="00DD1136" w:rsidRDefault="00DD1136" w:rsidP="00DD1136">
            <w:pPr>
              <w:pStyle w:val="TAL"/>
            </w:pPr>
            <w:r>
              <w:t xml:space="preserve">    </w:t>
            </w:r>
            <w:r w:rsidRPr="00507BD5">
              <w:t>attr-param</w:t>
            </w:r>
          </w:p>
        </w:tc>
        <w:tc>
          <w:tcPr>
            <w:tcW w:w="2128" w:type="dxa"/>
            <w:tcBorders>
              <w:top w:val="single" w:sz="4" w:space="0" w:color="auto"/>
              <w:left w:val="single" w:sz="4" w:space="0" w:color="auto"/>
              <w:bottom w:val="single" w:sz="4" w:space="0" w:color="auto"/>
              <w:right w:val="single" w:sz="4" w:space="0" w:color="auto"/>
            </w:tcBorders>
            <w:hideMark/>
          </w:tcPr>
          <w:p w14:paraId="43C4B672" w14:textId="77777777" w:rsidR="00DD1136" w:rsidRDefault="00DD1136" w:rsidP="00DD1136">
            <w:pPr>
              <w:pStyle w:val="TAL"/>
            </w:pPr>
            <w:r w:rsidRPr="003A5CB6">
              <w:t>"mcdata-ipconn-s-port=</w:t>
            </w:r>
            <w:r>
              <w:t>&lt;any allowed value&gt;”</w:t>
            </w:r>
          </w:p>
        </w:tc>
        <w:tc>
          <w:tcPr>
            <w:tcW w:w="2128" w:type="dxa"/>
            <w:tcBorders>
              <w:top w:val="single" w:sz="4" w:space="0" w:color="auto"/>
              <w:left w:val="single" w:sz="4" w:space="0" w:color="auto"/>
              <w:bottom w:val="single" w:sz="4" w:space="0" w:color="auto"/>
              <w:right w:val="single" w:sz="4" w:space="0" w:color="auto"/>
            </w:tcBorders>
            <w:hideMark/>
          </w:tcPr>
          <w:p w14:paraId="6C9806F5" w14:textId="77777777" w:rsidR="00DD1136" w:rsidRPr="00F927EA" w:rsidRDefault="00DD1136" w:rsidP="00DD1136">
            <w:pPr>
              <w:pStyle w:val="TAL"/>
            </w:pPr>
            <w:r w:rsidRPr="00E868F8">
              <w:t>UDP source port of the GRE-in-UDP tunnel</w:t>
            </w:r>
          </w:p>
        </w:tc>
        <w:tc>
          <w:tcPr>
            <w:tcW w:w="1420" w:type="dxa"/>
            <w:tcBorders>
              <w:top w:val="single" w:sz="4" w:space="0" w:color="auto"/>
              <w:left w:val="single" w:sz="4" w:space="0" w:color="auto"/>
              <w:bottom w:val="single" w:sz="4" w:space="0" w:color="auto"/>
              <w:right w:val="single" w:sz="4" w:space="0" w:color="auto"/>
            </w:tcBorders>
          </w:tcPr>
          <w:p w14:paraId="1F4FD327"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464333E" w14:textId="77777777" w:rsidR="00DD1136" w:rsidRPr="009E55BE" w:rsidRDefault="00DD1136" w:rsidP="00DD1136">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23D0E2B6" w:rsidR="00296E35" w:rsidRPr="00592E3B" w:rsidRDefault="00DD1136" w:rsidP="002E3FCC">
            <w:pPr>
              <w:pStyle w:val="TAL"/>
            </w:pPr>
            <w:r w:rsidRPr="00DD1136">
              <w:t>0</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1F963444" w:rsidR="00296E35" w:rsidRPr="00592E3B" w:rsidRDefault="00DD1136" w:rsidP="002E3FCC">
            <w:pPr>
              <w:pStyle w:val="TAL"/>
            </w:pPr>
            <w:r w:rsidRPr="00DD1136">
              <w:t>‘0800’H</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07F5C785" w:rsidR="00296E35" w:rsidRPr="00592E3B" w:rsidRDefault="00DD1136" w:rsidP="002E3FCC">
            <w:pPr>
              <w:pStyle w:val="TAL"/>
              <w:rPr>
                <w:rFonts w:eastAsia="MS Mincho"/>
              </w:rPr>
            </w:pPr>
            <w:r w:rsidRPr="00DD1136">
              <w:rPr>
                <w:rFonts w:eastAsia="MS Mincho"/>
              </w:rPr>
              <w:t>IPv4</w:t>
            </w:r>
          </w:p>
        </w:tc>
      </w:tr>
      <w:tr w:rsidR="00DD1136" w:rsidRPr="00592E3B" w14:paraId="136E8F4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84BD7CA" w14:textId="19F32034" w:rsidR="00DD1136" w:rsidRDefault="00DD1136" w:rsidP="00DD1136">
            <w:pPr>
              <w:pStyle w:val="TAL"/>
              <w:rPr>
                <w:rFonts w:eastAsia="MS Mincho"/>
              </w:rPr>
            </w:pPr>
            <w:r w:rsidRPr="009E55BE">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0A24935" w14:textId="1F271933" w:rsidR="00DD1136" w:rsidRPr="00DD1136" w:rsidRDefault="00DD1136" w:rsidP="00DD1136">
            <w:pPr>
              <w:pStyle w:val="TAL"/>
            </w:pPr>
            <w:r>
              <w:t>‘</w:t>
            </w:r>
            <w:r w:rsidRPr="00266380">
              <w:t>86DD</w:t>
            </w:r>
            <w:r>
              <w:t>’H</w:t>
            </w:r>
          </w:p>
        </w:tc>
        <w:tc>
          <w:tcPr>
            <w:tcW w:w="1701" w:type="dxa"/>
            <w:tcBorders>
              <w:top w:val="single" w:sz="4" w:space="0" w:color="auto"/>
              <w:left w:val="single" w:sz="4" w:space="0" w:color="auto"/>
              <w:bottom w:val="single" w:sz="4" w:space="0" w:color="auto"/>
              <w:right w:val="single" w:sz="4" w:space="0" w:color="auto"/>
            </w:tcBorders>
          </w:tcPr>
          <w:p w14:paraId="2CDF5484" w14:textId="77777777" w:rsidR="00DD1136" w:rsidRPr="00592E3B" w:rsidRDefault="00DD1136" w:rsidP="00DD113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EBA12C4" w14:textId="39FE76BF" w:rsidR="00DD1136" w:rsidRPr="00DD1136" w:rsidRDefault="00DD1136" w:rsidP="00DD1136">
            <w:pPr>
              <w:pStyle w:val="TAL"/>
              <w:rPr>
                <w:rFonts w:eastAsia="MS Mincho"/>
              </w:rPr>
            </w:pPr>
            <w:r>
              <w:rPr>
                <w:rFonts w:eastAsia="MS Mincho"/>
              </w:rPr>
              <w:t>IPv6</w:t>
            </w: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605FC781" w:rsidR="00296E35" w:rsidRDefault="00DD1136" w:rsidP="002E3FCC">
            <w:pPr>
              <w:pStyle w:val="TAL"/>
            </w:pPr>
            <w:r w:rsidRPr="00DD1136">
              <w:rPr>
                <w:rFonts w:eastAsia="Calibri"/>
              </w:rPr>
              <w:t>ICMP ECHO</w:t>
            </w:r>
          </w:p>
        </w:tc>
        <w:tc>
          <w:tcPr>
            <w:tcW w:w="1701" w:type="dxa"/>
            <w:tcBorders>
              <w:top w:val="single" w:sz="4" w:space="0" w:color="auto"/>
              <w:left w:val="single" w:sz="4" w:space="0" w:color="auto"/>
              <w:bottom w:val="single" w:sz="4" w:space="0" w:color="auto"/>
              <w:right w:val="single" w:sz="4" w:space="0" w:color="auto"/>
            </w:tcBorders>
          </w:tcPr>
          <w:p w14:paraId="0E0CF61B" w14:textId="55757F8C" w:rsidR="00296E35" w:rsidRPr="00592E3B" w:rsidRDefault="00DD1136" w:rsidP="002E3FCC">
            <w:pPr>
              <w:pStyle w:val="TAL"/>
              <w:rPr>
                <w:rFonts w:eastAsia="MS PGothic"/>
              </w:rPr>
            </w:pPr>
            <w:r w:rsidRPr="00DD1136">
              <w:t>ICMP ECHO reply</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300" w:name="_Toc178186384"/>
      <w:bookmarkStart w:id="1301" w:name="_Toc219462413"/>
      <w:r w:rsidRPr="004B59AC">
        <w:t>6.8</w:t>
      </w:r>
      <w:r w:rsidRPr="004B59AC">
        <w:tab/>
        <w:t>MCData Message Store</w:t>
      </w:r>
      <w:bookmarkEnd w:id="1300"/>
      <w:bookmarkEnd w:id="1301"/>
    </w:p>
    <w:p w14:paraId="45F6DC15" w14:textId="77777777" w:rsidR="00296E35" w:rsidRPr="004B59AC" w:rsidRDefault="00296E35" w:rsidP="00296E35">
      <w:pPr>
        <w:pStyle w:val="Heading3"/>
      </w:pPr>
      <w:bookmarkStart w:id="1302" w:name="_Toc178186385"/>
      <w:bookmarkStart w:id="1303" w:name="_Toc219462414"/>
      <w:r w:rsidRPr="004B59AC">
        <w:t>6.8.1</w:t>
      </w:r>
      <w:r w:rsidRPr="004B59AC">
        <w:tab/>
        <w:t>On-network / MCData Message Store / Objects / Object upload / Object search / Update Object / Object retrieval / Delete stored object</w:t>
      </w:r>
      <w:bookmarkEnd w:id="1302"/>
      <w:bookmarkEnd w:id="1303"/>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304" w:name="_Hlk32583998"/>
      <w:r w:rsidRPr="004B59AC">
        <w:rPr>
          <w:rFonts w:eastAsia="Malgun Gothic"/>
        </w:rPr>
        <w:t> </w:t>
      </w:r>
      <w:bookmarkEnd w:id="1304"/>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tcPr>
          <w:p w14:paraId="6A2844C8" w14:textId="15158243" w:rsidR="00296E35" w:rsidRPr="004B59AC" w:rsidRDefault="00296E35" w:rsidP="002E3FCC">
            <w:pPr>
              <w:pStyle w:val="TAL"/>
            </w:pPr>
            <w:r w:rsidRPr="004B59AC">
              <w:t>Make the UE (MCData client) upload an object, test file 1 (</w:t>
            </w:r>
            <w:r w:rsidR="00ED7609">
              <w:t>ANNEX</w:t>
            </w:r>
            <w:r w:rsidRPr="004B59AC">
              <w:t xml:space="preserve">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tcPr>
          <w:p w14:paraId="1CE4B64E" w14:textId="7532EE72" w:rsidR="00296E35" w:rsidRPr="004B59AC" w:rsidRDefault="00296E35" w:rsidP="002E3FCC">
            <w:pPr>
              <w:pStyle w:val="TAL"/>
            </w:pPr>
            <w:r w:rsidRPr="004B59AC">
              <w:t>Make the UE (MCData client) search for existing objects that were created in the message store.</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tcPr>
          <w:p w14:paraId="17CC0A40" w14:textId="3DF28EC4"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w:t>
            </w:r>
          </w:p>
        </w:tc>
        <w:tc>
          <w:tcPr>
            <w:tcW w:w="709" w:type="dxa"/>
            <w:tcBorders>
              <w:top w:val="single" w:sz="4" w:space="0" w:color="auto"/>
              <w:left w:val="single" w:sz="4" w:space="0" w:color="auto"/>
              <w:bottom w:val="single" w:sz="4" w:space="0" w:color="auto"/>
              <w:right w:val="single" w:sz="4" w:space="0" w:color="auto"/>
            </w:tcBorders>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77777777" w:rsidR="00296E35" w:rsidRPr="004B59AC" w:rsidRDefault="00296E35" w:rsidP="002E3FCC">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77777777" w:rsidR="00296E35" w:rsidRPr="004B59AC" w:rsidRDefault="00296E35" w:rsidP="002E3FCC">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77777777" w:rsidR="00296E35" w:rsidRPr="004B59AC" w:rsidRDefault="00296E35" w:rsidP="002E3FCC">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77777777" w:rsidR="00296E35" w:rsidRPr="004B59AC" w:rsidRDefault="00296E35" w:rsidP="002E3FCC">
            <w:pPr>
              <w:pStyle w:val="TAL"/>
            </w:pPr>
            <w:r w:rsidRPr="004B59AC">
              <w:t>RESTful Network API for NMS [40], clause 6.3</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B70DBF"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B70DBF"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B70DBF"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B70DBF" w:rsidRDefault="00296E35" w:rsidP="002E3FCC">
            <w:pPr>
              <w:pStyle w:val="TAL"/>
              <w:rPr>
                <w:lang w:val="sv-SE"/>
              </w:rPr>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B70DBF">
              <w:rPr>
                <w:lang w:val="sv-SE"/>
              </w:rPr>
              <w:t xml:space="preserve">  </w:t>
            </w:r>
            <w:r w:rsidRPr="004B59AC">
              <w:t>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305" w:name="_Toc178186386"/>
      <w:bookmarkStart w:id="1306" w:name="_Toc219462415"/>
      <w:r w:rsidRPr="0069162F">
        <w:t>6.8.2</w:t>
      </w:r>
      <w:r w:rsidRPr="0069162F">
        <w:tab/>
        <w:t>On-network / MCData Message Store / Folders / Discover a folder / Create a folder / Object and folder copy / Search a folder / Move a folder / Delete a folder</w:t>
      </w:r>
      <w:bookmarkEnd w:id="1305"/>
      <w:bookmarkEnd w:id="1306"/>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307"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307"/>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hideMark/>
          </w:tcPr>
          <w:p w14:paraId="5EBEF7B6" w14:textId="77777777" w:rsidR="00296E35" w:rsidRPr="0069162F" w:rsidRDefault="00296E35" w:rsidP="002E3FCC">
            <w:pPr>
              <w:pStyle w:val="TAH"/>
            </w:pPr>
            <w:r w:rsidRPr="0069162F">
              <w:t>St</w:t>
            </w:r>
          </w:p>
        </w:tc>
        <w:tc>
          <w:tcPr>
            <w:tcW w:w="3970" w:type="dxa"/>
            <w:tcBorders>
              <w:top w:val="single" w:sz="4" w:space="0" w:color="auto"/>
              <w:left w:val="single" w:sz="4" w:space="0" w:color="auto"/>
              <w:bottom w:val="nil"/>
              <w:right w:val="single" w:sz="4" w:space="0" w:color="auto"/>
            </w:tcBorders>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tcPr>
          <w:p w14:paraId="1ADF0D58" w14:textId="7D02F817" w:rsidR="00296E35" w:rsidRPr="0069162F" w:rsidRDefault="00296E35" w:rsidP="002E3FCC">
            <w:pPr>
              <w:pStyle w:val="TAL"/>
            </w:pPr>
            <w:r w:rsidRPr="0069162F">
              <w:t>Make the UE (MCData client) upload an object, test file 1 (</w:t>
            </w:r>
            <w:r w:rsidR="00ED7609">
              <w:t>ANNEX</w:t>
            </w:r>
            <w:r w:rsidRPr="0069162F">
              <w:t xml:space="preserve">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tcPr>
          <w:p w14:paraId="1FE0B06D" w14:textId="34DC93E3" w:rsidR="00296E35" w:rsidRPr="0069162F" w:rsidRDefault="00296E35" w:rsidP="002E3FCC">
            <w:pPr>
              <w:pStyle w:val="TAL"/>
            </w:pPr>
            <w:r w:rsidRPr="0069162F">
              <w:t>Make the UE (MCData client) copy an object, test file 1 (</w:t>
            </w:r>
            <w:r w:rsidR="00ED7609">
              <w:t>ANNEX</w:t>
            </w:r>
            <w:r w:rsidRPr="0069162F">
              <w:t xml:space="preserve">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tcPr>
          <w:p w14:paraId="75D65145" w14:textId="5FB6C187"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copy an object, test file 1 (</w:t>
            </w:r>
            <w:r w:rsidR="00ED7609">
              <w:t>ANNEX</w:t>
            </w:r>
            <w:r w:rsidRPr="0069162F">
              <w:t xml:space="preserve">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tcPr>
          <w:p w14:paraId="42C3BF43" w14:textId="77777777" w:rsidR="00296E35" w:rsidRPr="0069162F" w:rsidRDefault="00296E35" w:rsidP="002E3FCC">
            <w:pPr>
              <w:pStyle w:val="TAC"/>
            </w:pPr>
            <w:r w:rsidRPr="0069162F">
              <w:t>15</w:t>
            </w:r>
          </w:p>
        </w:tc>
        <w:tc>
          <w:tcPr>
            <w:tcW w:w="3970" w:type="dxa"/>
            <w:tcBorders>
              <w:top w:val="nil"/>
              <w:left w:val="single" w:sz="4" w:space="0" w:color="auto"/>
              <w:bottom w:val="single" w:sz="4" w:space="0" w:color="auto"/>
              <w:right w:val="single" w:sz="4" w:space="0" w:color="auto"/>
            </w:tcBorders>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77777777" w:rsidR="00296E35" w:rsidRPr="0069162F" w:rsidRDefault="00296E35" w:rsidP="002E3FCC">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77777777" w:rsidR="00296E35" w:rsidRPr="0069162F" w:rsidRDefault="00296E35" w:rsidP="002E3FCC">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77777777" w:rsidR="00296E35" w:rsidRPr="0069162F" w:rsidRDefault="00296E35" w:rsidP="002E3FCC">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B70DBF" w:rsidRDefault="00296E35" w:rsidP="002E3FCC">
            <w:pPr>
              <w:pStyle w:val="TAL"/>
              <w:rPr>
                <w:lang w:val="sv-SE"/>
              </w:rPr>
            </w:pPr>
            <w:r w:rsidRPr="00B70DBF">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77777777" w:rsidR="00296E35" w:rsidRPr="0069162F" w:rsidRDefault="00296E35" w:rsidP="002E3FCC">
            <w:pPr>
              <w:pStyle w:val="TAL"/>
            </w:pPr>
            <w:r w:rsidRPr="0069162F">
              <w:t>RESTful Network API for NMS [40], clause 6.13</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77777777" w:rsidR="00296E35" w:rsidRPr="0069162F" w:rsidRDefault="00296E35" w:rsidP="002E3FCC">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77777777" w:rsidR="00296E35" w:rsidRPr="0069162F" w:rsidRDefault="00296E35" w:rsidP="002E3FCC">
            <w:pPr>
              <w:pStyle w:val="TAL"/>
            </w:pPr>
            <w:r w:rsidRPr="0069162F">
              <w:t>RESTful Network API for NMS [40], clause 6.1</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77777777" w:rsidR="00296E35" w:rsidRPr="0069162F" w:rsidRDefault="00296E35" w:rsidP="002E3FCC">
            <w:pPr>
              <w:pStyle w:val="TAL"/>
            </w:pPr>
            <w:r w:rsidRPr="0069162F">
              <w:t>RESTful Network API for NMS [40], clause 6.13</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9B6B8E" w:rsidDel="00135714"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77777777" w:rsidR="00296E35" w:rsidRPr="0069162F" w:rsidRDefault="00296E35" w:rsidP="002E3FCC">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9B6B8E"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9B6B8E" w:rsidRDefault="00296E35" w:rsidP="002E3FCC">
            <w:pPr>
              <w:pStyle w:val="TAL"/>
              <w:rPr>
                <w:lang w:val="sv-SE"/>
              </w:rPr>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9B6B8E">
              <w:rPr>
                <w:rFonts w:eastAsia="Malgun Gothic"/>
                <w:lang w:val="sv-SE"/>
              </w:rPr>
              <w:t xml:space="preserve">    </w:t>
            </w:r>
            <w:r w:rsidRPr="0069162F">
              <w:rPr>
                <w:rFonts w:eastAsia="Malgun Gothic"/>
              </w:rPr>
              <w:t>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77777777" w:rsidR="00296E35" w:rsidRPr="0069162F" w:rsidRDefault="00296E35" w:rsidP="002E3FCC">
            <w:pPr>
              <w:pStyle w:val="TAL"/>
            </w:pPr>
            <w:r w:rsidRPr="0069162F">
              <w:t>RESTful Network API for NMS [40], clause 6.18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77777777" w:rsidR="00296E35" w:rsidRPr="0069162F" w:rsidRDefault="00296E35" w:rsidP="002E3FCC">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7777777" w:rsidR="00296E35" w:rsidRPr="0069162F" w:rsidRDefault="00296E35" w:rsidP="002E3FCC">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9B6B8E"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9B6B8E"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9B6B8E" w:rsidRDefault="00296E35" w:rsidP="002E3FCC">
            <w:pPr>
              <w:pStyle w:val="TAL"/>
              <w:rPr>
                <w:lang w:val="sv-SE"/>
              </w:rPr>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77777777" w:rsidR="00296E35" w:rsidRPr="0069162F" w:rsidRDefault="00296E35" w:rsidP="002E3FCC">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9B6B8E" w:rsidRDefault="00296E35" w:rsidP="002E3FCC">
            <w:pPr>
              <w:pStyle w:val="TAL"/>
              <w:rPr>
                <w:lang w:val="sv-SE"/>
              </w:rPr>
            </w:pPr>
            <w:r w:rsidRPr="009B6B8E">
              <w:rPr>
                <w:lang w:val="sv-SE"/>
              </w:rPr>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9B6B8E"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9B6B8E" w:rsidRDefault="00296E35" w:rsidP="002E3FCC">
            <w:pPr>
              <w:pStyle w:val="TAL"/>
              <w:rPr>
                <w:lang w:val="sv-SE"/>
              </w:rPr>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9B6B8E">
              <w:rPr>
                <w:lang w:val="sv-SE"/>
              </w:rPr>
              <w:t xml:space="preserve">        </w:t>
            </w:r>
            <w:r w:rsidRPr="0069162F">
              <w:t>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7777777" w:rsidR="00296E35" w:rsidRPr="0069162F" w:rsidRDefault="00296E35" w:rsidP="002E3FCC">
            <w:pPr>
              <w:pStyle w:val="TAL"/>
            </w:pPr>
            <w:r w:rsidRPr="0069162F">
              <w:t>RESTful Network API for NMS [40], clause 6.19</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9B6B8E"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9B6B8E"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9B6B8E" w:rsidRDefault="00296E35" w:rsidP="002E3FCC">
            <w:pPr>
              <w:pStyle w:val="TAL"/>
              <w:rPr>
                <w:lang w:val="sv-SE"/>
              </w:rPr>
            </w:pPr>
          </w:p>
          <w:p w14:paraId="19FF65CF"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9B6B8E" w:rsidRDefault="00296E35" w:rsidP="002E3FCC">
            <w:pPr>
              <w:pStyle w:val="TAL"/>
              <w:rPr>
                <w:lang w:val="sv-SE"/>
              </w:rPr>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08" w:name="_Toc178186387"/>
      <w:bookmarkStart w:id="1309" w:name="_Toc219462416"/>
      <w:r w:rsidRPr="00EF2220">
        <w:t>6.8.3</w:t>
      </w:r>
      <w:r w:rsidRPr="00EF2220">
        <w:tab/>
        <w:t>On-network / MCData Message Store / Subscription / Create a subscription to notifications / Update a subscription to notifications / Delete a subscription to notifications</w:t>
      </w:r>
      <w:bookmarkEnd w:id="1308"/>
      <w:bookmarkEnd w:id="1309"/>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77777777" w:rsidR="00296E35" w:rsidRPr="00EF2220" w:rsidRDefault="00296E35" w:rsidP="002E3FCC">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77777777" w:rsidR="00296E35" w:rsidRPr="00EF2220" w:rsidRDefault="00296E35" w:rsidP="002E3FCC">
            <w:pPr>
              <w:pStyle w:val="TAL"/>
            </w:pPr>
            <w:r w:rsidRPr="00EF2220">
              <w:t>RESTful Network API for NMS [40], clauses 6.20</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77777777" w:rsidR="00296E35" w:rsidRPr="00EF2220" w:rsidRDefault="00296E35" w:rsidP="002E3FCC">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77777777" w:rsidR="00296E35" w:rsidRPr="00EF2220" w:rsidRDefault="00296E35" w:rsidP="002E3FCC">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10" w:name="_Toc178186388"/>
      <w:bookmarkStart w:id="1311" w:name="_Toc219462417"/>
      <w:r w:rsidRPr="00C26BBB">
        <w:t>6.8.4</w:t>
      </w:r>
      <w:r w:rsidRPr="00C26BBB">
        <w:tab/>
        <w:t>On-network / MCData Message Store / Synchronization / Synchronization notifications / Search-based synchronization</w:t>
      </w:r>
      <w:bookmarkEnd w:id="1310"/>
      <w:bookmarkEnd w:id="1311"/>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77777777" w:rsidR="00296E35" w:rsidRPr="00C26BBB" w:rsidRDefault="00296E35" w:rsidP="002E3FCC">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77777777" w:rsidR="00296E35" w:rsidRPr="00C26BBB" w:rsidRDefault="00296E35" w:rsidP="002E3FCC">
            <w:pPr>
              <w:pStyle w:val="TAL"/>
            </w:pPr>
            <w:r w:rsidRPr="00C26BBB">
              <w:t>RESTful Network API for NMS [40], clauses 6.20</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77777777" w:rsidR="00296E35" w:rsidRPr="00C26BBB" w:rsidRDefault="00296E35" w:rsidP="002E3FCC">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9B6B8E" w:rsidRDefault="00296E35" w:rsidP="002E3FCC">
            <w:pPr>
              <w:pStyle w:val="TAL"/>
              <w:rPr>
                <w:lang w:val="sv-SE"/>
              </w:rPr>
            </w:pPr>
            <w:r w:rsidRPr="009B6B8E">
              <w:rPr>
                <w:lang w:val="sv-SE"/>
              </w:rPr>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7777777" w:rsidR="00296E35" w:rsidRPr="00C26BBB" w:rsidDel="00094B0A" w:rsidRDefault="00296E35" w:rsidP="002E3FCC">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9B6B8E" w:rsidDel="00094B0A"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Default="00296E35" w:rsidP="00296E35"/>
    <w:p w14:paraId="66294AEC" w14:textId="77777777" w:rsidR="00471E22" w:rsidRPr="00132D7F" w:rsidRDefault="00471E22" w:rsidP="00471E22">
      <w:pPr>
        <w:pStyle w:val="Heading3"/>
      </w:pPr>
      <w:bookmarkStart w:id="1312" w:name="_Toc219462418"/>
      <w:r w:rsidRPr="00132D7F">
        <w:t>6.8.5</w:t>
      </w:r>
      <w:r w:rsidRPr="00132D7F">
        <w:tab/>
        <w:t>On-network / MCData Message Store / Notification Channel / Create / Open / Update / Delete</w:t>
      </w:r>
      <w:bookmarkEnd w:id="1312"/>
    </w:p>
    <w:p w14:paraId="592C276F" w14:textId="77777777" w:rsidR="00471E22" w:rsidRPr="00132D7F" w:rsidRDefault="00471E22" w:rsidP="00471E22">
      <w:pPr>
        <w:pStyle w:val="H6"/>
      </w:pPr>
      <w:r w:rsidRPr="00132D7F">
        <w:t>6.8.5.1</w:t>
      </w:r>
      <w:r w:rsidRPr="00132D7F">
        <w:tab/>
        <w:t>Test Purpose (TP)</w:t>
      </w:r>
    </w:p>
    <w:p w14:paraId="0DF1B627" w14:textId="77777777" w:rsidR="00471E22" w:rsidRPr="00132D7F" w:rsidRDefault="00471E22" w:rsidP="00471E22">
      <w:pPr>
        <w:pStyle w:val="H6"/>
      </w:pPr>
      <w:r w:rsidRPr="00132D7F">
        <w:t>(1)</w:t>
      </w:r>
    </w:p>
    <w:p w14:paraId="0CE5AE11"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625388FB" w14:textId="77777777" w:rsidR="00471E22" w:rsidRPr="00132D7F" w:rsidRDefault="00471E22" w:rsidP="00471E22">
      <w:pPr>
        <w:pStyle w:val="PL"/>
      </w:pPr>
      <w:r w:rsidRPr="00132D7F">
        <w:t>ensure that {</w:t>
      </w:r>
    </w:p>
    <w:p w14:paraId="39BAF7F9" w14:textId="77777777" w:rsidR="00471E22" w:rsidRPr="00132D7F" w:rsidRDefault="00471E22" w:rsidP="00471E22">
      <w:pPr>
        <w:pStyle w:val="PL"/>
      </w:pPr>
      <w:r w:rsidRPr="00132D7F">
        <w:t xml:space="preserve">  </w:t>
      </w:r>
      <w:r w:rsidRPr="00132D7F">
        <w:rPr>
          <w:b/>
        </w:rPr>
        <w:t>when</w:t>
      </w:r>
      <w:r w:rsidRPr="00132D7F">
        <w:t xml:space="preserve"> { the MCDATA User requests to </w:t>
      </w:r>
      <w:r w:rsidRPr="00132D7F">
        <w:rPr>
          <w:rFonts w:eastAsia="Malgun Gothic"/>
        </w:rPr>
        <w:t>create a notification channel f</w:t>
      </w:r>
      <w:r w:rsidRPr="00132D7F">
        <w:t>or PULL notification delivery method }</w:t>
      </w:r>
    </w:p>
    <w:p w14:paraId="54C7EFC9" w14:textId="77777777" w:rsidR="00471E22" w:rsidRPr="00132D7F" w:rsidRDefault="00471E22" w:rsidP="00471E22">
      <w:pPr>
        <w:pStyle w:val="PL"/>
      </w:pPr>
      <w:r w:rsidRPr="00132D7F">
        <w:t xml:space="preserve">    </w:t>
      </w:r>
      <w:r w:rsidRPr="00132D7F">
        <w:rPr>
          <w:b/>
        </w:rPr>
        <w:t>then</w:t>
      </w:r>
      <w:r w:rsidRPr="00132D7F">
        <w:t xml:space="preserve"> { UE (MCData Client) requests to </w:t>
      </w:r>
      <w:r w:rsidRPr="00132D7F">
        <w:rPr>
          <w:rFonts w:eastAsia="Malgun Gothic"/>
        </w:rPr>
        <w:t>create a notification channel</w:t>
      </w:r>
      <w:r w:rsidRPr="00132D7F">
        <w:t xml:space="preserve"> by sending an HTTP POST message }</w:t>
      </w:r>
    </w:p>
    <w:p w14:paraId="1546D42E" w14:textId="77777777" w:rsidR="00471E22" w:rsidRPr="00132D7F" w:rsidRDefault="00471E22" w:rsidP="00471E22">
      <w:pPr>
        <w:pStyle w:val="PL"/>
      </w:pPr>
      <w:r w:rsidRPr="00132D7F">
        <w:t xml:space="preserve">            }</w:t>
      </w:r>
    </w:p>
    <w:p w14:paraId="59469A3D" w14:textId="77777777" w:rsidR="00471E22" w:rsidRPr="00132D7F" w:rsidRDefault="00471E22" w:rsidP="00471E22">
      <w:pPr>
        <w:pStyle w:val="PL"/>
      </w:pPr>
    </w:p>
    <w:p w14:paraId="0497F27A" w14:textId="77777777" w:rsidR="00471E22" w:rsidRPr="00132D7F" w:rsidRDefault="00471E22" w:rsidP="00471E22">
      <w:pPr>
        <w:pStyle w:val="H6"/>
      </w:pPr>
      <w:r w:rsidRPr="00132D7F">
        <w:t>(2)</w:t>
      </w:r>
    </w:p>
    <w:p w14:paraId="543DDD67"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6463A344" w14:textId="77777777" w:rsidR="00471E22" w:rsidRPr="00132D7F" w:rsidRDefault="00471E22" w:rsidP="00471E22">
      <w:pPr>
        <w:pStyle w:val="PL"/>
      </w:pPr>
      <w:r w:rsidRPr="00132D7F">
        <w:t>ensure that {</w:t>
      </w:r>
    </w:p>
    <w:p w14:paraId="5D7B424A" w14:textId="77777777" w:rsidR="00471E22" w:rsidRPr="00132D7F" w:rsidRDefault="00471E22" w:rsidP="00471E22">
      <w:pPr>
        <w:pStyle w:val="PL"/>
      </w:pPr>
      <w:r w:rsidRPr="00132D7F">
        <w:t xml:space="preserve">  </w:t>
      </w:r>
      <w:r w:rsidRPr="00132D7F">
        <w:rPr>
          <w:b/>
        </w:rPr>
        <w:t>when</w:t>
      </w:r>
      <w:r w:rsidRPr="00132D7F">
        <w:t xml:space="preserve"> { the MCDATA User requests to </w:t>
      </w:r>
      <w:r w:rsidRPr="00132D7F">
        <w:rPr>
          <w:rFonts w:eastAsia="Malgun Gothic"/>
        </w:rPr>
        <w:t>update a notification channel</w:t>
      </w:r>
      <w:r w:rsidRPr="00132D7F">
        <w:t xml:space="preserve"> }</w:t>
      </w:r>
    </w:p>
    <w:p w14:paraId="5CAB01E0" w14:textId="77777777" w:rsidR="00471E22" w:rsidRPr="00132D7F" w:rsidRDefault="00471E22" w:rsidP="00471E22">
      <w:pPr>
        <w:pStyle w:val="PL"/>
      </w:pPr>
      <w:r w:rsidRPr="00132D7F">
        <w:t xml:space="preserve">    </w:t>
      </w:r>
      <w:r w:rsidRPr="00132D7F">
        <w:rPr>
          <w:b/>
        </w:rPr>
        <w:t>then</w:t>
      </w:r>
      <w:r w:rsidRPr="00132D7F">
        <w:t xml:space="preserve"> { UE (MCData Client) requests to </w:t>
      </w:r>
      <w:r w:rsidRPr="00132D7F">
        <w:rPr>
          <w:rFonts w:eastAsia="Malgun Gothic"/>
        </w:rPr>
        <w:t>update a notification channelby sending</w:t>
      </w:r>
      <w:r w:rsidRPr="00132D7F">
        <w:t xml:space="preserve"> an HTTP PUT message }</w:t>
      </w:r>
    </w:p>
    <w:p w14:paraId="2773C4EB" w14:textId="77777777" w:rsidR="00471E22" w:rsidRPr="00132D7F" w:rsidRDefault="00471E22" w:rsidP="00471E22">
      <w:pPr>
        <w:pStyle w:val="PL"/>
      </w:pPr>
      <w:r w:rsidRPr="00132D7F">
        <w:t xml:space="preserve">            }</w:t>
      </w:r>
    </w:p>
    <w:p w14:paraId="1F563D58" w14:textId="77777777" w:rsidR="00471E22" w:rsidRPr="00132D7F" w:rsidRDefault="00471E22" w:rsidP="00471E22">
      <w:pPr>
        <w:pStyle w:val="PL"/>
      </w:pPr>
    </w:p>
    <w:p w14:paraId="4A7C27DE" w14:textId="77777777" w:rsidR="00471E22" w:rsidRPr="00132D7F" w:rsidRDefault="00471E22" w:rsidP="00471E22">
      <w:pPr>
        <w:pStyle w:val="H6"/>
      </w:pPr>
      <w:r w:rsidRPr="00132D7F">
        <w:t>(3)</w:t>
      </w:r>
    </w:p>
    <w:p w14:paraId="181253C1"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1223E05E" w14:textId="77777777" w:rsidR="00471E22" w:rsidRPr="00132D7F" w:rsidRDefault="00471E22" w:rsidP="00471E22">
      <w:pPr>
        <w:pStyle w:val="PL"/>
      </w:pPr>
      <w:r w:rsidRPr="00132D7F">
        <w:t>ensure that {</w:t>
      </w:r>
    </w:p>
    <w:p w14:paraId="0563340B" w14:textId="77777777" w:rsidR="00471E22" w:rsidRPr="00132D7F" w:rsidRDefault="00471E22" w:rsidP="00471E22">
      <w:pPr>
        <w:pStyle w:val="PL"/>
      </w:pPr>
      <w:r w:rsidRPr="00132D7F">
        <w:t xml:space="preserve">  </w:t>
      </w:r>
      <w:r w:rsidRPr="00132D7F">
        <w:rPr>
          <w:b/>
        </w:rPr>
        <w:t>when</w:t>
      </w:r>
      <w:r w:rsidRPr="00132D7F">
        <w:t xml:space="preserve"> { the MCDATA User requests to open a notification channel }</w:t>
      </w:r>
    </w:p>
    <w:p w14:paraId="49D03ED2" w14:textId="77777777" w:rsidR="00471E22" w:rsidRPr="00132D7F" w:rsidRDefault="00471E22" w:rsidP="00471E22">
      <w:pPr>
        <w:pStyle w:val="PL"/>
      </w:pPr>
      <w:r w:rsidRPr="00132D7F">
        <w:t xml:space="preserve">    </w:t>
      </w:r>
      <w:r w:rsidRPr="00132D7F">
        <w:rPr>
          <w:b/>
        </w:rPr>
        <w:t>then</w:t>
      </w:r>
      <w:r w:rsidRPr="00132D7F">
        <w:t xml:space="preserve"> { UE (MCData Client) requests to open a notification channel by sending an HTTP POST message }</w:t>
      </w:r>
    </w:p>
    <w:p w14:paraId="5506DA4D" w14:textId="77777777" w:rsidR="00471E22" w:rsidRDefault="00471E22" w:rsidP="00471E22">
      <w:pPr>
        <w:pStyle w:val="PL"/>
      </w:pPr>
      <w:r w:rsidRPr="00132D7F">
        <w:t xml:space="preserve">            }</w:t>
      </w:r>
    </w:p>
    <w:p w14:paraId="0FA36EAF" w14:textId="77777777" w:rsidR="00471E22" w:rsidRPr="00132D7F" w:rsidRDefault="00471E22" w:rsidP="00471E22">
      <w:pPr>
        <w:pStyle w:val="PL"/>
      </w:pPr>
    </w:p>
    <w:p w14:paraId="02F197EA" w14:textId="77777777" w:rsidR="00471E22" w:rsidRPr="00132D7F" w:rsidRDefault="00471E22" w:rsidP="00471E22">
      <w:pPr>
        <w:pStyle w:val="H6"/>
      </w:pPr>
      <w:r w:rsidRPr="00132D7F">
        <w:t>(4)</w:t>
      </w:r>
    </w:p>
    <w:p w14:paraId="095D9A9E"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67015220" w14:textId="77777777" w:rsidR="00471E22" w:rsidRPr="00132D7F" w:rsidRDefault="00471E22" w:rsidP="00471E22">
      <w:pPr>
        <w:pStyle w:val="PL"/>
      </w:pPr>
      <w:r w:rsidRPr="00132D7F">
        <w:t>ensure that {</w:t>
      </w:r>
    </w:p>
    <w:p w14:paraId="38B88556" w14:textId="77777777" w:rsidR="00471E22" w:rsidRPr="00132D7F" w:rsidRDefault="00471E22" w:rsidP="00471E22">
      <w:pPr>
        <w:pStyle w:val="PL"/>
      </w:pPr>
      <w:r w:rsidRPr="00132D7F">
        <w:t xml:space="preserve">  </w:t>
      </w:r>
      <w:r w:rsidRPr="00132D7F">
        <w:rPr>
          <w:b/>
        </w:rPr>
        <w:t>when</w:t>
      </w:r>
      <w:r w:rsidRPr="00132D7F">
        <w:t xml:space="preserve"> { the MCDATA User requests to </w:t>
      </w:r>
      <w:r w:rsidRPr="00132D7F">
        <w:rPr>
          <w:rFonts w:eastAsia="Malgun Gothic"/>
        </w:rPr>
        <w:t>delete a notification channel</w:t>
      </w:r>
      <w:r w:rsidRPr="00132D7F">
        <w:t xml:space="preserve"> }</w:t>
      </w:r>
    </w:p>
    <w:p w14:paraId="19DFF821" w14:textId="77777777" w:rsidR="00471E22" w:rsidRPr="00132D7F" w:rsidRDefault="00471E22" w:rsidP="00471E22">
      <w:pPr>
        <w:pStyle w:val="PL"/>
      </w:pPr>
      <w:r w:rsidRPr="00132D7F">
        <w:t xml:space="preserve">    </w:t>
      </w:r>
      <w:r w:rsidRPr="00132D7F">
        <w:rPr>
          <w:b/>
        </w:rPr>
        <w:t>then</w:t>
      </w:r>
      <w:r w:rsidRPr="00132D7F">
        <w:t xml:space="preserve"> { UE (MCData Client) requests to </w:t>
      </w:r>
      <w:r w:rsidRPr="00132D7F">
        <w:rPr>
          <w:rFonts w:eastAsia="Malgun Gothic"/>
        </w:rPr>
        <w:t>delete a notification channel by sending</w:t>
      </w:r>
      <w:r w:rsidRPr="00132D7F">
        <w:t xml:space="preserve"> an HTTP DELETE message }</w:t>
      </w:r>
    </w:p>
    <w:p w14:paraId="403ED332" w14:textId="77777777" w:rsidR="00471E22" w:rsidRPr="00132D7F" w:rsidRDefault="00471E22" w:rsidP="00471E22">
      <w:pPr>
        <w:pStyle w:val="PL"/>
      </w:pPr>
      <w:r w:rsidRPr="00132D7F">
        <w:t xml:space="preserve">            }</w:t>
      </w:r>
    </w:p>
    <w:p w14:paraId="4538EA66" w14:textId="77777777" w:rsidR="00471E22" w:rsidRPr="00132D7F" w:rsidRDefault="00471E22" w:rsidP="00471E22">
      <w:pPr>
        <w:pStyle w:val="PL"/>
      </w:pPr>
    </w:p>
    <w:p w14:paraId="33851E9A" w14:textId="77777777" w:rsidR="00471E22" w:rsidRPr="00132D7F" w:rsidRDefault="00471E22" w:rsidP="00471E22">
      <w:pPr>
        <w:pStyle w:val="H6"/>
      </w:pPr>
      <w:r w:rsidRPr="00132D7F">
        <w:t>6.8.5.2</w:t>
      </w:r>
      <w:r w:rsidRPr="00132D7F">
        <w:tab/>
        <w:t>Conformance requirements</w:t>
      </w:r>
    </w:p>
    <w:p w14:paraId="14F3C1BB" w14:textId="77777777" w:rsidR="00471E22" w:rsidRPr="00132D7F" w:rsidRDefault="00471E22" w:rsidP="00471E22">
      <w:r w:rsidRPr="00132D7F">
        <w:t xml:space="preserve">References: The conformance requirements covered in the current TC are specified in: TS 24.282, clauses </w:t>
      </w:r>
      <w:r w:rsidRPr="00132D7F">
        <w:rPr>
          <w:rFonts w:eastAsia="Malgun Gothic"/>
        </w:rPr>
        <w:t>21.2.19.1, 21.2.20.1, 21.2.21.1 and 21.2.22.1</w:t>
      </w:r>
      <w:r w:rsidRPr="00132D7F">
        <w:t>. Unless otherwise stated, these are Rel-17 requirements.</w:t>
      </w:r>
    </w:p>
    <w:p w14:paraId="665BD6DB" w14:textId="77777777" w:rsidR="00471E22" w:rsidRPr="00132D7F" w:rsidRDefault="00471E22" w:rsidP="00471E22">
      <w:pPr>
        <w:pStyle w:val="B1"/>
        <w:ind w:left="0" w:firstLine="0"/>
      </w:pPr>
      <w:r w:rsidRPr="00132D7F">
        <w:t>[TS 24.282 clause 21.2.19.1]</w:t>
      </w:r>
    </w:p>
    <w:p w14:paraId="6C4E8B0A" w14:textId="77777777" w:rsidR="00471E22" w:rsidRPr="00132D7F" w:rsidRDefault="00471E22" w:rsidP="00471E22">
      <w:pPr>
        <w:rPr>
          <w:lang w:val="en-US"/>
        </w:rPr>
      </w:pPr>
      <w:r w:rsidRPr="00132D7F">
        <w:t xml:space="preserve">To create a notification channel, the Message notification client, acting as an HTTP client </w:t>
      </w:r>
      <w:r w:rsidRPr="00132D7F">
        <w:rPr>
          <w:lang w:val="en-US"/>
        </w:rPr>
        <w:t>shall</w:t>
      </w:r>
      <w:r w:rsidRPr="00132D7F">
        <w:t xml:space="preserve"> </w:t>
      </w:r>
      <w:r w:rsidRPr="00132D7F">
        <w:rPr>
          <w:lang w:val="en-US"/>
        </w:rPr>
        <w:t>follow the procedure described in clause </w:t>
      </w:r>
      <w:r w:rsidRPr="00132D7F">
        <w:t xml:space="preserve">6.1 of OMA-TS-REST_NetAPI_NotificationChannel-V1_0-20200319-C [76] </w:t>
      </w:r>
      <w:r w:rsidRPr="00132D7F">
        <w:rPr>
          <w:lang w:val="en-US"/>
        </w:rPr>
        <w:t>as follows:</w:t>
      </w:r>
    </w:p>
    <w:p w14:paraId="1C38E5A9" w14:textId="77777777" w:rsidR="00471E22" w:rsidRPr="00132D7F" w:rsidRDefault="00471E22" w:rsidP="00471E22">
      <w:pPr>
        <w:pStyle w:val="B1"/>
      </w:pPr>
      <w:r w:rsidRPr="00132D7F">
        <w:t>1)</w:t>
      </w:r>
      <w:r w:rsidRPr="00132D7F">
        <w:tab/>
        <w:t xml:space="preserve">shall generate an HTTP POST request as specified in </w:t>
      </w:r>
      <w:r w:rsidRPr="00132D7F">
        <w:rPr>
          <w:lang w:val="en-US"/>
        </w:rPr>
        <w:t>clause </w:t>
      </w:r>
      <w:r w:rsidRPr="00132D7F">
        <w:t>6.1.5 of OMA-TS-REST_NetAPI_NotificationChannel-V1_0-20200319-C [</w:t>
      </w:r>
      <w:r w:rsidRPr="00132D7F">
        <w:rPr>
          <w:lang w:val="hr-HR"/>
        </w:rPr>
        <w:t>76</w:t>
      </w:r>
      <w:r w:rsidRPr="00132D7F">
        <w:t xml:space="preserve">] </w:t>
      </w:r>
      <w:r w:rsidRPr="00132D7F">
        <w:rPr>
          <w:rFonts w:eastAsia="Malgun Gothic"/>
        </w:rPr>
        <w:t>as follows</w:t>
      </w:r>
      <w:r w:rsidRPr="00132D7F">
        <w:rPr>
          <w:lang w:val="en-US"/>
        </w:rPr>
        <w:t>:</w:t>
      </w:r>
    </w:p>
    <w:p w14:paraId="4DCF54F1" w14:textId="77777777" w:rsidR="00471E22" w:rsidRPr="00132D7F" w:rsidRDefault="00471E22" w:rsidP="00471E22">
      <w:pPr>
        <w:pStyle w:val="B2"/>
      </w:pPr>
      <w:r w:rsidRPr="00132D7F">
        <w:t>a)</w:t>
      </w:r>
      <w:r w:rsidRPr="00132D7F">
        <w:tab/>
        <w:t>shall set the Host header field to a hostname identifying the MCData Notification server;</w:t>
      </w:r>
    </w:p>
    <w:p w14:paraId="25FA8582" w14:textId="77777777" w:rsidR="00471E22" w:rsidRPr="00132D7F" w:rsidRDefault="00471E22" w:rsidP="00471E22">
      <w:pPr>
        <w:pStyle w:val="B2"/>
      </w:pPr>
      <w:r w:rsidRPr="00132D7F">
        <w:t>b)</w:t>
      </w:r>
      <w:r w:rsidRPr="00132D7F">
        <w:tab/>
        <w:t>shall include a valid MCData access token in the Authorization header; and</w:t>
      </w:r>
    </w:p>
    <w:p w14:paraId="16E08B8B" w14:textId="77777777" w:rsidR="00471E22" w:rsidRPr="00132D7F" w:rsidRDefault="00471E22" w:rsidP="00471E22">
      <w:pPr>
        <w:pStyle w:val="B2"/>
      </w:pPr>
      <w:r w:rsidRPr="00132D7F">
        <w:t>c)</w:t>
      </w:r>
      <w:r w:rsidRPr="00132D7F">
        <w:tab/>
        <w:t xml:space="preserve">shall send the HTTP </w:t>
      </w:r>
      <w:r w:rsidRPr="00132D7F">
        <w:rPr>
          <w:lang w:val="en-IN"/>
        </w:rPr>
        <w:t>POST</w:t>
      </w:r>
      <w:r w:rsidRPr="00132D7F">
        <w:t xml:space="preserve"> request towards the MCData Notification server.</w:t>
      </w:r>
    </w:p>
    <w:p w14:paraId="3F5619A1" w14:textId="77777777" w:rsidR="00471E22" w:rsidRPr="00132D7F" w:rsidRDefault="00471E22" w:rsidP="00471E22">
      <w:r w:rsidRPr="00132D7F">
        <w:t>Upon receipt of an HTTP response, the Message notification client should follow the procedure as described in clause 6.1.2 of OMA-TS-REST_NetAPI_NotificationChannel-V1_0-20200319-C [76].</w:t>
      </w:r>
    </w:p>
    <w:p w14:paraId="65220FED" w14:textId="77777777" w:rsidR="00471E22" w:rsidRPr="00132D7F" w:rsidRDefault="00471E22" w:rsidP="00471E22">
      <w:pPr>
        <w:pStyle w:val="B1"/>
        <w:ind w:left="0" w:firstLine="0"/>
      </w:pPr>
      <w:r w:rsidRPr="00132D7F">
        <w:t>[TS 24.282 clause 21.2.20.1]</w:t>
      </w:r>
    </w:p>
    <w:p w14:paraId="66C9DA27" w14:textId="77777777" w:rsidR="00471E22" w:rsidRPr="00132D7F" w:rsidRDefault="00471E22" w:rsidP="00471E22">
      <w:pPr>
        <w:rPr>
          <w:lang w:val="en-US"/>
        </w:rPr>
      </w:pPr>
      <w:r w:rsidRPr="00132D7F">
        <w:t xml:space="preserve">To delete a notification channel, the Message notification client, acting as an HTTP client </w:t>
      </w:r>
      <w:r w:rsidRPr="00132D7F">
        <w:rPr>
          <w:lang w:val="en-US"/>
        </w:rPr>
        <w:t>shall</w:t>
      </w:r>
      <w:r w:rsidRPr="00132D7F">
        <w:t xml:space="preserve"> </w:t>
      </w:r>
      <w:r w:rsidRPr="00132D7F">
        <w:rPr>
          <w:lang w:val="en-US"/>
        </w:rPr>
        <w:t>follow the procedure described in clause </w:t>
      </w:r>
      <w:r w:rsidRPr="00132D7F">
        <w:t>6.2 of OMA-TS-REST_NetAPI_NotificationChannel-V1_0-20200319-C [76] as follows</w:t>
      </w:r>
      <w:r w:rsidRPr="00132D7F">
        <w:rPr>
          <w:lang w:val="en-US"/>
        </w:rPr>
        <w:t>:</w:t>
      </w:r>
    </w:p>
    <w:p w14:paraId="68C2E8F3" w14:textId="77777777" w:rsidR="00471E22" w:rsidRPr="00132D7F" w:rsidRDefault="00471E22" w:rsidP="00471E22">
      <w:pPr>
        <w:pStyle w:val="B1"/>
      </w:pPr>
      <w:r w:rsidRPr="00132D7F">
        <w:t>1)</w:t>
      </w:r>
      <w:r w:rsidRPr="00132D7F">
        <w:tab/>
        <w:t xml:space="preserve">shall generate an HTTP DELETE request as specified in </w:t>
      </w:r>
      <w:r w:rsidRPr="00132D7F">
        <w:rPr>
          <w:lang w:val="en-US"/>
        </w:rPr>
        <w:t>clause </w:t>
      </w:r>
      <w:r w:rsidRPr="00132D7F">
        <w:t>6.2.6 of OMA-TS-REST_NetAPI_NotificationChannel-V1_0-20200319-C [</w:t>
      </w:r>
      <w:r w:rsidRPr="00132D7F">
        <w:rPr>
          <w:lang w:val="hr-HR"/>
        </w:rPr>
        <w:t>76</w:t>
      </w:r>
      <w:r w:rsidRPr="00132D7F">
        <w:t>] with</w:t>
      </w:r>
      <w:r w:rsidRPr="00132D7F">
        <w:rPr>
          <w:lang w:val="en-US"/>
        </w:rPr>
        <w:t xml:space="preserve"> following the clarifications:</w:t>
      </w:r>
    </w:p>
    <w:p w14:paraId="186FA9DE" w14:textId="77777777" w:rsidR="00471E22" w:rsidRPr="00132D7F" w:rsidRDefault="00471E22" w:rsidP="00471E22">
      <w:pPr>
        <w:pStyle w:val="B2"/>
      </w:pPr>
      <w:r w:rsidRPr="00132D7F">
        <w:t>a)</w:t>
      </w:r>
      <w:r w:rsidRPr="00132D7F">
        <w:tab/>
        <w:t>shall set the Host header field to a hostname identifying the MCData Notification server;</w:t>
      </w:r>
    </w:p>
    <w:p w14:paraId="0ED4593B" w14:textId="77777777" w:rsidR="00471E22" w:rsidRPr="00132D7F" w:rsidRDefault="00471E22" w:rsidP="00471E22">
      <w:pPr>
        <w:pStyle w:val="B2"/>
      </w:pPr>
      <w:r w:rsidRPr="00132D7F">
        <w:t>b)</w:t>
      </w:r>
      <w:r w:rsidRPr="00132D7F">
        <w:tab/>
        <w:t>shall include a valid MCData access token in the Authorization header; and</w:t>
      </w:r>
    </w:p>
    <w:p w14:paraId="036FED07" w14:textId="77777777" w:rsidR="00471E22" w:rsidRPr="00132D7F" w:rsidRDefault="00471E22" w:rsidP="00471E22">
      <w:pPr>
        <w:pStyle w:val="B2"/>
      </w:pPr>
      <w:r w:rsidRPr="00132D7F">
        <w:t>c)</w:t>
      </w:r>
      <w:r w:rsidRPr="00132D7F">
        <w:tab/>
        <w:t>shall send the HTTP DELETE request towards the MCData Notification server.</w:t>
      </w:r>
    </w:p>
    <w:p w14:paraId="77E4C8AE" w14:textId="77777777" w:rsidR="00471E22" w:rsidRPr="00132D7F" w:rsidRDefault="00471E22" w:rsidP="00471E22">
      <w:r w:rsidRPr="00132D7F">
        <w:t>Upon receipt of a HTTP response, the Message notification client should follow the procedure as described in clause 6.2.2 of OMA-TS-REST_NetAPI_NotificationChannel-V1_0-20200319-C [76].</w:t>
      </w:r>
    </w:p>
    <w:p w14:paraId="1EF3C2AF" w14:textId="77777777" w:rsidR="00471E22" w:rsidRPr="00132D7F" w:rsidRDefault="00471E22" w:rsidP="00471E22">
      <w:pPr>
        <w:pStyle w:val="NO"/>
      </w:pPr>
      <w:r w:rsidRPr="00132D7F">
        <w:t>NOTE:</w:t>
      </w:r>
      <w:r w:rsidRPr="00132D7F">
        <w:tab/>
        <w:t>When the notification channel is deleted, the Message store client normally removes the notification subscription in the MCData Message store function as described in clause 21.2.13A.</w:t>
      </w:r>
    </w:p>
    <w:p w14:paraId="088076A4" w14:textId="77777777" w:rsidR="00471E22" w:rsidRPr="00132D7F" w:rsidRDefault="00471E22" w:rsidP="00471E22">
      <w:pPr>
        <w:pStyle w:val="B1"/>
        <w:ind w:left="0" w:firstLine="0"/>
      </w:pPr>
      <w:r w:rsidRPr="00132D7F">
        <w:t>[TS 24.282 clause 21.2.21.1]</w:t>
      </w:r>
    </w:p>
    <w:p w14:paraId="4354147F" w14:textId="77777777" w:rsidR="00471E22" w:rsidRPr="00132D7F" w:rsidRDefault="00471E22" w:rsidP="00471E22">
      <w:pPr>
        <w:rPr>
          <w:lang w:val="en-US"/>
        </w:rPr>
      </w:pPr>
      <w:r w:rsidRPr="00132D7F">
        <w:t xml:space="preserve">To update a notification channel's lifetime, the Message notification client, acting as an HTTP client </w:t>
      </w:r>
      <w:r w:rsidRPr="00132D7F">
        <w:rPr>
          <w:lang w:val="en-US"/>
        </w:rPr>
        <w:t>shall</w:t>
      </w:r>
      <w:r w:rsidRPr="00132D7F">
        <w:t xml:space="preserve"> </w:t>
      </w:r>
      <w:r w:rsidRPr="00132D7F">
        <w:rPr>
          <w:lang w:val="en-US"/>
        </w:rPr>
        <w:t>follow the procedure described in clause </w:t>
      </w:r>
      <w:r w:rsidRPr="00132D7F">
        <w:t>6.4 of OMA-TS-REST_NetAPI_NotificationChannel-V1_0-20200319-C [76] as follows</w:t>
      </w:r>
      <w:r w:rsidRPr="00132D7F">
        <w:rPr>
          <w:lang w:val="en-US"/>
        </w:rPr>
        <w:t>:</w:t>
      </w:r>
    </w:p>
    <w:p w14:paraId="0BA31858" w14:textId="77777777" w:rsidR="00471E22" w:rsidRPr="00132D7F" w:rsidRDefault="00471E22" w:rsidP="00471E22">
      <w:pPr>
        <w:pStyle w:val="B1"/>
      </w:pPr>
      <w:r w:rsidRPr="00132D7F">
        <w:t>1)</w:t>
      </w:r>
      <w:r w:rsidRPr="00132D7F">
        <w:tab/>
        <w:t xml:space="preserve">shall generate an HTTP PUT request as specified in </w:t>
      </w:r>
      <w:r w:rsidRPr="00132D7F">
        <w:rPr>
          <w:lang w:val="en-US"/>
        </w:rPr>
        <w:t>clause </w:t>
      </w:r>
      <w:r w:rsidRPr="00132D7F">
        <w:t>6.4.4 of OMA-TS-REST_NetAPI_NotificationChannel-V1_0-20200319-C [</w:t>
      </w:r>
      <w:r w:rsidRPr="00132D7F">
        <w:rPr>
          <w:lang w:val="hr-HR"/>
        </w:rPr>
        <w:t>76</w:t>
      </w:r>
      <w:r w:rsidRPr="00132D7F">
        <w:t>] as follows</w:t>
      </w:r>
      <w:r w:rsidRPr="00132D7F">
        <w:rPr>
          <w:lang w:val="en-US"/>
        </w:rPr>
        <w:t>:</w:t>
      </w:r>
    </w:p>
    <w:p w14:paraId="0AE99108" w14:textId="77777777" w:rsidR="00471E22" w:rsidRPr="00132D7F" w:rsidRDefault="00471E22" w:rsidP="00471E22">
      <w:pPr>
        <w:pStyle w:val="B2"/>
      </w:pPr>
      <w:r w:rsidRPr="00132D7F">
        <w:t>a)</w:t>
      </w:r>
      <w:r w:rsidRPr="00132D7F">
        <w:tab/>
        <w:t>shall set the Host header field to a hostname identifying the MCData Notification server;</w:t>
      </w:r>
    </w:p>
    <w:p w14:paraId="3D6DA810" w14:textId="77777777" w:rsidR="00471E22" w:rsidRPr="00132D7F" w:rsidRDefault="00471E22" w:rsidP="00471E22">
      <w:pPr>
        <w:pStyle w:val="B2"/>
      </w:pPr>
      <w:r w:rsidRPr="00132D7F">
        <w:t>b)</w:t>
      </w:r>
      <w:r w:rsidRPr="00132D7F">
        <w:tab/>
        <w:t>shall include a valid MCData access token in the Authorization header; and</w:t>
      </w:r>
    </w:p>
    <w:p w14:paraId="32D54495" w14:textId="77777777" w:rsidR="00471E22" w:rsidRPr="00132D7F" w:rsidRDefault="00471E22" w:rsidP="00471E22">
      <w:pPr>
        <w:pStyle w:val="B2"/>
      </w:pPr>
      <w:r w:rsidRPr="00132D7F">
        <w:t>c)</w:t>
      </w:r>
      <w:r w:rsidRPr="00132D7F">
        <w:tab/>
        <w:t xml:space="preserve">shall send the HTTP </w:t>
      </w:r>
      <w:r w:rsidRPr="00132D7F">
        <w:rPr>
          <w:lang w:val="en-IN"/>
        </w:rPr>
        <w:t>PUT</w:t>
      </w:r>
      <w:r w:rsidRPr="00132D7F">
        <w:t xml:space="preserve"> request towards the MCData Notification server.</w:t>
      </w:r>
    </w:p>
    <w:p w14:paraId="3AB4C8A5" w14:textId="77777777" w:rsidR="00471E22" w:rsidRPr="00132D7F" w:rsidRDefault="00471E22" w:rsidP="00471E22">
      <w:r w:rsidRPr="00132D7F">
        <w:t>Upon receipt of an HTTP response, the Message notification client should follow the procedure as described in clause 6.4.2 of OMA-TS-REST_NetAPI_NotificationChannel-V1_0-20200319-C [76].</w:t>
      </w:r>
    </w:p>
    <w:p w14:paraId="4482247A" w14:textId="77777777" w:rsidR="00471E22" w:rsidRPr="00132D7F" w:rsidRDefault="00471E22" w:rsidP="00471E22">
      <w:pPr>
        <w:pStyle w:val="NO"/>
      </w:pPr>
      <w:r w:rsidRPr="00132D7F">
        <w:t>NOTE:</w:t>
      </w:r>
      <w:r w:rsidRPr="00132D7F">
        <w:tab/>
        <w:t>A successful HTTP response includes the new Channel's lifetime duration which can be used by the Message store client to update the lifetime of the notification subscription in the MCData message store function as described in clause</w:t>
      </w:r>
      <w:r w:rsidRPr="00132D7F">
        <w:rPr>
          <w:lang w:val="en-US"/>
        </w:rPr>
        <w:t> </w:t>
      </w:r>
      <w:r w:rsidRPr="00132D7F">
        <w:t>21.2.14A.</w:t>
      </w:r>
    </w:p>
    <w:p w14:paraId="4FBE418C" w14:textId="77777777" w:rsidR="00471E22" w:rsidRPr="00132D7F" w:rsidRDefault="00471E22" w:rsidP="00471E22">
      <w:pPr>
        <w:pStyle w:val="B1"/>
        <w:ind w:left="0" w:firstLine="0"/>
      </w:pPr>
      <w:r w:rsidRPr="00132D7F">
        <w:t>[TS 24.282 clause 21.2.22.1]</w:t>
      </w:r>
    </w:p>
    <w:p w14:paraId="50E580E8" w14:textId="77777777" w:rsidR="00471E22" w:rsidRPr="00132D7F" w:rsidRDefault="00471E22" w:rsidP="00471E22">
      <w:r w:rsidRPr="00132D7F">
        <w:t xml:space="preserve">Based on the channel type created as part of the notification channel creation procedure (see </w:t>
      </w:r>
      <w:r w:rsidRPr="00132D7F">
        <w:rPr>
          <w:lang w:val="en-US"/>
        </w:rPr>
        <w:t>clause </w:t>
      </w:r>
      <w:r w:rsidRPr="00132D7F">
        <w:t>21.2.19. "Create notification channel"), the Message notification client would determine if and how it needs to open (interact with) the created channel for notification flow (i.e. using PULL or PUSH).</w:t>
      </w:r>
    </w:p>
    <w:p w14:paraId="0F8F3773" w14:textId="77777777" w:rsidR="00471E22" w:rsidRPr="00132D7F" w:rsidRDefault="00471E22" w:rsidP="00471E22">
      <w:pPr>
        <w:rPr>
          <w:lang w:val="en-US"/>
        </w:rPr>
      </w:pPr>
      <w:r w:rsidRPr="00132D7F">
        <w:t xml:space="preserve">To open the notification channel for a PULL notification delivery method (i.e. created channel is of type LongPolling), the Message notification client, acting as an HTTP client </w:t>
      </w:r>
      <w:r w:rsidRPr="00132D7F">
        <w:rPr>
          <w:lang w:val="en-US"/>
        </w:rPr>
        <w:t>shall</w:t>
      </w:r>
      <w:r w:rsidRPr="00132D7F">
        <w:t xml:space="preserve"> </w:t>
      </w:r>
      <w:r w:rsidRPr="00132D7F">
        <w:rPr>
          <w:lang w:val="en-US"/>
        </w:rPr>
        <w:t>follow the procedure described in clauses </w:t>
      </w:r>
      <w:r w:rsidRPr="00132D7F">
        <w:t>6.3 of OMA-TS-REST_NetAPI_NotificationChannel-V1_0-20200319-C</w:t>
      </w:r>
      <w:r w:rsidRPr="00132D7F">
        <w:rPr>
          <w:lang w:val="en-US"/>
        </w:rPr>
        <w:t> </w:t>
      </w:r>
      <w:r w:rsidRPr="00132D7F">
        <w:t>[76] as follows</w:t>
      </w:r>
      <w:r w:rsidRPr="00132D7F">
        <w:rPr>
          <w:lang w:val="en-US"/>
        </w:rPr>
        <w:t>:</w:t>
      </w:r>
    </w:p>
    <w:p w14:paraId="044EF13A" w14:textId="77777777" w:rsidR="00471E22" w:rsidRPr="00132D7F" w:rsidRDefault="00471E22" w:rsidP="00471E22">
      <w:pPr>
        <w:pStyle w:val="B1"/>
      </w:pPr>
      <w:r w:rsidRPr="00132D7F">
        <w:t>1)</w:t>
      </w:r>
      <w:r w:rsidRPr="00132D7F">
        <w:tab/>
        <w:t xml:space="preserve">shall generate an HTTP POST request as specified in </w:t>
      </w:r>
      <w:r w:rsidRPr="00132D7F">
        <w:rPr>
          <w:lang w:val="en-US"/>
        </w:rPr>
        <w:t>clause </w:t>
      </w:r>
      <w:r w:rsidRPr="00132D7F">
        <w:t>6.3.5 of OMA-TS-REST_NetAPI_NotificationChannel-V1_0-20200319-C</w:t>
      </w:r>
      <w:r w:rsidRPr="00132D7F">
        <w:rPr>
          <w:lang w:val="en-US"/>
        </w:rPr>
        <w:t> </w:t>
      </w:r>
      <w:r w:rsidRPr="00132D7F">
        <w:t>[</w:t>
      </w:r>
      <w:r w:rsidRPr="00132D7F">
        <w:rPr>
          <w:lang w:val="hr-HR"/>
        </w:rPr>
        <w:t>76</w:t>
      </w:r>
      <w:r w:rsidRPr="00132D7F">
        <w:t>] as follows</w:t>
      </w:r>
      <w:r w:rsidRPr="00132D7F">
        <w:rPr>
          <w:lang w:val="en-US"/>
        </w:rPr>
        <w:t>:</w:t>
      </w:r>
    </w:p>
    <w:p w14:paraId="6388E542" w14:textId="77777777" w:rsidR="00471E22" w:rsidRPr="00132D7F" w:rsidRDefault="00471E22" w:rsidP="00471E22">
      <w:pPr>
        <w:pStyle w:val="B2"/>
        <w:rPr>
          <w:rFonts w:eastAsia="Malgun Gothic"/>
        </w:rPr>
      </w:pPr>
      <w:r w:rsidRPr="00132D7F">
        <w:rPr>
          <w:rFonts w:eastAsia="Malgun Gothic"/>
        </w:rPr>
        <w:t>a)</w:t>
      </w:r>
      <w:r w:rsidRPr="00132D7F">
        <w:rPr>
          <w:rFonts w:eastAsia="Malgun Gothic"/>
        </w:rPr>
        <w:tab/>
        <w:t xml:space="preserve">shall set the Host header field to a hostname identifying the Notification server </w:t>
      </w:r>
      <w:r w:rsidRPr="00132D7F">
        <w:t>extracted from the channelURL</w:t>
      </w:r>
      <w:r w:rsidRPr="00132D7F">
        <w:rPr>
          <w:color w:val="FF2600"/>
        </w:rPr>
        <w:t xml:space="preserve"> </w:t>
      </w:r>
      <w:r w:rsidRPr="00132D7F">
        <w:t>received from the Notification server during channel creation (see clause</w:t>
      </w:r>
      <w:r w:rsidRPr="00132D7F">
        <w:rPr>
          <w:rFonts w:eastAsia="Malgun Gothic"/>
          <w:lang w:val="en-US"/>
        </w:rPr>
        <w:t> </w:t>
      </w:r>
      <w:r w:rsidRPr="00132D7F">
        <w:rPr>
          <w:rFonts w:eastAsia="Malgun Gothic"/>
        </w:rPr>
        <w:t>21.2.</w:t>
      </w:r>
      <w:r w:rsidRPr="00132D7F">
        <w:rPr>
          <w:lang w:val="hr-HR"/>
        </w:rPr>
        <w:t>19</w:t>
      </w:r>
      <w:r w:rsidRPr="00132D7F">
        <w:rPr>
          <w:rFonts w:eastAsia="Malgun Gothic"/>
        </w:rPr>
        <w:t>. "</w:t>
      </w:r>
      <w:r w:rsidRPr="00132D7F">
        <w:t>Create notification channel</w:t>
      </w:r>
      <w:r w:rsidRPr="00132D7F">
        <w:rPr>
          <w:rFonts w:eastAsia="Malgun Gothic"/>
        </w:rPr>
        <w:t>");</w:t>
      </w:r>
    </w:p>
    <w:p w14:paraId="15CFEEBE" w14:textId="77777777" w:rsidR="00471E22" w:rsidRPr="00132D7F" w:rsidRDefault="00471E22" w:rsidP="00471E22">
      <w:pPr>
        <w:pStyle w:val="B2"/>
      </w:pPr>
      <w:r w:rsidRPr="00132D7F">
        <w:t>b)</w:t>
      </w:r>
      <w:r w:rsidRPr="00132D7F">
        <w:tab/>
        <w:t>shall include a valid MCData access token in the Authorization header; and</w:t>
      </w:r>
    </w:p>
    <w:p w14:paraId="6506B9BA" w14:textId="77777777" w:rsidR="00471E22" w:rsidRPr="00132D7F" w:rsidRDefault="00471E22" w:rsidP="00471E22">
      <w:pPr>
        <w:pStyle w:val="B2"/>
        <w:rPr>
          <w:rFonts w:eastAsia="Malgun Gothic"/>
        </w:rPr>
      </w:pPr>
      <w:r w:rsidRPr="00132D7F">
        <w:rPr>
          <w:rFonts w:eastAsia="Malgun Gothic"/>
        </w:rPr>
        <w:t>c)</w:t>
      </w:r>
      <w:r w:rsidRPr="00132D7F">
        <w:rPr>
          <w:rFonts w:eastAsia="Malgun Gothic"/>
        </w:rPr>
        <w:tab/>
        <w:t xml:space="preserve">shall send the HTTP </w:t>
      </w:r>
      <w:r w:rsidRPr="00132D7F">
        <w:t xml:space="preserve">POST </w:t>
      </w:r>
      <w:r w:rsidRPr="00132D7F">
        <w:rPr>
          <w:rFonts w:eastAsia="Malgun Gothic"/>
        </w:rPr>
        <w:t xml:space="preserve">request towards the MCData Notification server using the </w:t>
      </w:r>
      <w:r w:rsidRPr="00132D7F">
        <w:t xml:space="preserve">channelURL received from the </w:t>
      </w:r>
      <w:r w:rsidRPr="00132D7F">
        <w:rPr>
          <w:rFonts w:eastAsia="Malgun Gothic"/>
        </w:rPr>
        <w:t xml:space="preserve">MCData </w:t>
      </w:r>
      <w:r w:rsidRPr="00132D7F">
        <w:t>Notification server during channel creation procedure (see clause</w:t>
      </w:r>
      <w:r w:rsidRPr="00132D7F">
        <w:rPr>
          <w:rFonts w:eastAsia="Malgun Gothic"/>
          <w:lang w:val="en-US"/>
        </w:rPr>
        <w:t> </w:t>
      </w:r>
      <w:r w:rsidRPr="00132D7F">
        <w:rPr>
          <w:rFonts w:eastAsia="Malgun Gothic"/>
        </w:rPr>
        <w:t>21.2.</w:t>
      </w:r>
      <w:r w:rsidRPr="00132D7F">
        <w:rPr>
          <w:lang w:val="hr-HR"/>
        </w:rPr>
        <w:t>19</w:t>
      </w:r>
      <w:r w:rsidRPr="00132D7F">
        <w:rPr>
          <w:rFonts w:eastAsia="Malgun Gothic"/>
        </w:rPr>
        <w:t>. "</w:t>
      </w:r>
      <w:r w:rsidRPr="00132D7F">
        <w:t>Create notification channel</w:t>
      </w:r>
      <w:r w:rsidRPr="00132D7F">
        <w:rPr>
          <w:rFonts w:eastAsia="Malgun Gothic"/>
        </w:rPr>
        <w:t>").</w:t>
      </w:r>
    </w:p>
    <w:p w14:paraId="4E0FF215" w14:textId="77777777" w:rsidR="00471E22" w:rsidRPr="00132D7F" w:rsidRDefault="00471E22" w:rsidP="00471E22">
      <w:r w:rsidRPr="00132D7F">
        <w:t>Upon receipt of a HTTP response, the Message notification client should follow the procedure as described in clause 6.3.2 of OMA-TS-REST_NetAPI_NotificationChannel-V1_0-20200319-C</w:t>
      </w:r>
      <w:r w:rsidRPr="00132D7F">
        <w:rPr>
          <w:lang w:val="en-US"/>
        </w:rPr>
        <w:t> </w:t>
      </w:r>
      <w:r w:rsidRPr="00132D7F">
        <w:t>[76]; and</w:t>
      </w:r>
    </w:p>
    <w:p w14:paraId="54C6DD7A" w14:textId="77777777" w:rsidR="00471E22" w:rsidRPr="00132D7F" w:rsidRDefault="00471E22" w:rsidP="00471E22">
      <w:pPr>
        <w:pStyle w:val="B1"/>
      </w:pPr>
      <w:r w:rsidRPr="00132D7F">
        <w:t>1)</w:t>
      </w:r>
      <w:r w:rsidRPr="00132D7F">
        <w:tab/>
        <w:t>either use the notification content and the reported "restartToken" and "index" as specified in clause</w:t>
      </w:r>
      <w:r w:rsidRPr="00132D7F">
        <w:rPr>
          <w:lang w:val="en-US"/>
        </w:rPr>
        <w:t> </w:t>
      </w:r>
      <w:r w:rsidRPr="00132D7F">
        <w:t>5.1.5.1 of OMA-TS-REST_NetAPI_NMS-V1_0-20190528-C [66] to have the client's local message store updated accordingly; or</w:t>
      </w:r>
    </w:p>
    <w:p w14:paraId="6C2B86F5" w14:textId="77777777" w:rsidR="00471E22" w:rsidRPr="00132D7F" w:rsidRDefault="00471E22" w:rsidP="00471E22">
      <w:pPr>
        <w:pStyle w:val="B1"/>
        <w:rPr>
          <w:rFonts w:eastAsia="Malgun Gothic"/>
        </w:rPr>
      </w:pPr>
      <w:r w:rsidRPr="00132D7F">
        <w:rPr>
          <w:rFonts w:eastAsia="Malgun Gothic"/>
        </w:rPr>
        <w:t>2)</w:t>
      </w:r>
      <w:r w:rsidRPr="00132D7F">
        <w:rPr>
          <w:rFonts w:eastAsia="Malgun Gothic"/>
        </w:rPr>
        <w:tab/>
        <w:t xml:space="preserve">use the notification </w:t>
      </w:r>
      <w:r w:rsidRPr="00132D7F">
        <w:t>as a trigger to subsequently search the MCData message store for the list of changes as specified in clause</w:t>
      </w:r>
      <w:r w:rsidRPr="00132D7F">
        <w:rPr>
          <w:rFonts w:eastAsia="Malgun Gothic"/>
          <w:lang w:val="en-US"/>
        </w:rPr>
        <w:t> </w:t>
      </w:r>
      <w:r w:rsidRPr="00132D7F">
        <w:rPr>
          <w:rFonts w:eastAsia="Malgun Gothic"/>
        </w:rPr>
        <w:t>21.2.17</w:t>
      </w:r>
      <w:r w:rsidRPr="00132D7F">
        <w:t>;</w:t>
      </w:r>
    </w:p>
    <w:p w14:paraId="5CE54596" w14:textId="77777777" w:rsidR="00471E22" w:rsidRPr="00132D7F" w:rsidRDefault="00471E22" w:rsidP="00471E22">
      <w:pPr>
        <w:pStyle w:val="NO"/>
      </w:pPr>
      <w:r w:rsidRPr="00132D7F">
        <w:t>NOTE:</w:t>
      </w:r>
      <w:r w:rsidRPr="00132D7F">
        <w:tab/>
        <w:t>The notifications about changes in the MCData message store can be used by the message store client to synchronize its local message store with the MCData message store in two distinguished ways which are listed in bullets "1" and "2" above.</w:t>
      </w:r>
    </w:p>
    <w:p w14:paraId="62AB6A93" w14:textId="77777777" w:rsidR="00471E22" w:rsidRPr="00132D7F" w:rsidRDefault="00471E22" w:rsidP="00471E22">
      <w:pPr>
        <w:rPr>
          <w:lang w:val="en-US"/>
        </w:rPr>
      </w:pPr>
      <w:r w:rsidRPr="00132D7F">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132D7F">
        <w:rPr>
          <w:rFonts w:eastAsia="Malgun Gothic"/>
          <w:lang w:val="en-US"/>
        </w:rPr>
        <w:t> </w:t>
      </w:r>
      <w:r w:rsidRPr="00132D7F">
        <w:rPr>
          <w:lang w:val="en-US"/>
        </w:rPr>
        <w:t xml:space="preserve">[76] and use the channelURL received from the </w:t>
      </w:r>
      <w:r w:rsidRPr="00132D7F">
        <w:rPr>
          <w:rFonts w:eastAsia="Malgun Gothic"/>
        </w:rPr>
        <w:t xml:space="preserve">MCData </w:t>
      </w:r>
      <w:r w:rsidRPr="00132D7F">
        <w:rPr>
          <w:lang w:val="en-US"/>
        </w:rPr>
        <w:t xml:space="preserve">Notification server during the channel creation procedure (see </w:t>
      </w:r>
      <w:r w:rsidRPr="00132D7F">
        <w:rPr>
          <w:rFonts w:eastAsia="Malgun Gothic"/>
          <w:lang w:val="en-US"/>
        </w:rPr>
        <w:t>clauses </w:t>
      </w:r>
      <w:r w:rsidRPr="00132D7F">
        <w:rPr>
          <w:lang w:val="en-US"/>
        </w:rPr>
        <w:t xml:space="preserve">21.2.19 ) to create a WebSocket connection with the </w:t>
      </w:r>
      <w:r w:rsidRPr="00132D7F">
        <w:rPr>
          <w:rFonts w:eastAsia="Malgun Gothic"/>
        </w:rPr>
        <w:t xml:space="preserve">MCData </w:t>
      </w:r>
      <w:r w:rsidRPr="00132D7F">
        <w:rPr>
          <w:lang w:val="en-US"/>
        </w:rPr>
        <w:t xml:space="preserve">Notification server. The process of creating a WebSokect connection between the Message notification client and the </w:t>
      </w:r>
      <w:r w:rsidRPr="00132D7F">
        <w:rPr>
          <w:rFonts w:eastAsia="Malgun Gothic"/>
        </w:rPr>
        <w:t xml:space="preserve">MCData </w:t>
      </w:r>
      <w:r w:rsidRPr="00132D7F">
        <w:rPr>
          <w:lang w:val="en-US"/>
        </w:rPr>
        <w:t xml:space="preserve">Notification server through which the </w:t>
      </w:r>
      <w:r w:rsidRPr="00132D7F">
        <w:rPr>
          <w:rFonts w:eastAsia="Malgun Gothic"/>
        </w:rPr>
        <w:t xml:space="preserve">MCData </w:t>
      </w:r>
      <w:r w:rsidRPr="00132D7F">
        <w:rPr>
          <w:lang w:val="en-US"/>
        </w:rPr>
        <w:t>Notification server can send notifications to the Message notification client is not RESTful.</w:t>
      </w:r>
    </w:p>
    <w:p w14:paraId="6524767F" w14:textId="77777777" w:rsidR="00471E22" w:rsidRPr="00132D7F" w:rsidRDefault="00471E22" w:rsidP="00471E22">
      <w:pPr>
        <w:rPr>
          <w:lang w:val="en-US"/>
        </w:rPr>
      </w:pPr>
      <w:r w:rsidRPr="00132D7F">
        <w:rPr>
          <w:lang w:val="en-US"/>
        </w:rPr>
        <w:t xml:space="preserve">If the created channel is of type NativeChannel, the Message notification client, is not required to invoke the </w:t>
      </w:r>
      <w:r w:rsidRPr="00132D7F">
        <w:rPr>
          <w:rFonts w:eastAsia="Malgun Gothic"/>
        </w:rPr>
        <w:t>"</w:t>
      </w:r>
      <w:r w:rsidRPr="00132D7F">
        <w:rPr>
          <w:lang w:val="en-US"/>
        </w:rPr>
        <w:t>Open notification channel</w:t>
      </w:r>
      <w:r w:rsidRPr="00132D7F">
        <w:rPr>
          <w:rFonts w:eastAsia="Malgun Gothic"/>
        </w:rPr>
        <w:t>"</w:t>
      </w:r>
      <w:r w:rsidRPr="00132D7F">
        <w:rPr>
          <w:lang w:val="en-US"/>
        </w:rPr>
        <w:t xml:space="preserve"> procedure as defined in this clause. See </w:t>
      </w:r>
      <w:r w:rsidRPr="00132D7F">
        <w:rPr>
          <w:rFonts w:eastAsia="Malgun Gothic"/>
          <w:lang w:val="en-US"/>
        </w:rPr>
        <w:t>clauses </w:t>
      </w:r>
      <w:r w:rsidRPr="00132D7F">
        <w:rPr>
          <w:rFonts w:eastAsia="Malgun Gothic"/>
        </w:rPr>
        <w:t>5, 5.3.13, 5.3.14 of OMA-TS-REST_NetAPI_NotificationChannel-V1_0-20200319-C</w:t>
      </w:r>
      <w:r w:rsidRPr="00132D7F">
        <w:rPr>
          <w:rFonts w:eastAsia="Malgun Gothic"/>
          <w:lang w:val="en-US"/>
        </w:rPr>
        <w:t> </w:t>
      </w:r>
      <w:r w:rsidRPr="00132D7F">
        <w:rPr>
          <w:rFonts w:eastAsia="Malgun Gothic"/>
        </w:rPr>
        <w:t>[76] for description on</w:t>
      </w:r>
      <w:r w:rsidRPr="00132D7F">
        <w:rPr>
          <w:lang w:val="en-US"/>
        </w:rPr>
        <w:t xml:space="preserve"> receiving notification over a NativeChannel.</w:t>
      </w:r>
    </w:p>
    <w:p w14:paraId="42E2D1F5" w14:textId="77777777" w:rsidR="00471E22" w:rsidRPr="00132D7F" w:rsidRDefault="00471E22" w:rsidP="00471E22">
      <w:pPr>
        <w:pStyle w:val="H6"/>
      </w:pPr>
      <w:r w:rsidRPr="00132D7F">
        <w:t>6.8.5.3</w:t>
      </w:r>
      <w:r w:rsidRPr="00132D7F">
        <w:tab/>
        <w:t>Test description</w:t>
      </w:r>
    </w:p>
    <w:p w14:paraId="129D8C75" w14:textId="77777777" w:rsidR="00471E22" w:rsidRPr="00132D7F" w:rsidRDefault="00471E22" w:rsidP="00471E22">
      <w:pPr>
        <w:pStyle w:val="H6"/>
      </w:pPr>
      <w:r w:rsidRPr="00132D7F">
        <w:t>6.8.5.3.1</w:t>
      </w:r>
      <w:r w:rsidRPr="00132D7F">
        <w:tab/>
        <w:t>Pre-test conditions</w:t>
      </w:r>
    </w:p>
    <w:p w14:paraId="41221FEC" w14:textId="77777777" w:rsidR="00471E22" w:rsidRPr="00132D7F" w:rsidRDefault="00471E22" w:rsidP="00471E22">
      <w:pPr>
        <w:pStyle w:val="H6"/>
      </w:pPr>
      <w:r w:rsidRPr="00132D7F">
        <w:t>Test configuration:</w:t>
      </w:r>
    </w:p>
    <w:p w14:paraId="552F7C25" w14:textId="77777777" w:rsidR="00471E22" w:rsidRPr="00132D7F" w:rsidRDefault="00471E22" w:rsidP="00471E22">
      <w:pPr>
        <w:pStyle w:val="B1"/>
      </w:pPr>
      <w:r w:rsidRPr="00132D7F">
        <w:t>-</w:t>
      </w:r>
      <w:r w:rsidRPr="00132D7F">
        <w:tab/>
        <w:t>Single cell configuration according to TS 36.879-1 [2] clause 5.2.2.2.1.</w:t>
      </w:r>
    </w:p>
    <w:p w14:paraId="19BA885C" w14:textId="77777777" w:rsidR="00471E22" w:rsidRPr="00132D7F" w:rsidRDefault="00471E22" w:rsidP="00471E22">
      <w:pPr>
        <w:pStyle w:val="H6"/>
      </w:pPr>
      <w:r w:rsidRPr="00132D7F">
        <w:t>Preamble:</w:t>
      </w:r>
    </w:p>
    <w:p w14:paraId="240E00FF" w14:textId="77777777" w:rsidR="00471E22" w:rsidRPr="00132D7F" w:rsidRDefault="00471E22" w:rsidP="00471E22">
      <w:pPr>
        <w:pStyle w:val="B1"/>
      </w:pPr>
      <w:r w:rsidRPr="00132D7F">
        <w:t>-</w:t>
      </w:r>
      <w:r w:rsidRPr="00132D7F">
        <w:tab/>
        <w:t>The UE has performed procedure 'Initial registration' as described in TS 36.879-1 [2] clause 5.4.2.</w:t>
      </w:r>
    </w:p>
    <w:p w14:paraId="48490CBB" w14:textId="77777777" w:rsidR="00471E22" w:rsidRPr="00132D7F" w:rsidRDefault="00471E22" w:rsidP="00471E22">
      <w:pPr>
        <w:pStyle w:val="B1"/>
      </w:pPr>
      <w:r w:rsidRPr="00132D7F">
        <w:t>-</w:t>
      </w:r>
      <w:r w:rsidRPr="00132D7F">
        <w:tab/>
        <w:t>UE States at the end of the preamble:</w:t>
      </w:r>
    </w:p>
    <w:p w14:paraId="357A3076" w14:textId="77777777" w:rsidR="00471E22" w:rsidRPr="00132D7F" w:rsidRDefault="00471E22" w:rsidP="00471E22">
      <w:pPr>
        <w:pStyle w:val="B1"/>
        <w:ind w:left="852"/>
      </w:pPr>
      <w:r w:rsidRPr="00132D7F">
        <w:t>-</w:t>
      </w:r>
      <w:r w:rsidRPr="00132D7F">
        <w:tab/>
        <w:t>The UE is in RRC_IDLE state.</w:t>
      </w:r>
    </w:p>
    <w:p w14:paraId="2BA1E022" w14:textId="77777777" w:rsidR="00471E22" w:rsidRPr="00132D7F" w:rsidRDefault="00471E22" w:rsidP="00471E22">
      <w:pPr>
        <w:pStyle w:val="B1"/>
        <w:ind w:left="852"/>
      </w:pPr>
      <w:r w:rsidRPr="00132D7F">
        <w:t>-</w:t>
      </w:r>
      <w:r w:rsidRPr="00132D7F">
        <w:tab/>
        <w:t>The client is registered for MCData.</w:t>
      </w:r>
    </w:p>
    <w:p w14:paraId="7C2033D7" w14:textId="77777777" w:rsidR="00471E22" w:rsidRPr="00132D7F" w:rsidRDefault="00471E22" w:rsidP="00471E22">
      <w:pPr>
        <w:pStyle w:val="H6"/>
      </w:pPr>
      <w:r w:rsidRPr="00132D7F">
        <w:t>6.8.5.3.2</w:t>
      </w:r>
      <w:r w:rsidRPr="00132D7F">
        <w:tab/>
        <w:t>Test procedure sequence</w:t>
      </w:r>
    </w:p>
    <w:p w14:paraId="7A71C7D9" w14:textId="77777777" w:rsidR="00471E22" w:rsidRPr="00132D7F" w:rsidRDefault="00471E22" w:rsidP="00471E22">
      <w:pPr>
        <w:pStyle w:val="TH"/>
      </w:pPr>
      <w:r w:rsidRPr="00132D7F">
        <w:t>Table 6.8.5.3.2-1: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71E22" w:rsidRPr="00132D7F" w14:paraId="05FAE30D" w14:textId="77777777" w:rsidTr="00F251D6">
        <w:tc>
          <w:tcPr>
            <w:tcW w:w="649" w:type="dxa"/>
            <w:tcBorders>
              <w:top w:val="single" w:sz="4" w:space="0" w:color="auto"/>
              <w:left w:val="single" w:sz="4" w:space="0" w:color="auto"/>
              <w:bottom w:val="nil"/>
              <w:right w:val="single" w:sz="4" w:space="0" w:color="auto"/>
            </w:tcBorders>
            <w:hideMark/>
          </w:tcPr>
          <w:p w14:paraId="7A0CBCB3" w14:textId="77777777" w:rsidR="00471E22" w:rsidRPr="00132D7F" w:rsidRDefault="00471E22" w:rsidP="00F251D6">
            <w:pPr>
              <w:pStyle w:val="TAH"/>
            </w:pPr>
            <w:r w:rsidRPr="00132D7F">
              <w:t>St</w:t>
            </w:r>
          </w:p>
        </w:tc>
        <w:tc>
          <w:tcPr>
            <w:tcW w:w="3970" w:type="dxa"/>
            <w:tcBorders>
              <w:top w:val="single" w:sz="4" w:space="0" w:color="auto"/>
              <w:left w:val="single" w:sz="4" w:space="0" w:color="auto"/>
              <w:bottom w:val="nil"/>
              <w:right w:val="single" w:sz="4" w:space="0" w:color="auto"/>
            </w:tcBorders>
            <w:hideMark/>
          </w:tcPr>
          <w:p w14:paraId="55B01C62" w14:textId="77777777" w:rsidR="00471E22" w:rsidRPr="00132D7F" w:rsidRDefault="00471E22" w:rsidP="00F251D6">
            <w:pPr>
              <w:pStyle w:val="TAH"/>
            </w:pPr>
            <w:r w:rsidRPr="00132D7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3DB118" w14:textId="77777777" w:rsidR="00471E22" w:rsidRPr="00132D7F" w:rsidRDefault="00471E22" w:rsidP="00F251D6">
            <w:pPr>
              <w:pStyle w:val="TAH"/>
            </w:pPr>
            <w:r w:rsidRPr="00132D7F">
              <w:t>Message Sequence</w:t>
            </w:r>
          </w:p>
        </w:tc>
        <w:tc>
          <w:tcPr>
            <w:tcW w:w="567" w:type="dxa"/>
            <w:tcBorders>
              <w:top w:val="single" w:sz="4" w:space="0" w:color="auto"/>
              <w:left w:val="single" w:sz="4" w:space="0" w:color="auto"/>
              <w:bottom w:val="nil"/>
              <w:right w:val="single" w:sz="4" w:space="0" w:color="auto"/>
            </w:tcBorders>
            <w:hideMark/>
          </w:tcPr>
          <w:p w14:paraId="39BFC939" w14:textId="77777777" w:rsidR="00471E22" w:rsidRPr="00132D7F" w:rsidRDefault="00471E22" w:rsidP="00F251D6">
            <w:pPr>
              <w:pStyle w:val="TAH"/>
            </w:pPr>
            <w:r w:rsidRPr="00132D7F">
              <w:t>TP</w:t>
            </w:r>
          </w:p>
        </w:tc>
        <w:tc>
          <w:tcPr>
            <w:tcW w:w="892" w:type="dxa"/>
            <w:tcBorders>
              <w:top w:val="single" w:sz="4" w:space="0" w:color="auto"/>
              <w:left w:val="single" w:sz="4" w:space="0" w:color="auto"/>
              <w:bottom w:val="nil"/>
              <w:right w:val="single" w:sz="4" w:space="0" w:color="auto"/>
            </w:tcBorders>
            <w:hideMark/>
          </w:tcPr>
          <w:p w14:paraId="0D9771F1" w14:textId="77777777" w:rsidR="00471E22" w:rsidRPr="00132D7F" w:rsidRDefault="00471E22" w:rsidP="00F251D6">
            <w:pPr>
              <w:pStyle w:val="TAH"/>
            </w:pPr>
            <w:r w:rsidRPr="00132D7F">
              <w:t>Verdict</w:t>
            </w:r>
          </w:p>
        </w:tc>
      </w:tr>
      <w:tr w:rsidR="00471E22" w:rsidRPr="00132D7F" w14:paraId="09A2CED5" w14:textId="77777777" w:rsidTr="00F251D6">
        <w:tc>
          <w:tcPr>
            <w:tcW w:w="649" w:type="dxa"/>
            <w:tcBorders>
              <w:top w:val="nil"/>
              <w:left w:val="single" w:sz="4" w:space="0" w:color="auto"/>
              <w:bottom w:val="single" w:sz="4" w:space="0" w:color="auto"/>
              <w:right w:val="single" w:sz="4" w:space="0" w:color="auto"/>
            </w:tcBorders>
          </w:tcPr>
          <w:p w14:paraId="04E51B8E" w14:textId="77777777" w:rsidR="00471E22" w:rsidRPr="00132D7F" w:rsidRDefault="00471E22" w:rsidP="00F251D6">
            <w:pPr>
              <w:pStyle w:val="TAH"/>
            </w:pPr>
          </w:p>
        </w:tc>
        <w:tc>
          <w:tcPr>
            <w:tcW w:w="3970" w:type="dxa"/>
            <w:tcBorders>
              <w:top w:val="nil"/>
              <w:left w:val="single" w:sz="4" w:space="0" w:color="auto"/>
              <w:bottom w:val="single" w:sz="4" w:space="0" w:color="auto"/>
              <w:right w:val="single" w:sz="4" w:space="0" w:color="auto"/>
            </w:tcBorders>
          </w:tcPr>
          <w:p w14:paraId="645EC20B" w14:textId="77777777" w:rsidR="00471E22" w:rsidRPr="00132D7F" w:rsidRDefault="00471E22" w:rsidP="00F251D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470753" w14:textId="77777777" w:rsidR="00471E22" w:rsidRPr="00132D7F" w:rsidRDefault="00471E22" w:rsidP="00F251D6">
            <w:pPr>
              <w:pStyle w:val="TAH"/>
            </w:pPr>
            <w:r w:rsidRPr="00132D7F">
              <w:t>U - S</w:t>
            </w:r>
          </w:p>
        </w:tc>
        <w:tc>
          <w:tcPr>
            <w:tcW w:w="2978" w:type="dxa"/>
            <w:tcBorders>
              <w:top w:val="single" w:sz="4" w:space="0" w:color="auto"/>
              <w:left w:val="single" w:sz="4" w:space="0" w:color="auto"/>
              <w:bottom w:val="single" w:sz="4" w:space="0" w:color="auto"/>
              <w:right w:val="single" w:sz="4" w:space="0" w:color="auto"/>
            </w:tcBorders>
            <w:hideMark/>
          </w:tcPr>
          <w:p w14:paraId="19F0C123" w14:textId="77777777" w:rsidR="00471E22" w:rsidRPr="00132D7F" w:rsidRDefault="00471E22" w:rsidP="00F251D6">
            <w:pPr>
              <w:pStyle w:val="TAH"/>
            </w:pPr>
            <w:r w:rsidRPr="00132D7F">
              <w:t>Message</w:t>
            </w:r>
          </w:p>
        </w:tc>
        <w:tc>
          <w:tcPr>
            <w:tcW w:w="567" w:type="dxa"/>
            <w:tcBorders>
              <w:top w:val="nil"/>
              <w:left w:val="single" w:sz="4" w:space="0" w:color="auto"/>
              <w:bottom w:val="single" w:sz="4" w:space="0" w:color="auto"/>
              <w:right w:val="single" w:sz="4" w:space="0" w:color="auto"/>
            </w:tcBorders>
          </w:tcPr>
          <w:p w14:paraId="442E2837" w14:textId="77777777" w:rsidR="00471E22" w:rsidRPr="00132D7F" w:rsidRDefault="00471E22" w:rsidP="00F251D6">
            <w:pPr>
              <w:pStyle w:val="TAH"/>
            </w:pPr>
          </w:p>
        </w:tc>
        <w:tc>
          <w:tcPr>
            <w:tcW w:w="892" w:type="dxa"/>
            <w:tcBorders>
              <w:top w:val="nil"/>
              <w:left w:val="single" w:sz="4" w:space="0" w:color="auto"/>
              <w:bottom w:val="single" w:sz="4" w:space="0" w:color="auto"/>
              <w:right w:val="single" w:sz="4" w:space="0" w:color="auto"/>
            </w:tcBorders>
          </w:tcPr>
          <w:p w14:paraId="39C9B147" w14:textId="77777777" w:rsidR="00471E22" w:rsidRPr="00132D7F" w:rsidRDefault="00471E22" w:rsidP="00F251D6">
            <w:pPr>
              <w:pStyle w:val="TAH"/>
            </w:pPr>
          </w:p>
        </w:tc>
      </w:tr>
      <w:tr w:rsidR="00471E22" w:rsidRPr="00132D7F" w14:paraId="3D0928FC" w14:textId="77777777" w:rsidTr="00F251D6">
        <w:tc>
          <w:tcPr>
            <w:tcW w:w="649" w:type="dxa"/>
            <w:tcBorders>
              <w:top w:val="nil"/>
              <w:left w:val="single" w:sz="4" w:space="0" w:color="auto"/>
              <w:bottom w:val="single" w:sz="4" w:space="0" w:color="auto"/>
              <w:right w:val="single" w:sz="4" w:space="0" w:color="auto"/>
            </w:tcBorders>
          </w:tcPr>
          <w:p w14:paraId="45E57348" w14:textId="77777777" w:rsidR="00471E22" w:rsidRPr="00132D7F" w:rsidRDefault="00471E22" w:rsidP="00F251D6">
            <w:pPr>
              <w:pStyle w:val="TAC"/>
            </w:pPr>
            <w:r w:rsidRPr="00132D7F">
              <w:t>1</w:t>
            </w:r>
          </w:p>
        </w:tc>
        <w:tc>
          <w:tcPr>
            <w:tcW w:w="3970" w:type="dxa"/>
            <w:tcBorders>
              <w:top w:val="nil"/>
              <w:left w:val="single" w:sz="4" w:space="0" w:color="auto"/>
              <w:bottom w:val="single" w:sz="4" w:space="0" w:color="auto"/>
              <w:right w:val="single" w:sz="4" w:space="0" w:color="auto"/>
            </w:tcBorders>
          </w:tcPr>
          <w:p w14:paraId="0E8469F3" w14:textId="77777777" w:rsidR="00471E22" w:rsidRPr="00132D7F" w:rsidRDefault="00471E22" w:rsidP="00F251D6">
            <w:pPr>
              <w:pStyle w:val="TAL"/>
            </w:pPr>
            <w:r w:rsidRPr="00132D7F">
              <w:t xml:space="preserve">Make the UE (MCData client) </w:t>
            </w:r>
            <w:r w:rsidRPr="00132D7F">
              <w:rPr>
                <w:rFonts w:eastAsia="Malgun Gothic"/>
              </w:rPr>
              <w:t>create a notification channel for a PULL notification delivery methods.</w:t>
            </w:r>
          </w:p>
          <w:p w14:paraId="08E14C1F" w14:textId="77777777" w:rsidR="00471E22" w:rsidRPr="00132D7F" w:rsidRDefault="00471E22" w:rsidP="00F251D6">
            <w:pPr>
              <w:pStyle w:val="TAL"/>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4632079F"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085B27BF"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2C107AB8"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0F409E64" w14:textId="77777777" w:rsidR="00471E22" w:rsidRPr="00132D7F" w:rsidRDefault="00471E22" w:rsidP="00F251D6">
            <w:pPr>
              <w:pStyle w:val="TAC"/>
            </w:pPr>
            <w:r w:rsidRPr="00132D7F">
              <w:t>-</w:t>
            </w:r>
          </w:p>
        </w:tc>
      </w:tr>
      <w:tr w:rsidR="00471E22" w:rsidRPr="00132D7F" w14:paraId="1E16759F" w14:textId="77777777" w:rsidTr="00F251D6">
        <w:tc>
          <w:tcPr>
            <w:tcW w:w="649" w:type="dxa"/>
            <w:tcBorders>
              <w:top w:val="nil"/>
              <w:left w:val="single" w:sz="4" w:space="0" w:color="auto"/>
              <w:bottom w:val="single" w:sz="4" w:space="0" w:color="auto"/>
              <w:right w:val="single" w:sz="4" w:space="0" w:color="auto"/>
            </w:tcBorders>
          </w:tcPr>
          <w:p w14:paraId="23763067" w14:textId="77777777" w:rsidR="00471E22" w:rsidRPr="00132D7F" w:rsidRDefault="00471E22" w:rsidP="00F251D6">
            <w:pPr>
              <w:pStyle w:val="TAC"/>
            </w:pPr>
            <w:r w:rsidRPr="00132D7F">
              <w:t>2</w:t>
            </w:r>
          </w:p>
        </w:tc>
        <w:tc>
          <w:tcPr>
            <w:tcW w:w="3970" w:type="dxa"/>
            <w:tcBorders>
              <w:top w:val="nil"/>
              <w:left w:val="single" w:sz="4" w:space="0" w:color="auto"/>
              <w:bottom w:val="single" w:sz="4" w:space="0" w:color="auto"/>
              <w:right w:val="single" w:sz="4" w:space="0" w:color="auto"/>
            </w:tcBorders>
          </w:tcPr>
          <w:p w14:paraId="082BA5A1"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Object Upload using HTTP'</w:t>
            </w:r>
            <w:r w:rsidRPr="00132D7F">
              <w:rPr>
                <w:bCs/>
              </w:rPr>
              <w:t xml:space="preserve"> as described in TS 37.579-1 </w:t>
            </w:r>
            <w:r w:rsidRPr="00132D7F">
              <w:t xml:space="preserve">[2] Table 5.3C.14.2-1 to </w:t>
            </w:r>
            <w:r w:rsidRPr="00132D7F">
              <w:rPr>
                <w:rFonts w:eastAsia="Malgun Gothic"/>
              </w:rPr>
              <w:t>create a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0D7DCC89"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2E1C5C58"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10F54C5" w14:textId="77777777" w:rsidR="00471E22" w:rsidRPr="00132D7F" w:rsidRDefault="00471E22" w:rsidP="00F251D6">
            <w:pPr>
              <w:pStyle w:val="TAC"/>
            </w:pPr>
            <w:r w:rsidRPr="00132D7F">
              <w:t>1</w:t>
            </w:r>
          </w:p>
        </w:tc>
        <w:tc>
          <w:tcPr>
            <w:tcW w:w="892" w:type="dxa"/>
            <w:tcBorders>
              <w:top w:val="nil"/>
              <w:left w:val="single" w:sz="4" w:space="0" w:color="auto"/>
              <w:bottom w:val="single" w:sz="4" w:space="0" w:color="auto"/>
              <w:right w:val="single" w:sz="4" w:space="0" w:color="auto"/>
            </w:tcBorders>
          </w:tcPr>
          <w:p w14:paraId="1433B0E8" w14:textId="77777777" w:rsidR="00471E22" w:rsidRPr="00132D7F" w:rsidRDefault="00471E22" w:rsidP="00F251D6">
            <w:pPr>
              <w:pStyle w:val="TAC"/>
            </w:pPr>
            <w:r w:rsidRPr="00132D7F">
              <w:t>P</w:t>
            </w:r>
          </w:p>
        </w:tc>
      </w:tr>
      <w:tr w:rsidR="00471E22" w:rsidRPr="00132D7F" w14:paraId="6D41C607" w14:textId="77777777" w:rsidTr="00F251D6">
        <w:tc>
          <w:tcPr>
            <w:tcW w:w="649" w:type="dxa"/>
            <w:tcBorders>
              <w:top w:val="nil"/>
              <w:left w:val="single" w:sz="4" w:space="0" w:color="auto"/>
              <w:bottom w:val="single" w:sz="4" w:space="0" w:color="auto"/>
              <w:right w:val="single" w:sz="4" w:space="0" w:color="auto"/>
            </w:tcBorders>
          </w:tcPr>
          <w:p w14:paraId="5EAB1739" w14:textId="77777777" w:rsidR="00471E22" w:rsidRPr="00132D7F" w:rsidRDefault="00471E22" w:rsidP="00F251D6">
            <w:pPr>
              <w:pStyle w:val="TAC"/>
            </w:pPr>
            <w:r w:rsidRPr="00132D7F">
              <w:t>3</w:t>
            </w:r>
          </w:p>
        </w:tc>
        <w:tc>
          <w:tcPr>
            <w:tcW w:w="3970" w:type="dxa"/>
            <w:tcBorders>
              <w:top w:val="nil"/>
              <w:left w:val="single" w:sz="4" w:space="0" w:color="auto"/>
              <w:bottom w:val="single" w:sz="4" w:space="0" w:color="auto"/>
              <w:right w:val="single" w:sz="4" w:space="0" w:color="auto"/>
            </w:tcBorders>
          </w:tcPr>
          <w:p w14:paraId="64A6C3F7" w14:textId="77777777" w:rsidR="00471E22" w:rsidRPr="00132D7F" w:rsidRDefault="00471E22" w:rsidP="00F251D6">
            <w:pPr>
              <w:pStyle w:val="TAL"/>
            </w:pPr>
            <w:r w:rsidRPr="00132D7F">
              <w:t xml:space="preserve">Make the UE (MCData client) </w:t>
            </w:r>
            <w:r w:rsidRPr="00132D7F">
              <w:rPr>
                <w:rFonts w:eastAsia="Malgun Gothic"/>
              </w:rPr>
              <w:t>update the lifetime of the notification channel created at step 2 to 10800 seconds.</w:t>
            </w:r>
          </w:p>
          <w:p w14:paraId="6CB8C7E6" w14:textId="77777777" w:rsidR="00471E22" w:rsidRPr="00132D7F" w:rsidRDefault="00471E22" w:rsidP="00F251D6">
            <w:pPr>
              <w:pStyle w:val="TAL"/>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07D9B559"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460ED54C"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4219A6C4"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6D1F8517" w14:textId="77777777" w:rsidR="00471E22" w:rsidRPr="00132D7F" w:rsidRDefault="00471E22" w:rsidP="00F251D6">
            <w:pPr>
              <w:pStyle w:val="TAC"/>
            </w:pPr>
            <w:r w:rsidRPr="00132D7F">
              <w:t>-</w:t>
            </w:r>
          </w:p>
        </w:tc>
      </w:tr>
      <w:tr w:rsidR="00471E22" w:rsidRPr="00132D7F" w14:paraId="3F99E681" w14:textId="77777777" w:rsidTr="00F251D6">
        <w:tc>
          <w:tcPr>
            <w:tcW w:w="649" w:type="dxa"/>
            <w:tcBorders>
              <w:top w:val="nil"/>
              <w:left w:val="single" w:sz="4" w:space="0" w:color="auto"/>
              <w:bottom w:val="single" w:sz="4" w:space="0" w:color="auto"/>
              <w:right w:val="single" w:sz="4" w:space="0" w:color="auto"/>
            </w:tcBorders>
          </w:tcPr>
          <w:p w14:paraId="0F56F25B" w14:textId="77777777" w:rsidR="00471E22" w:rsidRPr="00132D7F" w:rsidRDefault="00471E22" w:rsidP="00F251D6">
            <w:pPr>
              <w:pStyle w:val="TAC"/>
            </w:pPr>
            <w:r w:rsidRPr="00132D7F">
              <w:t>4</w:t>
            </w:r>
          </w:p>
        </w:tc>
        <w:tc>
          <w:tcPr>
            <w:tcW w:w="3970" w:type="dxa"/>
            <w:tcBorders>
              <w:top w:val="nil"/>
              <w:left w:val="single" w:sz="4" w:space="0" w:color="auto"/>
              <w:bottom w:val="single" w:sz="4" w:space="0" w:color="auto"/>
              <w:right w:val="single" w:sz="4" w:space="0" w:color="auto"/>
            </w:tcBorders>
          </w:tcPr>
          <w:p w14:paraId="159C519F"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Put Request using HTTP'</w:t>
            </w:r>
            <w:r w:rsidRPr="00132D7F">
              <w:rPr>
                <w:bCs/>
              </w:rPr>
              <w:t xml:space="preserve"> as described in TS 37.579-1 </w:t>
            </w:r>
            <w:r w:rsidRPr="00132D7F">
              <w:t xml:space="preserve">[2] Table 5.3C.18.2-1 to </w:t>
            </w:r>
            <w:r w:rsidRPr="00132D7F">
              <w:rPr>
                <w:rFonts w:eastAsia="Malgun Gothic"/>
              </w:rPr>
              <w:t>update the lifetime of the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28F3FBF5"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3315AC83"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6187F481" w14:textId="77777777" w:rsidR="00471E22" w:rsidRPr="00132D7F" w:rsidRDefault="00471E22" w:rsidP="00F251D6">
            <w:pPr>
              <w:pStyle w:val="TAC"/>
            </w:pPr>
            <w:r w:rsidRPr="00132D7F">
              <w:t>2</w:t>
            </w:r>
          </w:p>
        </w:tc>
        <w:tc>
          <w:tcPr>
            <w:tcW w:w="892" w:type="dxa"/>
            <w:tcBorders>
              <w:top w:val="nil"/>
              <w:left w:val="single" w:sz="4" w:space="0" w:color="auto"/>
              <w:bottom w:val="single" w:sz="4" w:space="0" w:color="auto"/>
              <w:right w:val="single" w:sz="4" w:space="0" w:color="auto"/>
            </w:tcBorders>
          </w:tcPr>
          <w:p w14:paraId="37BBEDAD" w14:textId="77777777" w:rsidR="00471E22" w:rsidRPr="00132D7F" w:rsidRDefault="00471E22" w:rsidP="00F251D6">
            <w:pPr>
              <w:pStyle w:val="TAC"/>
            </w:pPr>
            <w:r w:rsidRPr="00132D7F">
              <w:t>P</w:t>
            </w:r>
          </w:p>
        </w:tc>
      </w:tr>
      <w:tr w:rsidR="00471E22" w:rsidRPr="00132D7F" w14:paraId="7FC2A1B6" w14:textId="77777777" w:rsidTr="00F251D6">
        <w:tc>
          <w:tcPr>
            <w:tcW w:w="649" w:type="dxa"/>
            <w:tcBorders>
              <w:top w:val="nil"/>
              <w:left w:val="single" w:sz="4" w:space="0" w:color="auto"/>
              <w:bottom w:val="single" w:sz="4" w:space="0" w:color="auto"/>
              <w:right w:val="single" w:sz="4" w:space="0" w:color="auto"/>
            </w:tcBorders>
          </w:tcPr>
          <w:p w14:paraId="0E2CC8D8" w14:textId="77777777" w:rsidR="00471E22" w:rsidRPr="00132D7F" w:rsidRDefault="00471E22" w:rsidP="00F251D6">
            <w:pPr>
              <w:pStyle w:val="TAC"/>
            </w:pPr>
            <w:r w:rsidRPr="00132D7F">
              <w:t>5</w:t>
            </w:r>
          </w:p>
        </w:tc>
        <w:tc>
          <w:tcPr>
            <w:tcW w:w="3970" w:type="dxa"/>
            <w:tcBorders>
              <w:top w:val="nil"/>
              <w:left w:val="single" w:sz="4" w:space="0" w:color="auto"/>
              <w:bottom w:val="single" w:sz="4" w:space="0" w:color="auto"/>
              <w:right w:val="single" w:sz="4" w:space="0" w:color="auto"/>
            </w:tcBorders>
          </w:tcPr>
          <w:p w14:paraId="6721C21C" w14:textId="77777777" w:rsidR="00471E22" w:rsidRPr="00132D7F" w:rsidRDefault="00471E22" w:rsidP="00F251D6">
            <w:pPr>
              <w:pStyle w:val="TAL"/>
            </w:pPr>
            <w:r w:rsidRPr="00132D7F">
              <w:t xml:space="preserve">Make the UE (MCData client) </w:t>
            </w:r>
            <w:r w:rsidRPr="00132D7F">
              <w:rPr>
                <w:rFonts w:eastAsia="Malgun Gothic"/>
              </w:rPr>
              <w:t>open the notification channel.</w:t>
            </w:r>
          </w:p>
          <w:p w14:paraId="15209C7E" w14:textId="77777777" w:rsidR="00471E22" w:rsidRPr="00132D7F" w:rsidRDefault="00471E22" w:rsidP="00F251D6">
            <w:pPr>
              <w:pStyle w:val="TAL"/>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1F204BF7"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350F136E"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E692E7E"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44294ED9" w14:textId="77777777" w:rsidR="00471E22" w:rsidRPr="00132D7F" w:rsidRDefault="00471E22" w:rsidP="00F251D6">
            <w:pPr>
              <w:pStyle w:val="TAC"/>
            </w:pPr>
            <w:r w:rsidRPr="00132D7F">
              <w:t>-</w:t>
            </w:r>
          </w:p>
        </w:tc>
      </w:tr>
      <w:tr w:rsidR="00471E22" w:rsidRPr="00132D7F" w14:paraId="669270E0" w14:textId="77777777" w:rsidTr="00F251D6">
        <w:tc>
          <w:tcPr>
            <w:tcW w:w="649" w:type="dxa"/>
            <w:tcBorders>
              <w:top w:val="nil"/>
              <w:left w:val="single" w:sz="4" w:space="0" w:color="auto"/>
              <w:bottom w:val="single" w:sz="4" w:space="0" w:color="auto"/>
              <w:right w:val="single" w:sz="4" w:space="0" w:color="auto"/>
            </w:tcBorders>
          </w:tcPr>
          <w:p w14:paraId="68C2BCE0" w14:textId="77777777" w:rsidR="00471E22" w:rsidRPr="00132D7F" w:rsidRDefault="00471E22" w:rsidP="00F251D6">
            <w:pPr>
              <w:pStyle w:val="TAC"/>
            </w:pPr>
            <w:r w:rsidRPr="00132D7F">
              <w:t>6</w:t>
            </w:r>
          </w:p>
        </w:tc>
        <w:tc>
          <w:tcPr>
            <w:tcW w:w="3970" w:type="dxa"/>
            <w:tcBorders>
              <w:top w:val="nil"/>
              <w:left w:val="single" w:sz="4" w:space="0" w:color="auto"/>
              <w:bottom w:val="single" w:sz="4" w:space="0" w:color="auto"/>
              <w:right w:val="single" w:sz="4" w:space="0" w:color="auto"/>
            </w:tcBorders>
          </w:tcPr>
          <w:p w14:paraId="11D4BDA9"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Post Request using HTTP'</w:t>
            </w:r>
            <w:r w:rsidRPr="00132D7F">
              <w:rPr>
                <w:bCs/>
              </w:rPr>
              <w:t xml:space="preserve"> as described in TS 37.579-1 </w:t>
            </w:r>
            <w:r w:rsidRPr="00132D7F">
              <w:t xml:space="preserve">[2] Table 5.3C.17.2-1 to </w:t>
            </w:r>
            <w:r w:rsidRPr="00132D7F">
              <w:rPr>
                <w:rFonts w:eastAsia="Malgun Gothic"/>
              </w:rPr>
              <w:t>open the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297CBF88"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31CC94A8"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06FB91E" w14:textId="77777777" w:rsidR="00471E22" w:rsidRPr="00132D7F" w:rsidRDefault="00471E22" w:rsidP="00F251D6">
            <w:pPr>
              <w:pStyle w:val="TAC"/>
            </w:pPr>
            <w:r w:rsidRPr="00132D7F">
              <w:t>3</w:t>
            </w:r>
          </w:p>
        </w:tc>
        <w:tc>
          <w:tcPr>
            <w:tcW w:w="892" w:type="dxa"/>
            <w:tcBorders>
              <w:top w:val="nil"/>
              <w:left w:val="single" w:sz="4" w:space="0" w:color="auto"/>
              <w:bottom w:val="single" w:sz="4" w:space="0" w:color="auto"/>
              <w:right w:val="single" w:sz="4" w:space="0" w:color="auto"/>
            </w:tcBorders>
          </w:tcPr>
          <w:p w14:paraId="291D5D56" w14:textId="77777777" w:rsidR="00471E22" w:rsidRPr="00132D7F" w:rsidRDefault="00471E22" w:rsidP="00F251D6">
            <w:pPr>
              <w:pStyle w:val="TAC"/>
            </w:pPr>
            <w:r w:rsidRPr="00132D7F">
              <w:t>P</w:t>
            </w:r>
          </w:p>
        </w:tc>
      </w:tr>
      <w:tr w:rsidR="00471E22" w:rsidRPr="00132D7F" w14:paraId="4AEDC6D8" w14:textId="77777777" w:rsidTr="00F251D6">
        <w:tc>
          <w:tcPr>
            <w:tcW w:w="649" w:type="dxa"/>
            <w:tcBorders>
              <w:top w:val="nil"/>
              <w:left w:val="single" w:sz="4" w:space="0" w:color="auto"/>
              <w:bottom w:val="single" w:sz="4" w:space="0" w:color="auto"/>
              <w:right w:val="single" w:sz="4" w:space="0" w:color="auto"/>
            </w:tcBorders>
          </w:tcPr>
          <w:p w14:paraId="1B0129E7" w14:textId="77777777" w:rsidR="00471E22" w:rsidRPr="00132D7F" w:rsidRDefault="00471E22" w:rsidP="00F251D6">
            <w:pPr>
              <w:pStyle w:val="TAC"/>
            </w:pPr>
            <w:r w:rsidRPr="00132D7F">
              <w:t>7</w:t>
            </w:r>
          </w:p>
        </w:tc>
        <w:tc>
          <w:tcPr>
            <w:tcW w:w="3970" w:type="dxa"/>
            <w:tcBorders>
              <w:top w:val="nil"/>
              <w:left w:val="single" w:sz="4" w:space="0" w:color="auto"/>
              <w:bottom w:val="single" w:sz="4" w:space="0" w:color="auto"/>
              <w:right w:val="single" w:sz="4" w:space="0" w:color="auto"/>
            </w:tcBorders>
          </w:tcPr>
          <w:p w14:paraId="16B1454F" w14:textId="77777777" w:rsidR="00471E22" w:rsidRPr="00132D7F" w:rsidRDefault="00471E22" w:rsidP="00F251D6">
            <w:pPr>
              <w:pStyle w:val="TAL"/>
            </w:pPr>
            <w:r w:rsidRPr="00132D7F">
              <w:t xml:space="preserve">Make the UE (MCData client) </w:t>
            </w:r>
            <w:r w:rsidRPr="00132D7F">
              <w:rPr>
                <w:rFonts w:eastAsia="Malgun Gothic"/>
              </w:rPr>
              <w:t>delete the notification channel created at step 2.</w:t>
            </w:r>
          </w:p>
          <w:p w14:paraId="29BC98A1" w14:textId="77777777" w:rsidR="00471E22" w:rsidRPr="00132D7F" w:rsidRDefault="00471E22" w:rsidP="00F251D6">
            <w:pPr>
              <w:pStyle w:val="TAL"/>
              <w:rPr>
                <w:szCs w:val="18"/>
              </w:rPr>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4338236B"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5BB38BEC"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20BC497"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68817EE3" w14:textId="77777777" w:rsidR="00471E22" w:rsidRPr="00132D7F" w:rsidRDefault="00471E22" w:rsidP="00F251D6">
            <w:pPr>
              <w:pStyle w:val="TAC"/>
            </w:pPr>
            <w:r w:rsidRPr="00132D7F">
              <w:t>-</w:t>
            </w:r>
          </w:p>
        </w:tc>
      </w:tr>
      <w:tr w:rsidR="00471E22" w:rsidRPr="00132D7F" w14:paraId="255D1F5B" w14:textId="77777777" w:rsidTr="00F251D6">
        <w:tc>
          <w:tcPr>
            <w:tcW w:w="649" w:type="dxa"/>
            <w:tcBorders>
              <w:top w:val="nil"/>
              <w:left w:val="single" w:sz="4" w:space="0" w:color="auto"/>
              <w:bottom w:val="single" w:sz="4" w:space="0" w:color="auto"/>
              <w:right w:val="single" w:sz="4" w:space="0" w:color="auto"/>
            </w:tcBorders>
          </w:tcPr>
          <w:p w14:paraId="1EF23A64" w14:textId="77777777" w:rsidR="00471E22" w:rsidRPr="00132D7F" w:rsidRDefault="00471E22" w:rsidP="00F251D6">
            <w:pPr>
              <w:pStyle w:val="TAC"/>
            </w:pPr>
            <w:r w:rsidRPr="00132D7F">
              <w:t>8</w:t>
            </w:r>
          </w:p>
        </w:tc>
        <w:tc>
          <w:tcPr>
            <w:tcW w:w="3970" w:type="dxa"/>
            <w:tcBorders>
              <w:top w:val="nil"/>
              <w:left w:val="single" w:sz="4" w:space="0" w:color="auto"/>
              <w:bottom w:val="single" w:sz="4" w:space="0" w:color="auto"/>
              <w:right w:val="single" w:sz="4" w:space="0" w:color="auto"/>
            </w:tcBorders>
          </w:tcPr>
          <w:p w14:paraId="4DB6D3B6"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Delete using HTTP'</w:t>
            </w:r>
            <w:r w:rsidRPr="00132D7F">
              <w:rPr>
                <w:bCs/>
              </w:rPr>
              <w:t xml:space="preserve"> as described in TS 37.579-1 </w:t>
            </w:r>
            <w:r w:rsidRPr="00132D7F">
              <w:t xml:space="preserve">[2] Table 5.3C.15.2-1 to </w:t>
            </w:r>
            <w:r w:rsidRPr="00132D7F">
              <w:rPr>
                <w:rFonts w:eastAsia="Malgun Gothic"/>
              </w:rPr>
              <w:t>delete a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79E4CE98"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59D6A97C"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B30D516" w14:textId="77777777" w:rsidR="00471E22" w:rsidRPr="00132D7F" w:rsidRDefault="00471E22" w:rsidP="00F251D6">
            <w:pPr>
              <w:pStyle w:val="TAC"/>
            </w:pPr>
            <w:r w:rsidRPr="00132D7F">
              <w:t>4</w:t>
            </w:r>
          </w:p>
        </w:tc>
        <w:tc>
          <w:tcPr>
            <w:tcW w:w="892" w:type="dxa"/>
            <w:tcBorders>
              <w:top w:val="nil"/>
              <w:left w:val="single" w:sz="4" w:space="0" w:color="auto"/>
              <w:bottom w:val="single" w:sz="4" w:space="0" w:color="auto"/>
              <w:right w:val="single" w:sz="4" w:space="0" w:color="auto"/>
            </w:tcBorders>
          </w:tcPr>
          <w:p w14:paraId="3B6B7B11" w14:textId="77777777" w:rsidR="00471E22" w:rsidRPr="00132D7F" w:rsidRDefault="00471E22" w:rsidP="00F251D6">
            <w:pPr>
              <w:pStyle w:val="TAC"/>
            </w:pPr>
            <w:r w:rsidRPr="00132D7F">
              <w:t>P</w:t>
            </w:r>
          </w:p>
        </w:tc>
      </w:tr>
      <w:tr w:rsidR="00471E22" w:rsidRPr="00132D7F" w14:paraId="185F15EE" w14:textId="77777777" w:rsidTr="00F251D6">
        <w:tc>
          <w:tcPr>
            <w:tcW w:w="9765" w:type="dxa"/>
            <w:gridSpan w:val="6"/>
            <w:tcBorders>
              <w:top w:val="single" w:sz="4" w:space="0" w:color="auto"/>
              <w:left w:val="single" w:sz="4" w:space="0" w:color="auto"/>
              <w:bottom w:val="single" w:sz="4" w:space="0" w:color="auto"/>
              <w:right w:val="single" w:sz="4" w:space="0" w:color="auto"/>
            </w:tcBorders>
            <w:hideMark/>
          </w:tcPr>
          <w:p w14:paraId="0088BA48" w14:textId="77777777" w:rsidR="00471E22" w:rsidRPr="00132D7F" w:rsidRDefault="00471E22" w:rsidP="00F251D6">
            <w:pPr>
              <w:pStyle w:val="TAN"/>
            </w:pPr>
            <w:r w:rsidRPr="00132D7F">
              <w:t>NOTE 1: This is expected to be done via a suitable implementation dependent MMI.</w:t>
            </w:r>
          </w:p>
        </w:tc>
      </w:tr>
    </w:tbl>
    <w:p w14:paraId="12D900AA" w14:textId="77777777" w:rsidR="00471E22" w:rsidRPr="00132D7F" w:rsidRDefault="00471E22" w:rsidP="00471E22"/>
    <w:p w14:paraId="29FB3763" w14:textId="77777777" w:rsidR="00471E22" w:rsidRPr="00132D7F" w:rsidRDefault="00471E22" w:rsidP="00471E22">
      <w:pPr>
        <w:pStyle w:val="H6"/>
      </w:pPr>
      <w:r w:rsidRPr="00132D7F">
        <w:t>6.8.5.3.3</w:t>
      </w:r>
      <w:r w:rsidRPr="00132D7F">
        <w:tab/>
        <w:t>Specific message contents</w:t>
      </w:r>
    </w:p>
    <w:p w14:paraId="2588A6F2" w14:textId="77777777" w:rsidR="00471E22" w:rsidRPr="00132D7F" w:rsidRDefault="00471E22" w:rsidP="00471E22">
      <w:pPr>
        <w:pStyle w:val="TH"/>
      </w:pPr>
      <w:r w:rsidRPr="00132D7F">
        <w:t>Table 6.8.5.3.3-1: HTTP POST from the UE (Step 2, Table 6.8.5.3.2-1; step 2, TS 37.579-1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7AC4713E"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0679692C" w14:textId="77777777" w:rsidR="00471E22" w:rsidRPr="00132D7F" w:rsidRDefault="00471E22" w:rsidP="00F251D6">
            <w:pPr>
              <w:pStyle w:val="TAL"/>
            </w:pPr>
            <w:r w:rsidRPr="00132D7F">
              <w:t>Derivation Path: TS 37.579-1 [2], Table 5.5.4.3-1, condition NOTIFICATION_CH</w:t>
            </w:r>
          </w:p>
        </w:tc>
      </w:tr>
      <w:tr w:rsidR="00471E22" w:rsidRPr="00132D7F" w14:paraId="4FFB0872"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D395F2E"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054F7C"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4FC737D7"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28B60D3F"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6B26F111" w14:textId="77777777" w:rsidR="00471E22" w:rsidRPr="00132D7F" w:rsidRDefault="00471E22" w:rsidP="00F251D6">
            <w:pPr>
              <w:pStyle w:val="TAH"/>
            </w:pPr>
            <w:r w:rsidRPr="00132D7F">
              <w:t>Condition</w:t>
            </w:r>
          </w:p>
        </w:tc>
      </w:tr>
      <w:tr w:rsidR="00471E22" w:rsidRPr="00132D7F" w14:paraId="09B75C9D" w14:textId="77777777" w:rsidTr="00F251D6">
        <w:tc>
          <w:tcPr>
            <w:tcW w:w="2837" w:type="dxa"/>
            <w:tcBorders>
              <w:top w:val="single" w:sz="4" w:space="0" w:color="auto"/>
              <w:left w:val="single" w:sz="4" w:space="0" w:color="auto"/>
              <w:bottom w:val="single" w:sz="4" w:space="0" w:color="auto"/>
              <w:right w:val="single" w:sz="4" w:space="0" w:color="auto"/>
            </w:tcBorders>
          </w:tcPr>
          <w:p w14:paraId="6C7FCD36" w14:textId="77777777" w:rsidR="00471E22" w:rsidRPr="00132D7F" w:rsidRDefault="00471E22" w:rsidP="00F251D6">
            <w:pPr>
              <w:pStyle w:val="TAL"/>
              <w:rPr>
                <w:b/>
                <w:bCs/>
              </w:rPr>
            </w:pPr>
            <w:r w:rsidRPr="00132D7F">
              <w:rPr>
                <w:b/>
              </w:rPr>
              <w:t>Request-Line</w:t>
            </w:r>
          </w:p>
        </w:tc>
        <w:tc>
          <w:tcPr>
            <w:tcW w:w="2127" w:type="dxa"/>
            <w:tcBorders>
              <w:top w:val="single" w:sz="4" w:space="0" w:color="auto"/>
              <w:left w:val="single" w:sz="4" w:space="0" w:color="auto"/>
              <w:bottom w:val="single" w:sz="4" w:space="0" w:color="auto"/>
              <w:right w:val="single" w:sz="4" w:space="0" w:color="auto"/>
            </w:tcBorders>
          </w:tcPr>
          <w:p w14:paraId="7DF07B9D"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0DC31E9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1783CC7"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CC05630" w14:textId="77777777" w:rsidR="00471E22" w:rsidRPr="00132D7F" w:rsidRDefault="00471E22" w:rsidP="00F251D6">
            <w:pPr>
              <w:pStyle w:val="TAL"/>
            </w:pPr>
          </w:p>
        </w:tc>
      </w:tr>
      <w:tr w:rsidR="00471E22" w:rsidRPr="00132D7F" w14:paraId="179C5BF7" w14:textId="77777777" w:rsidTr="00F251D6">
        <w:tc>
          <w:tcPr>
            <w:tcW w:w="2837" w:type="dxa"/>
            <w:tcBorders>
              <w:top w:val="single" w:sz="4" w:space="0" w:color="auto"/>
              <w:left w:val="single" w:sz="4" w:space="0" w:color="auto"/>
              <w:bottom w:val="single" w:sz="4" w:space="0" w:color="auto"/>
              <w:right w:val="single" w:sz="4" w:space="0" w:color="auto"/>
            </w:tcBorders>
          </w:tcPr>
          <w:p w14:paraId="5A689919" w14:textId="77777777" w:rsidR="00471E22" w:rsidRPr="00132D7F" w:rsidRDefault="00471E22" w:rsidP="00F251D6">
            <w:pPr>
              <w:pStyle w:val="TAL"/>
              <w:rPr>
                <w:b/>
                <w:bCs/>
              </w:rPr>
            </w:pPr>
            <w:r w:rsidRPr="00132D7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9C63868"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446EF64D"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FEBC003"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2321D57" w14:textId="77777777" w:rsidR="00471E22" w:rsidRPr="00132D7F" w:rsidRDefault="00471E22" w:rsidP="00F251D6">
            <w:pPr>
              <w:pStyle w:val="TAL"/>
            </w:pPr>
          </w:p>
        </w:tc>
      </w:tr>
      <w:tr w:rsidR="00471E22" w:rsidRPr="00132D7F" w14:paraId="7B9B1D65" w14:textId="77777777" w:rsidTr="00F251D6">
        <w:tc>
          <w:tcPr>
            <w:tcW w:w="2837" w:type="dxa"/>
            <w:tcBorders>
              <w:top w:val="single" w:sz="4" w:space="0" w:color="auto"/>
              <w:left w:val="single" w:sz="4" w:space="0" w:color="auto"/>
              <w:bottom w:val="single" w:sz="4" w:space="0" w:color="auto"/>
              <w:right w:val="single" w:sz="4" w:space="0" w:color="auto"/>
            </w:tcBorders>
          </w:tcPr>
          <w:p w14:paraId="6480BF89" w14:textId="77777777" w:rsidR="00471E22" w:rsidRPr="00132D7F" w:rsidRDefault="00471E22" w:rsidP="00F251D6">
            <w:pPr>
              <w:pStyle w:val="TAL"/>
              <w:rPr>
                <w:b/>
                <w:bCs/>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3A40DC70" w14:textId="77777777" w:rsidR="00471E22" w:rsidRPr="00132D7F" w:rsidRDefault="00471E22" w:rsidP="00F251D6">
            <w:pPr>
              <w:pStyle w:val="TAL"/>
              <w:rPr>
                <w:lang w:val="sv-SE"/>
              </w:rPr>
            </w:pPr>
            <w:r w:rsidRPr="00132D7F">
              <w:rPr>
                <w:lang w:val="sv-SE"/>
              </w:rPr>
              <w:t>tsc_MCData_NS_BaseURL &amp; px_MCData_ID_User_A&amp; "/channels"</w:t>
            </w:r>
          </w:p>
        </w:tc>
        <w:tc>
          <w:tcPr>
            <w:tcW w:w="2127" w:type="dxa"/>
            <w:tcBorders>
              <w:top w:val="single" w:sz="4" w:space="0" w:color="auto"/>
              <w:left w:val="single" w:sz="4" w:space="0" w:color="auto"/>
              <w:bottom w:val="single" w:sz="4" w:space="0" w:color="auto"/>
              <w:right w:val="single" w:sz="4" w:space="0" w:color="auto"/>
            </w:tcBorders>
          </w:tcPr>
          <w:p w14:paraId="65557D37" w14:textId="77777777" w:rsidR="00471E22" w:rsidRPr="00132D7F" w:rsidRDefault="00471E22" w:rsidP="00F251D6">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BB1A097" w14:textId="77777777" w:rsidR="00471E22" w:rsidRPr="00132D7F" w:rsidRDefault="00471E22" w:rsidP="00F251D6">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86A9321" w14:textId="77777777" w:rsidR="00471E22" w:rsidRPr="00132D7F" w:rsidRDefault="00471E22" w:rsidP="00F251D6">
            <w:pPr>
              <w:pStyle w:val="TAL"/>
              <w:rPr>
                <w:lang w:val="sv-SE"/>
              </w:rPr>
            </w:pPr>
          </w:p>
        </w:tc>
      </w:tr>
      <w:tr w:rsidR="00471E22" w:rsidRPr="00132D7F" w14:paraId="2E3C92C6" w14:textId="77777777" w:rsidTr="00F251D6">
        <w:tc>
          <w:tcPr>
            <w:tcW w:w="2837" w:type="dxa"/>
            <w:tcBorders>
              <w:top w:val="single" w:sz="4" w:space="0" w:color="auto"/>
              <w:left w:val="single" w:sz="4" w:space="0" w:color="auto"/>
              <w:bottom w:val="single" w:sz="4" w:space="0" w:color="auto"/>
              <w:right w:val="single" w:sz="4" w:space="0" w:color="auto"/>
            </w:tcBorders>
          </w:tcPr>
          <w:p w14:paraId="08C3A5AE" w14:textId="77777777" w:rsidR="00471E22" w:rsidRPr="00132D7F" w:rsidRDefault="00471E22" w:rsidP="00F251D6">
            <w:pPr>
              <w:pStyle w:val="TAL"/>
            </w:pPr>
            <w:r w:rsidRPr="00132D7F">
              <w:rPr>
                <w:b/>
              </w:rPr>
              <w:t>Content-Type</w:t>
            </w:r>
          </w:p>
        </w:tc>
        <w:tc>
          <w:tcPr>
            <w:tcW w:w="2127" w:type="dxa"/>
            <w:tcBorders>
              <w:top w:val="single" w:sz="4" w:space="0" w:color="auto"/>
              <w:left w:val="single" w:sz="4" w:space="0" w:color="auto"/>
              <w:bottom w:val="single" w:sz="4" w:space="0" w:color="auto"/>
              <w:right w:val="single" w:sz="4" w:space="0" w:color="auto"/>
            </w:tcBorders>
          </w:tcPr>
          <w:p w14:paraId="54B7AC99"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5653FC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84B7E3E"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336F407" w14:textId="77777777" w:rsidR="00471E22" w:rsidRPr="00132D7F" w:rsidRDefault="00471E22" w:rsidP="00F251D6">
            <w:pPr>
              <w:pStyle w:val="TAL"/>
            </w:pPr>
          </w:p>
        </w:tc>
      </w:tr>
      <w:tr w:rsidR="00471E22" w:rsidRPr="00132D7F" w14:paraId="362A3D1E" w14:textId="77777777" w:rsidTr="00F251D6">
        <w:tc>
          <w:tcPr>
            <w:tcW w:w="2837" w:type="dxa"/>
            <w:tcBorders>
              <w:top w:val="single" w:sz="4" w:space="0" w:color="auto"/>
              <w:left w:val="single" w:sz="4" w:space="0" w:color="auto"/>
              <w:bottom w:val="single" w:sz="4" w:space="0" w:color="auto"/>
              <w:right w:val="single" w:sz="4" w:space="0" w:color="auto"/>
            </w:tcBorders>
          </w:tcPr>
          <w:p w14:paraId="64D794C9" w14:textId="77777777" w:rsidR="00471E22" w:rsidRPr="00132D7F" w:rsidRDefault="00471E22" w:rsidP="00F251D6">
            <w:pPr>
              <w:pStyle w:val="TAL"/>
            </w:pPr>
            <w:r w:rsidRPr="00132D7F">
              <w:rPr>
                <w:b/>
                <w:bCs/>
              </w:rPr>
              <w:t xml:space="preserve">  </w:t>
            </w:r>
            <w:r w:rsidRPr="00132D7F">
              <w:t>media-type</w:t>
            </w:r>
          </w:p>
        </w:tc>
        <w:tc>
          <w:tcPr>
            <w:tcW w:w="2127" w:type="dxa"/>
            <w:tcBorders>
              <w:top w:val="single" w:sz="4" w:space="0" w:color="auto"/>
              <w:left w:val="single" w:sz="4" w:space="0" w:color="auto"/>
              <w:bottom w:val="single" w:sz="4" w:space="0" w:color="auto"/>
              <w:right w:val="single" w:sz="4" w:space="0" w:color="auto"/>
            </w:tcBorders>
          </w:tcPr>
          <w:p w14:paraId="3D73E193" w14:textId="77777777" w:rsidR="00471E22" w:rsidRPr="00132D7F" w:rsidRDefault="00471E22" w:rsidP="00F251D6">
            <w:pPr>
              <w:pStyle w:val="TAL"/>
            </w:pPr>
            <w:r w:rsidRPr="00132D7F">
              <w:t>"application/xml"</w:t>
            </w:r>
          </w:p>
        </w:tc>
        <w:tc>
          <w:tcPr>
            <w:tcW w:w="2127" w:type="dxa"/>
            <w:tcBorders>
              <w:top w:val="single" w:sz="4" w:space="0" w:color="auto"/>
              <w:left w:val="single" w:sz="4" w:space="0" w:color="auto"/>
              <w:bottom w:val="single" w:sz="4" w:space="0" w:color="auto"/>
              <w:right w:val="single" w:sz="4" w:space="0" w:color="auto"/>
            </w:tcBorders>
          </w:tcPr>
          <w:p w14:paraId="21A1963A"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F0CF008"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E614F41" w14:textId="77777777" w:rsidR="00471E22" w:rsidRPr="00132D7F" w:rsidRDefault="00471E22" w:rsidP="00F251D6">
            <w:pPr>
              <w:pStyle w:val="TAL"/>
            </w:pPr>
          </w:p>
        </w:tc>
      </w:tr>
      <w:tr w:rsidR="00471E22" w:rsidRPr="00132D7F" w14:paraId="5C4BD1F3" w14:textId="77777777" w:rsidTr="00F251D6">
        <w:tc>
          <w:tcPr>
            <w:tcW w:w="2837" w:type="dxa"/>
            <w:tcBorders>
              <w:top w:val="single" w:sz="4" w:space="0" w:color="auto"/>
              <w:left w:val="single" w:sz="4" w:space="0" w:color="auto"/>
              <w:bottom w:val="single" w:sz="4" w:space="0" w:color="auto"/>
              <w:right w:val="single" w:sz="4" w:space="0" w:color="auto"/>
            </w:tcBorders>
          </w:tcPr>
          <w:p w14:paraId="0D776CD6" w14:textId="77777777" w:rsidR="00471E22" w:rsidRPr="00132D7F" w:rsidRDefault="00471E22" w:rsidP="00F251D6">
            <w:pPr>
              <w:pStyle w:val="TAL"/>
            </w:pPr>
            <w:r w:rsidRPr="00132D7F">
              <w:rPr>
                <w:b/>
              </w:rPr>
              <w:t>Message-body: NC notificationChannel</w:t>
            </w:r>
          </w:p>
        </w:tc>
        <w:tc>
          <w:tcPr>
            <w:tcW w:w="2127" w:type="dxa"/>
            <w:tcBorders>
              <w:top w:val="single" w:sz="4" w:space="0" w:color="auto"/>
              <w:left w:val="single" w:sz="4" w:space="0" w:color="auto"/>
              <w:bottom w:val="single" w:sz="4" w:space="0" w:color="auto"/>
              <w:right w:val="single" w:sz="4" w:space="0" w:color="auto"/>
            </w:tcBorders>
          </w:tcPr>
          <w:p w14:paraId="3997056A"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71B78BC5"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97A03B9" w14:textId="77777777" w:rsidR="00471E22" w:rsidRPr="00132D7F" w:rsidRDefault="00471E22" w:rsidP="00F251D6">
            <w:pPr>
              <w:pStyle w:val="TAL"/>
            </w:pPr>
            <w:r w:rsidRPr="00132D7F">
              <w:t>RESTful Network API for NC [46], clause 6.1 and XML schema defined in [47].</w:t>
            </w:r>
          </w:p>
        </w:tc>
        <w:tc>
          <w:tcPr>
            <w:tcW w:w="1135" w:type="dxa"/>
            <w:tcBorders>
              <w:top w:val="single" w:sz="4" w:space="0" w:color="auto"/>
              <w:left w:val="single" w:sz="4" w:space="0" w:color="auto"/>
              <w:bottom w:val="single" w:sz="4" w:space="0" w:color="auto"/>
              <w:right w:val="single" w:sz="4" w:space="0" w:color="auto"/>
            </w:tcBorders>
          </w:tcPr>
          <w:p w14:paraId="48ED8D20" w14:textId="77777777" w:rsidR="00471E22" w:rsidRPr="00132D7F" w:rsidRDefault="00471E22" w:rsidP="00F251D6">
            <w:pPr>
              <w:pStyle w:val="TAL"/>
            </w:pPr>
          </w:p>
        </w:tc>
      </w:tr>
      <w:tr w:rsidR="00471E22" w:rsidRPr="00132D7F" w:rsidDel="00CA35D9" w14:paraId="71461812" w14:textId="77777777" w:rsidTr="00F251D6">
        <w:tc>
          <w:tcPr>
            <w:tcW w:w="2837" w:type="dxa"/>
            <w:tcBorders>
              <w:top w:val="single" w:sz="4" w:space="0" w:color="auto"/>
              <w:left w:val="single" w:sz="4" w:space="0" w:color="auto"/>
              <w:bottom w:val="single" w:sz="4" w:space="0" w:color="auto"/>
              <w:right w:val="single" w:sz="4" w:space="0" w:color="auto"/>
            </w:tcBorders>
          </w:tcPr>
          <w:p w14:paraId="63C2427F" w14:textId="77777777" w:rsidR="00471E22" w:rsidRPr="00132D7F" w:rsidDel="00CA35D9" w:rsidRDefault="00471E22" w:rsidP="00F251D6">
            <w:pPr>
              <w:pStyle w:val="TAL"/>
            </w:pPr>
            <w:r w:rsidRPr="00132D7F">
              <w:t>clientCorrelator</w:t>
            </w:r>
          </w:p>
        </w:tc>
        <w:tc>
          <w:tcPr>
            <w:tcW w:w="2127" w:type="dxa"/>
            <w:tcBorders>
              <w:top w:val="single" w:sz="4" w:space="0" w:color="auto"/>
              <w:left w:val="single" w:sz="4" w:space="0" w:color="auto"/>
              <w:bottom w:val="single" w:sz="4" w:space="0" w:color="auto"/>
              <w:right w:val="single" w:sz="4" w:space="0" w:color="auto"/>
            </w:tcBorders>
          </w:tcPr>
          <w:p w14:paraId="2E7DFF91" w14:textId="77777777" w:rsidR="00471E22" w:rsidRPr="00132D7F" w:rsidDel="00CA35D9" w:rsidRDefault="00471E22" w:rsidP="00F251D6">
            <w:pPr>
              <w:pStyle w:val="TAL"/>
            </w:pPr>
            <w:r w:rsidRPr="00132D7F">
              <w:t>any value if present</w:t>
            </w:r>
          </w:p>
        </w:tc>
        <w:tc>
          <w:tcPr>
            <w:tcW w:w="2127" w:type="dxa"/>
            <w:tcBorders>
              <w:top w:val="single" w:sz="4" w:space="0" w:color="auto"/>
              <w:left w:val="single" w:sz="4" w:space="0" w:color="auto"/>
              <w:bottom w:val="single" w:sz="4" w:space="0" w:color="auto"/>
              <w:right w:val="single" w:sz="4" w:space="0" w:color="auto"/>
            </w:tcBorders>
          </w:tcPr>
          <w:p w14:paraId="32C23A10"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03A503A"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824A7CC" w14:textId="77777777" w:rsidR="00471E22" w:rsidRPr="00132D7F" w:rsidDel="00CA35D9" w:rsidRDefault="00471E22" w:rsidP="00F251D6">
            <w:pPr>
              <w:pStyle w:val="TAL"/>
            </w:pPr>
          </w:p>
        </w:tc>
      </w:tr>
      <w:tr w:rsidR="00471E22" w:rsidRPr="00132D7F" w:rsidDel="00CA35D9" w14:paraId="7B67CFA9" w14:textId="77777777" w:rsidTr="00F251D6">
        <w:tc>
          <w:tcPr>
            <w:tcW w:w="2837" w:type="dxa"/>
            <w:tcBorders>
              <w:top w:val="single" w:sz="4" w:space="0" w:color="auto"/>
              <w:left w:val="single" w:sz="4" w:space="0" w:color="auto"/>
              <w:bottom w:val="single" w:sz="4" w:space="0" w:color="auto"/>
              <w:right w:val="single" w:sz="4" w:space="0" w:color="auto"/>
            </w:tcBorders>
          </w:tcPr>
          <w:p w14:paraId="29165803" w14:textId="77777777" w:rsidR="00471E22" w:rsidRPr="00132D7F" w:rsidRDefault="00471E22" w:rsidP="00F251D6">
            <w:pPr>
              <w:pStyle w:val="TAL"/>
            </w:pPr>
            <w:r w:rsidRPr="00132D7F">
              <w:t>applicationTag</w:t>
            </w:r>
          </w:p>
        </w:tc>
        <w:tc>
          <w:tcPr>
            <w:tcW w:w="2127" w:type="dxa"/>
            <w:tcBorders>
              <w:top w:val="single" w:sz="4" w:space="0" w:color="auto"/>
              <w:left w:val="single" w:sz="4" w:space="0" w:color="auto"/>
              <w:bottom w:val="single" w:sz="4" w:space="0" w:color="auto"/>
              <w:right w:val="single" w:sz="4" w:space="0" w:color="auto"/>
            </w:tcBorders>
          </w:tcPr>
          <w:p w14:paraId="593B2D1A" w14:textId="77777777" w:rsidR="00471E22" w:rsidRPr="00132D7F" w:rsidRDefault="00471E22" w:rsidP="00F251D6">
            <w:pPr>
              <w:pStyle w:val="TAL"/>
            </w:pPr>
            <w:r w:rsidRPr="00132D7F">
              <w:t>any value if present</w:t>
            </w:r>
          </w:p>
        </w:tc>
        <w:tc>
          <w:tcPr>
            <w:tcW w:w="2127" w:type="dxa"/>
            <w:tcBorders>
              <w:top w:val="single" w:sz="4" w:space="0" w:color="auto"/>
              <w:left w:val="single" w:sz="4" w:space="0" w:color="auto"/>
              <w:bottom w:val="single" w:sz="4" w:space="0" w:color="auto"/>
              <w:right w:val="single" w:sz="4" w:space="0" w:color="auto"/>
            </w:tcBorders>
          </w:tcPr>
          <w:p w14:paraId="4E3E1942"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F5BD883"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18DE3C5" w14:textId="77777777" w:rsidR="00471E22" w:rsidRPr="00132D7F" w:rsidDel="00CA35D9" w:rsidRDefault="00471E22" w:rsidP="00F251D6">
            <w:pPr>
              <w:pStyle w:val="TAL"/>
            </w:pPr>
          </w:p>
        </w:tc>
      </w:tr>
      <w:tr w:rsidR="00471E22" w:rsidRPr="00132D7F" w:rsidDel="00CA35D9" w14:paraId="15E7EA81" w14:textId="77777777" w:rsidTr="00F251D6">
        <w:tc>
          <w:tcPr>
            <w:tcW w:w="2837" w:type="dxa"/>
            <w:tcBorders>
              <w:top w:val="single" w:sz="4" w:space="0" w:color="auto"/>
              <w:left w:val="single" w:sz="4" w:space="0" w:color="auto"/>
              <w:bottom w:val="single" w:sz="4" w:space="0" w:color="auto"/>
              <w:right w:val="single" w:sz="4" w:space="0" w:color="auto"/>
            </w:tcBorders>
          </w:tcPr>
          <w:p w14:paraId="58967117" w14:textId="77777777" w:rsidR="00471E22" w:rsidRPr="00132D7F" w:rsidRDefault="00471E22" w:rsidP="00F251D6">
            <w:pPr>
              <w:pStyle w:val="TAL"/>
            </w:pPr>
            <w:r w:rsidRPr="00132D7F">
              <w:t>channelType</w:t>
            </w:r>
          </w:p>
        </w:tc>
        <w:tc>
          <w:tcPr>
            <w:tcW w:w="2127" w:type="dxa"/>
            <w:tcBorders>
              <w:top w:val="single" w:sz="4" w:space="0" w:color="auto"/>
              <w:left w:val="single" w:sz="4" w:space="0" w:color="auto"/>
              <w:bottom w:val="single" w:sz="4" w:space="0" w:color="auto"/>
              <w:right w:val="single" w:sz="4" w:space="0" w:color="auto"/>
            </w:tcBorders>
          </w:tcPr>
          <w:p w14:paraId="1E7D725F" w14:textId="77777777" w:rsidR="00471E22" w:rsidRPr="00132D7F" w:rsidRDefault="00471E22" w:rsidP="00F251D6">
            <w:pPr>
              <w:pStyle w:val="TAL"/>
            </w:pPr>
            <w:r w:rsidRPr="00132D7F">
              <w:t>LongPolling</w:t>
            </w:r>
          </w:p>
        </w:tc>
        <w:tc>
          <w:tcPr>
            <w:tcW w:w="2127" w:type="dxa"/>
            <w:tcBorders>
              <w:top w:val="single" w:sz="4" w:space="0" w:color="auto"/>
              <w:left w:val="single" w:sz="4" w:space="0" w:color="auto"/>
              <w:bottom w:val="single" w:sz="4" w:space="0" w:color="auto"/>
              <w:right w:val="single" w:sz="4" w:space="0" w:color="auto"/>
            </w:tcBorders>
          </w:tcPr>
          <w:p w14:paraId="4D997962"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3D27A66"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CAE4DB6" w14:textId="77777777" w:rsidR="00471E22" w:rsidRPr="00132D7F" w:rsidDel="00CA35D9" w:rsidRDefault="00471E22" w:rsidP="00F251D6">
            <w:pPr>
              <w:pStyle w:val="TAL"/>
            </w:pPr>
          </w:p>
        </w:tc>
      </w:tr>
      <w:tr w:rsidR="00471E22" w:rsidRPr="00132D7F" w:rsidDel="00CA35D9" w14:paraId="0418789D" w14:textId="77777777" w:rsidTr="00F251D6">
        <w:tc>
          <w:tcPr>
            <w:tcW w:w="2837" w:type="dxa"/>
            <w:tcBorders>
              <w:top w:val="single" w:sz="4" w:space="0" w:color="auto"/>
              <w:left w:val="single" w:sz="4" w:space="0" w:color="auto"/>
              <w:bottom w:val="single" w:sz="4" w:space="0" w:color="auto"/>
              <w:right w:val="single" w:sz="4" w:space="0" w:color="auto"/>
            </w:tcBorders>
          </w:tcPr>
          <w:p w14:paraId="7D1C10DB" w14:textId="77777777" w:rsidR="00471E22" w:rsidRPr="00132D7F" w:rsidRDefault="00471E22" w:rsidP="00F251D6">
            <w:pPr>
              <w:pStyle w:val="TAL"/>
            </w:pPr>
            <w:r w:rsidRPr="00132D7F">
              <w:t>channelData</w:t>
            </w:r>
          </w:p>
        </w:tc>
        <w:tc>
          <w:tcPr>
            <w:tcW w:w="2127" w:type="dxa"/>
            <w:tcBorders>
              <w:top w:val="single" w:sz="4" w:space="0" w:color="auto"/>
              <w:left w:val="single" w:sz="4" w:space="0" w:color="auto"/>
              <w:bottom w:val="single" w:sz="4" w:space="0" w:color="auto"/>
              <w:right w:val="single" w:sz="4" w:space="0" w:color="auto"/>
            </w:tcBorders>
          </w:tcPr>
          <w:p w14:paraId="38BF9207"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851E2BF"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87488CF"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9B15BB8" w14:textId="77777777" w:rsidR="00471E22" w:rsidRPr="00132D7F" w:rsidDel="00CA35D9" w:rsidRDefault="00471E22" w:rsidP="00F251D6">
            <w:pPr>
              <w:pStyle w:val="TAL"/>
            </w:pPr>
          </w:p>
        </w:tc>
      </w:tr>
      <w:tr w:rsidR="00471E22" w:rsidRPr="00132D7F" w:rsidDel="00CA35D9" w14:paraId="764D8613" w14:textId="77777777" w:rsidTr="00F251D6">
        <w:tc>
          <w:tcPr>
            <w:tcW w:w="2837" w:type="dxa"/>
            <w:tcBorders>
              <w:top w:val="single" w:sz="4" w:space="0" w:color="auto"/>
              <w:left w:val="single" w:sz="4" w:space="0" w:color="auto"/>
              <w:bottom w:val="single" w:sz="4" w:space="0" w:color="auto"/>
              <w:right w:val="single" w:sz="4" w:space="0" w:color="auto"/>
            </w:tcBorders>
          </w:tcPr>
          <w:p w14:paraId="39D7DF8D" w14:textId="77777777" w:rsidR="00471E22" w:rsidRPr="00132D7F" w:rsidRDefault="00471E22" w:rsidP="00F251D6">
            <w:pPr>
              <w:pStyle w:val="TAL"/>
            </w:pPr>
            <w:r w:rsidRPr="00132D7F">
              <w:t xml:space="preserve">  maxNotifications</w:t>
            </w:r>
          </w:p>
        </w:tc>
        <w:tc>
          <w:tcPr>
            <w:tcW w:w="2127" w:type="dxa"/>
            <w:tcBorders>
              <w:top w:val="single" w:sz="4" w:space="0" w:color="auto"/>
              <w:left w:val="single" w:sz="4" w:space="0" w:color="auto"/>
              <w:bottom w:val="single" w:sz="4" w:space="0" w:color="auto"/>
              <w:right w:val="single" w:sz="4" w:space="0" w:color="auto"/>
            </w:tcBorders>
          </w:tcPr>
          <w:p w14:paraId="29A7E6C3" w14:textId="77777777" w:rsidR="00471E22" w:rsidRPr="00132D7F" w:rsidRDefault="00471E22" w:rsidP="00F251D6">
            <w:pPr>
              <w:pStyle w:val="TAL"/>
            </w:pPr>
            <w:r w:rsidRPr="00132D7F">
              <w:t>1</w:t>
            </w:r>
          </w:p>
        </w:tc>
        <w:tc>
          <w:tcPr>
            <w:tcW w:w="2127" w:type="dxa"/>
            <w:tcBorders>
              <w:top w:val="single" w:sz="4" w:space="0" w:color="auto"/>
              <w:left w:val="single" w:sz="4" w:space="0" w:color="auto"/>
              <w:bottom w:val="single" w:sz="4" w:space="0" w:color="auto"/>
              <w:right w:val="single" w:sz="4" w:space="0" w:color="auto"/>
            </w:tcBorders>
          </w:tcPr>
          <w:p w14:paraId="294C85B5"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7B23370"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A6C42DB" w14:textId="77777777" w:rsidR="00471E22" w:rsidRPr="00132D7F" w:rsidDel="00CA35D9" w:rsidRDefault="00471E22" w:rsidP="00F251D6">
            <w:pPr>
              <w:pStyle w:val="TAL"/>
            </w:pPr>
          </w:p>
        </w:tc>
      </w:tr>
      <w:tr w:rsidR="00471E22" w:rsidRPr="00132D7F" w:rsidDel="00CA35D9" w14:paraId="0DE74EA6" w14:textId="77777777" w:rsidTr="00F251D6">
        <w:tc>
          <w:tcPr>
            <w:tcW w:w="2837" w:type="dxa"/>
            <w:tcBorders>
              <w:top w:val="single" w:sz="4" w:space="0" w:color="auto"/>
              <w:left w:val="single" w:sz="4" w:space="0" w:color="auto"/>
              <w:bottom w:val="single" w:sz="4" w:space="0" w:color="auto"/>
              <w:right w:val="single" w:sz="4" w:space="0" w:color="auto"/>
            </w:tcBorders>
          </w:tcPr>
          <w:p w14:paraId="171D81CA" w14:textId="77777777" w:rsidR="00471E22" w:rsidRPr="00132D7F" w:rsidRDefault="00471E22" w:rsidP="00F251D6">
            <w:pPr>
              <w:pStyle w:val="TAL"/>
            </w:pPr>
            <w:r w:rsidRPr="00132D7F">
              <w:t>channelLifetime</w:t>
            </w:r>
          </w:p>
        </w:tc>
        <w:tc>
          <w:tcPr>
            <w:tcW w:w="2127" w:type="dxa"/>
            <w:tcBorders>
              <w:top w:val="single" w:sz="4" w:space="0" w:color="auto"/>
              <w:left w:val="single" w:sz="4" w:space="0" w:color="auto"/>
              <w:bottom w:val="single" w:sz="4" w:space="0" w:color="auto"/>
              <w:right w:val="single" w:sz="4" w:space="0" w:color="auto"/>
            </w:tcBorders>
          </w:tcPr>
          <w:p w14:paraId="6208D1A9" w14:textId="77777777" w:rsidR="00471E22" w:rsidRPr="00132D7F" w:rsidRDefault="00471E22" w:rsidP="00F251D6">
            <w:pPr>
              <w:pStyle w:val="TAL"/>
            </w:pPr>
            <w:r w:rsidRPr="00132D7F">
              <w:t>any value if present</w:t>
            </w:r>
          </w:p>
        </w:tc>
        <w:tc>
          <w:tcPr>
            <w:tcW w:w="2127" w:type="dxa"/>
            <w:tcBorders>
              <w:top w:val="single" w:sz="4" w:space="0" w:color="auto"/>
              <w:left w:val="single" w:sz="4" w:space="0" w:color="auto"/>
              <w:bottom w:val="single" w:sz="4" w:space="0" w:color="auto"/>
              <w:right w:val="single" w:sz="4" w:space="0" w:color="auto"/>
            </w:tcBorders>
          </w:tcPr>
          <w:p w14:paraId="076031D7"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064B8BC"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30FBD8C" w14:textId="77777777" w:rsidR="00471E22" w:rsidRPr="00132D7F" w:rsidDel="00CA35D9" w:rsidRDefault="00471E22" w:rsidP="00F251D6">
            <w:pPr>
              <w:pStyle w:val="TAL"/>
            </w:pPr>
          </w:p>
        </w:tc>
      </w:tr>
    </w:tbl>
    <w:p w14:paraId="7DC0DEEA" w14:textId="77777777" w:rsidR="00471E22" w:rsidRPr="00132D7F" w:rsidRDefault="00471E22" w:rsidP="00471E22"/>
    <w:p w14:paraId="6B34B915" w14:textId="77777777" w:rsidR="00471E22" w:rsidRPr="00132D7F" w:rsidRDefault="00471E22" w:rsidP="00471E22">
      <w:pPr>
        <w:pStyle w:val="TH"/>
      </w:pPr>
      <w:r w:rsidRPr="00132D7F">
        <w:t>Table 6.8.5.3.3-2: HTTP 201 Created from the SS (step 2, Table 6.8.5.3.2-1; step 3, TS 37.579-1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471E22" w:rsidRPr="00132D7F" w14:paraId="71A59B9C" w14:textId="77777777" w:rsidTr="00F251D6">
        <w:tc>
          <w:tcPr>
            <w:tcW w:w="9650" w:type="dxa"/>
            <w:gridSpan w:val="5"/>
            <w:hideMark/>
          </w:tcPr>
          <w:p w14:paraId="60AD410E" w14:textId="77777777" w:rsidR="00471E22" w:rsidRPr="00132D7F" w:rsidRDefault="00471E22" w:rsidP="00F251D6">
            <w:pPr>
              <w:pStyle w:val="TAL"/>
            </w:pPr>
            <w:r w:rsidRPr="00132D7F">
              <w:t>Derivation Path: TS 37.579-1 [2], Table 5.5.4.7-1</w:t>
            </w:r>
          </w:p>
        </w:tc>
      </w:tr>
      <w:tr w:rsidR="00471E22" w:rsidRPr="00132D7F" w14:paraId="00B535BA" w14:textId="77777777" w:rsidTr="00F251D6">
        <w:tblPrEx>
          <w:jc w:val="center"/>
          <w:tblInd w:w="0" w:type="dxa"/>
        </w:tblPrEx>
        <w:trPr>
          <w:cantSplit/>
          <w:jc w:val="center"/>
        </w:trPr>
        <w:tc>
          <w:tcPr>
            <w:tcW w:w="2838" w:type="dxa"/>
          </w:tcPr>
          <w:p w14:paraId="794FB497" w14:textId="77777777" w:rsidR="00471E22" w:rsidRPr="00132D7F" w:rsidRDefault="00471E22" w:rsidP="00F251D6">
            <w:pPr>
              <w:pStyle w:val="TAH"/>
            </w:pPr>
            <w:r w:rsidRPr="00132D7F">
              <w:t>Information Element</w:t>
            </w:r>
          </w:p>
        </w:tc>
        <w:tc>
          <w:tcPr>
            <w:tcW w:w="2128" w:type="dxa"/>
          </w:tcPr>
          <w:p w14:paraId="01D00E0E" w14:textId="77777777" w:rsidR="00471E22" w:rsidRPr="00132D7F" w:rsidRDefault="00471E22" w:rsidP="00F251D6">
            <w:pPr>
              <w:pStyle w:val="TAH"/>
            </w:pPr>
            <w:r w:rsidRPr="00132D7F">
              <w:t>Value/remark</w:t>
            </w:r>
          </w:p>
        </w:tc>
        <w:tc>
          <w:tcPr>
            <w:tcW w:w="2128" w:type="dxa"/>
          </w:tcPr>
          <w:p w14:paraId="25B7D2AE" w14:textId="77777777" w:rsidR="00471E22" w:rsidRPr="00132D7F" w:rsidRDefault="00471E22" w:rsidP="00F251D6">
            <w:pPr>
              <w:pStyle w:val="TAH"/>
            </w:pPr>
            <w:r w:rsidRPr="00132D7F">
              <w:t>Comment</w:t>
            </w:r>
          </w:p>
        </w:tc>
        <w:tc>
          <w:tcPr>
            <w:tcW w:w="1420" w:type="dxa"/>
          </w:tcPr>
          <w:p w14:paraId="181A1B68" w14:textId="77777777" w:rsidR="00471E22" w:rsidRPr="00132D7F" w:rsidRDefault="00471E22" w:rsidP="00F251D6">
            <w:pPr>
              <w:pStyle w:val="TAH"/>
            </w:pPr>
            <w:r w:rsidRPr="00132D7F">
              <w:t>Reference</w:t>
            </w:r>
          </w:p>
        </w:tc>
        <w:tc>
          <w:tcPr>
            <w:tcW w:w="1136" w:type="dxa"/>
          </w:tcPr>
          <w:p w14:paraId="3C9A261F" w14:textId="77777777" w:rsidR="00471E22" w:rsidRPr="00132D7F" w:rsidRDefault="00471E22" w:rsidP="00F251D6">
            <w:pPr>
              <w:pStyle w:val="TAH"/>
            </w:pPr>
            <w:r w:rsidRPr="00132D7F">
              <w:t>Condition</w:t>
            </w:r>
          </w:p>
        </w:tc>
      </w:tr>
      <w:tr w:rsidR="00471E22" w:rsidRPr="00132D7F" w14:paraId="4A006E9E" w14:textId="77777777" w:rsidTr="00F251D6">
        <w:tblPrEx>
          <w:jc w:val="center"/>
          <w:tblInd w:w="0" w:type="dxa"/>
        </w:tblPrEx>
        <w:trPr>
          <w:cantSplit/>
          <w:jc w:val="center"/>
        </w:trPr>
        <w:tc>
          <w:tcPr>
            <w:tcW w:w="2838" w:type="dxa"/>
          </w:tcPr>
          <w:p w14:paraId="42DAD878" w14:textId="77777777" w:rsidR="00471E22" w:rsidRPr="00132D7F" w:rsidRDefault="00471E22" w:rsidP="00F251D6">
            <w:pPr>
              <w:pStyle w:val="TAL"/>
              <w:rPr>
                <w:b/>
              </w:rPr>
            </w:pPr>
            <w:r w:rsidRPr="00132D7F">
              <w:rPr>
                <w:b/>
              </w:rPr>
              <w:t>Location</w:t>
            </w:r>
          </w:p>
        </w:tc>
        <w:tc>
          <w:tcPr>
            <w:tcW w:w="2128" w:type="dxa"/>
          </w:tcPr>
          <w:p w14:paraId="60AF3A67" w14:textId="77777777" w:rsidR="00471E22" w:rsidRPr="00132D7F" w:rsidRDefault="00471E22" w:rsidP="00F251D6">
            <w:pPr>
              <w:pStyle w:val="TAL"/>
            </w:pPr>
          </w:p>
        </w:tc>
        <w:tc>
          <w:tcPr>
            <w:tcW w:w="2128" w:type="dxa"/>
          </w:tcPr>
          <w:p w14:paraId="3D60594F" w14:textId="77777777" w:rsidR="00471E22" w:rsidRPr="00132D7F" w:rsidRDefault="00471E22" w:rsidP="00F251D6">
            <w:pPr>
              <w:pStyle w:val="TAL"/>
            </w:pPr>
          </w:p>
        </w:tc>
        <w:tc>
          <w:tcPr>
            <w:tcW w:w="1420" w:type="dxa"/>
          </w:tcPr>
          <w:p w14:paraId="344F0803" w14:textId="77777777" w:rsidR="00471E22" w:rsidRPr="00132D7F" w:rsidRDefault="00471E22" w:rsidP="00F251D6">
            <w:pPr>
              <w:pStyle w:val="TAL"/>
            </w:pPr>
          </w:p>
        </w:tc>
        <w:tc>
          <w:tcPr>
            <w:tcW w:w="1136" w:type="dxa"/>
          </w:tcPr>
          <w:p w14:paraId="56F32C89" w14:textId="77777777" w:rsidR="00471E22" w:rsidRPr="00132D7F" w:rsidRDefault="00471E22" w:rsidP="00F251D6">
            <w:pPr>
              <w:pStyle w:val="TAL"/>
            </w:pPr>
          </w:p>
        </w:tc>
      </w:tr>
      <w:tr w:rsidR="00471E22" w:rsidRPr="00132D7F" w14:paraId="47630F48" w14:textId="77777777" w:rsidTr="00F251D6">
        <w:tblPrEx>
          <w:jc w:val="center"/>
          <w:tblInd w:w="0" w:type="dxa"/>
        </w:tblPrEx>
        <w:trPr>
          <w:cantSplit/>
          <w:jc w:val="center"/>
        </w:trPr>
        <w:tc>
          <w:tcPr>
            <w:tcW w:w="2838" w:type="dxa"/>
          </w:tcPr>
          <w:p w14:paraId="0DA07DFD" w14:textId="77777777" w:rsidR="00471E22" w:rsidRPr="00132D7F" w:rsidRDefault="00471E22" w:rsidP="00F251D6">
            <w:pPr>
              <w:pStyle w:val="TAL"/>
              <w:rPr>
                <w:b/>
              </w:rPr>
            </w:pPr>
            <w:r w:rsidRPr="00132D7F">
              <w:t xml:space="preserve">  uri</w:t>
            </w:r>
          </w:p>
        </w:tc>
        <w:tc>
          <w:tcPr>
            <w:tcW w:w="2128" w:type="dxa"/>
          </w:tcPr>
          <w:p w14:paraId="610E1D89" w14:textId="77777777" w:rsidR="00471E22" w:rsidRPr="00132D7F" w:rsidRDefault="00471E22" w:rsidP="00F251D6">
            <w:pPr>
              <w:pStyle w:val="TAL"/>
            </w:pPr>
            <w:r w:rsidRPr="00132D7F">
              <w:t>tsc_MCData_NS_BaseURL &amp; px_MCData_ID_User_A&amp; "/channels/ch123"</w:t>
            </w:r>
          </w:p>
        </w:tc>
        <w:tc>
          <w:tcPr>
            <w:tcW w:w="2128" w:type="dxa"/>
          </w:tcPr>
          <w:p w14:paraId="75900DAC" w14:textId="77777777" w:rsidR="00471E22" w:rsidRPr="00132D7F" w:rsidRDefault="00471E22" w:rsidP="00F251D6">
            <w:pPr>
              <w:pStyle w:val="TAL"/>
            </w:pPr>
          </w:p>
        </w:tc>
        <w:tc>
          <w:tcPr>
            <w:tcW w:w="1420" w:type="dxa"/>
          </w:tcPr>
          <w:p w14:paraId="326977D2" w14:textId="77777777" w:rsidR="00471E22" w:rsidRPr="00132D7F" w:rsidRDefault="00471E22" w:rsidP="00F251D6">
            <w:pPr>
              <w:pStyle w:val="TAL"/>
            </w:pPr>
          </w:p>
        </w:tc>
        <w:tc>
          <w:tcPr>
            <w:tcW w:w="1136" w:type="dxa"/>
          </w:tcPr>
          <w:p w14:paraId="13268257" w14:textId="77777777" w:rsidR="00471E22" w:rsidRPr="00132D7F" w:rsidRDefault="00471E22" w:rsidP="00F251D6">
            <w:pPr>
              <w:pStyle w:val="TAL"/>
            </w:pPr>
          </w:p>
        </w:tc>
      </w:tr>
      <w:tr w:rsidR="00471E22" w:rsidRPr="00132D7F" w14:paraId="7255AB42" w14:textId="77777777" w:rsidTr="00F251D6">
        <w:tblPrEx>
          <w:jc w:val="center"/>
          <w:tblInd w:w="0" w:type="dxa"/>
        </w:tblPrEx>
        <w:trPr>
          <w:cantSplit/>
          <w:jc w:val="center"/>
        </w:trPr>
        <w:tc>
          <w:tcPr>
            <w:tcW w:w="2838" w:type="dxa"/>
          </w:tcPr>
          <w:p w14:paraId="3E4E2887" w14:textId="77777777" w:rsidR="00471E22" w:rsidRPr="00132D7F" w:rsidRDefault="00471E22" w:rsidP="00F251D6">
            <w:pPr>
              <w:pStyle w:val="TAL"/>
              <w:rPr>
                <w:b/>
              </w:rPr>
            </w:pPr>
            <w:r w:rsidRPr="00132D7F">
              <w:rPr>
                <w:b/>
              </w:rPr>
              <w:t>Content-Type</w:t>
            </w:r>
          </w:p>
        </w:tc>
        <w:tc>
          <w:tcPr>
            <w:tcW w:w="2128" w:type="dxa"/>
          </w:tcPr>
          <w:p w14:paraId="5775A80C" w14:textId="77777777" w:rsidR="00471E22" w:rsidRPr="00132D7F" w:rsidRDefault="00471E22" w:rsidP="00F251D6">
            <w:pPr>
              <w:pStyle w:val="TAL"/>
            </w:pPr>
          </w:p>
        </w:tc>
        <w:tc>
          <w:tcPr>
            <w:tcW w:w="2128" w:type="dxa"/>
          </w:tcPr>
          <w:p w14:paraId="57BCA881" w14:textId="77777777" w:rsidR="00471E22" w:rsidRPr="00132D7F" w:rsidRDefault="00471E22" w:rsidP="00F251D6">
            <w:pPr>
              <w:pStyle w:val="TAL"/>
            </w:pPr>
          </w:p>
        </w:tc>
        <w:tc>
          <w:tcPr>
            <w:tcW w:w="1420" w:type="dxa"/>
          </w:tcPr>
          <w:p w14:paraId="7B993606" w14:textId="77777777" w:rsidR="00471E22" w:rsidRPr="00132D7F" w:rsidRDefault="00471E22" w:rsidP="00F251D6">
            <w:pPr>
              <w:pStyle w:val="TAL"/>
            </w:pPr>
          </w:p>
        </w:tc>
        <w:tc>
          <w:tcPr>
            <w:tcW w:w="1136" w:type="dxa"/>
          </w:tcPr>
          <w:p w14:paraId="3FBA8A3A" w14:textId="77777777" w:rsidR="00471E22" w:rsidRPr="00132D7F" w:rsidRDefault="00471E22" w:rsidP="00F251D6">
            <w:pPr>
              <w:pStyle w:val="TAL"/>
            </w:pPr>
          </w:p>
        </w:tc>
      </w:tr>
      <w:tr w:rsidR="00471E22" w:rsidRPr="00132D7F" w14:paraId="3C7F8B62" w14:textId="77777777" w:rsidTr="00F251D6">
        <w:tblPrEx>
          <w:jc w:val="center"/>
          <w:tblInd w:w="0" w:type="dxa"/>
        </w:tblPrEx>
        <w:trPr>
          <w:cantSplit/>
          <w:jc w:val="center"/>
        </w:trPr>
        <w:tc>
          <w:tcPr>
            <w:tcW w:w="2838" w:type="dxa"/>
          </w:tcPr>
          <w:p w14:paraId="5B97FB29" w14:textId="77777777" w:rsidR="00471E22" w:rsidRPr="00132D7F" w:rsidRDefault="00471E22" w:rsidP="00F251D6">
            <w:pPr>
              <w:pStyle w:val="TAL"/>
              <w:rPr>
                <w:b/>
              </w:rPr>
            </w:pPr>
            <w:r w:rsidRPr="00132D7F">
              <w:rPr>
                <w:b/>
                <w:bCs/>
              </w:rPr>
              <w:t xml:space="preserve">  </w:t>
            </w:r>
            <w:r w:rsidRPr="00132D7F">
              <w:t>media-type</w:t>
            </w:r>
          </w:p>
        </w:tc>
        <w:tc>
          <w:tcPr>
            <w:tcW w:w="2128" w:type="dxa"/>
          </w:tcPr>
          <w:p w14:paraId="708B3B38" w14:textId="77777777" w:rsidR="00471E22" w:rsidRPr="00132D7F" w:rsidRDefault="00471E22" w:rsidP="00F251D6">
            <w:pPr>
              <w:pStyle w:val="TAL"/>
            </w:pPr>
            <w:r w:rsidRPr="00132D7F">
              <w:t>"application/xml"</w:t>
            </w:r>
          </w:p>
        </w:tc>
        <w:tc>
          <w:tcPr>
            <w:tcW w:w="2128" w:type="dxa"/>
          </w:tcPr>
          <w:p w14:paraId="286BBFB1" w14:textId="77777777" w:rsidR="00471E22" w:rsidRPr="00132D7F" w:rsidRDefault="00471E22" w:rsidP="00F251D6">
            <w:pPr>
              <w:pStyle w:val="TAL"/>
            </w:pPr>
          </w:p>
        </w:tc>
        <w:tc>
          <w:tcPr>
            <w:tcW w:w="1420" w:type="dxa"/>
          </w:tcPr>
          <w:p w14:paraId="48A5B5F4" w14:textId="77777777" w:rsidR="00471E22" w:rsidRPr="00132D7F" w:rsidRDefault="00471E22" w:rsidP="00F251D6">
            <w:pPr>
              <w:pStyle w:val="TAL"/>
            </w:pPr>
          </w:p>
        </w:tc>
        <w:tc>
          <w:tcPr>
            <w:tcW w:w="1136" w:type="dxa"/>
          </w:tcPr>
          <w:p w14:paraId="18422484" w14:textId="77777777" w:rsidR="00471E22" w:rsidRPr="00132D7F" w:rsidRDefault="00471E22" w:rsidP="00F251D6">
            <w:pPr>
              <w:pStyle w:val="TAL"/>
            </w:pPr>
          </w:p>
        </w:tc>
      </w:tr>
      <w:tr w:rsidR="00471E22" w:rsidRPr="00132D7F" w14:paraId="6E96E1A5" w14:textId="77777777" w:rsidTr="00F251D6">
        <w:tblPrEx>
          <w:jc w:val="center"/>
          <w:tblInd w:w="0" w:type="dxa"/>
        </w:tblPrEx>
        <w:trPr>
          <w:cantSplit/>
          <w:jc w:val="center"/>
        </w:trPr>
        <w:tc>
          <w:tcPr>
            <w:tcW w:w="2838" w:type="dxa"/>
          </w:tcPr>
          <w:p w14:paraId="0413079F" w14:textId="77777777" w:rsidR="00471E22" w:rsidRPr="00132D7F" w:rsidRDefault="00471E22" w:rsidP="00F251D6">
            <w:pPr>
              <w:pStyle w:val="TAL"/>
              <w:rPr>
                <w:b/>
              </w:rPr>
            </w:pPr>
            <w:r w:rsidRPr="00132D7F">
              <w:rPr>
                <w:b/>
              </w:rPr>
              <w:t>Message-body: NC notificationChannel</w:t>
            </w:r>
          </w:p>
        </w:tc>
        <w:tc>
          <w:tcPr>
            <w:tcW w:w="2128" w:type="dxa"/>
          </w:tcPr>
          <w:p w14:paraId="69180A25" w14:textId="77777777" w:rsidR="00471E22" w:rsidRPr="00132D7F" w:rsidRDefault="00471E22" w:rsidP="00F251D6">
            <w:pPr>
              <w:pStyle w:val="TAL"/>
            </w:pPr>
          </w:p>
        </w:tc>
        <w:tc>
          <w:tcPr>
            <w:tcW w:w="2128" w:type="dxa"/>
          </w:tcPr>
          <w:p w14:paraId="5A4A0DCC" w14:textId="77777777" w:rsidR="00471E22" w:rsidRPr="00132D7F" w:rsidRDefault="00471E22" w:rsidP="00F251D6">
            <w:pPr>
              <w:pStyle w:val="TAL"/>
            </w:pPr>
          </w:p>
        </w:tc>
        <w:tc>
          <w:tcPr>
            <w:tcW w:w="1420" w:type="dxa"/>
          </w:tcPr>
          <w:p w14:paraId="66003B93" w14:textId="77777777" w:rsidR="00471E22" w:rsidRPr="00132D7F" w:rsidRDefault="00471E22" w:rsidP="00F251D6">
            <w:pPr>
              <w:pStyle w:val="TAL"/>
            </w:pPr>
            <w:r w:rsidRPr="00132D7F">
              <w:t>RESTful Network API for NC [46], clause 6.1 and XML schema defined in [47].</w:t>
            </w:r>
          </w:p>
        </w:tc>
        <w:tc>
          <w:tcPr>
            <w:tcW w:w="1136" w:type="dxa"/>
          </w:tcPr>
          <w:p w14:paraId="31FA68E5" w14:textId="77777777" w:rsidR="00471E22" w:rsidRPr="00132D7F" w:rsidRDefault="00471E22" w:rsidP="00F251D6">
            <w:pPr>
              <w:pStyle w:val="TAL"/>
            </w:pPr>
          </w:p>
        </w:tc>
      </w:tr>
      <w:tr w:rsidR="00471E22" w:rsidRPr="00132D7F" w14:paraId="43A2CEEE" w14:textId="77777777" w:rsidTr="00F251D6">
        <w:tblPrEx>
          <w:jc w:val="center"/>
          <w:tblInd w:w="0" w:type="dxa"/>
        </w:tblPrEx>
        <w:trPr>
          <w:cantSplit/>
          <w:jc w:val="center"/>
        </w:trPr>
        <w:tc>
          <w:tcPr>
            <w:tcW w:w="2838" w:type="dxa"/>
          </w:tcPr>
          <w:p w14:paraId="2D5B6995" w14:textId="77777777" w:rsidR="00471E22" w:rsidRPr="00132D7F" w:rsidRDefault="00471E22" w:rsidP="00F251D6">
            <w:pPr>
              <w:pStyle w:val="TAL"/>
              <w:rPr>
                <w:b/>
              </w:rPr>
            </w:pPr>
            <w:r w:rsidRPr="00132D7F">
              <w:t>clientCorrelator</w:t>
            </w:r>
          </w:p>
        </w:tc>
        <w:tc>
          <w:tcPr>
            <w:tcW w:w="2128" w:type="dxa"/>
          </w:tcPr>
          <w:p w14:paraId="26EE4FAC" w14:textId="77777777" w:rsidR="00471E22" w:rsidRPr="00132D7F" w:rsidRDefault="00471E22" w:rsidP="00F251D6">
            <w:pPr>
              <w:pStyle w:val="TAL"/>
            </w:pPr>
            <w:r w:rsidRPr="00132D7F">
              <w:t>Same value as provided by the client if present in the POST request otherwise not present</w:t>
            </w:r>
          </w:p>
        </w:tc>
        <w:tc>
          <w:tcPr>
            <w:tcW w:w="2128" w:type="dxa"/>
          </w:tcPr>
          <w:p w14:paraId="1F734B75" w14:textId="77777777" w:rsidR="00471E22" w:rsidRPr="00132D7F" w:rsidRDefault="00471E22" w:rsidP="00F251D6">
            <w:pPr>
              <w:pStyle w:val="TAL"/>
            </w:pPr>
          </w:p>
        </w:tc>
        <w:tc>
          <w:tcPr>
            <w:tcW w:w="1420" w:type="dxa"/>
          </w:tcPr>
          <w:p w14:paraId="25229668" w14:textId="77777777" w:rsidR="00471E22" w:rsidRPr="00132D7F" w:rsidRDefault="00471E22" w:rsidP="00F251D6">
            <w:pPr>
              <w:pStyle w:val="TAL"/>
            </w:pPr>
          </w:p>
        </w:tc>
        <w:tc>
          <w:tcPr>
            <w:tcW w:w="1136" w:type="dxa"/>
          </w:tcPr>
          <w:p w14:paraId="3AF0D186" w14:textId="77777777" w:rsidR="00471E22" w:rsidRPr="00132D7F" w:rsidRDefault="00471E22" w:rsidP="00F251D6">
            <w:pPr>
              <w:pStyle w:val="TAL"/>
            </w:pPr>
          </w:p>
        </w:tc>
      </w:tr>
      <w:tr w:rsidR="00471E22" w:rsidRPr="00132D7F" w14:paraId="5B916E49" w14:textId="77777777" w:rsidTr="00F251D6">
        <w:tblPrEx>
          <w:jc w:val="center"/>
          <w:tblInd w:w="0" w:type="dxa"/>
        </w:tblPrEx>
        <w:trPr>
          <w:cantSplit/>
          <w:jc w:val="center"/>
        </w:trPr>
        <w:tc>
          <w:tcPr>
            <w:tcW w:w="2838" w:type="dxa"/>
          </w:tcPr>
          <w:p w14:paraId="57E964B7" w14:textId="77777777" w:rsidR="00471E22" w:rsidRPr="00132D7F" w:rsidRDefault="00471E22" w:rsidP="00F251D6">
            <w:pPr>
              <w:pStyle w:val="TAL"/>
              <w:rPr>
                <w:b/>
              </w:rPr>
            </w:pPr>
            <w:r w:rsidRPr="00132D7F">
              <w:t>applicationTag</w:t>
            </w:r>
          </w:p>
        </w:tc>
        <w:tc>
          <w:tcPr>
            <w:tcW w:w="2128" w:type="dxa"/>
          </w:tcPr>
          <w:p w14:paraId="2FC99BAB" w14:textId="77777777" w:rsidR="00471E22" w:rsidRPr="00132D7F" w:rsidRDefault="00471E22" w:rsidP="00F251D6">
            <w:pPr>
              <w:pStyle w:val="TAL"/>
            </w:pPr>
            <w:r w:rsidRPr="00132D7F">
              <w:t>Same value as provided by the client if present in the POST request otherwise not present</w:t>
            </w:r>
          </w:p>
        </w:tc>
        <w:tc>
          <w:tcPr>
            <w:tcW w:w="2128" w:type="dxa"/>
          </w:tcPr>
          <w:p w14:paraId="6465CB22" w14:textId="77777777" w:rsidR="00471E22" w:rsidRPr="00132D7F" w:rsidRDefault="00471E22" w:rsidP="00F251D6">
            <w:pPr>
              <w:pStyle w:val="TAL"/>
            </w:pPr>
          </w:p>
        </w:tc>
        <w:tc>
          <w:tcPr>
            <w:tcW w:w="1420" w:type="dxa"/>
          </w:tcPr>
          <w:p w14:paraId="302EB34A" w14:textId="77777777" w:rsidR="00471E22" w:rsidRPr="00132D7F" w:rsidRDefault="00471E22" w:rsidP="00F251D6">
            <w:pPr>
              <w:pStyle w:val="TAL"/>
            </w:pPr>
          </w:p>
        </w:tc>
        <w:tc>
          <w:tcPr>
            <w:tcW w:w="1136" w:type="dxa"/>
          </w:tcPr>
          <w:p w14:paraId="0AA0F2DB" w14:textId="77777777" w:rsidR="00471E22" w:rsidRPr="00132D7F" w:rsidRDefault="00471E22" w:rsidP="00F251D6">
            <w:pPr>
              <w:pStyle w:val="TAL"/>
            </w:pPr>
          </w:p>
        </w:tc>
      </w:tr>
      <w:tr w:rsidR="00471E22" w:rsidRPr="00132D7F" w14:paraId="5767FEC8" w14:textId="77777777" w:rsidTr="00F251D6">
        <w:tblPrEx>
          <w:jc w:val="center"/>
          <w:tblInd w:w="0" w:type="dxa"/>
        </w:tblPrEx>
        <w:trPr>
          <w:cantSplit/>
          <w:jc w:val="center"/>
        </w:trPr>
        <w:tc>
          <w:tcPr>
            <w:tcW w:w="2838" w:type="dxa"/>
          </w:tcPr>
          <w:p w14:paraId="7540BF3B" w14:textId="77777777" w:rsidR="00471E22" w:rsidRPr="00132D7F" w:rsidRDefault="00471E22" w:rsidP="00F251D6">
            <w:pPr>
              <w:pStyle w:val="TAL"/>
              <w:rPr>
                <w:b/>
              </w:rPr>
            </w:pPr>
            <w:r w:rsidRPr="00132D7F">
              <w:t>channelType</w:t>
            </w:r>
          </w:p>
        </w:tc>
        <w:tc>
          <w:tcPr>
            <w:tcW w:w="2128" w:type="dxa"/>
          </w:tcPr>
          <w:p w14:paraId="4FF53D08" w14:textId="77777777" w:rsidR="00471E22" w:rsidRPr="00132D7F" w:rsidRDefault="00471E22" w:rsidP="00F251D6">
            <w:pPr>
              <w:pStyle w:val="TAL"/>
            </w:pPr>
            <w:r w:rsidRPr="00132D7F">
              <w:t>LongPolling</w:t>
            </w:r>
          </w:p>
        </w:tc>
        <w:tc>
          <w:tcPr>
            <w:tcW w:w="2128" w:type="dxa"/>
          </w:tcPr>
          <w:p w14:paraId="0E334CD4" w14:textId="77777777" w:rsidR="00471E22" w:rsidRPr="00132D7F" w:rsidRDefault="00471E22" w:rsidP="00F251D6">
            <w:pPr>
              <w:pStyle w:val="TAL"/>
            </w:pPr>
          </w:p>
        </w:tc>
        <w:tc>
          <w:tcPr>
            <w:tcW w:w="1420" w:type="dxa"/>
          </w:tcPr>
          <w:p w14:paraId="61170A39" w14:textId="77777777" w:rsidR="00471E22" w:rsidRPr="00132D7F" w:rsidRDefault="00471E22" w:rsidP="00F251D6">
            <w:pPr>
              <w:pStyle w:val="TAL"/>
            </w:pPr>
          </w:p>
        </w:tc>
        <w:tc>
          <w:tcPr>
            <w:tcW w:w="1136" w:type="dxa"/>
          </w:tcPr>
          <w:p w14:paraId="4BF0292A" w14:textId="77777777" w:rsidR="00471E22" w:rsidRPr="00132D7F" w:rsidRDefault="00471E22" w:rsidP="00F251D6">
            <w:pPr>
              <w:pStyle w:val="TAL"/>
            </w:pPr>
          </w:p>
        </w:tc>
      </w:tr>
      <w:tr w:rsidR="00471E22" w:rsidRPr="00132D7F" w14:paraId="4EEFFD5D" w14:textId="77777777" w:rsidTr="00F251D6">
        <w:tblPrEx>
          <w:jc w:val="center"/>
          <w:tblInd w:w="0" w:type="dxa"/>
        </w:tblPrEx>
        <w:trPr>
          <w:cantSplit/>
          <w:jc w:val="center"/>
        </w:trPr>
        <w:tc>
          <w:tcPr>
            <w:tcW w:w="2838" w:type="dxa"/>
          </w:tcPr>
          <w:p w14:paraId="4BA62648" w14:textId="77777777" w:rsidR="00471E22" w:rsidRPr="00132D7F" w:rsidRDefault="00471E22" w:rsidP="00F251D6">
            <w:pPr>
              <w:pStyle w:val="TAL"/>
              <w:rPr>
                <w:b/>
              </w:rPr>
            </w:pPr>
            <w:r w:rsidRPr="00132D7F">
              <w:t>channelData</w:t>
            </w:r>
          </w:p>
        </w:tc>
        <w:tc>
          <w:tcPr>
            <w:tcW w:w="2128" w:type="dxa"/>
          </w:tcPr>
          <w:p w14:paraId="40177A03" w14:textId="77777777" w:rsidR="00471E22" w:rsidRPr="00132D7F" w:rsidRDefault="00471E22" w:rsidP="00F251D6">
            <w:pPr>
              <w:pStyle w:val="TAL"/>
            </w:pPr>
          </w:p>
        </w:tc>
        <w:tc>
          <w:tcPr>
            <w:tcW w:w="2128" w:type="dxa"/>
          </w:tcPr>
          <w:p w14:paraId="5FB0A778" w14:textId="77777777" w:rsidR="00471E22" w:rsidRPr="00132D7F" w:rsidRDefault="00471E22" w:rsidP="00F251D6">
            <w:pPr>
              <w:pStyle w:val="TAL"/>
            </w:pPr>
          </w:p>
        </w:tc>
        <w:tc>
          <w:tcPr>
            <w:tcW w:w="1420" w:type="dxa"/>
          </w:tcPr>
          <w:p w14:paraId="17159364" w14:textId="77777777" w:rsidR="00471E22" w:rsidRPr="00132D7F" w:rsidRDefault="00471E22" w:rsidP="00F251D6">
            <w:pPr>
              <w:pStyle w:val="TAL"/>
            </w:pPr>
          </w:p>
        </w:tc>
        <w:tc>
          <w:tcPr>
            <w:tcW w:w="1136" w:type="dxa"/>
          </w:tcPr>
          <w:p w14:paraId="31C43347" w14:textId="77777777" w:rsidR="00471E22" w:rsidRPr="00132D7F" w:rsidRDefault="00471E22" w:rsidP="00F251D6">
            <w:pPr>
              <w:pStyle w:val="TAL"/>
            </w:pPr>
          </w:p>
        </w:tc>
      </w:tr>
      <w:tr w:rsidR="00471E22" w:rsidRPr="00132D7F" w14:paraId="42544D15" w14:textId="77777777" w:rsidTr="00F251D6">
        <w:tblPrEx>
          <w:jc w:val="center"/>
          <w:tblInd w:w="0" w:type="dxa"/>
        </w:tblPrEx>
        <w:trPr>
          <w:cantSplit/>
          <w:jc w:val="center"/>
        </w:trPr>
        <w:tc>
          <w:tcPr>
            <w:tcW w:w="2838" w:type="dxa"/>
          </w:tcPr>
          <w:p w14:paraId="67D7B911" w14:textId="77777777" w:rsidR="00471E22" w:rsidRPr="00132D7F" w:rsidRDefault="00471E22" w:rsidP="00F251D6">
            <w:pPr>
              <w:pStyle w:val="TAL"/>
            </w:pPr>
            <w:r w:rsidRPr="00132D7F">
              <w:t xml:space="preserve">  channelURL</w:t>
            </w:r>
          </w:p>
        </w:tc>
        <w:tc>
          <w:tcPr>
            <w:tcW w:w="2128" w:type="dxa"/>
          </w:tcPr>
          <w:p w14:paraId="59E3AAAC" w14:textId="77777777" w:rsidR="00471E22" w:rsidRPr="00132D7F" w:rsidRDefault="00471E22" w:rsidP="00F251D6">
            <w:pPr>
              <w:pStyle w:val="TAL"/>
            </w:pPr>
            <w:r w:rsidRPr="00132D7F">
              <w:t>tsc_MCData_NS_BaseURL &amp; px_MCData_ID_User_A&amp; "/channels/ch123/notifications"</w:t>
            </w:r>
          </w:p>
        </w:tc>
        <w:tc>
          <w:tcPr>
            <w:tcW w:w="2128" w:type="dxa"/>
          </w:tcPr>
          <w:p w14:paraId="0E177F19" w14:textId="77777777" w:rsidR="00471E22" w:rsidRPr="00132D7F" w:rsidRDefault="00471E22" w:rsidP="00F251D6">
            <w:pPr>
              <w:pStyle w:val="TAL"/>
            </w:pPr>
          </w:p>
        </w:tc>
        <w:tc>
          <w:tcPr>
            <w:tcW w:w="1420" w:type="dxa"/>
          </w:tcPr>
          <w:p w14:paraId="3673AA2A" w14:textId="77777777" w:rsidR="00471E22" w:rsidRPr="00132D7F" w:rsidRDefault="00471E22" w:rsidP="00F251D6">
            <w:pPr>
              <w:pStyle w:val="TAL"/>
            </w:pPr>
          </w:p>
        </w:tc>
        <w:tc>
          <w:tcPr>
            <w:tcW w:w="1136" w:type="dxa"/>
          </w:tcPr>
          <w:p w14:paraId="0E53DD0F" w14:textId="77777777" w:rsidR="00471E22" w:rsidRPr="00132D7F" w:rsidRDefault="00471E22" w:rsidP="00F251D6">
            <w:pPr>
              <w:pStyle w:val="TAL"/>
            </w:pPr>
          </w:p>
        </w:tc>
      </w:tr>
      <w:tr w:rsidR="00471E22" w:rsidRPr="00132D7F" w14:paraId="2E6E55C3" w14:textId="77777777" w:rsidTr="00F251D6">
        <w:tblPrEx>
          <w:jc w:val="center"/>
          <w:tblInd w:w="0" w:type="dxa"/>
        </w:tblPrEx>
        <w:trPr>
          <w:cantSplit/>
          <w:jc w:val="center"/>
        </w:trPr>
        <w:tc>
          <w:tcPr>
            <w:tcW w:w="2838" w:type="dxa"/>
          </w:tcPr>
          <w:p w14:paraId="371E0728" w14:textId="77777777" w:rsidR="00471E22" w:rsidRPr="00132D7F" w:rsidRDefault="00471E22" w:rsidP="00F251D6">
            <w:pPr>
              <w:pStyle w:val="TAL"/>
              <w:rPr>
                <w:b/>
              </w:rPr>
            </w:pPr>
            <w:r w:rsidRPr="00132D7F">
              <w:t xml:space="preserve">  maxNotifications</w:t>
            </w:r>
          </w:p>
        </w:tc>
        <w:tc>
          <w:tcPr>
            <w:tcW w:w="2128" w:type="dxa"/>
          </w:tcPr>
          <w:p w14:paraId="16054BEC" w14:textId="77777777" w:rsidR="00471E22" w:rsidRPr="00132D7F" w:rsidRDefault="00471E22" w:rsidP="00F251D6">
            <w:pPr>
              <w:pStyle w:val="TAL"/>
            </w:pPr>
            <w:r w:rsidRPr="00132D7F">
              <w:t>1</w:t>
            </w:r>
          </w:p>
        </w:tc>
        <w:tc>
          <w:tcPr>
            <w:tcW w:w="2128" w:type="dxa"/>
          </w:tcPr>
          <w:p w14:paraId="643E4DA9" w14:textId="77777777" w:rsidR="00471E22" w:rsidRPr="00132D7F" w:rsidRDefault="00471E22" w:rsidP="00F251D6">
            <w:pPr>
              <w:pStyle w:val="TAL"/>
            </w:pPr>
          </w:p>
        </w:tc>
        <w:tc>
          <w:tcPr>
            <w:tcW w:w="1420" w:type="dxa"/>
          </w:tcPr>
          <w:p w14:paraId="45363DB0" w14:textId="77777777" w:rsidR="00471E22" w:rsidRPr="00132D7F" w:rsidRDefault="00471E22" w:rsidP="00F251D6">
            <w:pPr>
              <w:pStyle w:val="TAL"/>
            </w:pPr>
          </w:p>
        </w:tc>
        <w:tc>
          <w:tcPr>
            <w:tcW w:w="1136" w:type="dxa"/>
          </w:tcPr>
          <w:p w14:paraId="4CE954FD" w14:textId="77777777" w:rsidR="00471E22" w:rsidRPr="00132D7F" w:rsidRDefault="00471E22" w:rsidP="00F251D6">
            <w:pPr>
              <w:pStyle w:val="TAL"/>
            </w:pPr>
          </w:p>
        </w:tc>
      </w:tr>
      <w:tr w:rsidR="00471E22" w:rsidRPr="00132D7F" w14:paraId="7DD2269E" w14:textId="77777777" w:rsidTr="00F251D6">
        <w:tblPrEx>
          <w:jc w:val="center"/>
          <w:tblInd w:w="0" w:type="dxa"/>
        </w:tblPrEx>
        <w:trPr>
          <w:cantSplit/>
          <w:jc w:val="center"/>
        </w:trPr>
        <w:tc>
          <w:tcPr>
            <w:tcW w:w="2838" w:type="dxa"/>
          </w:tcPr>
          <w:p w14:paraId="59DCEA3D" w14:textId="77777777" w:rsidR="00471E22" w:rsidRPr="00132D7F" w:rsidRDefault="00471E22" w:rsidP="00F251D6">
            <w:pPr>
              <w:pStyle w:val="TAL"/>
              <w:rPr>
                <w:b/>
              </w:rPr>
            </w:pPr>
            <w:r w:rsidRPr="00132D7F">
              <w:t>channelLifetime</w:t>
            </w:r>
          </w:p>
        </w:tc>
        <w:tc>
          <w:tcPr>
            <w:tcW w:w="2128" w:type="dxa"/>
          </w:tcPr>
          <w:p w14:paraId="0B12FC2E" w14:textId="77777777" w:rsidR="00471E22" w:rsidRPr="00132D7F" w:rsidRDefault="00471E22" w:rsidP="00F251D6">
            <w:pPr>
              <w:pStyle w:val="TAL"/>
            </w:pPr>
            <w:r w:rsidRPr="00132D7F">
              <w:t>Same value as provided by the client if present in the POST request otherwise not present</w:t>
            </w:r>
          </w:p>
        </w:tc>
        <w:tc>
          <w:tcPr>
            <w:tcW w:w="2128" w:type="dxa"/>
          </w:tcPr>
          <w:p w14:paraId="72613844" w14:textId="77777777" w:rsidR="00471E22" w:rsidRPr="00132D7F" w:rsidRDefault="00471E22" w:rsidP="00F251D6">
            <w:pPr>
              <w:pStyle w:val="TAL"/>
            </w:pPr>
          </w:p>
        </w:tc>
        <w:tc>
          <w:tcPr>
            <w:tcW w:w="1420" w:type="dxa"/>
          </w:tcPr>
          <w:p w14:paraId="16B87474" w14:textId="77777777" w:rsidR="00471E22" w:rsidRPr="00132D7F" w:rsidRDefault="00471E22" w:rsidP="00F251D6">
            <w:pPr>
              <w:pStyle w:val="TAL"/>
            </w:pPr>
          </w:p>
        </w:tc>
        <w:tc>
          <w:tcPr>
            <w:tcW w:w="1136" w:type="dxa"/>
          </w:tcPr>
          <w:p w14:paraId="3D584169" w14:textId="77777777" w:rsidR="00471E22" w:rsidRPr="00132D7F" w:rsidRDefault="00471E22" w:rsidP="00F251D6">
            <w:pPr>
              <w:pStyle w:val="TAL"/>
            </w:pPr>
          </w:p>
        </w:tc>
      </w:tr>
      <w:tr w:rsidR="00471E22" w:rsidRPr="00132D7F" w14:paraId="7C64BD2B" w14:textId="77777777" w:rsidTr="00F251D6">
        <w:tblPrEx>
          <w:jc w:val="center"/>
          <w:tblInd w:w="0" w:type="dxa"/>
        </w:tblPrEx>
        <w:trPr>
          <w:cantSplit/>
          <w:jc w:val="center"/>
        </w:trPr>
        <w:tc>
          <w:tcPr>
            <w:tcW w:w="2838" w:type="dxa"/>
          </w:tcPr>
          <w:p w14:paraId="02207490" w14:textId="77777777" w:rsidR="00471E22" w:rsidRPr="00132D7F" w:rsidRDefault="00471E22" w:rsidP="00F251D6">
            <w:pPr>
              <w:pStyle w:val="TAL"/>
            </w:pPr>
            <w:r w:rsidRPr="00132D7F">
              <w:t>resourceURL</w:t>
            </w:r>
          </w:p>
        </w:tc>
        <w:tc>
          <w:tcPr>
            <w:tcW w:w="2128" w:type="dxa"/>
          </w:tcPr>
          <w:p w14:paraId="322460DA" w14:textId="77777777" w:rsidR="00471E22" w:rsidRPr="00132D7F" w:rsidRDefault="00471E22" w:rsidP="00F251D6">
            <w:pPr>
              <w:pStyle w:val="TAL"/>
            </w:pPr>
            <w:r w:rsidRPr="00132D7F">
              <w:t>tsc_MCData_NS_BaseURL &amp; px_MCData_ID_User_A &amp; "/channels/ch123"</w:t>
            </w:r>
          </w:p>
        </w:tc>
        <w:tc>
          <w:tcPr>
            <w:tcW w:w="2128" w:type="dxa"/>
          </w:tcPr>
          <w:p w14:paraId="38A448F0" w14:textId="77777777" w:rsidR="00471E22" w:rsidRPr="00132D7F" w:rsidRDefault="00471E22" w:rsidP="00F251D6">
            <w:pPr>
              <w:pStyle w:val="TAL"/>
            </w:pPr>
            <w:r w:rsidRPr="00132D7F">
              <w:t>same as in Location</w:t>
            </w:r>
          </w:p>
        </w:tc>
        <w:tc>
          <w:tcPr>
            <w:tcW w:w="1420" w:type="dxa"/>
          </w:tcPr>
          <w:p w14:paraId="118F0372" w14:textId="77777777" w:rsidR="00471E22" w:rsidRPr="00132D7F" w:rsidRDefault="00471E22" w:rsidP="00F251D6">
            <w:pPr>
              <w:pStyle w:val="TAL"/>
            </w:pPr>
          </w:p>
        </w:tc>
        <w:tc>
          <w:tcPr>
            <w:tcW w:w="1136" w:type="dxa"/>
          </w:tcPr>
          <w:p w14:paraId="3683E13D" w14:textId="77777777" w:rsidR="00471E22" w:rsidRPr="00132D7F" w:rsidRDefault="00471E22" w:rsidP="00F251D6">
            <w:pPr>
              <w:pStyle w:val="TAL"/>
            </w:pPr>
          </w:p>
        </w:tc>
      </w:tr>
    </w:tbl>
    <w:p w14:paraId="3FBA1CEC" w14:textId="77777777" w:rsidR="00471E22" w:rsidRPr="00132D7F" w:rsidRDefault="00471E22" w:rsidP="00471E22"/>
    <w:p w14:paraId="61F45EC7" w14:textId="77777777" w:rsidR="00471E22" w:rsidRPr="00132D7F" w:rsidRDefault="00471E22" w:rsidP="00471E22">
      <w:pPr>
        <w:pStyle w:val="TH"/>
      </w:pPr>
      <w:r w:rsidRPr="00132D7F">
        <w:t>Table 6.8.5.3.3-3: HTTP PUT from the UE (Step 4, Table 6.8.5.3.2-1; step 2, TS 37.579-1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444CC94A"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76E4D859" w14:textId="77777777" w:rsidR="00471E22" w:rsidRPr="00132D7F" w:rsidRDefault="00471E22" w:rsidP="00F251D6">
            <w:pPr>
              <w:pStyle w:val="TAL"/>
            </w:pPr>
            <w:r w:rsidRPr="00132D7F">
              <w:t>Derivation Path: TS 37.579-1 [2], Table 5.5.4.4-1, condition NOTIFICATION_CH</w:t>
            </w:r>
          </w:p>
        </w:tc>
      </w:tr>
      <w:tr w:rsidR="00471E22" w:rsidRPr="00132D7F" w14:paraId="59093BCB"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0D2F892"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96C6F7"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5B5BC7F9"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6B1377EB"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64EC51C1" w14:textId="77777777" w:rsidR="00471E22" w:rsidRPr="00132D7F" w:rsidRDefault="00471E22" w:rsidP="00F251D6">
            <w:pPr>
              <w:pStyle w:val="TAH"/>
            </w:pPr>
            <w:r w:rsidRPr="00132D7F">
              <w:t>Condition</w:t>
            </w:r>
          </w:p>
        </w:tc>
      </w:tr>
      <w:tr w:rsidR="00471E22" w:rsidRPr="00132D7F" w14:paraId="7B73D44C" w14:textId="77777777" w:rsidTr="00F251D6">
        <w:tc>
          <w:tcPr>
            <w:tcW w:w="2837" w:type="dxa"/>
            <w:tcBorders>
              <w:top w:val="single" w:sz="4" w:space="0" w:color="auto"/>
              <w:left w:val="single" w:sz="4" w:space="0" w:color="auto"/>
              <w:bottom w:val="single" w:sz="4" w:space="0" w:color="auto"/>
              <w:right w:val="single" w:sz="4" w:space="0" w:color="auto"/>
            </w:tcBorders>
          </w:tcPr>
          <w:p w14:paraId="5247BD0D" w14:textId="77777777" w:rsidR="00471E22" w:rsidRPr="00132D7F" w:rsidRDefault="00471E22" w:rsidP="00F251D6">
            <w:pPr>
              <w:pStyle w:val="TAL"/>
              <w:rPr>
                <w:b/>
                <w:bCs/>
              </w:rPr>
            </w:pPr>
            <w:r w:rsidRPr="00132D7F">
              <w:rPr>
                <w:b/>
              </w:rPr>
              <w:t>Request-Line</w:t>
            </w:r>
          </w:p>
        </w:tc>
        <w:tc>
          <w:tcPr>
            <w:tcW w:w="2127" w:type="dxa"/>
            <w:tcBorders>
              <w:top w:val="single" w:sz="4" w:space="0" w:color="auto"/>
              <w:left w:val="single" w:sz="4" w:space="0" w:color="auto"/>
              <w:bottom w:val="single" w:sz="4" w:space="0" w:color="auto"/>
              <w:right w:val="single" w:sz="4" w:space="0" w:color="auto"/>
            </w:tcBorders>
          </w:tcPr>
          <w:p w14:paraId="252C818D"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3772D24B"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AFA5971"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14627DC" w14:textId="77777777" w:rsidR="00471E22" w:rsidRPr="00132D7F" w:rsidRDefault="00471E22" w:rsidP="00F251D6">
            <w:pPr>
              <w:pStyle w:val="TAL"/>
            </w:pPr>
          </w:p>
        </w:tc>
      </w:tr>
      <w:tr w:rsidR="00471E22" w:rsidRPr="00132D7F" w14:paraId="09D062B6" w14:textId="77777777" w:rsidTr="00F251D6">
        <w:tc>
          <w:tcPr>
            <w:tcW w:w="2837" w:type="dxa"/>
            <w:tcBorders>
              <w:top w:val="single" w:sz="4" w:space="0" w:color="auto"/>
              <w:left w:val="single" w:sz="4" w:space="0" w:color="auto"/>
              <w:bottom w:val="single" w:sz="4" w:space="0" w:color="auto"/>
              <w:right w:val="single" w:sz="4" w:space="0" w:color="auto"/>
            </w:tcBorders>
          </w:tcPr>
          <w:p w14:paraId="25A45C5A" w14:textId="77777777" w:rsidR="00471E22" w:rsidRPr="00132D7F" w:rsidRDefault="00471E22" w:rsidP="00F251D6">
            <w:pPr>
              <w:pStyle w:val="TAL"/>
              <w:rPr>
                <w:b/>
                <w:bCs/>
              </w:rPr>
            </w:pPr>
            <w:r w:rsidRPr="00132D7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77A790"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26401FF"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1AD86CD"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69194747" w14:textId="77777777" w:rsidR="00471E22" w:rsidRPr="00132D7F" w:rsidRDefault="00471E22" w:rsidP="00F251D6">
            <w:pPr>
              <w:pStyle w:val="TAL"/>
            </w:pPr>
          </w:p>
        </w:tc>
      </w:tr>
      <w:tr w:rsidR="00471E22" w:rsidRPr="00132D7F" w14:paraId="008CF5D2" w14:textId="77777777" w:rsidTr="00F251D6">
        <w:tc>
          <w:tcPr>
            <w:tcW w:w="2837" w:type="dxa"/>
            <w:tcBorders>
              <w:top w:val="single" w:sz="4" w:space="0" w:color="auto"/>
              <w:left w:val="single" w:sz="4" w:space="0" w:color="auto"/>
              <w:bottom w:val="single" w:sz="4" w:space="0" w:color="auto"/>
              <w:right w:val="single" w:sz="4" w:space="0" w:color="auto"/>
            </w:tcBorders>
          </w:tcPr>
          <w:p w14:paraId="1A679385" w14:textId="77777777" w:rsidR="00471E22" w:rsidRPr="00132D7F" w:rsidRDefault="00471E22" w:rsidP="00F251D6">
            <w:pPr>
              <w:pStyle w:val="TAL"/>
              <w:rPr>
                <w:b/>
                <w:bCs/>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12932006" w14:textId="77777777" w:rsidR="00471E22" w:rsidRPr="00132D7F" w:rsidRDefault="00471E22" w:rsidP="00F251D6">
            <w:pPr>
              <w:pStyle w:val="TAL"/>
            </w:pPr>
            <w:r w:rsidRPr="00132D7F">
              <w:t>tsc_MCData_NS_BaseURL &amp; px_MCData_ID_User_A&amp; "/channels/ch123/channelLifetime"</w:t>
            </w:r>
          </w:p>
        </w:tc>
        <w:tc>
          <w:tcPr>
            <w:tcW w:w="2127" w:type="dxa"/>
            <w:tcBorders>
              <w:top w:val="single" w:sz="4" w:space="0" w:color="auto"/>
              <w:left w:val="single" w:sz="4" w:space="0" w:color="auto"/>
              <w:bottom w:val="single" w:sz="4" w:space="0" w:color="auto"/>
              <w:right w:val="single" w:sz="4" w:space="0" w:color="auto"/>
            </w:tcBorders>
          </w:tcPr>
          <w:p w14:paraId="31403D54"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87D8D5F"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3A51E6C" w14:textId="77777777" w:rsidR="00471E22" w:rsidRPr="00132D7F" w:rsidRDefault="00471E22" w:rsidP="00F251D6">
            <w:pPr>
              <w:pStyle w:val="TAL"/>
            </w:pPr>
          </w:p>
        </w:tc>
      </w:tr>
      <w:tr w:rsidR="00471E22" w:rsidRPr="00132D7F" w14:paraId="529C4E06" w14:textId="77777777" w:rsidTr="00F251D6">
        <w:tc>
          <w:tcPr>
            <w:tcW w:w="2837" w:type="dxa"/>
            <w:tcBorders>
              <w:top w:val="single" w:sz="4" w:space="0" w:color="auto"/>
              <w:left w:val="single" w:sz="4" w:space="0" w:color="auto"/>
              <w:bottom w:val="single" w:sz="4" w:space="0" w:color="auto"/>
              <w:right w:val="single" w:sz="4" w:space="0" w:color="auto"/>
            </w:tcBorders>
          </w:tcPr>
          <w:p w14:paraId="3ABF31EF" w14:textId="77777777" w:rsidR="00471E22" w:rsidRPr="00132D7F" w:rsidRDefault="00471E22" w:rsidP="00F251D6">
            <w:pPr>
              <w:pStyle w:val="TAL"/>
            </w:pPr>
            <w:r w:rsidRPr="00132D7F">
              <w:rPr>
                <w:b/>
              </w:rPr>
              <w:t>Content-Type</w:t>
            </w:r>
          </w:p>
        </w:tc>
        <w:tc>
          <w:tcPr>
            <w:tcW w:w="2127" w:type="dxa"/>
            <w:tcBorders>
              <w:top w:val="single" w:sz="4" w:space="0" w:color="auto"/>
              <w:left w:val="single" w:sz="4" w:space="0" w:color="auto"/>
              <w:bottom w:val="single" w:sz="4" w:space="0" w:color="auto"/>
              <w:right w:val="single" w:sz="4" w:space="0" w:color="auto"/>
            </w:tcBorders>
          </w:tcPr>
          <w:p w14:paraId="53EB83F4"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0D31FCB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51B7A5A2"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D5A0C73" w14:textId="77777777" w:rsidR="00471E22" w:rsidRPr="00132D7F" w:rsidRDefault="00471E22" w:rsidP="00F251D6">
            <w:pPr>
              <w:pStyle w:val="TAL"/>
            </w:pPr>
          </w:p>
        </w:tc>
      </w:tr>
      <w:tr w:rsidR="00471E22" w:rsidRPr="00132D7F" w14:paraId="57466133" w14:textId="77777777" w:rsidTr="00F251D6">
        <w:tc>
          <w:tcPr>
            <w:tcW w:w="2837" w:type="dxa"/>
            <w:tcBorders>
              <w:top w:val="single" w:sz="4" w:space="0" w:color="auto"/>
              <w:left w:val="single" w:sz="4" w:space="0" w:color="auto"/>
              <w:bottom w:val="single" w:sz="4" w:space="0" w:color="auto"/>
              <w:right w:val="single" w:sz="4" w:space="0" w:color="auto"/>
            </w:tcBorders>
          </w:tcPr>
          <w:p w14:paraId="516A2980" w14:textId="77777777" w:rsidR="00471E22" w:rsidRPr="00132D7F" w:rsidRDefault="00471E22" w:rsidP="00F251D6">
            <w:pPr>
              <w:pStyle w:val="TAL"/>
            </w:pPr>
            <w:r w:rsidRPr="00132D7F">
              <w:rPr>
                <w:b/>
                <w:bCs/>
              </w:rPr>
              <w:t xml:space="preserve">  </w:t>
            </w:r>
            <w:r w:rsidRPr="00132D7F">
              <w:t>media-type</w:t>
            </w:r>
          </w:p>
        </w:tc>
        <w:tc>
          <w:tcPr>
            <w:tcW w:w="2127" w:type="dxa"/>
            <w:tcBorders>
              <w:top w:val="single" w:sz="4" w:space="0" w:color="auto"/>
              <w:left w:val="single" w:sz="4" w:space="0" w:color="auto"/>
              <w:bottom w:val="single" w:sz="4" w:space="0" w:color="auto"/>
              <w:right w:val="single" w:sz="4" w:space="0" w:color="auto"/>
            </w:tcBorders>
          </w:tcPr>
          <w:p w14:paraId="70C6EDDC" w14:textId="77777777" w:rsidR="00471E22" w:rsidRPr="00132D7F" w:rsidRDefault="00471E22" w:rsidP="00F251D6">
            <w:pPr>
              <w:pStyle w:val="TAL"/>
            </w:pPr>
            <w:r w:rsidRPr="00132D7F">
              <w:t>"application/xml"</w:t>
            </w:r>
          </w:p>
        </w:tc>
        <w:tc>
          <w:tcPr>
            <w:tcW w:w="2127" w:type="dxa"/>
            <w:tcBorders>
              <w:top w:val="single" w:sz="4" w:space="0" w:color="auto"/>
              <w:left w:val="single" w:sz="4" w:space="0" w:color="auto"/>
              <w:bottom w:val="single" w:sz="4" w:space="0" w:color="auto"/>
              <w:right w:val="single" w:sz="4" w:space="0" w:color="auto"/>
            </w:tcBorders>
          </w:tcPr>
          <w:p w14:paraId="1AA0136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A14067F"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D49E797" w14:textId="77777777" w:rsidR="00471E22" w:rsidRPr="00132D7F" w:rsidRDefault="00471E22" w:rsidP="00F251D6">
            <w:pPr>
              <w:pStyle w:val="TAL"/>
            </w:pPr>
          </w:p>
        </w:tc>
      </w:tr>
      <w:tr w:rsidR="00471E22" w:rsidRPr="00132D7F" w14:paraId="38F36D3B" w14:textId="77777777" w:rsidTr="00F251D6">
        <w:tc>
          <w:tcPr>
            <w:tcW w:w="2837" w:type="dxa"/>
            <w:tcBorders>
              <w:top w:val="single" w:sz="4" w:space="0" w:color="auto"/>
              <w:left w:val="single" w:sz="4" w:space="0" w:color="auto"/>
              <w:bottom w:val="single" w:sz="4" w:space="0" w:color="auto"/>
              <w:right w:val="single" w:sz="4" w:space="0" w:color="auto"/>
            </w:tcBorders>
          </w:tcPr>
          <w:p w14:paraId="420BB718" w14:textId="77777777" w:rsidR="00471E22" w:rsidRPr="00132D7F" w:rsidRDefault="00471E22" w:rsidP="00F251D6">
            <w:pPr>
              <w:pStyle w:val="TAL"/>
            </w:pPr>
            <w:r w:rsidRPr="00132D7F">
              <w:rPr>
                <w:b/>
              </w:rPr>
              <w:t>Message-body: NC notificationChannelLifetime</w:t>
            </w:r>
          </w:p>
        </w:tc>
        <w:tc>
          <w:tcPr>
            <w:tcW w:w="2127" w:type="dxa"/>
            <w:tcBorders>
              <w:top w:val="single" w:sz="4" w:space="0" w:color="auto"/>
              <w:left w:val="single" w:sz="4" w:space="0" w:color="auto"/>
              <w:bottom w:val="single" w:sz="4" w:space="0" w:color="auto"/>
              <w:right w:val="single" w:sz="4" w:space="0" w:color="auto"/>
            </w:tcBorders>
          </w:tcPr>
          <w:p w14:paraId="567BFE31"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DD37BE9"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54578E0" w14:textId="77777777" w:rsidR="00471E22" w:rsidRPr="00132D7F" w:rsidRDefault="00471E22" w:rsidP="00F251D6">
            <w:pPr>
              <w:pStyle w:val="TAL"/>
            </w:pPr>
            <w:r w:rsidRPr="00132D7F">
              <w:t>RESTful Network API for NC [46], clause 6.4 and XML schema defined in [47].</w:t>
            </w:r>
          </w:p>
        </w:tc>
        <w:tc>
          <w:tcPr>
            <w:tcW w:w="1135" w:type="dxa"/>
            <w:tcBorders>
              <w:top w:val="single" w:sz="4" w:space="0" w:color="auto"/>
              <w:left w:val="single" w:sz="4" w:space="0" w:color="auto"/>
              <w:bottom w:val="single" w:sz="4" w:space="0" w:color="auto"/>
              <w:right w:val="single" w:sz="4" w:space="0" w:color="auto"/>
            </w:tcBorders>
          </w:tcPr>
          <w:p w14:paraId="353B247C" w14:textId="77777777" w:rsidR="00471E22" w:rsidRPr="00132D7F" w:rsidRDefault="00471E22" w:rsidP="00F251D6">
            <w:pPr>
              <w:pStyle w:val="TAL"/>
            </w:pPr>
          </w:p>
        </w:tc>
      </w:tr>
      <w:tr w:rsidR="00471E22" w:rsidRPr="00132D7F" w14:paraId="75BE9D89" w14:textId="77777777" w:rsidTr="00F251D6">
        <w:tc>
          <w:tcPr>
            <w:tcW w:w="2837" w:type="dxa"/>
            <w:tcBorders>
              <w:top w:val="single" w:sz="4" w:space="0" w:color="auto"/>
              <w:left w:val="single" w:sz="4" w:space="0" w:color="auto"/>
              <w:bottom w:val="single" w:sz="4" w:space="0" w:color="auto"/>
              <w:right w:val="single" w:sz="4" w:space="0" w:color="auto"/>
            </w:tcBorders>
          </w:tcPr>
          <w:p w14:paraId="6DB25582" w14:textId="77777777" w:rsidR="00471E22" w:rsidRPr="00132D7F" w:rsidRDefault="00471E22" w:rsidP="00F251D6">
            <w:pPr>
              <w:pStyle w:val="TAL"/>
            </w:pPr>
            <w:r w:rsidRPr="00132D7F">
              <w:t>channelLifetime</w:t>
            </w:r>
          </w:p>
        </w:tc>
        <w:tc>
          <w:tcPr>
            <w:tcW w:w="2127" w:type="dxa"/>
            <w:tcBorders>
              <w:top w:val="single" w:sz="4" w:space="0" w:color="auto"/>
              <w:left w:val="single" w:sz="4" w:space="0" w:color="auto"/>
              <w:bottom w:val="single" w:sz="4" w:space="0" w:color="auto"/>
              <w:right w:val="single" w:sz="4" w:space="0" w:color="auto"/>
            </w:tcBorders>
          </w:tcPr>
          <w:p w14:paraId="6D875DB3" w14:textId="77777777" w:rsidR="00471E22" w:rsidRPr="00132D7F" w:rsidRDefault="00471E22" w:rsidP="00F251D6">
            <w:pPr>
              <w:pStyle w:val="TAL"/>
            </w:pPr>
            <w:r w:rsidRPr="00132D7F">
              <w:t>“10800”</w:t>
            </w:r>
          </w:p>
        </w:tc>
        <w:tc>
          <w:tcPr>
            <w:tcW w:w="2127" w:type="dxa"/>
            <w:tcBorders>
              <w:top w:val="single" w:sz="4" w:space="0" w:color="auto"/>
              <w:left w:val="single" w:sz="4" w:space="0" w:color="auto"/>
              <w:bottom w:val="single" w:sz="4" w:space="0" w:color="auto"/>
              <w:right w:val="single" w:sz="4" w:space="0" w:color="auto"/>
            </w:tcBorders>
          </w:tcPr>
          <w:p w14:paraId="7D22976E"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3185D75"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8C62D24" w14:textId="77777777" w:rsidR="00471E22" w:rsidRPr="00132D7F" w:rsidRDefault="00471E22" w:rsidP="00F251D6">
            <w:pPr>
              <w:pStyle w:val="TAL"/>
            </w:pPr>
          </w:p>
        </w:tc>
      </w:tr>
    </w:tbl>
    <w:p w14:paraId="2CAE7A58" w14:textId="77777777" w:rsidR="00471E22" w:rsidRPr="00132D7F" w:rsidRDefault="00471E22" w:rsidP="00471E22"/>
    <w:p w14:paraId="3C985943" w14:textId="77777777" w:rsidR="00471E22" w:rsidRPr="00132D7F" w:rsidRDefault="00471E22" w:rsidP="00471E22">
      <w:pPr>
        <w:pStyle w:val="TH"/>
      </w:pPr>
      <w:r w:rsidRPr="00132D7F">
        <w:t>Table 6.8.5.3.3-4: HTTP 200 (OK) from the SS (step 4, Table 6.8.5.3.2-1; step 3, TS 37.579-1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471E22" w:rsidRPr="00132D7F" w14:paraId="4A53651E" w14:textId="77777777" w:rsidTr="00F251D6">
        <w:tc>
          <w:tcPr>
            <w:tcW w:w="9650" w:type="dxa"/>
            <w:gridSpan w:val="5"/>
            <w:hideMark/>
          </w:tcPr>
          <w:p w14:paraId="3BA52A45" w14:textId="77777777" w:rsidR="00471E22" w:rsidRPr="00132D7F" w:rsidRDefault="00471E22" w:rsidP="00F251D6">
            <w:pPr>
              <w:pStyle w:val="TAL"/>
            </w:pPr>
            <w:r w:rsidRPr="00132D7F">
              <w:t>Derivation Path: TS 37.579-1 [2], Table 5.5.4.6-1</w:t>
            </w:r>
          </w:p>
        </w:tc>
      </w:tr>
      <w:tr w:rsidR="00471E22" w:rsidRPr="00132D7F" w14:paraId="5A3FF4AF" w14:textId="77777777" w:rsidTr="00F251D6">
        <w:tblPrEx>
          <w:jc w:val="center"/>
          <w:tblInd w:w="0" w:type="dxa"/>
        </w:tblPrEx>
        <w:trPr>
          <w:cantSplit/>
          <w:jc w:val="center"/>
        </w:trPr>
        <w:tc>
          <w:tcPr>
            <w:tcW w:w="2838" w:type="dxa"/>
          </w:tcPr>
          <w:p w14:paraId="7C5B17BF" w14:textId="77777777" w:rsidR="00471E22" w:rsidRPr="00132D7F" w:rsidRDefault="00471E22" w:rsidP="00F251D6">
            <w:pPr>
              <w:pStyle w:val="TAH"/>
            </w:pPr>
            <w:r w:rsidRPr="00132D7F">
              <w:t>Information Element</w:t>
            </w:r>
          </w:p>
        </w:tc>
        <w:tc>
          <w:tcPr>
            <w:tcW w:w="2128" w:type="dxa"/>
          </w:tcPr>
          <w:p w14:paraId="4DAAF126" w14:textId="77777777" w:rsidR="00471E22" w:rsidRPr="00132D7F" w:rsidRDefault="00471E22" w:rsidP="00F251D6">
            <w:pPr>
              <w:pStyle w:val="TAH"/>
            </w:pPr>
            <w:r w:rsidRPr="00132D7F">
              <w:t>Value/remark</w:t>
            </w:r>
          </w:p>
        </w:tc>
        <w:tc>
          <w:tcPr>
            <w:tcW w:w="2128" w:type="dxa"/>
          </w:tcPr>
          <w:p w14:paraId="31F214E6" w14:textId="77777777" w:rsidR="00471E22" w:rsidRPr="00132D7F" w:rsidRDefault="00471E22" w:rsidP="00F251D6">
            <w:pPr>
              <w:pStyle w:val="TAH"/>
            </w:pPr>
            <w:r w:rsidRPr="00132D7F">
              <w:t>Comment</w:t>
            </w:r>
          </w:p>
        </w:tc>
        <w:tc>
          <w:tcPr>
            <w:tcW w:w="1420" w:type="dxa"/>
          </w:tcPr>
          <w:p w14:paraId="2F188A15" w14:textId="77777777" w:rsidR="00471E22" w:rsidRPr="00132D7F" w:rsidRDefault="00471E22" w:rsidP="00F251D6">
            <w:pPr>
              <w:pStyle w:val="TAH"/>
            </w:pPr>
            <w:r w:rsidRPr="00132D7F">
              <w:t>Reference</w:t>
            </w:r>
          </w:p>
        </w:tc>
        <w:tc>
          <w:tcPr>
            <w:tcW w:w="1136" w:type="dxa"/>
          </w:tcPr>
          <w:p w14:paraId="5B7608E4" w14:textId="77777777" w:rsidR="00471E22" w:rsidRPr="00132D7F" w:rsidRDefault="00471E22" w:rsidP="00F251D6">
            <w:pPr>
              <w:pStyle w:val="TAH"/>
            </w:pPr>
            <w:r w:rsidRPr="00132D7F">
              <w:t>Condition</w:t>
            </w:r>
          </w:p>
        </w:tc>
      </w:tr>
      <w:tr w:rsidR="00471E22" w:rsidRPr="00132D7F" w14:paraId="16DF73DC" w14:textId="77777777" w:rsidTr="00F251D6">
        <w:tblPrEx>
          <w:jc w:val="center"/>
          <w:tblInd w:w="0" w:type="dxa"/>
        </w:tblPrEx>
        <w:trPr>
          <w:cantSplit/>
          <w:jc w:val="center"/>
        </w:trPr>
        <w:tc>
          <w:tcPr>
            <w:tcW w:w="2838" w:type="dxa"/>
          </w:tcPr>
          <w:p w14:paraId="629ABFF4" w14:textId="77777777" w:rsidR="00471E22" w:rsidRPr="00132D7F" w:rsidRDefault="00471E22" w:rsidP="00F251D6">
            <w:pPr>
              <w:pStyle w:val="TAL"/>
              <w:rPr>
                <w:b/>
              </w:rPr>
            </w:pPr>
            <w:r w:rsidRPr="00132D7F">
              <w:rPr>
                <w:b/>
                <w:bCs/>
              </w:rPr>
              <w:t>Content-Type</w:t>
            </w:r>
          </w:p>
        </w:tc>
        <w:tc>
          <w:tcPr>
            <w:tcW w:w="2128" w:type="dxa"/>
          </w:tcPr>
          <w:p w14:paraId="65C2E06F" w14:textId="77777777" w:rsidR="00471E22" w:rsidRPr="00132D7F" w:rsidRDefault="00471E22" w:rsidP="00F251D6">
            <w:pPr>
              <w:pStyle w:val="TAL"/>
            </w:pPr>
          </w:p>
        </w:tc>
        <w:tc>
          <w:tcPr>
            <w:tcW w:w="2128" w:type="dxa"/>
          </w:tcPr>
          <w:p w14:paraId="0028F8A4" w14:textId="77777777" w:rsidR="00471E22" w:rsidRPr="00132D7F" w:rsidRDefault="00471E22" w:rsidP="00F251D6">
            <w:pPr>
              <w:pStyle w:val="TAL"/>
            </w:pPr>
          </w:p>
        </w:tc>
        <w:tc>
          <w:tcPr>
            <w:tcW w:w="1420" w:type="dxa"/>
          </w:tcPr>
          <w:p w14:paraId="3ED757C9" w14:textId="77777777" w:rsidR="00471E22" w:rsidRPr="00132D7F" w:rsidRDefault="00471E22" w:rsidP="00F251D6">
            <w:pPr>
              <w:pStyle w:val="TAL"/>
            </w:pPr>
          </w:p>
        </w:tc>
        <w:tc>
          <w:tcPr>
            <w:tcW w:w="1136" w:type="dxa"/>
          </w:tcPr>
          <w:p w14:paraId="664F9A4D" w14:textId="77777777" w:rsidR="00471E22" w:rsidRPr="00132D7F" w:rsidRDefault="00471E22" w:rsidP="00F251D6">
            <w:pPr>
              <w:pStyle w:val="TAL"/>
            </w:pPr>
          </w:p>
        </w:tc>
      </w:tr>
      <w:tr w:rsidR="00471E22" w:rsidRPr="00132D7F" w14:paraId="00002F93" w14:textId="77777777" w:rsidTr="00F251D6">
        <w:tblPrEx>
          <w:jc w:val="center"/>
          <w:tblInd w:w="0" w:type="dxa"/>
        </w:tblPrEx>
        <w:trPr>
          <w:cantSplit/>
          <w:jc w:val="center"/>
        </w:trPr>
        <w:tc>
          <w:tcPr>
            <w:tcW w:w="2838" w:type="dxa"/>
          </w:tcPr>
          <w:p w14:paraId="156C8A61" w14:textId="77777777" w:rsidR="00471E22" w:rsidRPr="00132D7F" w:rsidRDefault="00471E22" w:rsidP="00F251D6">
            <w:pPr>
              <w:pStyle w:val="TAL"/>
              <w:rPr>
                <w:b/>
              </w:rPr>
            </w:pPr>
            <w:r w:rsidRPr="00132D7F">
              <w:rPr>
                <w:b/>
                <w:bCs/>
              </w:rPr>
              <w:t xml:space="preserve">  </w:t>
            </w:r>
            <w:r w:rsidRPr="00132D7F">
              <w:t>media-type</w:t>
            </w:r>
          </w:p>
        </w:tc>
        <w:tc>
          <w:tcPr>
            <w:tcW w:w="2128" w:type="dxa"/>
          </w:tcPr>
          <w:p w14:paraId="00055B59" w14:textId="77777777" w:rsidR="00471E22" w:rsidRPr="00132D7F" w:rsidRDefault="00471E22" w:rsidP="00F251D6">
            <w:pPr>
              <w:pStyle w:val="TAL"/>
            </w:pPr>
            <w:r w:rsidRPr="00132D7F">
              <w:t>"application/xml"</w:t>
            </w:r>
          </w:p>
        </w:tc>
        <w:tc>
          <w:tcPr>
            <w:tcW w:w="2128" w:type="dxa"/>
          </w:tcPr>
          <w:p w14:paraId="688E09F8" w14:textId="77777777" w:rsidR="00471E22" w:rsidRPr="00132D7F" w:rsidRDefault="00471E22" w:rsidP="00F251D6">
            <w:pPr>
              <w:pStyle w:val="TAL"/>
            </w:pPr>
          </w:p>
        </w:tc>
        <w:tc>
          <w:tcPr>
            <w:tcW w:w="1420" w:type="dxa"/>
          </w:tcPr>
          <w:p w14:paraId="2C21687B" w14:textId="77777777" w:rsidR="00471E22" w:rsidRPr="00132D7F" w:rsidRDefault="00471E22" w:rsidP="00F251D6">
            <w:pPr>
              <w:pStyle w:val="TAL"/>
            </w:pPr>
          </w:p>
        </w:tc>
        <w:tc>
          <w:tcPr>
            <w:tcW w:w="1136" w:type="dxa"/>
          </w:tcPr>
          <w:p w14:paraId="18B201EA" w14:textId="77777777" w:rsidR="00471E22" w:rsidRPr="00132D7F" w:rsidRDefault="00471E22" w:rsidP="00F251D6">
            <w:pPr>
              <w:pStyle w:val="TAL"/>
            </w:pPr>
          </w:p>
        </w:tc>
      </w:tr>
      <w:tr w:rsidR="00471E22" w:rsidRPr="00132D7F" w14:paraId="3E8DCFB4" w14:textId="77777777" w:rsidTr="00F251D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2DCB68" w14:textId="77777777" w:rsidR="00471E22" w:rsidRPr="00132D7F" w:rsidRDefault="00471E22" w:rsidP="00F251D6">
            <w:pPr>
              <w:pStyle w:val="TAL"/>
              <w:rPr>
                <w:b/>
                <w:bCs/>
              </w:rPr>
            </w:pPr>
            <w:r w:rsidRPr="00132D7F">
              <w:rPr>
                <w:b/>
              </w:rPr>
              <w:t>Message-body: NC notificationChannelLifetime</w:t>
            </w:r>
          </w:p>
        </w:tc>
        <w:tc>
          <w:tcPr>
            <w:tcW w:w="2128" w:type="dxa"/>
            <w:tcBorders>
              <w:top w:val="single" w:sz="4" w:space="0" w:color="auto"/>
              <w:left w:val="single" w:sz="4" w:space="0" w:color="auto"/>
              <w:bottom w:val="single" w:sz="4" w:space="0" w:color="auto"/>
              <w:right w:val="single" w:sz="4" w:space="0" w:color="auto"/>
            </w:tcBorders>
          </w:tcPr>
          <w:p w14:paraId="51E126AE" w14:textId="77777777" w:rsidR="00471E22" w:rsidRPr="00132D7F" w:rsidRDefault="00471E22" w:rsidP="00F251D6">
            <w:pPr>
              <w:pStyle w:val="TAL"/>
            </w:pPr>
          </w:p>
        </w:tc>
        <w:tc>
          <w:tcPr>
            <w:tcW w:w="2128" w:type="dxa"/>
            <w:tcBorders>
              <w:top w:val="single" w:sz="4" w:space="0" w:color="auto"/>
              <w:left w:val="single" w:sz="4" w:space="0" w:color="auto"/>
              <w:bottom w:val="single" w:sz="4" w:space="0" w:color="auto"/>
              <w:right w:val="single" w:sz="4" w:space="0" w:color="auto"/>
            </w:tcBorders>
          </w:tcPr>
          <w:p w14:paraId="4595B6EE" w14:textId="77777777" w:rsidR="00471E22" w:rsidRPr="00132D7F" w:rsidRDefault="00471E22" w:rsidP="00F251D6">
            <w:pPr>
              <w:pStyle w:val="TAL"/>
            </w:pPr>
          </w:p>
        </w:tc>
        <w:tc>
          <w:tcPr>
            <w:tcW w:w="1420" w:type="dxa"/>
            <w:tcBorders>
              <w:top w:val="single" w:sz="4" w:space="0" w:color="auto"/>
              <w:left w:val="single" w:sz="4" w:space="0" w:color="auto"/>
              <w:bottom w:val="single" w:sz="4" w:space="0" w:color="auto"/>
              <w:right w:val="single" w:sz="4" w:space="0" w:color="auto"/>
            </w:tcBorders>
          </w:tcPr>
          <w:p w14:paraId="1B979A83" w14:textId="77777777" w:rsidR="00471E22" w:rsidRPr="00132D7F" w:rsidRDefault="00471E22" w:rsidP="00F251D6">
            <w:pPr>
              <w:pStyle w:val="TAL"/>
            </w:pPr>
            <w:r w:rsidRPr="00132D7F">
              <w:t>RESTful Network API for NC [46], clause 6.4 and XML schema defined in [47].</w:t>
            </w:r>
          </w:p>
        </w:tc>
        <w:tc>
          <w:tcPr>
            <w:tcW w:w="1136" w:type="dxa"/>
            <w:tcBorders>
              <w:top w:val="single" w:sz="4" w:space="0" w:color="auto"/>
              <w:left w:val="single" w:sz="4" w:space="0" w:color="auto"/>
              <w:bottom w:val="single" w:sz="4" w:space="0" w:color="auto"/>
              <w:right w:val="single" w:sz="4" w:space="0" w:color="auto"/>
            </w:tcBorders>
          </w:tcPr>
          <w:p w14:paraId="220F4319" w14:textId="77777777" w:rsidR="00471E22" w:rsidRPr="00132D7F" w:rsidRDefault="00471E22" w:rsidP="00F251D6">
            <w:pPr>
              <w:pStyle w:val="TAL"/>
            </w:pPr>
          </w:p>
        </w:tc>
      </w:tr>
      <w:tr w:rsidR="00471E22" w:rsidRPr="00132D7F" w14:paraId="136073E1" w14:textId="77777777" w:rsidTr="00F251D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65FA04" w14:textId="77777777" w:rsidR="00471E22" w:rsidRPr="00132D7F" w:rsidRDefault="00471E22" w:rsidP="00F251D6">
            <w:pPr>
              <w:pStyle w:val="TAL"/>
            </w:pPr>
            <w:r w:rsidRPr="00132D7F">
              <w:t>channelLifetime</w:t>
            </w:r>
          </w:p>
        </w:tc>
        <w:tc>
          <w:tcPr>
            <w:tcW w:w="2128" w:type="dxa"/>
            <w:tcBorders>
              <w:top w:val="single" w:sz="4" w:space="0" w:color="auto"/>
              <w:left w:val="single" w:sz="4" w:space="0" w:color="auto"/>
              <w:bottom w:val="single" w:sz="4" w:space="0" w:color="auto"/>
              <w:right w:val="single" w:sz="4" w:space="0" w:color="auto"/>
            </w:tcBorders>
          </w:tcPr>
          <w:p w14:paraId="20354C30" w14:textId="77777777" w:rsidR="00471E22" w:rsidRPr="00132D7F" w:rsidRDefault="00471E22" w:rsidP="00F251D6">
            <w:pPr>
              <w:pStyle w:val="TAL"/>
            </w:pPr>
            <w:r w:rsidRPr="00132D7F">
              <w:t>"10800"</w:t>
            </w:r>
          </w:p>
        </w:tc>
        <w:tc>
          <w:tcPr>
            <w:tcW w:w="2128" w:type="dxa"/>
            <w:tcBorders>
              <w:top w:val="single" w:sz="4" w:space="0" w:color="auto"/>
              <w:left w:val="single" w:sz="4" w:space="0" w:color="auto"/>
              <w:bottom w:val="single" w:sz="4" w:space="0" w:color="auto"/>
              <w:right w:val="single" w:sz="4" w:space="0" w:color="auto"/>
            </w:tcBorders>
          </w:tcPr>
          <w:p w14:paraId="37B89405" w14:textId="77777777" w:rsidR="00471E22" w:rsidRPr="00132D7F" w:rsidRDefault="00471E22" w:rsidP="00F251D6">
            <w:pPr>
              <w:pStyle w:val="TAL"/>
            </w:pPr>
          </w:p>
        </w:tc>
        <w:tc>
          <w:tcPr>
            <w:tcW w:w="1420" w:type="dxa"/>
            <w:tcBorders>
              <w:top w:val="single" w:sz="4" w:space="0" w:color="auto"/>
              <w:left w:val="single" w:sz="4" w:space="0" w:color="auto"/>
              <w:bottom w:val="single" w:sz="4" w:space="0" w:color="auto"/>
              <w:right w:val="single" w:sz="4" w:space="0" w:color="auto"/>
            </w:tcBorders>
          </w:tcPr>
          <w:p w14:paraId="3F1361B4" w14:textId="77777777" w:rsidR="00471E22" w:rsidRPr="00132D7F" w:rsidRDefault="00471E22" w:rsidP="00F251D6">
            <w:pPr>
              <w:pStyle w:val="TAL"/>
            </w:pPr>
          </w:p>
        </w:tc>
        <w:tc>
          <w:tcPr>
            <w:tcW w:w="1136" w:type="dxa"/>
            <w:tcBorders>
              <w:top w:val="single" w:sz="4" w:space="0" w:color="auto"/>
              <w:left w:val="single" w:sz="4" w:space="0" w:color="auto"/>
              <w:bottom w:val="single" w:sz="4" w:space="0" w:color="auto"/>
              <w:right w:val="single" w:sz="4" w:space="0" w:color="auto"/>
            </w:tcBorders>
          </w:tcPr>
          <w:p w14:paraId="659800B8" w14:textId="77777777" w:rsidR="00471E22" w:rsidRPr="00132D7F" w:rsidRDefault="00471E22" w:rsidP="00F251D6">
            <w:pPr>
              <w:pStyle w:val="TAL"/>
            </w:pPr>
          </w:p>
        </w:tc>
      </w:tr>
    </w:tbl>
    <w:p w14:paraId="764A3AD4" w14:textId="77777777" w:rsidR="00471E22" w:rsidRPr="00132D7F" w:rsidRDefault="00471E22" w:rsidP="00471E22"/>
    <w:p w14:paraId="18BFCAC8" w14:textId="77777777" w:rsidR="00471E22" w:rsidRPr="00132D7F" w:rsidRDefault="00471E22" w:rsidP="00471E22">
      <w:pPr>
        <w:pStyle w:val="TH"/>
      </w:pPr>
      <w:r w:rsidRPr="00132D7F">
        <w:t>Table 6.8.5.3.3-5: HTTP POST from the UE (Step 6, Table 6.8.5.3.2-1; step 2, TS 37.579-1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0F7B15DE"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10D32690" w14:textId="77777777" w:rsidR="00471E22" w:rsidRPr="00132D7F" w:rsidRDefault="00471E22" w:rsidP="00F251D6">
            <w:pPr>
              <w:pStyle w:val="TAL"/>
            </w:pPr>
            <w:r w:rsidRPr="00132D7F">
              <w:t>Derivation Path: TS 37.579-1 [2], Table 5.5.4.3-1, condition NOTIFICATION_CH</w:t>
            </w:r>
          </w:p>
        </w:tc>
      </w:tr>
      <w:tr w:rsidR="00471E22" w:rsidRPr="00132D7F" w14:paraId="26758EE7"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000297EE"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E8B345D"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3D64C8C0"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5E7643D7"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7A1583FE" w14:textId="77777777" w:rsidR="00471E22" w:rsidRPr="00132D7F" w:rsidRDefault="00471E22" w:rsidP="00F251D6">
            <w:pPr>
              <w:pStyle w:val="TAH"/>
            </w:pPr>
            <w:r w:rsidRPr="00132D7F">
              <w:t>Condition</w:t>
            </w:r>
          </w:p>
        </w:tc>
      </w:tr>
      <w:tr w:rsidR="00471E22" w:rsidRPr="00132D7F" w14:paraId="43DEDD3E" w14:textId="77777777" w:rsidTr="00F251D6">
        <w:tc>
          <w:tcPr>
            <w:tcW w:w="2837" w:type="dxa"/>
            <w:tcBorders>
              <w:top w:val="single" w:sz="4" w:space="0" w:color="auto"/>
              <w:left w:val="single" w:sz="4" w:space="0" w:color="auto"/>
              <w:bottom w:val="single" w:sz="4" w:space="0" w:color="auto"/>
              <w:right w:val="single" w:sz="4" w:space="0" w:color="auto"/>
            </w:tcBorders>
          </w:tcPr>
          <w:p w14:paraId="06F7EF7D" w14:textId="77777777" w:rsidR="00471E22" w:rsidRPr="00132D7F" w:rsidRDefault="00471E22" w:rsidP="00F251D6">
            <w:pPr>
              <w:pStyle w:val="TAL"/>
              <w:rPr>
                <w:b/>
                <w:bCs/>
              </w:rPr>
            </w:pPr>
            <w:r w:rsidRPr="00132D7F">
              <w:rPr>
                <w:b/>
              </w:rPr>
              <w:t>Request-Line</w:t>
            </w:r>
          </w:p>
        </w:tc>
        <w:tc>
          <w:tcPr>
            <w:tcW w:w="2127" w:type="dxa"/>
            <w:tcBorders>
              <w:top w:val="single" w:sz="4" w:space="0" w:color="auto"/>
              <w:left w:val="single" w:sz="4" w:space="0" w:color="auto"/>
              <w:bottom w:val="single" w:sz="4" w:space="0" w:color="auto"/>
              <w:right w:val="single" w:sz="4" w:space="0" w:color="auto"/>
            </w:tcBorders>
          </w:tcPr>
          <w:p w14:paraId="70AB5165"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775E785D"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E3C7E8B"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71CF96F3" w14:textId="77777777" w:rsidR="00471E22" w:rsidRPr="00132D7F" w:rsidRDefault="00471E22" w:rsidP="00F251D6">
            <w:pPr>
              <w:pStyle w:val="TAL"/>
            </w:pPr>
          </w:p>
        </w:tc>
      </w:tr>
      <w:tr w:rsidR="00471E22" w:rsidRPr="00132D7F" w14:paraId="4DE6C1E3" w14:textId="77777777" w:rsidTr="00F251D6">
        <w:tc>
          <w:tcPr>
            <w:tcW w:w="2837" w:type="dxa"/>
            <w:tcBorders>
              <w:top w:val="single" w:sz="4" w:space="0" w:color="auto"/>
              <w:left w:val="single" w:sz="4" w:space="0" w:color="auto"/>
              <w:bottom w:val="single" w:sz="4" w:space="0" w:color="auto"/>
              <w:right w:val="single" w:sz="4" w:space="0" w:color="auto"/>
            </w:tcBorders>
          </w:tcPr>
          <w:p w14:paraId="57DA5BD4" w14:textId="77777777" w:rsidR="00471E22" w:rsidRPr="00132D7F" w:rsidRDefault="00471E22" w:rsidP="00F251D6">
            <w:pPr>
              <w:pStyle w:val="TAL"/>
              <w:rPr>
                <w:b/>
                <w:bCs/>
              </w:rPr>
            </w:pPr>
            <w:r w:rsidRPr="00132D7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F01B8B7"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3018497B"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EC7B70C"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EC60626" w14:textId="77777777" w:rsidR="00471E22" w:rsidRPr="00132D7F" w:rsidRDefault="00471E22" w:rsidP="00F251D6">
            <w:pPr>
              <w:pStyle w:val="TAL"/>
            </w:pPr>
          </w:p>
        </w:tc>
      </w:tr>
      <w:tr w:rsidR="00471E22" w:rsidRPr="00132D7F" w14:paraId="6C619E21" w14:textId="77777777" w:rsidTr="00F251D6">
        <w:tc>
          <w:tcPr>
            <w:tcW w:w="2837" w:type="dxa"/>
            <w:tcBorders>
              <w:top w:val="single" w:sz="4" w:space="0" w:color="auto"/>
              <w:left w:val="single" w:sz="4" w:space="0" w:color="auto"/>
              <w:bottom w:val="single" w:sz="4" w:space="0" w:color="auto"/>
              <w:right w:val="single" w:sz="4" w:space="0" w:color="auto"/>
            </w:tcBorders>
          </w:tcPr>
          <w:p w14:paraId="28A8F264" w14:textId="77777777" w:rsidR="00471E22" w:rsidRPr="00132D7F" w:rsidRDefault="00471E22" w:rsidP="00F251D6">
            <w:pPr>
              <w:pStyle w:val="TAL"/>
              <w:rPr>
                <w:b/>
                <w:bCs/>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7467A065" w14:textId="77777777" w:rsidR="00471E22" w:rsidRPr="00132D7F" w:rsidRDefault="00471E22" w:rsidP="00F251D6">
            <w:pPr>
              <w:pStyle w:val="TAL"/>
            </w:pPr>
            <w:r w:rsidRPr="00132D7F">
              <w:t>tsc_MCData_NS_BaseURL &amp; px_MCData_ID_User_A&amp; "/channels/ch123/notifications"</w:t>
            </w:r>
          </w:p>
        </w:tc>
        <w:tc>
          <w:tcPr>
            <w:tcW w:w="2127" w:type="dxa"/>
            <w:tcBorders>
              <w:top w:val="single" w:sz="4" w:space="0" w:color="auto"/>
              <w:left w:val="single" w:sz="4" w:space="0" w:color="auto"/>
              <w:bottom w:val="single" w:sz="4" w:space="0" w:color="auto"/>
              <w:right w:val="single" w:sz="4" w:space="0" w:color="auto"/>
            </w:tcBorders>
          </w:tcPr>
          <w:p w14:paraId="46813A21" w14:textId="77777777" w:rsidR="00471E22" w:rsidRPr="00132D7F" w:rsidRDefault="00471E22" w:rsidP="00F251D6">
            <w:pPr>
              <w:pStyle w:val="TAL"/>
            </w:pPr>
            <w:r w:rsidRPr="00132D7F">
              <w:t>Same value as received in the channelURL IE in Table 6.8.5.3.3-2</w:t>
            </w:r>
          </w:p>
        </w:tc>
        <w:tc>
          <w:tcPr>
            <w:tcW w:w="1419" w:type="dxa"/>
            <w:tcBorders>
              <w:top w:val="single" w:sz="4" w:space="0" w:color="auto"/>
              <w:left w:val="single" w:sz="4" w:space="0" w:color="auto"/>
              <w:bottom w:val="single" w:sz="4" w:space="0" w:color="auto"/>
              <w:right w:val="single" w:sz="4" w:space="0" w:color="auto"/>
            </w:tcBorders>
          </w:tcPr>
          <w:p w14:paraId="669FCC24"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1B677E36" w14:textId="77777777" w:rsidR="00471E22" w:rsidRPr="00132D7F" w:rsidRDefault="00471E22" w:rsidP="00F251D6">
            <w:pPr>
              <w:pStyle w:val="TAL"/>
            </w:pPr>
          </w:p>
        </w:tc>
      </w:tr>
      <w:tr w:rsidR="00471E22" w:rsidRPr="00132D7F" w14:paraId="341C9EAB" w14:textId="77777777" w:rsidTr="00F251D6">
        <w:tc>
          <w:tcPr>
            <w:tcW w:w="2837" w:type="dxa"/>
            <w:tcBorders>
              <w:top w:val="single" w:sz="4" w:space="0" w:color="auto"/>
              <w:left w:val="single" w:sz="4" w:space="0" w:color="auto"/>
              <w:bottom w:val="single" w:sz="4" w:space="0" w:color="auto"/>
              <w:right w:val="single" w:sz="4" w:space="0" w:color="auto"/>
            </w:tcBorders>
          </w:tcPr>
          <w:p w14:paraId="77FC40E3" w14:textId="77777777" w:rsidR="00471E22" w:rsidRPr="00132D7F" w:rsidRDefault="00471E22" w:rsidP="00F251D6">
            <w:pPr>
              <w:pStyle w:val="TAL"/>
            </w:pPr>
            <w:r w:rsidRPr="00132D7F">
              <w:rPr>
                <w:b/>
              </w:rPr>
              <w:t>Content-Type</w:t>
            </w:r>
          </w:p>
        </w:tc>
        <w:tc>
          <w:tcPr>
            <w:tcW w:w="2127" w:type="dxa"/>
            <w:tcBorders>
              <w:top w:val="single" w:sz="4" w:space="0" w:color="auto"/>
              <w:left w:val="single" w:sz="4" w:space="0" w:color="auto"/>
              <w:bottom w:val="single" w:sz="4" w:space="0" w:color="auto"/>
              <w:right w:val="single" w:sz="4" w:space="0" w:color="auto"/>
            </w:tcBorders>
          </w:tcPr>
          <w:p w14:paraId="235229B2"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216546D"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DB1AD5E"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454CBD6" w14:textId="77777777" w:rsidR="00471E22" w:rsidRPr="00132D7F" w:rsidRDefault="00471E22" w:rsidP="00F251D6">
            <w:pPr>
              <w:pStyle w:val="TAL"/>
            </w:pPr>
          </w:p>
        </w:tc>
      </w:tr>
      <w:tr w:rsidR="00471E22" w:rsidRPr="00132D7F" w14:paraId="76BE683C" w14:textId="77777777" w:rsidTr="00F251D6">
        <w:tc>
          <w:tcPr>
            <w:tcW w:w="2837" w:type="dxa"/>
            <w:tcBorders>
              <w:top w:val="single" w:sz="4" w:space="0" w:color="auto"/>
              <w:left w:val="single" w:sz="4" w:space="0" w:color="auto"/>
              <w:bottom w:val="single" w:sz="4" w:space="0" w:color="auto"/>
              <w:right w:val="single" w:sz="4" w:space="0" w:color="auto"/>
            </w:tcBorders>
          </w:tcPr>
          <w:p w14:paraId="48FFDC5D" w14:textId="77777777" w:rsidR="00471E22" w:rsidRPr="00132D7F" w:rsidRDefault="00471E22" w:rsidP="00F251D6">
            <w:pPr>
              <w:pStyle w:val="TAL"/>
            </w:pPr>
            <w:r w:rsidRPr="00132D7F">
              <w:rPr>
                <w:b/>
                <w:bCs/>
              </w:rPr>
              <w:t xml:space="preserve">  </w:t>
            </w:r>
            <w:r w:rsidRPr="00132D7F">
              <w:t>media-type</w:t>
            </w:r>
          </w:p>
        </w:tc>
        <w:tc>
          <w:tcPr>
            <w:tcW w:w="2127" w:type="dxa"/>
            <w:tcBorders>
              <w:top w:val="single" w:sz="4" w:space="0" w:color="auto"/>
              <w:left w:val="single" w:sz="4" w:space="0" w:color="auto"/>
              <w:bottom w:val="single" w:sz="4" w:space="0" w:color="auto"/>
              <w:right w:val="single" w:sz="4" w:space="0" w:color="auto"/>
            </w:tcBorders>
          </w:tcPr>
          <w:p w14:paraId="1AB5B840" w14:textId="77777777" w:rsidR="00471E22" w:rsidRPr="00132D7F" w:rsidRDefault="00471E22" w:rsidP="00F251D6">
            <w:pPr>
              <w:pStyle w:val="TAL"/>
            </w:pPr>
            <w:r w:rsidRPr="00132D7F">
              <w:t>"application/xml"</w:t>
            </w:r>
          </w:p>
        </w:tc>
        <w:tc>
          <w:tcPr>
            <w:tcW w:w="2127" w:type="dxa"/>
            <w:tcBorders>
              <w:top w:val="single" w:sz="4" w:space="0" w:color="auto"/>
              <w:left w:val="single" w:sz="4" w:space="0" w:color="auto"/>
              <w:bottom w:val="single" w:sz="4" w:space="0" w:color="auto"/>
              <w:right w:val="single" w:sz="4" w:space="0" w:color="auto"/>
            </w:tcBorders>
          </w:tcPr>
          <w:p w14:paraId="486A2845"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B97C1AC"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77EDBED2" w14:textId="77777777" w:rsidR="00471E22" w:rsidRPr="00132D7F" w:rsidRDefault="00471E22" w:rsidP="00F251D6">
            <w:pPr>
              <w:pStyle w:val="TAL"/>
            </w:pPr>
          </w:p>
        </w:tc>
      </w:tr>
      <w:tr w:rsidR="00471E22" w:rsidRPr="00132D7F" w14:paraId="35752E4B" w14:textId="77777777" w:rsidTr="00F251D6">
        <w:tc>
          <w:tcPr>
            <w:tcW w:w="2837" w:type="dxa"/>
            <w:tcBorders>
              <w:top w:val="single" w:sz="4" w:space="0" w:color="auto"/>
              <w:left w:val="single" w:sz="4" w:space="0" w:color="auto"/>
              <w:bottom w:val="single" w:sz="4" w:space="0" w:color="auto"/>
              <w:right w:val="single" w:sz="4" w:space="0" w:color="auto"/>
            </w:tcBorders>
          </w:tcPr>
          <w:p w14:paraId="01B1C002" w14:textId="77777777" w:rsidR="00471E22" w:rsidRPr="00132D7F" w:rsidRDefault="00471E22" w:rsidP="00F251D6">
            <w:pPr>
              <w:pStyle w:val="TAL"/>
            </w:pPr>
            <w:r w:rsidRPr="00132D7F">
              <w:rPr>
                <w:b/>
              </w:rPr>
              <w:t>Message-body: NC longPollingRequestParameters</w:t>
            </w:r>
          </w:p>
        </w:tc>
        <w:tc>
          <w:tcPr>
            <w:tcW w:w="2127" w:type="dxa"/>
            <w:tcBorders>
              <w:top w:val="single" w:sz="4" w:space="0" w:color="auto"/>
              <w:left w:val="single" w:sz="4" w:space="0" w:color="auto"/>
              <w:bottom w:val="single" w:sz="4" w:space="0" w:color="auto"/>
              <w:right w:val="single" w:sz="4" w:space="0" w:color="auto"/>
            </w:tcBorders>
          </w:tcPr>
          <w:p w14:paraId="1B1FCA18"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D98CB7F"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59C38A45" w14:textId="77777777" w:rsidR="00471E22" w:rsidRPr="00132D7F" w:rsidRDefault="00471E22" w:rsidP="00F251D6">
            <w:pPr>
              <w:pStyle w:val="TAL"/>
            </w:pPr>
            <w:r w:rsidRPr="00132D7F">
              <w:t>RESTful Network API for NC [46], clause 6.3 and XML schema defined in [47].</w:t>
            </w:r>
          </w:p>
        </w:tc>
        <w:tc>
          <w:tcPr>
            <w:tcW w:w="1135" w:type="dxa"/>
            <w:tcBorders>
              <w:top w:val="single" w:sz="4" w:space="0" w:color="auto"/>
              <w:left w:val="single" w:sz="4" w:space="0" w:color="auto"/>
              <w:bottom w:val="single" w:sz="4" w:space="0" w:color="auto"/>
              <w:right w:val="single" w:sz="4" w:space="0" w:color="auto"/>
            </w:tcBorders>
          </w:tcPr>
          <w:p w14:paraId="3D9C6FAE" w14:textId="77777777" w:rsidR="00471E22" w:rsidRPr="00132D7F" w:rsidRDefault="00471E22" w:rsidP="00F251D6">
            <w:pPr>
              <w:pStyle w:val="TAL"/>
            </w:pPr>
          </w:p>
        </w:tc>
      </w:tr>
    </w:tbl>
    <w:p w14:paraId="6B7DC30B" w14:textId="77777777" w:rsidR="00471E22" w:rsidRPr="00132D7F" w:rsidRDefault="00471E22" w:rsidP="00471E22"/>
    <w:p w14:paraId="52B067FE" w14:textId="77777777" w:rsidR="00471E22" w:rsidRPr="00132D7F" w:rsidRDefault="00471E22" w:rsidP="00471E22">
      <w:pPr>
        <w:pStyle w:val="TH"/>
      </w:pPr>
      <w:r w:rsidRPr="00132D7F">
        <w:t>Table 6.8.5.3.3-6: HTTP 200 (OK) from the SS (step 6 Table 6.8.5.3.2-1; step 3, TS 37.579-1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471E22" w:rsidRPr="00132D7F" w14:paraId="0F0B71DD" w14:textId="77777777" w:rsidTr="00F251D6">
        <w:tc>
          <w:tcPr>
            <w:tcW w:w="9650" w:type="dxa"/>
            <w:gridSpan w:val="5"/>
            <w:hideMark/>
          </w:tcPr>
          <w:p w14:paraId="549263CC" w14:textId="77777777" w:rsidR="00471E22" w:rsidRPr="00132D7F" w:rsidRDefault="00471E22" w:rsidP="00F251D6">
            <w:pPr>
              <w:pStyle w:val="TAL"/>
            </w:pPr>
            <w:r w:rsidRPr="00132D7F">
              <w:t>Derivation Path: TS 37.579-1 [2], Table 5.5.4.6-1</w:t>
            </w:r>
          </w:p>
        </w:tc>
      </w:tr>
      <w:tr w:rsidR="00471E22" w:rsidRPr="00132D7F" w14:paraId="1DB580B7" w14:textId="77777777" w:rsidTr="00F251D6">
        <w:tblPrEx>
          <w:jc w:val="center"/>
          <w:tblInd w:w="0" w:type="dxa"/>
        </w:tblPrEx>
        <w:trPr>
          <w:cantSplit/>
          <w:jc w:val="center"/>
        </w:trPr>
        <w:tc>
          <w:tcPr>
            <w:tcW w:w="2838" w:type="dxa"/>
          </w:tcPr>
          <w:p w14:paraId="451BDC37" w14:textId="77777777" w:rsidR="00471E22" w:rsidRPr="00132D7F" w:rsidRDefault="00471E22" w:rsidP="00F251D6">
            <w:pPr>
              <w:pStyle w:val="TAH"/>
            </w:pPr>
            <w:r w:rsidRPr="00132D7F">
              <w:t>Information Element</w:t>
            </w:r>
          </w:p>
        </w:tc>
        <w:tc>
          <w:tcPr>
            <w:tcW w:w="2128" w:type="dxa"/>
          </w:tcPr>
          <w:p w14:paraId="58DBF4E8" w14:textId="77777777" w:rsidR="00471E22" w:rsidRPr="00132D7F" w:rsidRDefault="00471E22" w:rsidP="00F251D6">
            <w:pPr>
              <w:pStyle w:val="TAH"/>
            </w:pPr>
            <w:r w:rsidRPr="00132D7F">
              <w:t>Value/remark</w:t>
            </w:r>
          </w:p>
        </w:tc>
        <w:tc>
          <w:tcPr>
            <w:tcW w:w="2128" w:type="dxa"/>
          </w:tcPr>
          <w:p w14:paraId="094F5AB3" w14:textId="77777777" w:rsidR="00471E22" w:rsidRPr="00132D7F" w:rsidRDefault="00471E22" w:rsidP="00F251D6">
            <w:pPr>
              <w:pStyle w:val="TAH"/>
            </w:pPr>
            <w:r w:rsidRPr="00132D7F">
              <w:t>Comment</w:t>
            </w:r>
          </w:p>
        </w:tc>
        <w:tc>
          <w:tcPr>
            <w:tcW w:w="1420" w:type="dxa"/>
          </w:tcPr>
          <w:p w14:paraId="44574684" w14:textId="77777777" w:rsidR="00471E22" w:rsidRPr="00132D7F" w:rsidRDefault="00471E22" w:rsidP="00F251D6">
            <w:pPr>
              <w:pStyle w:val="TAH"/>
            </w:pPr>
            <w:r w:rsidRPr="00132D7F">
              <w:t>Reference</w:t>
            </w:r>
          </w:p>
        </w:tc>
        <w:tc>
          <w:tcPr>
            <w:tcW w:w="1136" w:type="dxa"/>
          </w:tcPr>
          <w:p w14:paraId="63390659" w14:textId="77777777" w:rsidR="00471E22" w:rsidRPr="00132D7F" w:rsidRDefault="00471E22" w:rsidP="00F251D6">
            <w:pPr>
              <w:pStyle w:val="TAH"/>
            </w:pPr>
            <w:r w:rsidRPr="00132D7F">
              <w:t>Condition</w:t>
            </w:r>
          </w:p>
        </w:tc>
      </w:tr>
      <w:tr w:rsidR="00471E22" w:rsidRPr="00132D7F" w14:paraId="104701C0" w14:textId="77777777" w:rsidTr="00F251D6">
        <w:tblPrEx>
          <w:jc w:val="center"/>
          <w:tblInd w:w="0" w:type="dxa"/>
        </w:tblPrEx>
        <w:trPr>
          <w:cantSplit/>
          <w:jc w:val="center"/>
        </w:trPr>
        <w:tc>
          <w:tcPr>
            <w:tcW w:w="2838" w:type="dxa"/>
          </w:tcPr>
          <w:p w14:paraId="5717B409" w14:textId="77777777" w:rsidR="00471E22" w:rsidRPr="00132D7F" w:rsidRDefault="00471E22" w:rsidP="00F251D6">
            <w:pPr>
              <w:pStyle w:val="TAL"/>
              <w:rPr>
                <w:b/>
              </w:rPr>
            </w:pPr>
            <w:r w:rsidRPr="00132D7F">
              <w:rPr>
                <w:b/>
                <w:bCs/>
              </w:rPr>
              <w:t>Content-Type</w:t>
            </w:r>
          </w:p>
        </w:tc>
        <w:tc>
          <w:tcPr>
            <w:tcW w:w="2128" w:type="dxa"/>
          </w:tcPr>
          <w:p w14:paraId="4362A904" w14:textId="77777777" w:rsidR="00471E22" w:rsidRPr="00132D7F" w:rsidRDefault="00471E22" w:rsidP="00F251D6">
            <w:pPr>
              <w:pStyle w:val="TAL"/>
            </w:pPr>
          </w:p>
        </w:tc>
        <w:tc>
          <w:tcPr>
            <w:tcW w:w="2128" w:type="dxa"/>
          </w:tcPr>
          <w:p w14:paraId="3AFADFEF" w14:textId="77777777" w:rsidR="00471E22" w:rsidRPr="00132D7F" w:rsidRDefault="00471E22" w:rsidP="00F251D6">
            <w:pPr>
              <w:pStyle w:val="TAL"/>
            </w:pPr>
          </w:p>
        </w:tc>
        <w:tc>
          <w:tcPr>
            <w:tcW w:w="1420" w:type="dxa"/>
          </w:tcPr>
          <w:p w14:paraId="456DB9BA" w14:textId="77777777" w:rsidR="00471E22" w:rsidRPr="00132D7F" w:rsidRDefault="00471E22" w:rsidP="00F251D6">
            <w:pPr>
              <w:pStyle w:val="TAL"/>
            </w:pPr>
          </w:p>
        </w:tc>
        <w:tc>
          <w:tcPr>
            <w:tcW w:w="1136" w:type="dxa"/>
          </w:tcPr>
          <w:p w14:paraId="1D7AEF9C" w14:textId="77777777" w:rsidR="00471E22" w:rsidRPr="00132D7F" w:rsidRDefault="00471E22" w:rsidP="00F251D6">
            <w:pPr>
              <w:pStyle w:val="TAL"/>
            </w:pPr>
          </w:p>
        </w:tc>
      </w:tr>
      <w:tr w:rsidR="00471E22" w:rsidRPr="00132D7F" w14:paraId="6B18B187" w14:textId="77777777" w:rsidTr="00F251D6">
        <w:tblPrEx>
          <w:jc w:val="center"/>
          <w:tblInd w:w="0" w:type="dxa"/>
        </w:tblPrEx>
        <w:trPr>
          <w:cantSplit/>
          <w:jc w:val="center"/>
        </w:trPr>
        <w:tc>
          <w:tcPr>
            <w:tcW w:w="2838" w:type="dxa"/>
          </w:tcPr>
          <w:p w14:paraId="0F1AE092" w14:textId="77777777" w:rsidR="00471E22" w:rsidRPr="00132D7F" w:rsidRDefault="00471E22" w:rsidP="00F251D6">
            <w:pPr>
              <w:pStyle w:val="TAL"/>
              <w:rPr>
                <w:b/>
              </w:rPr>
            </w:pPr>
            <w:r w:rsidRPr="00132D7F">
              <w:rPr>
                <w:b/>
                <w:bCs/>
              </w:rPr>
              <w:t xml:space="preserve">  </w:t>
            </w:r>
            <w:r w:rsidRPr="00132D7F">
              <w:t>media-type</w:t>
            </w:r>
          </w:p>
        </w:tc>
        <w:tc>
          <w:tcPr>
            <w:tcW w:w="2128" w:type="dxa"/>
          </w:tcPr>
          <w:p w14:paraId="1525EEE6" w14:textId="77777777" w:rsidR="00471E22" w:rsidRPr="00132D7F" w:rsidRDefault="00471E22" w:rsidP="00F251D6">
            <w:pPr>
              <w:pStyle w:val="TAL"/>
            </w:pPr>
            <w:r w:rsidRPr="00132D7F">
              <w:t>"application/xml"</w:t>
            </w:r>
          </w:p>
        </w:tc>
        <w:tc>
          <w:tcPr>
            <w:tcW w:w="2128" w:type="dxa"/>
          </w:tcPr>
          <w:p w14:paraId="6B4AA752" w14:textId="77777777" w:rsidR="00471E22" w:rsidRPr="00132D7F" w:rsidRDefault="00471E22" w:rsidP="00F251D6">
            <w:pPr>
              <w:pStyle w:val="TAL"/>
            </w:pPr>
          </w:p>
        </w:tc>
        <w:tc>
          <w:tcPr>
            <w:tcW w:w="1420" w:type="dxa"/>
          </w:tcPr>
          <w:p w14:paraId="2A01F6B7" w14:textId="77777777" w:rsidR="00471E22" w:rsidRPr="00132D7F" w:rsidRDefault="00471E22" w:rsidP="00F251D6">
            <w:pPr>
              <w:pStyle w:val="TAL"/>
            </w:pPr>
          </w:p>
        </w:tc>
        <w:tc>
          <w:tcPr>
            <w:tcW w:w="1136" w:type="dxa"/>
          </w:tcPr>
          <w:p w14:paraId="2862A31F" w14:textId="77777777" w:rsidR="00471E22" w:rsidRPr="00132D7F" w:rsidRDefault="00471E22" w:rsidP="00F251D6">
            <w:pPr>
              <w:pStyle w:val="TAL"/>
            </w:pPr>
          </w:p>
        </w:tc>
      </w:tr>
      <w:tr w:rsidR="00471E22" w:rsidRPr="00132D7F" w14:paraId="3B62FEBB" w14:textId="77777777" w:rsidTr="00F251D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D5F7D02" w14:textId="77777777" w:rsidR="00471E22" w:rsidRPr="00132D7F" w:rsidRDefault="00471E22" w:rsidP="00F251D6">
            <w:pPr>
              <w:pStyle w:val="TAL"/>
              <w:rPr>
                <w:b/>
                <w:bCs/>
              </w:rPr>
            </w:pPr>
            <w:r w:rsidRPr="00132D7F">
              <w:rPr>
                <w:b/>
              </w:rPr>
              <w:t>Message-body: NC notificationList</w:t>
            </w:r>
          </w:p>
        </w:tc>
        <w:tc>
          <w:tcPr>
            <w:tcW w:w="2128" w:type="dxa"/>
            <w:tcBorders>
              <w:top w:val="single" w:sz="4" w:space="0" w:color="auto"/>
              <w:left w:val="single" w:sz="4" w:space="0" w:color="auto"/>
              <w:bottom w:val="single" w:sz="4" w:space="0" w:color="auto"/>
              <w:right w:val="single" w:sz="4" w:space="0" w:color="auto"/>
            </w:tcBorders>
          </w:tcPr>
          <w:p w14:paraId="434B7E08" w14:textId="77777777" w:rsidR="00471E22" w:rsidRPr="00132D7F" w:rsidRDefault="00471E22" w:rsidP="00F251D6">
            <w:pPr>
              <w:pStyle w:val="TAL"/>
            </w:pPr>
          </w:p>
        </w:tc>
        <w:tc>
          <w:tcPr>
            <w:tcW w:w="2128" w:type="dxa"/>
            <w:tcBorders>
              <w:top w:val="single" w:sz="4" w:space="0" w:color="auto"/>
              <w:left w:val="single" w:sz="4" w:space="0" w:color="auto"/>
              <w:bottom w:val="single" w:sz="4" w:space="0" w:color="auto"/>
              <w:right w:val="single" w:sz="4" w:space="0" w:color="auto"/>
            </w:tcBorders>
          </w:tcPr>
          <w:p w14:paraId="422EDD9C" w14:textId="77777777" w:rsidR="00471E22" w:rsidRPr="00132D7F" w:rsidRDefault="00471E22" w:rsidP="00F251D6">
            <w:pPr>
              <w:pStyle w:val="TAL"/>
            </w:pPr>
          </w:p>
        </w:tc>
        <w:tc>
          <w:tcPr>
            <w:tcW w:w="1420" w:type="dxa"/>
            <w:tcBorders>
              <w:top w:val="single" w:sz="4" w:space="0" w:color="auto"/>
              <w:left w:val="single" w:sz="4" w:space="0" w:color="auto"/>
              <w:bottom w:val="single" w:sz="4" w:space="0" w:color="auto"/>
              <w:right w:val="single" w:sz="4" w:space="0" w:color="auto"/>
            </w:tcBorders>
          </w:tcPr>
          <w:p w14:paraId="1AF8884F" w14:textId="77777777" w:rsidR="00471E22" w:rsidRPr="00132D7F" w:rsidRDefault="00471E22" w:rsidP="00F251D6">
            <w:pPr>
              <w:pStyle w:val="TAL"/>
            </w:pPr>
            <w:r w:rsidRPr="00132D7F">
              <w:t>RESTful Network API for NC [46], clause 6.3 and XML schema defined in [47].</w:t>
            </w:r>
          </w:p>
        </w:tc>
        <w:tc>
          <w:tcPr>
            <w:tcW w:w="1136" w:type="dxa"/>
            <w:tcBorders>
              <w:top w:val="single" w:sz="4" w:space="0" w:color="auto"/>
              <w:left w:val="single" w:sz="4" w:space="0" w:color="auto"/>
              <w:bottom w:val="single" w:sz="4" w:space="0" w:color="auto"/>
              <w:right w:val="single" w:sz="4" w:space="0" w:color="auto"/>
            </w:tcBorders>
          </w:tcPr>
          <w:p w14:paraId="4B9201FC" w14:textId="77777777" w:rsidR="00471E22" w:rsidRPr="00132D7F" w:rsidRDefault="00471E22" w:rsidP="00F251D6">
            <w:pPr>
              <w:pStyle w:val="TAL"/>
            </w:pPr>
          </w:p>
        </w:tc>
      </w:tr>
    </w:tbl>
    <w:p w14:paraId="5FD33222" w14:textId="77777777" w:rsidR="00471E22" w:rsidRPr="00132D7F" w:rsidRDefault="00471E22" w:rsidP="00471E22"/>
    <w:p w14:paraId="44373943" w14:textId="77777777" w:rsidR="00471E22" w:rsidRPr="00132D7F" w:rsidRDefault="00471E22" w:rsidP="00471E22">
      <w:pPr>
        <w:pStyle w:val="TH"/>
      </w:pPr>
      <w:r w:rsidRPr="00132D7F">
        <w:t>Table 6.8.5.3.3-7: HTTP DELETE from the UE (Step 8, Table 6.8.5.3.2-1; step 2, TS 37.579-1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353159ED"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159CA34C" w14:textId="77777777" w:rsidR="00471E22" w:rsidRPr="00132D7F" w:rsidRDefault="00471E22" w:rsidP="00F251D6">
            <w:pPr>
              <w:pStyle w:val="TAL"/>
            </w:pPr>
            <w:r w:rsidRPr="00132D7F">
              <w:t>Derivation Path: TS 37.579-1 [2], Table 5.5.4.5-1, condition NOTIFICATION_CH</w:t>
            </w:r>
          </w:p>
        </w:tc>
      </w:tr>
      <w:tr w:rsidR="00471E22" w:rsidRPr="00132D7F" w14:paraId="7D5220CB"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41539F3B"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1074DF"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52607211"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5904D4F5"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296AB297" w14:textId="77777777" w:rsidR="00471E22" w:rsidRPr="00132D7F" w:rsidRDefault="00471E22" w:rsidP="00F251D6">
            <w:pPr>
              <w:pStyle w:val="TAH"/>
            </w:pPr>
            <w:r w:rsidRPr="00132D7F">
              <w:t>Condition</w:t>
            </w:r>
          </w:p>
        </w:tc>
      </w:tr>
      <w:tr w:rsidR="00471E22" w:rsidRPr="00132D7F" w14:paraId="1C2DE456" w14:textId="77777777" w:rsidTr="00F251D6">
        <w:tc>
          <w:tcPr>
            <w:tcW w:w="2837" w:type="dxa"/>
            <w:tcBorders>
              <w:top w:val="single" w:sz="4" w:space="0" w:color="auto"/>
              <w:left w:val="single" w:sz="4" w:space="0" w:color="auto"/>
              <w:bottom w:val="single" w:sz="4" w:space="0" w:color="auto"/>
              <w:right w:val="single" w:sz="4" w:space="0" w:color="auto"/>
            </w:tcBorders>
          </w:tcPr>
          <w:p w14:paraId="52C1190F" w14:textId="77777777" w:rsidR="00471E22" w:rsidRPr="00132D7F" w:rsidRDefault="00471E22" w:rsidP="00F251D6">
            <w:pPr>
              <w:pStyle w:val="TAL"/>
              <w:rPr>
                <w:b/>
              </w:rPr>
            </w:pPr>
            <w:r w:rsidRPr="00132D7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4EB4477"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0AE7846"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048F69D"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2A29AF11" w14:textId="77777777" w:rsidR="00471E22" w:rsidRPr="00132D7F" w:rsidRDefault="00471E22" w:rsidP="00F251D6">
            <w:pPr>
              <w:pStyle w:val="TAL"/>
            </w:pPr>
          </w:p>
        </w:tc>
      </w:tr>
      <w:tr w:rsidR="00471E22" w:rsidRPr="00132D7F" w14:paraId="23586F28" w14:textId="77777777" w:rsidTr="00F251D6">
        <w:tc>
          <w:tcPr>
            <w:tcW w:w="2837" w:type="dxa"/>
            <w:tcBorders>
              <w:top w:val="single" w:sz="4" w:space="0" w:color="auto"/>
              <w:left w:val="single" w:sz="4" w:space="0" w:color="auto"/>
              <w:bottom w:val="single" w:sz="4" w:space="0" w:color="auto"/>
              <w:right w:val="single" w:sz="4" w:space="0" w:color="auto"/>
            </w:tcBorders>
          </w:tcPr>
          <w:p w14:paraId="279D83D2" w14:textId="77777777" w:rsidR="00471E22" w:rsidRPr="00132D7F" w:rsidRDefault="00471E22" w:rsidP="00F251D6">
            <w:pPr>
              <w:pStyle w:val="TAL"/>
              <w:rPr>
                <w:b/>
              </w:rPr>
            </w:pPr>
            <w:r w:rsidRPr="00132D7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60D6DB31"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DA3C0B7"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E25051E"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6D424B87" w14:textId="77777777" w:rsidR="00471E22" w:rsidRPr="00132D7F" w:rsidRDefault="00471E22" w:rsidP="00F251D6">
            <w:pPr>
              <w:pStyle w:val="TAL"/>
            </w:pPr>
          </w:p>
        </w:tc>
      </w:tr>
      <w:tr w:rsidR="00471E22" w:rsidRPr="00EF2220" w14:paraId="59EC5472" w14:textId="77777777" w:rsidTr="00F251D6">
        <w:tc>
          <w:tcPr>
            <w:tcW w:w="2837" w:type="dxa"/>
            <w:tcBorders>
              <w:top w:val="single" w:sz="4" w:space="0" w:color="auto"/>
              <w:left w:val="single" w:sz="4" w:space="0" w:color="auto"/>
              <w:bottom w:val="single" w:sz="4" w:space="0" w:color="auto"/>
              <w:right w:val="single" w:sz="4" w:space="0" w:color="auto"/>
            </w:tcBorders>
          </w:tcPr>
          <w:p w14:paraId="12AD27C7" w14:textId="77777777" w:rsidR="00471E22" w:rsidRPr="00132D7F" w:rsidRDefault="00471E22" w:rsidP="00F251D6">
            <w:pPr>
              <w:pStyle w:val="TAL"/>
              <w:rPr>
                <w:b/>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17DBB365" w14:textId="77777777" w:rsidR="00471E22" w:rsidRPr="00132D7F" w:rsidRDefault="00471E22" w:rsidP="00F251D6">
            <w:pPr>
              <w:pStyle w:val="TAL"/>
            </w:pPr>
            <w:r w:rsidRPr="00132D7F">
              <w:t>tsc_MCData_NS_BaseURL &amp; px_MCData_ID_User_A&amp; "/channels/ch123"</w:t>
            </w:r>
          </w:p>
        </w:tc>
        <w:tc>
          <w:tcPr>
            <w:tcW w:w="2127" w:type="dxa"/>
            <w:tcBorders>
              <w:top w:val="single" w:sz="4" w:space="0" w:color="auto"/>
              <w:left w:val="single" w:sz="4" w:space="0" w:color="auto"/>
              <w:bottom w:val="single" w:sz="4" w:space="0" w:color="auto"/>
              <w:right w:val="single" w:sz="4" w:space="0" w:color="auto"/>
            </w:tcBorders>
          </w:tcPr>
          <w:p w14:paraId="627DE2B6" w14:textId="77777777" w:rsidR="00471E22" w:rsidRPr="00EF2220" w:rsidRDefault="00471E22" w:rsidP="00F251D6">
            <w:pPr>
              <w:pStyle w:val="TAL"/>
            </w:pPr>
            <w:r w:rsidRPr="00132D7F">
              <w:t>The notification channel to be deleted</w:t>
            </w:r>
          </w:p>
        </w:tc>
        <w:tc>
          <w:tcPr>
            <w:tcW w:w="1419" w:type="dxa"/>
            <w:tcBorders>
              <w:top w:val="single" w:sz="4" w:space="0" w:color="auto"/>
              <w:left w:val="single" w:sz="4" w:space="0" w:color="auto"/>
              <w:bottom w:val="single" w:sz="4" w:space="0" w:color="auto"/>
              <w:right w:val="single" w:sz="4" w:space="0" w:color="auto"/>
            </w:tcBorders>
          </w:tcPr>
          <w:p w14:paraId="126F42BA" w14:textId="77777777" w:rsidR="00471E22" w:rsidRPr="00EF2220"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15F8E8B" w14:textId="77777777" w:rsidR="00471E22" w:rsidRPr="00EF2220" w:rsidRDefault="00471E22" w:rsidP="00F251D6">
            <w:pPr>
              <w:pStyle w:val="TAL"/>
            </w:pPr>
          </w:p>
        </w:tc>
      </w:tr>
    </w:tbl>
    <w:p w14:paraId="5A706D1C" w14:textId="77777777" w:rsidR="00471E22" w:rsidRPr="00EF2220" w:rsidRDefault="00471E22" w:rsidP="00471E22"/>
    <w:p w14:paraId="31851EA0" w14:textId="7F09F0E3" w:rsidR="00542668" w:rsidRPr="00C60676" w:rsidRDefault="00542668" w:rsidP="004A3EAA">
      <w:pPr>
        <w:pStyle w:val="Heading2"/>
      </w:pPr>
      <w:bookmarkStart w:id="1313" w:name="_Toc219462419"/>
      <w:r w:rsidRPr="00C60676">
        <w:t>6.</w:t>
      </w:r>
      <w:r>
        <w:t>9</w:t>
      </w:r>
      <w:r w:rsidRPr="00C60676">
        <w:tab/>
      </w:r>
      <w:r w:rsidR="001142FE" w:rsidRPr="001142FE">
        <w:t>R</w:t>
      </w:r>
      <w:r w:rsidRPr="00C60676">
        <w:t>egroup using a preconfigured group</w:t>
      </w:r>
      <w:bookmarkEnd w:id="1313"/>
    </w:p>
    <w:p w14:paraId="5AF4ABA7" w14:textId="77777777" w:rsidR="00542668" w:rsidRPr="00CC03F4" w:rsidRDefault="00542668" w:rsidP="004A3EAA">
      <w:pPr>
        <w:pStyle w:val="Heading3"/>
      </w:pPr>
      <w:bookmarkStart w:id="1314" w:name="_Toc219462420"/>
      <w:r w:rsidRPr="00CC03F4">
        <w:t>6.9.1</w:t>
      </w:r>
      <w:r w:rsidRPr="00CC03F4">
        <w:tab/>
        <w:t>On-network / Regroup using a preconfigured group / Requesting a group regroup using a preconfigured group / Removing a regroup using preconfigured group / Client Originated (CO)</w:t>
      </w:r>
      <w:bookmarkEnd w:id="1314"/>
    </w:p>
    <w:p w14:paraId="776A031A" w14:textId="77777777" w:rsidR="00542668" w:rsidRPr="00CC03F4" w:rsidRDefault="00542668" w:rsidP="004A3EAA">
      <w:pPr>
        <w:pStyle w:val="H6"/>
      </w:pPr>
      <w:r w:rsidRPr="00CC03F4">
        <w:t>6.9.1.1</w:t>
      </w:r>
      <w:r w:rsidRPr="00CC03F4">
        <w:tab/>
        <w:t>Test Purpose (TP)</w:t>
      </w:r>
    </w:p>
    <w:p w14:paraId="3905E9B1" w14:textId="77777777" w:rsidR="00542668" w:rsidRPr="00CC03F4" w:rsidRDefault="00542668" w:rsidP="004A3EAA">
      <w:pPr>
        <w:pStyle w:val="H6"/>
      </w:pPr>
      <w:r w:rsidRPr="00CC03F4">
        <w:t>(1)</w:t>
      </w:r>
    </w:p>
    <w:p w14:paraId="32E2FED9" w14:textId="77777777" w:rsidR="00542668" w:rsidRPr="00CC03F4" w:rsidRDefault="00542668" w:rsidP="004A3EAA">
      <w:pPr>
        <w:pStyle w:val="PL"/>
      </w:pPr>
      <w:r w:rsidRPr="00CC03F4">
        <w:rPr>
          <w:b/>
        </w:rPr>
        <w:t>with</w:t>
      </w:r>
      <w:r w:rsidRPr="00CC03F4">
        <w:t xml:space="preserve"> { UE (MCData Client) registered and authorised for MCData Service }</w:t>
      </w:r>
    </w:p>
    <w:p w14:paraId="4957929D" w14:textId="77777777" w:rsidR="00542668" w:rsidRPr="00CC03F4" w:rsidRDefault="00542668" w:rsidP="004A3EAA">
      <w:pPr>
        <w:pStyle w:val="PL"/>
      </w:pPr>
      <w:r w:rsidRPr="00CC03F4">
        <w:t>ensure that {</w:t>
      </w:r>
    </w:p>
    <w:p w14:paraId="1F300DC8" w14:textId="77777777" w:rsidR="00673196" w:rsidRDefault="00673196" w:rsidP="00673196">
      <w:pPr>
        <w:pStyle w:val="PL"/>
      </w:pPr>
      <w:r>
        <w:t xml:space="preserve">  when { UE (MCData Client) receives a request to establish an MCData group regroup using a preconfigured group }</w:t>
      </w:r>
    </w:p>
    <w:p w14:paraId="133D3C05" w14:textId="77777777" w:rsidR="00673196" w:rsidRDefault="00673196" w:rsidP="00673196">
      <w:pPr>
        <w:pStyle w:val="PL"/>
      </w:pPr>
      <w:r>
        <w:t xml:space="preserve">    then { UE (MCData Client) sends a SIP MESSAGE message to establish an MCData group regroup using a preconfigured group }</w:t>
      </w:r>
    </w:p>
    <w:p w14:paraId="4ADB9E59" w14:textId="77777777" w:rsidR="00673196" w:rsidRDefault="00673196" w:rsidP="004A3EAA">
      <w:pPr>
        <w:pStyle w:val="PL"/>
      </w:pPr>
      <w:r w:rsidRPr="00673196">
        <w:t xml:space="preserve">            }</w:t>
      </w:r>
    </w:p>
    <w:p w14:paraId="243C0FFC" w14:textId="77777777" w:rsidR="00673196" w:rsidRDefault="00673196" w:rsidP="004A3EAA">
      <w:pPr>
        <w:pStyle w:val="PL"/>
      </w:pPr>
    </w:p>
    <w:p w14:paraId="6C765217" w14:textId="455E39C9" w:rsidR="00542668" w:rsidRPr="00CC03F4" w:rsidRDefault="00542668" w:rsidP="00673196">
      <w:pPr>
        <w:pStyle w:val="H6"/>
      </w:pPr>
      <w:r w:rsidRPr="00CC03F4">
        <w:t>(2)</w:t>
      </w:r>
    </w:p>
    <w:p w14:paraId="12383332" w14:textId="77777777" w:rsidR="00542668" w:rsidRPr="00CC03F4" w:rsidRDefault="00542668" w:rsidP="004A3EAA">
      <w:pPr>
        <w:pStyle w:val="PL"/>
      </w:pPr>
      <w:r w:rsidRPr="00CC03F4">
        <w:rPr>
          <w:b/>
        </w:rPr>
        <w:t>with</w:t>
      </w:r>
      <w:r w:rsidRPr="00CC03F4">
        <w:t xml:space="preserve"> { UE (MCData Client) having established an MCData group regroup using a preconfigured group }</w:t>
      </w:r>
    </w:p>
    <w:p w14:paraId="1110BBF1" w14:textId="77777777" w:rsidR="00542668" w:rsidRPr="00CC03F4" w:rsidRDefault="00542668" w:rsidP="004A3EAA">
      <w:pPr>
        <w:pStyle w:val="PL"/>
      </w:pPr>
      <w:r w:rsidRPr="00CC03F4">
        <w:t>ensure that {</w:t>
      </w:r>
    </w:p>
    <w:p w14:paraId="4A06B78F" w14:textId="77777777" w:rsidR="00542668" w:rsidRPr="00CC03F4" w:rsidRDefault="00542668" w:rsidP="004A3EAA">
      <w:pPr>
        <w:pStyle w:val="PL"/>
      </w:pPr>
      <w:r w:rsidRPr="00CC03F4">
        <w:t xml:space="preserve">  </w:t>
      </w:r>
      <w:r w:rsidRPr="00CC03F4">
        <w:rPr>
          <w:b/>
        </w:rPr>
        <w:t>when</w:t>
      </w:r>
      <w:r w:rsidRPr="00CC03F4">
        <w:t xml:space="preserve"> { UE (MCData Client) receives a request to establish an MCData </w:t>
      </w:r>
      <w:r w:rsidRPr="00CC03F4">
        <w:rPr>
          <w:lang w:eastAsia="ko-KR"/>
        </w:rPr>
        <w:t xml:space="preserve">On-demand Pre-arranged Group Call </w:t>
      </w:r>
      <w:r w:rsidRPr="00CC03F4">
        <w:t>using the group regroup }</w:t>
      </w:r>
    </w:p>
    <w:p w14:paraId="7EBCCCD3" w14:textId="77777777" w:rsidR="00542668" w:rsidRPr="00CC03F4" w:rsidRDefault="00542668" w:rsidP="004A3EAA">
      <w:pPr>
        <w:pStyle w:val="PL"/>
      </w:pPr>
      <w:r w:rsidRPr="00CC03F4">
        <w:t xml:space="preserve">    </w:t>
      </w:r>
      <w:r w:rsidRPr="00CC03F4">
        <w:rPr>
          <w:b/>
        </w:rPr>
        <w:t>then</w:t>
      </w:r>
      <w:r w:rsidRPr="00CC03F4">
        <w:t xml:space="preserve"> { UE (MCData Client) sends a SIP INVITE message using the group regroup to establish an MCData </w:t>
      </w:r>
      <w:r w:rsidRPr="00CC03F4">
        <w:rPr>
          <w:lang w:eastAsia="ko-KR"/>
        </w:rPr>
        <w:t xml:space="preserve">On-demand Pre-arranged Group Call </w:t>
      </w:r>
      <w:r w:rsidRPr="00CC03F4">
        <w:t>}</w:t>
      </w:r>
    </w:p>
    <w:p w14:paraId="2C0ABFBA" w14:textId="77777777" w:rsidR="00542668" w:rsidRPr="00CC03F4" w:rsidRDefault="00542668" w:rsidP="004A3EAA">
      <w:pPr>
        <w:pStyle w:val="PL"/>
      </w:pPr>
      <w:r w:rsidRPr="00CC03F4">
        <w:t xml:space="preserve">            }</w:t>
      </w:r>
    </w:p>
    <w:p w14:paraId="592C8002" w14:textId="77777777" w:rsidR="00542668" w:rsidRPr="00CC03F4" w:rsidRDefault="00542668" w:rsidP="004A3EAA">
      <w:pPr>
        <w:pStyle w:val="PL"/>
      </w:pPr>
    </w:p>
    <w:p w14:paraId="1B37A0CC" w14:textId="2F441264" w:rsidR="00542668" w:rsidRPr="00CC03F4" w:rsidRDefault="00542668" w:rsidP="004A3EAA">
      <w:pPr>
        <w:pStyle w:val="H6"/>
      </w:pPr>
      <w:r w:rsidRPr="00CC03F4">
        <w:t>(</w:t>
      </w:r>
      <w:r w:rsidRPr="00301868">
        <w:t>3</w:t>
      </w:r>
      <w:r w:rsidRPr="00CC03F4">
        <w:t>)</w:t>
      </w:r>
    </w:p>
    <w:p w14:paraId="4020844E" w14:textId="77777777" w:rsidR="00542668" w:rsidRPr="00CC03F4" w:rsidRDefault="00542668" w:rsidP="004A3EAA">
      <w:pPr>
        <w:pStyle w:val="PL"/>
      </w:pPr>
      <w:r w:rsidRPr="00CC03F4">
        <w:rPr>
          <w:b/>
        </w:rPr>
        <w:t>with</w:t>
      </w:r>
      <w:r w:rsidRPr="00CC03F4">
        <w:t xml:space="preserve"> { UE (MCData Client) having an ongoing On-demand Pre-arranged Group Call }</w:t>
      </w:r>
    </w:p>
    <w:p w14:paraId="3A808824" w14:textId="77777777" w:rsidR="00542668" w:rsidRPr="00CC03F4" w:rsidRDefault="00542668" w:rsidP="004A3EAA">
      <w:pPr>
        <w:pStyle w:val="PL"/>
      </w:pPr>
      <w:r w:rsidRPr="00CC03F4">
        <w:t>ensure that {</w:t>
      </w:r>
    </w:p>
    <w:p w14:paraId="6FF3A4D1" w14:textId="77777777" w:rsidR="00542668" w:rsidRPr="00CC03F4" w:rsidRDefault="00542668" w:rsidP="004A3EAA">
      <w:pPr>
        <w:pStyle w:val="PL"/>
      </w:pPr>
      <w:r w:rsidRPr="00CC03F4">
        <w:t xml:space="preserve">  </w:t>
      </w:r>
      <w:r w:rsidRPr="00CC03F4">
        <w:rPr>
          <w:b/>
        </w:rPr>
        <w:t>when</w:t>
      </w:r>
      <w:r w:rsidRPr="00CC03F4">
        <w:t xml:space="preserve"> {MCData User requests to terminate the ongoing MCData Group Call}</w:t>
      </w:r>
    </w:p>
    <w:p w14:paraId="7106DAA9" w14:textId="77777777" w:rsidR="00542668" w:rsidRPr="00CC03F4" w:rsidRDefault="00542668" w:rsidP="004A3EAA">
      <w:pPr>
        <w:pStyle w:val="PL"/>
      </w:pPr>
      <w:r w:rsidRPr="00CC03F4">
        <w:t xml:space="preserve">    </w:t>
      </w:r>
      <w:r w:rsidRPr="00CC03F4">
        <w:rPr>
          <w:b/>
        </w:rPr>
        <w:t>then</w:t>
      </w:r>
      <w:r w:rsidRPr="00CC03F4">
        <w:t xml:space="preserve"> { UE (MCData Client) sends a SIP BYE message and leaves the MCData session }</w:t>
      </w:r>
    </w:p>
    <w:p w14:paraId="2EFF8599" w14:textId="77777777" w:rsidR="00542668" w:rsidRPr="00CC03F4" w:rsidRDefault="00542668" w:rsidP="004A3EAA">
      <w:pPr>
        <w:pStyle w:val="PL"/>
      </w:pPr>
      <w:r w:rsidRPr="00CC03F4">
        <w:t xml:space="preserve">            }</w:t>
      </w:r>
    </w:p>
    <w:p w14:paraId="1BB51055" w14:textId="77777777" w:rsidR="00542668" w:rsidRPr="00CC03F4" w:rsidRDefault="00542668" w:rsidP="004A3EAA">
      <w:pPr>
        <w:pStyle w:val="PL"/>
      </w:pPr>
    </w:p>
    <w:p w14:paraId="0C4046E0" w14:textId="61826004" w:rsidR="00542668" w:rsidRPr="00CC03F4" w:rsidRDefault="00542668" w:rsidP="004A3EAA">
      <w:pPr>
        <w:pStyle w:val="H6"/>
      </w:pPr>
      <w:r w:rsidRPr="00CC03F4">
        <w:t>(</w:t>
      </w:r>
      <w:r w:rsidRPr="00301868">
        <w:t>4</w:t>
      </w:r>
      <w:r w:rsidRPr="00CC03F4">
        <w:t>)</w:t>
      </w:r>
    </w:p>
    <w:p w14:paraId="18EBC97B" w14:textId="45955E7B" w:rsidR="00542668" w:rsidRPr="003928EE" w:rsidRDefault="00542668" w:rsidP="004A3EAA">
      <w:pPr>
        <w:pStyle w:val="PL"/>
      </w:pPr>
      <w:r w:rsidRPr="003928EE">
        <w:t xml:space="preserve">with { UE (MCData Client) having an affiliation with an established MCData </w:t>
      </w:r>
      <w:r w:rsidR="00673196" w:rsidRPr="00673196">
        <w:t xml:space="preserve">group </w:t>
      </w:r>
      <w:r w:rsidRPr="003928EE">
        <w:t>regroup }</w:t>
      </w:r>
    </w:p>
    <w:p w14:paraId="289D3FD0" w14:textId="77777777" w:rsidR="00542668" w:rsidRPr="003928EE" w:rsidRDefault="00542668" w:rsidP="004A3EAA">
      <w:pPr>
        <w:pStyle w:val="PL"/>
      </w:pPr>
      <w:r w:rsidRPr="003928EE">
        <w:t>ensure that {</w:t>
      </w:r>
    </w:p>
    <w:p w14:paraId="33A5D705" w14:textId="0E566589" w:rsidR="00542668" w:rsidRPr="003928EE" w:rsidRDefault="00542668" w:rsidP="004A3EAA">
      <w:pPr>
        <w:pStyle w:val="PL"/>
      </w:pPr>
      <w:r w:rsidRPr="003928EE">
        <w:t xml:space="preserve">  when { UE (MCData Client) receives a request to remove the </w:t>
      </w:r>
      <w:r w:rsidR="00673196" w:rsidRPr="00673196">
        <w:t xml:space="preserve">group </w:t>
      </w:r>
      <w:r w:rsidRPr="003928EE">
        <w:t>regroup via a SIP MESSAGE message }</w:t>
      </w:r>
    </w:p>
    <w:p w14:paraId="7C36A717" w14:textId="77777777" w:rsidR="00542668" w:rsidRDefault="00542668" w:rsidP="004A3EAA">
      <w:pPr>
        <w:pStyle w:val="PL"/>
      </w:pPr>
      <w:r w:rsidRPr="003928EE">
        <w:t xml:space="preserve">    then { UE (MCData Client) responds with a SIP 200 (OK) message }       </w:t>
      </w:r>
    </w:p>
    <w:p w14:paraId="57B51A1C" w14:textId="77777777" w:rsidR="00542668" w:rsidRDefault="00542668" w:rsidP="004A3EAA">
      <w:pPr>
        <w:pStyle w:val="PL"/>
      </w:pPr>
    </w:p>
    <w:p w14:paraId="59B78EA5" w14:textId="77777777" w:rsidR="00542668" w:rsidRPr="006D2773" w:rsidRDefault="00542668" w:rsidP="004A3EAA">
      <w:pPr>
        <w:pStyle w:val="H6"/>
      </w:pPr>
      <w:r>
        <w:t>6</w:t>
      </w:r>
      <w:r w:rsidRPr="006D2773">
        <w:t>.</w:t>
      </w:r>
      <w:r>
        <w:t>9</w:t>
      </w:r>
      <w:r w:rsidRPr="006D2773">
        <w:t>.</w:t>
      </w:r>
      <w:r>
        <w:t>1.</w:t>
      </w:r>
      <w:r w:rsidRPr="006D2773">
        <w:t>2</w:t>
      </w:r>
      <w:r w:rsidRPr="006D2773">
        <w:tab/>
        <w:t>Conformance requirements</w:t>
      </w:r>
    </w:p>
    <w:p w14:paraId="71E82E0C" w14:textId="77777777" w:rsidR="00542668" w:rsidRPr="006D2773" w:rsidRDefault="00542668" w:rsidP="00542668">
      <w:pPr>
        <w:keepNext/>
        <w:keepLines/>
      </w:pPr>
      <w:r w:rsidRPr="006D2773">
        <w:t xml:space="preserve">References: The conformance requirements covered in the present TC are specified in: </w:t>
      </w:r>
      <w:r>
        <w:t xml:space="preserve">TS 24.282 clauses </w:t>
      </w:r>
      <w:r w:rsidRPr="00EA49DB">
        <w:t>23.2.1.1, 23.2.1.2</w:t>
      </w:r>
      <w:r>
        <w:t xml:space="preserve">. </w:t>
      </w:r>
      <w:r w:rsidRPr="006D2773">
        <w:t>Unless otherwise stated these are Rel-1</w:t>
      </w:r>
      <w:r>
        <w:t>7</w:t>
      </w:r>
      <w:r w:rsidRPr="006D2773">
        <w:t xml:space="preserve"> requirements.</w:t>
      </w:r>
    </w:p>
    <w:p w14:paraId="733B87F4" w14:textId="77777777" w:rsidR="00542668" w:rsidRDefault="00542668" w:rsidP="00542668">
      <w:pPr>
        <w:keepNext/>
        <w:keepLines/>
      </w:pPr>
      <w:r>
        <w:t xml:space="preserve">[TS 24.282 clause </w:t>
      </w:r>
      <w:r w:rsidRPr="00220B5C">
        <w:t>2</w:t>
      </w:r>
      <w:r>
        <w:t>3</w:t>
      </w:r>
      <w:r w:rsidRPr="00220B5C">
        <w:t>.</w:t>
      </w:r>
      <w:r>
        <w:t>2</w:t>
      </w:r>
      <w:r w:rsidRPr="00220B5C">
        <w:t>.1.</w:t>
      </w:r>
      <w:r>
        <w:t>1]</w:t>
      </w:r>
    </w:p>
    <w:p w14:paraId="4DDB96BF" w14:textId="77777777" w:rsidR="00542668" w:rsidRPr="00B02A0B" w:rsidRDefault="00542668" w:rsidP="00542668">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7C330802" w14:textId="77777777" w:rsidR="00542668" w:rsidRPr="00B02A0B" w:rsidRDefault="00542668" w:rsidP="00542668">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4CC720C6" w14:textId="77777777" w:rsidR="00542668" w:rsidRPr="00B02A0B" w:rsidRDefault="00542668" w:rsidP="00542668">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E412313" w14:textId="77777777" w:rsidR="00542668" w:rsidRPr="00B02A0B" w:rsidRDefault="00542668" w:rsidP="00542668">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73EB4CE4" w14:textId="77777777" w:rsidR="00542668" w:rsidRPr="00B02A0B" w:rsidRDefault="00542668" w:rsidP="00542668">
      <w:pPr>
        <w:pStyle w:val="B1"/>
      </w:pPr>
      <w:r w:rsidRPr="00B02A0B">
        <w:t>4)</w:t>
      </w:r>
      <w:r w:rsidRPr="00B02A0B">
        <w:tab/>
        <w:t>may include a P-Preferred-Identity header field in the SIP MESSAGE request containing a public user identity as specified in 3GPP TS 24.229 [5];</w:t>
      </w:r>
    </w:p>
    <w:p w14:paraId="24F1C17D" w14:textId="77777777" w:rsidR="00542668" w:rsidRPr="00B02A0B" w:rsidRDefault="00542668" w:rsidP="00542668">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69989939" w14:textId="77777777" w:rsidR="00542668" w:rsidRPr="00B02A0B" w:rsidRDefault="00542668" w:rsidP="00542668">
      <w:pPr>
        <w:pStyle w:val="B1"/>
      </w:pPr>
      <w:r w:rsidRPr="00B02A0B">
        <w:t>6)</w:t>
      </w:r>
      <w:r w:rsidRPr="00B02A0B">
        <w:tab/>
        <w:t>shall contain an application/vnd.3gpp.mcdata-info+xml MIME body with the &lt;mcdatainfo&gt; element containing the &lt;mcdata-Params&gt; element with:</w:t>
      </w:r>
    </w:p>
    <w:p w14:paraId="1E3AFE1E" w14:textId="77777777" w:rsidR="00542668" w:rsidRPr="00B02A0B" w:rsidRDefault="00542668" w:rsidP="00542668">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83399A4" w14:textId="77777777" w:rsidR="00542668" w:rsidRPr="00B02A0B" w:rsidRDefault="00542668" w:rsidP="00542668">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t xml:space="preserve">the &lt;anyExt&gt; element of </w:t>
      </w:r>
      <w:r w:rsidRPr="00B02A0B">
        <w:t xml:space="preserve">the &lt;functional-alias-URI&gt; </w:t>
      </w:r>
      <w:r>
        <w:t xml:space="preserve">element </w:t>
      </w:r>
      <w:r w:rsidRPr="00B02A0B">
        <w:t>set to the URI of the used functional alias;</w:t>
      </w:r>
    </w:p>
    <w:p w14:paraId="4E9A1320" w14:textId="77777777" w:rsidR="00542668" w:rsidRPr="00B02A0B" w:rsidRDefault="00542668" w:rsidP="00542668">
      <w:pPr>
        <w:pStyle w:val="B1"/>
      </w:pPr>
      <w:r w:rsidRPr="00B02A0B">
        <w:t>7)</w:t>
      </w:r>
      <w:r w:rsidRPr="00B02A0B">
        <w:tab/>
        <w:t>shall contain an application/vnd.3gpp.mcdata-regroup+xml MIME body with:</w:t>
      </w:r>
    </w:p>
    <w:p w14:paraId="07DC97B5" w14:textId="77777777" w:rsidR="00542668" w:rsidRPr="00B02A0B" w:rsidRDefault="00542668" w:rsidP="00542668">
      <w:pPr>
        <w:pStyle w:val="B2"/>
      </w:pPr>
      <w:r w:rsidRPr="00B02A0B">
        <w:t>a)</w:t>
      </w:r>
      <w:r w:rsidRPr="00B02A0B">
        <w:tab/>
      </w:r>
      <w:r w:rsidRPr="00B02A0B">
        <w:rPr>
          <w:rFonts w:eastAsia="Malgun Gothic"/>
        </w:rPr>
        <w:t>the</w:t>
      </w:r>
      <w:r w:rsidRPr="00B02A0B">
        <w:t xml:space="preserve"> &lt;regroup-action&gt; element set to the value "create";</w:t>
      </w:r>
    </w:p>
    <w:p w14:paraId="34B4AF81" w14:textId="77777777" w:rsidR="00542668" w:rsidRPr="00B02A0B" w:rsidRDefault="00542668" w:rsidP="00542668">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12BDBCE9" w14:textId="77777777" w:rsidR="00542668" w:rsidRPr="00B02A0B" w:rsidRDefault="00542668" w:rsidP="00542668">
      <w:pPr>
        <w:pStyle w:val="NO"/>
      </w:pPr>
      <w:r w:rsidRPr="00B02A0B">
        <w:t>NOTE:</w:t>
      </w:r>
      <w:r w:rsidRPr="00B02A0B">
        <w:tab/>
        <w:t>How the unique temporary group identity URI is formed is an implementation decision.</w:t>
      </w:r>
    </w:p>
    <w:p w14:paraId="1404F058" w14:textId="77777777" w:rsidR="00542668" w:rsidRPr="00B02A0B" w:rsidRDefault="00542668" w:rsidP="00542668">
      <w:pPr>
        <w:pStyle w:val="B2"/>
      </w:pPr>
      <w:r w:rsidRPr="00B02A0B">
        <w:t>c)</w:t>
      </w:r>
      <w:r w:rsidRPr="00B02A0B">
        <w:tab/>
        <w:t>the &lt;preconfigured-group&gt; element set to the group identity of the preconfigured group; and</w:t>
      </w:r>
    </w:p>
    <w:p w14:paraId="1C850E34" w14:textId="77777777" w:rsidR="00542668" w:rsidRPr="00B02A0B" w:rsidRDefault="00542668" w:rsidP="00542668">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377E9724" w14:textId="77777777" w:rsidR="00542668" w:rsidRPr="00B02A0B" w:rsidRDefault="00542668" w:rsidP="00542668">
      <w:pPr>
        <w:pStyle w:val="B1"/>
      </w:pPr>
      <w:r w:rsidRPr="00B02A0B">
        <w:t>8)</w:t>
      </w:r>
      <w:r w:rsidRPr="00B02A0B">
        <w:tab/>
        <w:t>shall send the SIP MESSAGE request according to 3GPP TS 24.229 [5].</w:t>
      </w:r>
    </w:p>
    <w:p w14:paraId="0E79070A" w14:textId="77777777" w:rsidR="00542668" w:rsidRPr="00B02A0B" w:rsidRDefault="00542668" w:rsidP="00542668">
      <w:r w:rsidRPr="00B02A0B">
        <w:t>On receiving a SIP 2xx response to the SIP MESSAGE request, the MCData client:</w:t>
      </w:r>
    </w:p>
    <w:p w14:paraId="540FBEA2" w14:textId="77777777" w:rsidR="00542668" w:rsidRPr="00B02A0B" w:rsidRDefault="00542668" w:rsidP="00542668">
      <w:pPr>
        <w:pStyle w:val="B1"/>
      </w:pPr>
      <w:r w:rsidRPr="00B02A0B">
        <w:t>1)</w:t>
      </w:r>
      <w:r w:rsidRPr="00B02A0B">
        <w:tab/>
        <w:t>should notify the MCData user of the successful creation of the group regroup using preconfigured group.</w:t>
      </w:r>
    </w:p>
    <w:p w14:paraId="7B1128EF" w14:textId="77777777" w:rsidR="00542668" w:rsidRPr="00B02A0B" w:rsidRDefault="00542668" w:rsidP="00542668">
      <w:r w:rsidRPr="00B02A0B">
        <w:t>On receiving a SIP 4xx response, a SIP 5xx response or a SIP 6xx response to the SIP INVITE request:</w:t>
      </w:r>
    </w:p>
    <w:p w14:paraId="5C5C6217" w14:textId="77777777" w:rsidR="00542668" w:rsidRPr="00B02A0B" w:rsidRDefault="00542668" w:rsidP="00542668">
      <w:pPr>
        <w:pStyle w:val="B1"/>
      </w:pPr>
      <w:r w:rsidRPr="00B02A0B">
        <w:t>1)</w:t>
      </w:r>
      <w:r w:rsidRPr="00B02A0B">
        <w:tab/>
        <w:t>should notify the MCData user of the failure to create the group regroup using preconfigured group.</w:t>
      </w:r>
    </w:p>
    <w:p w14:paraId="5F2C0391" w14:textId="2C3DF9B5" w:rsidR="00542668" w:rsidRDefault="00542668" w:rsidP="00542668">
      <w:pPr>
        <w:keepNext/>
        <w:keepLines/>
      </w:pPr>
      <w:r>
        <w:t xml:space="preserve">[TS 24.282 clause </w:t>
      </w:r>
      <w:r w:rsidRPr="00220B5C">
        <w:t>2</w:t>
      </w:r>
      <w:r>
        <w:t>3</w:t>
      </w:r>
      <w:r w:rsidRPr="00220B5C">
        <w:t>.2.1.</w:t>
      </w:r>
      <w:r>
        <w:t>2]</w:t>
      </w:r>
    </w:p>
    <w:p w14:paraId="3691AB24" w14:textId="77777777" w:rsidR="00542668" w:rsidRPr="00B02A0B" w:rsidRDefault="00542668" w:rsidP="00542668">
      <w:r w:rsidRPr="00B02A0B">
        <w:t>Upon receiving a request from an MCData user to remove a user or group regroup using a preconfigured group, the MCData client:</w:t>
      </w:r>
    </w:p>
    <w:p w14:paraId="0D5F5946" w14:textId="77777777" w:rsidR="00542668" w:rsidRPr="00B02A0B" w:rsidRDefault="00542668" w:rsidP="00542668">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1DF09A10" w14:textId="77777777" w:rsidR="00542668" w:rsidRPr="00B02A0B" w:rsidRDefault="00542668" w:rsidP="00542668">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3253242A" w14:textId="77777777" w:rsidR="00542668" w:rsidRPr="00B02A0B" w:rsidRDefault="00542668" w:rsidP="00542668">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3A9F3C9E" w14:textId="77777777" w:rsidR="00542668" w:rsidRPr="00B02A0B" w:rsidRDefault="00542668" w:rsidP="00542668">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09E55FAE" w14:textId="77777777" w:rsidR="00542668" w:rsidRPr="00B02A0B" w:rsidRDefault="00542668" w:rsidP="00542668">
      <w:pPr>
        <w:pStyle w:val="B1"/>
      </w:pPr>
      <w:r w:rsidRPr="00B02A0B">
        <w:t>5)</w:t>
      </w:r>
      <w:r w:rsidRPr="00B02A0B">
        <w:tab/>
        <w:t>may include a P-Preferred-Identity header field in the SIP INVITE request containing a public user identity as specified in 3GPP TS 24.229 [5];</w:t>
      </w:r>
    </w:p>
    <w:p w14:paraId="3F94475D" w14:textId="77777777" w:rsidR="00542668" w:rsidRPr="00B02A0B" w:rsidRDefault="00542668" w:rsidP="00542668">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36829A9F" w14:textId="77777777" w:rsidR="00542668" w:rsidRPr="00B02A0B" w:rsidRDefault="00542668" w:rsidP="00542668">
      <w:pPr>
        <w:pStyle w:val="B1"/>
      </w:pPr>
      <w:r w:rsidRPr="00B02A0B">
        <w:t>7)</w:t>
      </w:r>
      <w:r w:rsidRPr="00B02A0B">
        <w:tab/>
        <w:t>shall contain an application/vnd.3gpp.mcdata-info+xml MIME body with the &lt;mcdatainfo&gt; element containing the &lt;mcdata-Params&gt; element with:</w:t>
      </w:r>
    </w:p>
    <w:p w14:paraId="4B728573" w14:textId="77777777" w:rsidR="00542668" w:rsidRPr="00B02A0B" w:rsidRDefault="00542668" w:rsidP="00542668">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037675C2" w14:textId="77777777" w:rsidR="00542668" w:rsidRPr="00B02A0B" w:rsidRDefault="00542668" w:rsidP="00542668">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t xml:space="preserve">the &lt;anyExt&gt; element of </w:t>
      </w:r>
      <w:r w:rsidRPr="00B02A0B">
        <w:t xml:space="preserve">the &lt;functional-alias-URI&gt; </w:t>
      </w:r>
      <w:r>
        <w:t xml:space="preserve">element </w:t>
      </w:r>
      <w:r w:rsidRPr="00B02A0B">
        <w:t>set to the URI of the used functional alias;</w:t>
      </w:r>
    </w:p>
    <w:p w14:paraId="729032F2" w14:textId="77777777" w:rsidR="00542668" w:rsidRPr="00B02A0B" w:rsidRDefault="00542668" w:rsidP="00542668">
      <w:pPr>
        <w:pStyle w:val="B1"/>
      </w:pPr>
      <w:r w:rsidRPr="00B02A0B">
        <w:t>8)</w:t>
      </w:r>
      <w:r w:rsidRPr="00B02A0B">
        <w:tab/>
        <w:t>shall contain an application/vnd.3gpp.mcdata-regroup+xml MIME body with:</w:t>
      </w:r>
    </w:p>
    <w:p w14:paraId="20FF52D8" w14:textId="77777777" w:rsidR="00542668" w:rsidRPr="00B02A0B" w:rsidRDefault="00542668" w:rsidP="00542668">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E19F5B7" w14:textId="77777777" w:rsidR="00542668" w:rsidRPr="00B02A0B" w:rsidRDefault="00542668" w:rsidP="00542668">
      <w:pPr>
        <w:pStyle w:val="B2"/>
      </w:pPr>
      <w:r w:rsidRPr="00B02A0B">
        <w:t>b)</w:t>
      </w:r>
      <w:r w:rsidRPr="00B02A0B">
        <w:tab/>
      </w:r>
      <w:r w:rsidRPr="00B02A0B">
        <w:rPr>
          <w:rFonts w:eastAsia="Malgun Gothic"/>
        </w:rPr>
        <w:t>the</w:t>
      </w:r>
      <w:r w:rsidRPr="00B02A0B">
        <w:t xml:space="preserve"> &lt;regroup-action&gt; element set to "remove"; and</w:t>
      </w:r>
    </w:p>
    <w:p w14:paraId="44F47819" w14:textId="77777777" w:rsidR="00542668" w:rsidRPr="00B02A0B" w:rsidRDefault="00542668" w:rsidP="00542668">
      <w:pPr>
        <w:pStyle w:val="B1"/>
      </w:pPr>
      <w:r w:rsidRPr="00B02A0B">
        <w:t>9)</w:t>
      </w:r>
      <w:r w:rsidRPr="00B02A0B">
        <w:tab/>
        <w:t>shall send the SIP MESSAGE request according to 3GPP TS 24.229 [5].</w:t>
      </w:r>
    </w:p>
    <w:p w14:paraId="71B0326B" w14:textId="77777777" w:rsidR="00542668" w:rsidRPr="00B02A0B" w:rsidRDefault="00542668" w:rsidP="00542668">
      <w:r w:rsidRPr="00B02A0B">
        <w:t>On receiving a SIP 2xx response to the SIP MESSAGE request, the MCData client:</w:t>
      </w:r>
    </w:p>
    <w:p w14:paraId="0F8B1CD3" w14:textId="77777777" w:rsidR="00542668" w:rsidRPr="00B02A0B" w:rsidRDefault="00542668" w:rsidP="00542668">
      <w:pPr>
        <w:pStyle w:val="B1"/>
      </w:pPr>
      <w:r w:rsidRPr="00B02A0B">
        <w:t>1)</w:t>
      </w:r>
      <w:r w:rsidRPr="00B02A0B">
        <w:tab/>
        <w:t>should notify the MCData user of the successful removal of the regroup using preconfigured group.</w:t>
      </w:r>
    </w:p>
    <w:p w14:paraId="66DD7822" w14:textId="77777777" w:rsidR="00542668" w:rsidRPr="00B02A0B" w:rsidRDefault="00542668" w:rsidP="00542668">
      <w:r w:rsidRPr="00B02A0B">
        <w:t>On receiving a SIP 4xx response, a SIP 5xx response or a SIP 6xx response to the SIP INVITE request:</w:t>
      </w:r>
    </w:p>
    <w:p w14:paraId="5C646A06" w14:textId="1910DBF7" w:rsidR="00542668" w:rsidRPr="00B02A0B" w:rsidRDefault="00542668" w:rsidP="00542668">
      <w:pPr>
        <w:pStyle w:val="B1"/>
      </w:pPr>
      <w:r w:rsidRPr="00B02A0B">
        <w:t>1)</w:t>
      </w:r>
      <w:r w:rsidRPr="00B02A0B">
        <w:tab/>
        <w:t>should notify the MCData user of the failure to remove the regroup using preconfigured group.</w:t>
      </w:r>
    </w:p>
    <w:p w14:paraId="1344411F" w14:textId="77777777" w:rsidR="00542668" w:rsidRPr="006D2773" w:rsidRDefault="00542668" w:rsidP="00542668">
      <w:pPr>
        <w:pStyle w:val="H6"/>
      </w:pPr>
      <w:r>
        <w:t>6</w:t>
      </w:r>
      <w:r w:rsidRPr="006D2773">
        <w:t>.</w:t>
      </w:r>
      <w:r>
        <w:t>9</w:t>
      </w:r>
      <w:r w:rsidRPr="006D2773">
        <w:t>.</w:t>
      </w:r>
      <w:r>
        <w:t>1.</w:t>
      </w:r>
      <w:r w:rsidRPr="006D2773">
        <w:t>3</w:t>
      </w:r>
      <w:r w:rsidRPr="006D2773">
        <w:tab/>
        <w:t>Test description</w:t>
      </w:r>
    </w:p>
    <w:p w14:paraId="3C830D0A" w14:textId="77777777" w:rsidR="00542668" w:rsidRPr="006D2773" w:rsidRDefault="00542668" w:rsidP="00542668">
      <w:pPr>
        <w:pStyle w:val="H6"/>
      </w:pPr>
      <w:r>
        <w:t>6</w:t>
      </w:r>
      <w:r w:rsidRPr="006D2773">
        <w:t>.</w:t>
      </w:r>
      <w:r>
        <w:t>9</w:t>
      </w:r>
      <w:r w:rsidRPr="006D2773">
        <w:t>.</w:t>
      </w:r>
      <w:r>
        <w:t>1.</w:t>
      </w:r>
      <w:r w:rsidRPr="006D2773">
        <w:t>3.1</w:t>
      </w:r>
      <w:r w:rsidRPr="006D2773">
        <w:tab/>
        <w:t>Pre-test conditions</w:t>
      </w:r>
    </w:p>
    <w:p w14:paraId="0A981D1E" w14:textId="77777777" w:rsidR="00542668" w:rsidRPr="006D2773" w:rsidRDefault="00542668" w:rsidP="00542668">
      <w:pPr>
        <w:pStyle w:val="H6"/>
      </w:pPr>
      <w:r w:rsidRPr="006D2773">
        <w:t>Test configuration:</w:t>
      </w:r>
    </w:p>
    <w:p w14:paraId="08A1AB45" w14:textId="77777777" w:rsidR="00542668" w:rsidRPr="006D2773" w:rsidRDefault="00542668" w:rsidP="00542668">
      <w:pPr>
        <w:pStyle w:val="B1"/>
      </w:pPr>
      <w:r w:rsidRPr="006D2773">
        <w:t>-</w:t>
      </w:r>
      <w:r w:rsidRPr="006D2773">
        <w:tab/>
        <w:t>Single cell configuration according to TS 37.579-1 [2] clause 5.2.2.2.1.</w:t>
      </w:r>
    </w:p>
    <w:p w14:paraId="3D341F5A" w14:textId="77777777" w:rsidR="00542668" w:rsidRPr="006D2773" w:rsidRDefault="00542668" w:rsidP="00542668">
      <w:pPr>
        <w:pStyle w:val="H6"/>
      </w:pPr>
      <w:r w:rsidRPr="006D2773">
        <w:t>Preamble:</w:t>
      </w:r>
    </w:p>
    <w:p w14:paraId="13A39CC2" w14:textId="77777777" w:rsidR="00542668" w:rsidRPr="006D2773" w:rsidRDefault="00542668" w:rsidP="00542668">
      <w:pPr>
        <w:pStyle w:val="B1"/>
      </w:pPr>
      <w:r w:rsidRPr="006D2773">
        <w:t>-</w:t>
      </w:r>
      <w:r w:rsidRPr="006D2773">
        <w:tab/>
        <w:t>The UE has performed procedure 'Initial registration' as described in TS 37.579-1 [2] clause 5.4.2.</w:t>
      </w:r>
    </w:p>
    <w:p w14:paraId="06C188E2" w14:textId="77777777" w:rsidR="00542668" w:rsidRPr="006D2773" w:rsidRDefault="00542668" w:rsidP="00542668">
      <w:pPr>
        <w:pStyle w:val="B1"/>
      </w:pPr>
      <w:r w:rsidRPr="006D2773">
        <w:t>-</w:t>
      </w:r>
      <w:r w:rsidRPr="006D2773">
        <w:tab/>
        <w:t>UE States at the end of the preamble:</w:t>
      </w:r>
    </w:p>
    <w:p w14:paraId="49AD07BD" w14:textId="77777777" w:rsidR="00542668" w:rsidRPr="006D2773" w:rsidRDefault="00542668" w:rsidP="00542668">
      <w:pPr>
        <w:pStyle w:val="B2"/>
      </w:pPr>
      <w:r w:rsidRPr="006D2773">
        <w:t>-</w:t>
      </w:r>
      <w:r w:rsidRPr="006D2773">
        <w:tab/>
        <w:t>The UE is in RRC_IDLE state.</w:t>
      </w:r>
    </w:p>
    <w:p w14:paraId="664EF369" w14:textId="55F331BB" w:rsidR="00542668" w:rsidRDefault="00542668" w:rsidP="00542668">
      <w:pPr>
        <w:pStyle w:val="B2"/>
      </w:pPr>
      <w:r w:rsidRPr="006D2773">
        <w:t>-</w:t>
      </w:r>
      <w:r w:rsidRPr="006D2773">
        <w:tab/>
        <w:t>The client is registered for MC</w:t>
      </w:r>
      <w:r>
        <w:t>Data</w:t>
      </w:r>
      <w:r w:rsidRPr="006D2773">
        <w:t>.</w:t>
      </w:r>
    </w:p>
    <w:p w14:paraId="7DDCF1CF" w14:textId="77777777" w:rsidR="00542668" w:rsidRDefault="00542668" w:rsidP="00542668">
      <w:pPr>
        <w:pStyle w:val="H6"/>
      </w:pPr>
      <w:r>
        <w:t>6</w:t>
      </w:r>
      <w:r w:rsidRPr="006D2773">
        <w:t>.</w:t>
      </w:r>
      <w:r>
        <w:t>9</w:t>
      </w:r>
      <w:r w:rsidRPr="006D2773">
        <w:t>.</w:t>
      </w:r>
      <w:r>
        <w:t>1.</w:t>
      </w:r>
      <w:r w:rsidRPr="006D2773">
        <w:t>3.2</w:t>
      </w:r>
      <w:r w:rsidRPr="006D2773">
        <w:tab/>
        <w:t>Test procedure sequence</w:t>
      </w:r>
    </w:p>
    <w:p w14:paraId="20359D45" w14:textId="77777777" w:rsidR="00542668" w:rsidRPr="001F396A" w:rsidRDefault="00542668" w:rsidP="00542668">
      <w:pPr>
        <w:pStyle w:val="TH"/>
      </w:pPr>
      <w:r w:rsidRPr="001F396A">
        <w:t>Table 6.</w:t>
      </w:r>
      <w:r>
        <w:t>9</w:t>
      </w:r>
      <w:r w:rsidRPr="001F396A">
        <w:t>.</w:t>
      </w:r>
      <w:r>
        <w:t>1</w:t>
      </w:r>
      <w:r w:rsidRPr="001F396A">
        <w:t>.3.2-1: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42668" w:rsidRPr="001F396A" w14:paraId="3245DAB4" w14:textId="77777777" w:rsidTr="00EE26EF">
        <w:tc>
          <w:tcPr>
            <w:tcW w:w="533" w:type="dxa"/>
            <w:tcBorders>
              <w:top w:val="single" w:sz="4" w:space="0" w:color="auto"/>
              <w:left w:val="single" w:sz="4" w:space="0" w:color="auto"/>
              <w:bottom w:val="nil"/>
              <w:right w:val="single" w:sz="4" w:space="0" w:color="auto"/>
            </w:tcBorders>
            <w:hideMark/>
          </w:tcPr>
          <w:p w14:paraId="43DF1856" w14:textId="77777777" w:rsidR="00542668" w:rsidRPr="001F396A" w:rsidRDefault="00542668" w:rsidP="00EE26EF">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60B584E4" w14:textId="77777777" w:rsidR="00542668" w:rsidRPr="001F396A" w:rsidRDefault="00542668"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EB7FD04" w14:textId="77777777" w:rsidR="00542668" w:rsidRPr="001F396A" w:rsidRDefault="00542668"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6372424A" w14:textId="77777777" w:rsidR="00542668" w:rsidRPr="001F396A" w:rsidRDefault="00542668"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316607CC" w14:textId="77777777" w:rsidR="00542668" w:rsidRPr="001F396A" w:rsidRDefault="00542668" w:rsidP="00EE26EF">
            <w:pPr>
              <w:pStyle w:val="TAH"/>
            </w:pPr>
            <w:r w:rsidRPr="001F396A">
              <w:t>Verdict</w:t>
            </w:r>
          </w:p>
        </w:tc>
      </w:tr>
      <w:tr w:rsidR="00542668" w:rsidRPr="001F396A" w14:paraId="6B4CC454" w14:textId="77777777" w:rsidTr="00EE26EF">
        <w:tc>
          <w:tcPr>
            <w:tcW w:w="533" w:type="dxa"/>
            <w:tcBorders>
              <w:top w:val="nil"/>
              <w:left w:val="single" w:sz="4" w:space="0" w:color="auto"/>
              <w:bottom w:val="single" w:sz="4" w:space="0" w:color="auto"/>
              <w:right w:val="single" w:sz="4" w:space="0" w:color="auto"/>
            </w:tcBorders>
          </w:tcPr>
          <w:p w14:paraId="3CE3EAB5" w14:textId="77777777" w:rsidR="00542668" w:rsidRPr="001F396A" w:rsidRDefault="00542668" w:rsidP="00EE26EF">
            <w:pPr>
              <w:pStyle w:val="TAH"/>
            </w:pPr>
          </w:p>
        </w:tc>
        <w:tc>
          <w:tcPr>
            <w:tcW w:w="3967" w:type="dxa"/>
            <w:tcBorders>
              <w:top w:val="nil"/>
              <w:left w:val="single" w:sz="4" w:space="0" w:color="auto"/>
              <w:bottom w:val="single" w:sz="4" w:space="0" w:color="auto"/>
              <w:right w:val="single" w:sz="4" w:space="0" w:color="auto"/>
            </w:tcBorders>
          </w:tcPr>
          <w:p w14:paraId="0EAFE7E4" w14:textId="77777777" w:rsidR="00542668" w:rsidRPr="001F396A" w:rsidRDefault="00542668"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5FC9E8" w14:textId="77777777" w:rsidR="00542668" w:rsidRPr="001F396A" w:rsidRDefault="00542668"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2ED185F9" w14:textId="77777777" w:rsidR="00542668" w:rsidRPr="001F396A" w:rsidRDefault="00542668"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370D803E" w14:textId="77777777" w:rsidR="00542668" w:rsidRPr="001F396A" w:rsidRDefault="00542668" w:rsidP="00EE26EF">
            <w:pPr>
              <w:pStyle w:val="TAH"/>
            </w:pPr>
          </w:p>
        </w:tc>
        <w:tc>
          <w:tcPr>
            <w:tcW w:w="850" w:type="dxa"/>
            <w:tcBorders>
              <w:top w:val="nil"/>
              <w:left w:val="single" w:sz="4" w:space="0" w:color="auto"/>
              <w:bottom w:val="single" w:sz="4" w:space="0" w:color="auto"/>
              <w:right w:val="single" w:sz="4" w:space="0" w:color="auto"/>
            </w:tcBorders>
          </w:tcPr>
          <w:p w14:paraId="1BFD9BC0" w14:textId="77777777" w:rsidR="00542668" w:rsidRPr="001F396A" w:rsidRDefault="00542668" w:rsidP="00EE26EF">
            <w:pPr>
              <w:pStyle w:val="TAH"/>
            </w:pPr>
          </w:p>
        </w:tc>
      </w:tr>
      <w:tr w:rsidR="00542668" w:rsidRPr="001F396A" w14:paraId="74D1911F" w14:textId="77777777" w:rsidTr="00EE26EF">
        <w:tc>
          <w:tcPr>
            <w:tcW w:w="533" w:type="dxa"/>
            <w:tcBorders>
              <w:top w:val="single" w:sz="4" w:space="0" w:color="auto"/>
              <w:left w:val="single" w:sz="4" w:space="0" w:color="auto"/>
              <w:bottom w:val="single" w:sz="4" w:space="0" w:color="auto"/>
              <w:right w:val="single" w:sz="4" w:space="0" w:color="auto"/>
            </w:tcBorders>
          </w:tcPr>
          <w:p w14:paraId="7B14B177" w14:textId="77777777" w:rsidR="00542668" w:rsidRPr="001F396A" w:rsidRDefault="00542668"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63E9123F" w14:textId="77777777" w:rsidR="00542668" w:rsidRPr="001F396A" w:rsidRDefault="00542668"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7F6DEA00" w14:textId="77777777" w:rsidR="00542668" w:rsidRPr="001F396A" w:rsidRDefault="00542668"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36B71084" w14:textId="77777777" w:rsidR="00542668" w:rsidRPr="001F396A" w:rsidRDefault="00542668"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28015E03"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57806C8F" w14:textId="77777777" w:rsidR="00542668" w:rsidRPr="001F396A" w:rsidRDefault="00542668" w:rsidP="00EE26EF">
            <w:pPr>
              <w:pStyle w:val="TAC"/>
            </w:pPr>
            <w:r w:rsidRPr="001F396A">
              <w:t>-</w:t>
            </w:r>
          </w:p>
        </w:tc>
      </w:tr>
      <w:tr w:rsidR="00542668" w:rsidRPr="001F396A" w14:paraId="64D2DE7A" w14:textId="77777777" w:rsidTr="00EE26EF">
        <w:tc>
          <w:tcPr>
            <w:tcW w:w="533" w:type="dxa"/>
            <w:tcBorders>
              <w:top w:val="single" w:sz="4" w:space="0" w:color="auto"/>
              <w:left w:val="single" w:sz="4" w:space="0" w:color="auto"/>
              <w:bottom w:val="single" w:sz="4" w:space="0" w:color="auto"/>
              <w:right w:val="single" w:sz="4" w:space="0" w:color="auto"/>
            </w:tcBorders>
          </w:tcPr>
          <w:p w14:paraId="26B95709" w14:textId="77777777" w:rsidR="00542668" w:rsidRPr="001F396A" w:rsidRDefault="00542668"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2F4CC904" w14:textId="77777777" w:rsidR="00542668" w:rsidRPr="001F396A" w:rsidRDefault="00542668" w:rsidP="00EE26EF">
            <w:pPr>
              <w:pStyle w:val="TAL"/>
            </w:pPr>
            <w:r w:rsidRPr="001F396A">
              <w:t>Make the UE (MC</w:t>
            </w:r>
            <w:r>
              <w:t>Data</w:t>
            </w:r>
            <w:r w:rsidRPr="001F396A">
              <w:t xml:space="preserve"> client) request creation of a new group (group B).</w:t>
            </w:r>
          </w:p>
          <w:p w14:paraId="2FC862A4" w14:textId="77777777" w:rsidR="00542668" w:rsidRPr="001F396A" w:rsidRDefault="00542668"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357CEC4B"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1481D45D"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53BCA277"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06B18F4B" w14:textId="77777777" w:rsidR="00542668" w:rsidRPr="001F396A" w:rsidRDefault="00542668" w:rsidP="00EE26EF">
            <w:pPr>
              <w:pStyle w:val="TAC"/>
            </w:pPr>
            <w:r w:rsidRPr="001F396A">
              <w:t>-</w:t>
            </w:r>
          </w:p>
        </w:tc>
      </w:tr>
      <w:tr w:rsidR="00542668" w:rsidRPr="001F396A" w14:paraId="2AB9A9F7" w14:textId="77777777" w:rsidTr="00EE26EF">
        <w:tc>
          <w:tcPr>
            <w:tcW w:w="533" w:type="dxa"/>
            <w:tcBorders>
              <w:top w:val="single" w:sz="4" w:space="0" w:color="auto"/>
              <w:left w:val="single" w:sz="4" w:space="0" w:color="auto"/>
              <w:bottom w:val="single" w:sz="4" w:space="0" w:color="auto"/>
              <w:right w:val="single" w:sz="4" w:space="0" w:color="auto"/>
            </w:tcBorders>
          </w:tcPr>
          <w:p w14:paraId="08ADCAEF" w14:textId="77777777" w:rsidR="00542668" w:rsidRPr="001F396A" w:rsidRDefault="00542668"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0E4EF9C9" w14:textId="77777777" w:rsidR="00542668" w:rsidRPr="001F396A" w:rsidRDefault="00542668" w:rsidP="00EE26EF">
            <w:pPr>
              <w:pStyle w:val="TAL"/>
              <w:rPr>
                <w:rFonts w:eastAsia="Calibri"/>
              </w:rPr>
            </w:pPr>
            <w:r w:rsidRPr="001F396A">
              <w:t>The UE (MC</w:t>
            </w:r>
            <w:r>
              <w:t>Data</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06D14806"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25C4C3E8"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089C57D4"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70E20A7F" w14:textId="77777777" w:rsidR="00542668" w:rsidRPr="001F396A" w:rsidRDefault="00542668" w:rsidP="00EE26EF">
            <w:pPr>
              <w:pStyle w:val="TAC"/>
            </w:pPr>
            <w:r w:rsidRPr="001F396A">
              <w:t>-</w:t>
            </w:r>
          </w:p>
        </w:tc>
      </w:tr>
      <w:tr w:rsidR="00542668" w:rsidRPr="001F396A" w14:paraId="40171F3C" w14:textId="77777777" w:rsidTr="00EE26EF">
        <w:tc>
          <w:tcPr>
            <w:tcW w:w="533" w:type="dxa"/>
            <w:tcBorders>
              <w:top w:val="single" w:sz="4" w:space="0" w:color="auto"/>
              <w:left w:val="single" w:sz="4" w:space="0" w:color="auto"/>
              <w:bottom w:val="single" w:sz="4" w:space="0" w:color="auto"/>
              <w:right w:val="single" w:sz="4" w:space="0" w:color="auto"/>
            </w:tcBorders>
          </w:tcPr>
          <w:p w14:paraId="2FBA3E13" w14:textId="77777777" w:rsidR="00542668" w:rsidRPr="001F396A" w:rsidRDefault="00542668"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16EC3479" w14:textId="77777777" w:rsidR="00542668" w:rsidRPr="001F396A" w:rsidRDefault="00542668"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EA5CA10"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945CC49"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45BAEBC1" w14:textId="77777777" w:rsidR="00542668" w:rsidRPr="001F396A" w:rsidRDefault="00542668"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2EF31FC9" w14:textId="77777777" w:rsidR="00542668" w:rsidRPr="001F396A" w:rsidRDefault="00542668" w:rsidP="00EE26EF">
            <w:pPr>
              <w:pStyle w:val="TAC"/>
              <w:rPr>
                <w:rFonts w:eastAsia="Calibri"/>
              </w:rPr>
            </w:pPr>
            <w:r w:rsidRPr="001F396A">
              <w:t>-</w:t>
            </w:r>
          </w:p>
        </w:tc>
      </w:tr>
      <w:tr w:rsidR="00673196" w:rsidRPr="001F396A" w14:paraId="5FF41507" w14:textId="77777777" w:rsidTr="00EE26EF">
        <w:tc>
          <w:tcPr>
            <w:tcW w:w="533" w:type="dxa"/>
            <w:tcBorders>
              <w:top w:val="single" w:sz="4" w:space="0" w:color="auto"/>
              <w:left w:val="single" w:sz="4" w:space="0" w:color="auto"/>
              <w:bottom w:val="single" w:sz="4" w:space="0" w:color="auto"/>
              <w:right w:val="single" w:sz="4" w:space="0" w:color="auto"/>
            </w:tcBorders>
          </w:tcPr>
          <w:p w14:paraId="4B2CBAB4" w14:textId="1E6C816A" w:rsidR="00673196" w:rsidRPr="001F396A" w:rsidRDefault="00673196" w:rsidP="00673196">
            <w:pPr>
              <w:pStyle w:val="TAC"/>
            </w:pPr>
            <w:r>
              <w:t>4</w:t>
            </w:r>
          </w:p>
        </w:tc>
        <w:tc>
          <w:tcPr>
            <w:tcW w:w="3967" w:type="dxa"/>
            <w:tcBorders>
              <w:top w:val="single" w:sz="4" w:space="0" w:color="auto"/>
              <w:left w:val="single" w:sz="4" w:space="0" w:color="auto"/>
              <w:bottom w:val="single" w:sz="4" w:space="0" w:color="auto"/>
              <w:right w:val="single" w:sz="4" w:space="0" w:color="auto"/>
            </w:tcBorders>
          </w:tcPr>
          <w:p w14:paraId="43AD915D" w14:textId="77777777" w:rsidR="00673196" w:rsidRPr="006D2208" w:rsidRDefault="00673196" w:rsidP="00673196">
            <w:pPr>
              <w:pStyle w:val="TAL"/>
              <w:rPr>
                <w:rFonts w:eastAsia="Calibri"/>
              </w:rPr>
            </w:pPr>
            <w:r w:rsidRPr="006D2208">
              <w:rPr>
                <w:rFonts w:eastAsia="Calibri"/>
              </w:rPr>
              <w:t>Make the UE (MC</w:t>
            </w:r>
            <w:r>
              <w:rPr>
                <w:rFonts w:eastAsia="Calibri"/>
              </w:rPr>
              <w:t xml:space="preserve">Data </w:t>
            </w:r>
            <w:r w:rsidRPr="006D2208">
              <w:rPr>
                <w:rFonts w:eastAsia="Calibri"/>
              </w:rPr>
              <w:t xml:space="preserve">client) request </w:t>
            </w:r>
            <w:r w:rsidRPr="006D2208">
              <w:t>to establish an MC</w:t>
            </w:r>
            <w:r>
              <w:t>Data</w:t>
            </w:r>
            <w:r w:rsidRPr="006D2208">
              <w:t xml:space="preserve"> group regroup using a preconfigured group.</w:t>
            </w:r>
          </w:p>
          <w:p w14:paraId="0E03641C" w14:textId="74AE83C5" w:rsidR="00673196" w:rsidRPr="001F396A" w:rsidRDefault="00673196" w:rsidP="00673196">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243C0C" w14:textId="66022323" w:rsidR="00673196" w:rsidRPr="001F396A" w:rsidRDefault="00673196" w:rsidP="00673196">
            <w:pPr>
              <w:pStyle w:val="TAC"/>
            </w:pPr>
            <w:r>
              <w:t>-</w:t>
            </w:r>
          </w:p>
        </w:tc>
        <w:tc>
          <w:tcPr>
            <w:tcW w:w="2977" w:type="dxa"/>
            <w:tcBorders>
              <w:top w:val="single" w:sz="4" w:space="0" w:color="auto"/>
              <w:left w:val="single" w:sz="4" w:space="0" w:color="auto"/>
              <w:bottom w:val="single" w:sz="4" w:space="0" w:color="auto"/>
              <w:right w:val="single" w:sz="4" w:space="0" w:color="auto"/>
            </w:tcBorders>
          </w:tcPr>
          <w:p w14:paraId="102062D7" w14:textId="7B0AD83E" w:rsidR="00673196" w:rsidRPr="001F396A" w:rsidRDefault="00673196" w:rsidP="00673196">
            <w:pPr>
              <w:pStyle w:val="TAL"/>
            </w:pPr>
            <w:r>
              <w:t>-</w:t>
            </w:r>
          </w:p>
        </w:tc>
        <w:tc>
          <w:tcPr>
            <w:tcW w:w="565" w:type="dxa"/>
            <w:tcBorders>
              <w:top w:val="single" w:sz="4" w:space="0" w:color="auto"/>
              <w:left w:val="single" w:sz="4" w:space="0" w:color="auto"/>
              <w:bottom w:val="single" w:sz="4" w:space="0" w:color="auto"/>
              <w:right w:val="single" w:sz="4" w:space="0" w:color="auto"/>
            </w:tcBorders>
          </w:tcPr>
          <w:p w14:paraId="457C9AB6" w14:textId="6A16BD41" w:rsidR="00673196" w:rsidRPr="001F396A" w:rsidRDefault="00673196" w:rsidP="00673196">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58481254" w14:textId="056754D6" w:rsidR="00673196" w:rsidRPr="001F396A" w:rsidRDefault="00673196" w:rsidP="00673196">
            <w:pPr>
              <w:pStyle w:val="TAC"/>
            </w:pPr>
            <w:r>
              <w:t>-</w:t>
            </w:r>
          </w:p>
        </w:tc>
      </w:tr>
      <w:tr w:rsidR="00542668" w:rsidRPr="001F396A" w14:paraId="5E363B96" w14:textId="77777777" w:rsidTr="00EE26EF">
        <w:tc>
          <w:tcPr>
            <w:tcW w:w="533" w:type="dxa"/>
            <w:tcBorders>
              <w:top w:val="single" w:sz="4" w:space="0" w:color="auto"/>
              <w:left w:val="single" w:sz="4" w:space="0" w:color="auto"/>
              <w:bottom w:val="single" w:sz="4" w:space="0" w:color="auto"/>
              <w:right w:val="single" w:sz="4" w:space="0" w:color="auto"/>
            </w:tcBorders>
          </w:tcPr>
          <w:p w14:paraId="521629FF" w14:textId="2381EBDF" w:rsidR="00542668" w:rsidRPr="001F396A" w:rsidRDefault="00673196" w:rsidP="00EE26EF">
            <w:pPr>
              <w:pStyle w:val="TAC"/>
            </w:pPr>
            <w:r w:rsidRPr="00673196">
              <w:t>5</w:t>
            </w:r>
          </w:p>
        </w:tc>
        <w:tc>
          <w:tcPr>
            <w:tcW w:w="3967" w:type="dxa"/>
            <w:tcBorders>
              <w:top w:val="single" w:sz="4" w:space="0" w:color="auto"/>
              <w:left w:val="single" w:sz="4" w:space="0" w:color="auto"/>
              <w:bottom w:val="single" w:sz="4" w:space="0" w:color="auto"/>
              <w:right w:val="single" w:sz="4" w:space="0" w:color="auto"/>
            </w:tcBorders>
          </w:tcPr>
          <w:p w14:paraId="3755F660" w14:textId="78E27BE2" w:rsidR="00542668" w:rsidRPr="001F396A" w:rsidRDefault="00542668" w:rsidP="00A36A05">
            <w:pPr>
              <w:pStyle w:val="TAC"/>
              <w:jc w:val="left"/>
              <w:rPr>
                <w:rFonts w:eastAsia="Calibri"/>
              </w:rPr>
            </w:pPr>
            <w:r w:rsidRPr="001F396A">
              <w:rPr>
                <w:rFonts w:eastAsia="Calibri"/>
              </w:rPr>
              <w:t>Check: Does the UE (</w:t>
            </w:r>
            <w:r w:rsidRPr="001F396A">
              <w:t>MC</w:t>
            </w:r>
            <w:r>
              <w:t>Data</w:t>
            </w:r>
            <w:r w:rsidRPr="001F396A">
              <w:rPr>
                <w:rFonts w:eastAsia="Calibri"/>
                <w:lang w:eastAsia="ko-KR"/>
              </w:rPr>
              <w:t xml:space="preserve"> client) correctly perform procedure </w:t>
            </w:r>
            <w:r w:rsidR="00673196" w:rsidRPr="00673196">
              <w:rPr>
                <w:rFonts w:eastAsia="Calibri"/>
                <w:lang w:eastAsia="ko-KR"/>
              </w:rPr>
              <w:t>'</w:t>
            </w:r>
            <w:r w:rsidRPr="001F396A">
              <w:t>MCX SIP MESSAGE C</w:t>
            </w:r>
            <w:r>
              <w:t>O</w:t>
            </w:r>
            <w:r w:rsidRPr="001F396A">
              <w:t>' as described in TS 37.579-1 [2] Table 5.3.3</w:t>
            </w:r>
            <w:r>
              <w:t>2</w:t>
            </w:r>
            <w:r w:rsidRPr="001F396A">
              <w:t xml:space="preserve">.3-1 </w:t>
            </w:r>
            <w:r w:rsidRPr="001F396A">
              <w:rPr>
                <w:bCs/>
              </w:rPr>
              <w:t>to</w:t>
            </w:r>
            <w:r w:rsidRPr="001F396A">
              <w:t xml:space="preserve"> establish an MC</w:t>
            </w:r>
            <w:r>
              <w:t>Data</w:t>
            </w:r>
            <w:r w:rsidRPr="001F396A">
              <w:t xml:space="preserve"> </w:t>
            </w:r>
            <w:r w:rsidR="00673196" w:rsidRPr="00673196">
              <w:t xml:space="preserve">group </w:t>
            </w:r>
            <w:r w:rsidRPr="001F396A">
              <w:t>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77D99970"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1E05259"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5C4197E" w14:textId="77777777" w:rsidR="00542668" w:rsidRPr="001F396A" w:rsidRDefault="00542668" w:rsidP="00EE26EF">
            <w:pPr>
              <w:pStyle w:val="TAC"/>
              <w:rPr>
                <w:rFonts w:eastAsia="Calibri"/>
              </w:rPr>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0F12C5AD" w14:textId="77777777" w:rsidR="00542668" w:rsidRPr="001F396A" w:rsidRDefault="00542668" w:rsidP="00EE26EF">
            <w:pPr>
              <w:pStyle w:val="TAC"/>
              <w:rPr>
                <w:rFonts w:eastAsia="Calibri"/>
              </w:rPr>
            </w:pPr>
            <w:r w:rsidRPr="001F396A">
              <w:t>P</w:t>
            </w:r>
          </w:p>
        </w:tc>
      </w:tr>
      <w:tr w:rsidR="00542668" w:rsidRPr="001F396A" w14:paraId="2677B319" w14:textId="77777777" w:rsidTr="00EE26EF">
        <w:tc>
          <w:tcPr>
            <w:tcW w:w="533" w:type="dxa"/>
            <w:tcBorders>
              <w:top w:val="single" w:sz="4" w:space="0" w:color="auto"/>
              <w:left w:val="single" w:sz="4" w:space="0" w:color="auto"/>
              <w:bottom w:val="single" w:sz="4" w:space="0" w:color="auto"/>
              <w:right w:val="single" w:sz="4" w:space="0" w:color="auto"/>
            </w:tcBorders>
          </w:tcPr>
          <w:p w14:paraId="6198DD1B" w14:textId="23B77FD2" w:rsidR="00542668" w:rsidRPr="001F396A" w:rsidRDefault="00673196" w:rsidP="00EE26EF">
            <w:pPr>
              <w:pStyle w:val="TAC"/>
            </w:pPr>
            <w:r w:rsidRPr="00673196">
              <w:t>6</w:t>
            </w:r>
          </w:p>
        </w:tc>
        <w:tc>
          <w:tcPr>
            <w:tcW w:w="3967" w:type="dxa"/>
            <w:tcBorders>
              <w:top w:val="single" w:sz="4" w:space="0" w:color="auto"/>
              <w:left w:val="single" w:sz="4" w:space="0" w:color="auto"/>
              <w:bottom w:val="single" w:sz="4" w:space="0" w:color="auto"/>
              <w:right w:val="single" w:sz="4" w:space="0" w:color="auto"/>
            </w:tcBorders>
          </w:tcPr>
          <w:p w14:paraId="40673910" w14:textId="51AF525C" w:rsidR="00542668" w:rsidRPr="001F396A" w:rsidRDefault="00542668" w:rsidP="00EE26EF">
            <w:pPr>
              <w:pStyle w:val="TAL"/>
              <w:rPr>
                <w:rFonts w:eastAsia="Calibri"/>
              </w:rPr>
            </w:pPr>
            <w:r w:rsidRPr="001F396A">
              <w:rPr>
                <w:rFonts w:eastAsia="Calibri"/>
              </w:rPr>
              <w:t>Make the UE (</w:t>
            </w:r>
            <w:r w:rsidRPr="001F396A">
              <w:t>MC</w:t>
            </w:r>
            <w:r>
              <w:t>Data</w:t>
            </w:r>
            <w:r w:rsidRPr="001F396A">
              <w:rPr>
                <w:rFonts w:eastAsia="Calibri"/>
              </w:rPr>
              <w:t xml:space="preserve"> client) request the establishment of a </w:t>
            </w:r>
            <w:r>
              <w:rPr>
                <w:rFonts w:eastAsia="Calibri"/>
              </w:rPr>
              <w:t xml:space="preserve">SDS </w:t>
            </w:r>
            <w:r w:rsidRPr="001F396A">
              <w:rPr>
                <w:rFonts w:eastAsia="Calibri"/>
              </w:rPr>
              <w:t xml:space="preserve">group </w:t>
            </w:r>
            <w:r>
              <w:rPr>
                <w:rFonts w:eastAsia="Calibri"/>
              </w:rPr>
              <w:t>session</w:t>
            </w:r>
            <w:r w:rsidRPr="001F396A">
              <w:rPr>
                <w:rFonts w:eastAsia="Calibri"/>
              </w:rPr>
              <w:t xml:space="preserve"> using the </w:t>
            </w:r>
            <w:r w:rsidR="00673196" w:rsidRPr="00673196">
              <w:rPr>
                <w:rFonts w:eastAsia="Calibri"/>
              </w:rPr>
              <w:t xml:space="preserve">group </w:t>
            </w:r>
            <w:r w:rsidRPr="001F396A">
              <w:rPr>
                <w:rFonts w:eastAsia="Calibri"/>
              </w:rPr>
              <w:t>regroup.</w:t>
            </w:r>
          </w:p>
          <w:p w14:paraId="5304F600" w14:textId="77777777" w:rsidR="00542668" w:rsidRPr="001F396A" w:rsidRDefault="00542668"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05E3A04" w14:textId="77777777" w:rsidR="00542668" w:rsidRPr="001F396A" w:rsidRDefault="00542668"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E46107" w14:textId="77777777" w:rsidR="00542668" w:rsidRPr="001F396A" w:rsidRDefault="00542668"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96B1E84" w14:textId="77777777" w:rsidR="00542668" w:rsidRPr="001F396A" w:rsidRDefault="00542668"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D7E6F10" w14:textId="77777777" w:rsidR="00542668" w:rsidRPr="001F396A" w:rsidRDefault="00542668" w:rsidP="00EE26EF">
            <w:pPr>
              <w:pStyle w:val="TAC"/>
            </w:pPr>
            <w:r w:rsidRPr="001F396A">
              <w:rPr>
                <w:rFonts w:eastAsia="Calibri"/>
              </w:rPr>
              <w:t>-</w:t>
            </w:r>
          </w:p>
        </w:tc>
      </w:tr>
      <w:tr w:rsidR="00542668" w:rsidRPr="001F396A" w14:paraId="700439CE" w14:textId="77777777" w:rsidTr="00EE26EF">
        <w:tc>
          <w:tcPr>
            <w:tcW w:w="533" w:type="dxa"/>
            <w:tcBorders>
              <w:top w:val="single" w:sz="4" w:space="0" w:color="auto"/>
              <w:left w:val="single" w:sz="4" w:space="0" w:color="auto"/>
              <w:bottom w:val="single" w:sz="4" w:space="0" w:color="auto"/>
              <w:right w:val="single" w:sz="4" w:space="0" w:color="auto"/>
            </w:tcBorders>
          </w:tcPr>
          <w:p w14:paraId="591E8A57" w14:textId="4DF780AB" w:rsidR="00542668" w:rsidRPr="001F396A" w:rsidRDefault="00673196" w:rsidP="00EE26EF">
            <w:pPr>
              <w:pStyle w:val="TAC"/>
            </w:pPr>
            <w:r w:rsidRPr="00673196">
              <w:t>7</w:t>
            </w:r>
          </w:p>
        </w:tc>
        <w:tc>
          <w:tcPr>
            <w:tcW w:w="3967" w:type="dxa"/>
            <w:tcBorders>
              <w:top w:val="single" w:sz="4" w:space="0" w:color="auto"/>
              <w:left w:val="single" w:sz="4" w:space="0" w:color="auto"/>
              <w:bottom w:val="single" w:sz="4" w:space="0" w:color="auto"/>
              <w:right w:val="single" w:sz="4" w:space="0" w:color="auto"/>
            </w:tcBorders>
          </w:tcPr>
          <w:p w14:paraId="03AE17A8" w14:textId="31CCDA6D" w:rsidR="00542668" w:rsidRPr="00B062DC" w:rsidRDefault="00542668" w:rsidP="00EE26EF">
            <w:pPr>
              <w:pStyle w:val="TAL"/>
              <w:rPr>
                <w:rFonts w:eastAsia="Calibri"/>
                <w:highlight w:val="green"/>
              </w:rPr>
            </w:pPr>
            <w:r w:rsidRPr="00EC033E">
              <w:rPr>
                <w:rFonts w:eastAsia="Calibri"/>
              </w:rPr>
              <w:t>Check: Does the UE (</w:t>
            </w:r>
            <w:r w:rsidRPr="00EC033E">
              <w:t>MCData</w:t>
            </w:r>
            <w:r w:rsidRPr="00EC033E">
              <w:rPr>
                <w:rFonts w:eastAsia="Calibri"/>
                <w:lang w:eastAsia="ko-KR"/>
              </w:rPr>
              <w:t xml:space="preserve"> client) correctly perform procedure '</w:t>
            </w:r>
            <w:r w:rsidRPr="00EC033E">
              <w:t xml:space="preserve">CO MCData Call Establishment' as described in TS 37.579-1 [2] Table 5.3C.2.3-1 </w:t>
            </w:r>
            <w:r w:rsidRPr="00EC033E">
              <w:rPr>
                <w:bCs/>
              </w:rPr>
              <w:t xml:space="preserve">to </w:t>
            </w:r>
            <w:r w:rsidRPr="00EC033E">
              <w:rPr>
                <w:rFonts w:eastAsia="Calibri"/>
              </w:rPr>
              <w:t xml:space="preserve">establish a </w:t>
            </w:r>
            <w:r>
              <w:rPr>
                <w:rFonts w:eastAsia="Calibri"/>
              </w:rPr>
              <w:t xml:space="preserve">SDS </w:t>
            </w:r>
            <w:r w:rsidRPr="00EC033E">
              <w:rPr>
                <w:rFonts w:eastAsia="Calibri"/>
              </w:rPr>
              <w:t xml:space="preserve">group </w:t>
            </w:r>
            <w:r>
              <w:rPr>
                <w:rFonts w:eastAsia="Calibri"/>
              </w:rPr>
              <w:t>session</w:t>
            </w:r>
            <w:r w:rsidRPr="00EC033E">
              <w:rPr>
                <w:rFonts w:eastAsia="Calibri"/>
              </w:rPr>
              <w:t xml:space="preserve"> </w:t>
            </w:r>
            <w:r w:rsidRPr="00EC033E">
              <w:rPr>
                <w:bCs/>
              </w:rPr>
              <w:t xml:space="preserve">using the </w:t>
            </w:r>
            <w:r w:rsidR="00673196" w:rsidRPr="00673196">
              <w:rPr>
                <w:bCs/>
              </w:rPr>
              <w:t xml:space="preserve">group </w:t>
            </w:r>
            <w:r w:rsidRPr="00EC033E">
              <w:rPr>
                <w:bCs/>
              </w:rPr>
              <w:t>regroup</w:t>
            </w:r>
            <w:r w:rsidRPr="00EC033E">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48CE38A9" w14:textId="77777777" w:rsidR="00542668" w:rsidRPr="001F396A" w:rsidRDefault="00542668"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6080D0"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33A8819" w14:textId="77777777" w:rsidR="00542668" w:rsidRPr="001F396A" w:rsidRDefault="00542668"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07840D70" w14:textId="77777777" w:rsidR="00542668" w:rsidRPr="001F396A" w:rsidRDefault="00542668" w:rsidP="00EE26EF">
            <w:pPr>
              <w:pStyle w:val="TAC"/>
              <w:rPr>
                <w:rFonts w:eastAsia="Calibri"/>
              </w:rPr>
            </w:pPr>
            <w:r w:rsidRPr="001F396A">
              <w:t>P</w:t>
            </w:r>
          </w:p>
        </w:tc>
      </w:tr>
      <w:tr w:rsidR="00542668" w:rsidRPr="001F396A" w14:paraId="2E0B8E49" w14:textId="77777777" w:rsidTr="00EE26EF">
        <w:tc>
          <w:tcPr>
            <w:tcW w:w="533" w:type="dxa"/>
            <w:tcBorders>
              <w:top w:val="single" w:sz="4" w:space="0" w:color="auto"/>
              <w:left w:val="single" w:sz="4" w:space="0" w:color="auto"/>
              <w:bottom w:val="single" w:sz="4" w:space="0" w:color="auto"/>
              <w:right w:val="single" w:sz="4" w:space="0" w:color="auto"/>
            </w:tcBorders>
          </w:tcPr>
          <w:p w14:paraId="6D2A95E9" w14:textId="1AE45BF8" w:rsidR="00542668" w:rsidRPr="00A36A05" w:rsidRDefault="00673196" w:rsidP="00EE26EF">
            <w:pPr>
              <w:pStyle w:val="TAC"/>
              <w:rPr>
                <w:highlight w:val="cyan"/>
              </w:rPr>
            </w:pPr>
            <w:r w:rsidRPr="00673196">
              <w:t>8</w:t>
            </w:r>
          </w:p>
        </w:tc>
        <w:tc>
          <w:tcPr>
            <w:tcW w:w="3967" w:type="dxa"/>
            <w:tcBorders>
              <w:top w:val="single" w:sz="4" w:space="0" w:color="auto"/>
              <w:left w:val="single" w:sz="4" w:space="0" w:color="auto"/>
              <w:bottom w:val="single" w:sz="4" w:space="0" w:color="auto"/>
              <w:right w:val="single" w:sz="4" w:space="0" w:color="auto"/>
            </w:tcBorders>
          </w:tcPr>
          <w:p w14:paraId="15C5F213" w14:textId="77777777" w:rsidR="00542668" w:rsidRPr="001F396A" w:rsidRDefault="00542668" w:rsidP="00EE26EF">
            <w:pPr>
              <w:pStyle w:val="TAL"/>
              <w:rPr>
                <w:rFonts w:eastAsia="Calibri"/>
              </w:rPr>
            </w:pPr>
            <w:r w:rsidRPr="001F396A">
              <w:rPr>
                <w:rFonts w:eastAsia="Calibri"/>
              </w:rPr>
              <w:t>Make the UE (</w:t>
            </w:r>
            <w:r w:rsidRPr="00764BD6">
              <w:rPr>
                <w:rFonts w:eastAsia="Calibri"/>
              </w:rPr>
              <w:t>MC</w:t>
            </w:r>
            <w:r>
              <w:rPr>
                <w:rFonts w:eastAsia="Calibri"/>
              </w:rPr>
              <w:t>Data</w:t>
            </w:r>
            <w:r w:rsidRPr="001F396A">
              <w:rPr>
                <w:rFonts w:eastAsia="Calibri"/>
              </w:rPr>
              <w:t xml:space="preserve"> client) release the </w:t>
            </w:r>
            <w:r w:rsidRPr="00301868">
              <w:rPr>
                <w:rFonts w:eastAsia="Calibri"/>
              </w:rPr>
              <w:t>call</w:t>
            </w:r>
            <w:r w:rsidRPr="001F396A">
              <w:rPr>
                <w:rFonts w:eastAsia="Calibri"/>
              </w:rPr>
              <w:t>.</w:t>
            </w:r>
          </w:p>
          <w:p w14:paraId="65E48211" w14:textId="77777777" w:rsidR="00542668" w:rsidRPr="001F396A" w:rsidRDefault="00542668"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A5EA4BD"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BE2A2FA"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933320" w14:textId="77777777" w:rsidR="00542668" w:rsidRPr="001F396A" w:rsidRDefault="00542668"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A1D3874" w14:textId="77777777" w:rsidR="00542668" w:rsidRPr="001F396A" w:rsidRDefault="00542668" w:rsidP="00EE26EF">
            <w:pPr>
              <w:pStyle w:val="TAC"/>
              <w:rPr>
                <w:rFonts w:eastAsia="Calibri"/>
              </w:rPr>
            </w:pPr>
            <w:r w:rsidRPr="001F396A">
              <w:rPr>
                <w:rFonts w:eastAsia="Calibri"/>
              </w:rPr>
              <w:t>-</w:t>
            </w:r>
          </w:p>
        </w:tc>
      </w:tr>
      <w:tr w:rsidR="00542668" w:rsidRPr="001F396A" w14:paraId="1B6C2F95" w14:textId="77777777" w:rsidTr="00EE26EF">
        <w:tc>
          <w:tcPr>
            <w:tcW w:w="533" w:type="dxa"/>
            <w:tcBorders>
              <w:top w:val="single" w:sz="4" w:space="0" w:color="auto"/>
              <w:left w:val="single" w:sz="4" w:space="0" w:color="auto"/>
              <w:bottom w:val="single" w:sz="4" w:space="0" w:color="auto"/>
              <w:right w:val="single" w:sz="4" w:space="0" w:color="auto"/>
            </w:tcBorders>
          </w:tcPr>
          <w:p w14:paraId="0C5E5FB0" w14:textId="45A900CD" w:rsidR="00542668" w:rsidRPr="001F396A" w:rsidRDefault="00673196" w:rsidP="00EE26EF">
            <w:pPr>
              <w:pStyle w:val="TAC"/>
            </w:pPr>
            <w:r w:rsidRPr="00673196">
              <w:t>9</w:t>
            </w:r>
          </w:p>
        </w:tc>
        <w:tc>
          <w:tcPr>
            <w:tcW w:w="3967" w:type="dxa"/>
            <w:tcBorders>
              <w:top w:val="single" w:sz="4" w:space="0" w:color="auto"/>
              <w:left w:val="single" w:sz="4" w:space="0" w:color="auto"/>
              <w:bottom w:val="single" w:sz="4" w:space="0" w:color="auto"/>
              <w:right w:val="single" w:sz="4" w:space="0" w:color="auto"/>
            </w:tcBorders>
          </w:tcPr>
          <w:p w14:paraId="1B899C43" w14:textId="77777777" w:rsidR="00542668" w:rsidRPr="001F396A" w:rsidRDefault="00542668" w:rsidP="00EE26EF">
            <w:pPr>
              <w:pStyle w:val="TAL"/>
              <w:rPr>
                <w:rFonts w:eastAsia="Calibri"/>
              </w:rPr>
            </w:pPr>
            <w:r w:rsidRPr="001F396A">
              <w:rPr>
                <w:rFonts w:eastAsia="Calibri"/>
              </w:rPr>
              <w:t>Check: Does the UE (</w:t>
            </w:r>
            <w:r w:rsidRPr="00940441">
              <w:rPr>
                <w:rFonts w:eastAsia="Calibri"/>
                <w:lang w:eastAsia="ko-KR"/>
              </w:rPr>
              <w:t>MC</w:t>
            </w:r>
            <w:r>
              <w:rPr>
                <w:rFonts w:eastAsia="Calibri"/>
                <w:lang w:eastAsia="ko-KR"/>
              </w:rPr>
              <w:t>Data</w:t>
            </w:r>
            <w:r w:rsidRPr="001F396A">
              <w:rPr>
                <w:rFonts w:eastAsia="Calibri"/>
              </w:rPr>
              <w:t xml:space="preserve"> client) correctly perform procedure '</w:t>
            </w:r>
            <w:r>
              <w:t xml:space="preserve"> </w:t>
            </w:r>
            <w:r w:rsidRPr="00951B4A">
              <w:t>CO MCData call release</w:t>
            </w:r>
            <w:r w:rsidRPr="003D4A2F">
              <w:t xml:space="preserve"> </w:t>
            </w:r>
            <w:r w:rsidRPr="001F396A">
              <w:t>'</w:t>
            </w:r>
            <w:r w:rsidRPr="001F396A">
              <w:rPr>
                <w:rFonts w:eastAsia="Calibri"/>
              </w:rPr>
              <w:t xml:space="preserve"> as described in </w:t>
            </w:r>
            <w:r w:rsidRPr="001F396A">
              <w:t>TS 37.579-1 [2] Table 5.3</w:t>
            </w:r>
            <w:r>
              <w:t>C</w:t>
            </w:r>
            <w:r w:rsidRPr="001F396A">
              <w:t>.</w:t>
            </w:r>
            <w:r>
              <w:t>6</w:t>
            </w:r>
            <w:r w:rsidRPr="001F396A">
              <w:t>.3-1?</w:t>
            </w:r>
          </w:p>
        </w:tc>
        <w:tc>
          <w:tcPr>
            <w:tcW w:w="708" w:type="dxa"/>
            <w:tcBorders>
              <w:top w:val="single" w:sz="4" w:space="0" w:color="auto"/>
              <w:left w:val="single" w:sz="4" w:space="0" w:color="auto"/>
              <w:bottom w:val="single" w:sz="4" w:space="0" w:color="auto"/>
              <w:right w:val="single" w:sz="4" w:space="0" w:color="auto"/>
            </w:tcBorders>
          </w:tcPr>
          <w:p w14:paraId="093C6819"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D722B92"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FFE6B7C" w14:textId="77777777" w:rsidR="00542668" w:rsidRPr="001F396A" w:rsidRDefault="00542668"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6E6E602A" w14:textId="77777777" w:rsidR="00542668" w:rsidRPr="001F396A" w:rsidRDefault="00542668" w:rsidP="00EE26EF">
            <w:pPr>
              <w:pStyle w:val="TAC"/>
              <w:rPr>
                <w:rFonts w:eastAsia="Calibri"/>
              </w:rPr>
            </w:pPr>
            <w:r w:rsidRPr="001F396A">
              <w:t>P</w:t>
            </w:r>
          </w:p>
        </w:tc>
      </w:tr>
      <w:tr w:rsidR="00673196" w:rsidRPr="001F396A" w14:paraId="238B1F45" w14:textId="77777777" w:rsidTr="00EE26EF">
        <w:tc>
          <w:tcPr>
            <w:tcW w:w="533" w:type="dxa"/>
            <w:tcBorders>
              <w:top w:val="single" w:sz="4" w:space="0" w:color="auto"/>
              <w:left w:val="single" w:sz="4" w:space="0" w:color="auto"/>
              <w:bottom w:val="single" w:sz="4" w:space="0" w:color="auto"/>
              <w:right w:val="single" w:sz="4" w:space="0" w:color="auto"/>
            </w:tcBorders>
          </w:tcPr>
          <w:p w14:paraId="3549B28D" w14:textId="2273D456" w:rsidR="00673196" w:rsidRPr="00301868" w:rsidDel="00673196" w:rsidRDefault="00673196" w:rsidP="00673196">
            <w:pPr>
              <w:pStyle w:val="TAC"/>
            </w:pPr>
            <w:r>
              <w:t>10</w:t>
            </w:r>
          </w:p>
        </w:tc>
        <w:tc>
          <w:tcPr>
            <w:tcW w:w="3967" w:type="dxa"/>
            <w:tcBorders>
              <w:top w:val="single" w:sz="4" w:space="0" w:color="auto"/>
              <w:left w:val="single" w:sz="4" w:space="0" w:color="auto"/>
              <w:bottom w:val="single" w:sz="4" w:space="0" w:color="auto"/>
              <w:right w:val="single" w:sz="4" w:space="0" w:color="auto"/>
            </w:tcBorders>
          </w:tcPr>
          <w:p w14:paraId="50A5A43C" w14:textId="77777777" w:rsidR="00673196" w:rsidRPr="006D2208" w:rsidRDefault="00673196" w:rsidP="00673196">
            <w:pPr>
              <w:pStyle w:val="TAL"/>
              <w:rPr>
                <w:rFonts w:eastAsia="Calibri"/>
              </w:rPr>
            </w:pPr>
            <w:r w:rsidRPr="006D2208">
              <w:rPr>
                <w:rFonts w:eastAsia="Calibri"/>
              </w:rPr>
              <w:t>Make the UE (MC</w:t>
            </w:r>
            <w:r>
              <w:rPr>
                <w:rFonts w:eastAsia="Calibri"/>
              </w:rPr>
              <w:t xml:space="preserve">Data </w:t>
            </w:r>
            <w:r w:rsidRPr="006D2208">
              <w:rPr>
                <w:rFonts w:eastAsia="Calibri"/>
              </w:rPr>
              <w:t xml:space="preserve">client) request </w:t>
            </w:r>
            <w:r w:rsidRPr="006D2208">
              <w:t xml:space="preserve">to </w:t>
            </w:r>
            <w:r w:rsidRPr="00723D3A">
              <w:t>remove the group regroup</w:t>
            </w:r>
            <w:r w:rsidRPr="006D2208">
              <w:t>.</w:t>
            </w:r>
          </w:p>
          <w:p w14:paraId="67539D7E" w14:textId="7D9A6616" w:rsidR="00673196" w:rsidRPr="001F396A" w:rsidRDefault="00673196" w:rsidP="00673196">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DCDD58D" w14:textId="274B6775" w:rsidR="00673196" w:rsidRPr="001F396A" w:rsidRDefault="00673196" w:rsidP="00673196">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862F7B" w14:textId="12CCCAF3" w:rsidR="00673196" w:rsidRPr="001F396A" w:rsidRDefault="00673196" w:rsidP="00673196">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D8506F" w14:textId="55927EC7" w:rsidR="00673196" w:rsidRPr="001F396A" w:rsidRDefault="00673196" w:rsidP="00673196">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F92887E" w14:textId="70168277" w:rsidR="00673196" w:rsidRPr="001F396A" w:rsidRDefault="00673196" w:rsidP="00673196">
            <w:pPr>
              <w:pStyle w:val="TAC"/>
            </w:pPr>
            <w:r>
              <w:t>-</w:t>
            </w:r>
          </w:p>
        </w:tc>
      </w:tr>
      <w:tr w:rsidR="00542668" w:rsidRPr="001F396A" w14:paraId="32C0CF2B" w14:textId="77777777" w:rsidTr="00EE26EF">
        <w:tc>
          <w:tcPr>
            <w:tcW w:w="533" w:type="dxa"/>
            <w:tcBorders>
              <w:top w:val="single" w:sz="4" w:space="0" w:color="auto"/>
              <w:left w:val="single" w:sz="4" w:space="0" w:color="auto"/>
              <w:bottom w:val="single" w:sz="4" w:space="0" w:color="auto"/>
              <w:right w:val="single" w:sz="4" w:space="0" w:color="auto"/>
            </w:tcBorders>
          </w:tcPr>
          <w:p w14:paraId="206A3894" w14:textId="7F908BCA" w:rsidR="00542668" w:rsidRPr="001F396A" w:rsidRDefault="00673196" w:rsidP="00EE26EF">
            <w:pPr>
              <w:pStyle w:val="TAC"/>
            </w:pPr>
            <w:r w:rsidRPr="00673196">
              <w:t>11</w:t>
            </w:r>
          </w:p>
        </w:tc>
        <w:tc>
          <w:tcPr>
            <w:tcW w:w="3967" w:type="dxa"/>
            <w:tcBorders>
              <w:top w:val="single" w:sz="4" w:space="0" w:color="auto"/>
              <w:left w:val="single" w:sz="4" w:space="0" w:color="auto"/>
              <w:bottom w:val="single" w:sz="4" w:space="0" w:color="auto"/>
              <w:right w:val="single" w:sz="4" w:space="0" w:color="auto"/>
            </w:tcBorders>
          </w:tcPr>
          <w:p w14:paraId="26094A41" w14:textId="674FC3FC" w:rsidR="00542668" w:rsidRPr="001F396A" w:rsidRDefault="00542668" w:rsidP="00EE26EF">
            <w:pPr>
              <w:pStyle w:val="TAL"/>
              <w:rPr>
                <w:rFonts w:eastAsia="Calibri"/>
              </w:rPr>
            </w:pPr>
            <w:r w:rsidRPr="001F396A">
              <w:rPr>
                <w:rFonts w:eastAsia="Calibri"/>
              </w:rPr>
              <w:t>Check: Does the UE (</w:t>
            </w:r>
            <w:r w:rsidRPr="00EA0BCB">
              <w:rPr>
                <w:rFonts w:eastAsia="Calibri"/>
                <w:lang w:eastAsia="ko-KR"/>
              </w:rPr>
              <w:t>MC</w:t>
            </w:r>
            <w:r>
              <w:rPr>
                <w:rFonts w:eastAsia="Calibri"/>
                <w:lang w:eastAsia="ko-KR"/>
              </w:rPr>
              <w:t>Data</w:t>
            </w:r>
            <w:r w:rsidRPr="001F396A">
              <w:rPr>
                <w:rFonts w:eastAsia="Calibri"/>
                <w:lang w:eastAsia="ko-KR"/>
              </w:rPr>
              <w:t xml:space="preserve"> client) correctly perform procedure ‘</w:t>
            </w:r>
            <w:r w:rsidRPr="001F396A">
              <w:t>MCX SIP MESSAGE C</w:t>
            </w:r>
            <w:r>
              <w:t>O</w:t>
            </w:r>
            <w:r w:rsidRPr="001F396A">
              <w:t>' as described</w:t>
            </w:r>
            <w:r>
              <w:t xml:space="preserve"> in TS 37.579-1 [2] Table 5.3.32</w:t>
            </w:r>
            <w:r w:rsidRPr="001F396A">
              <w:t xml:space="preserve">.3-1 </w:t>
            </w:r>
            <w:r w:rsidRPr="001F396A">
              <w:rPr>
                <w:bCs/>
              </w:rPr>
              <w:t xml:space="preserve">to </w:t>
            </w:r>
            <w:r w:rsidRPr="001F396A">
              <w:t xml:space="preserve">remove the </w:t>
            </w:r>
            <w:r w:rsidR="00673196" w:rsidRPr="00673196">
              <w:t xml:space="preserve">group </w:t>
            </w:r>
            <w:r w:rsidRPr="001F396A">
              <w:t>regroup?</w:t>
            </w:r>
          </w:p>
        </w:tc>
        <w:tc>
          <w:tcPr>
            <w:tcW w:w="708" w:type="dxa"/>
            <w:tcBorders>
              <w:top w:val="single" w:sz="4" w:space="0" w:color="auto"/>
              <w:left w:val="single" w:sz="4" w:space="0" w:color="auto"/>
              <w:bottom w:val="single" w:sz="4" w:space="0" w:color="auto"/>
              <w:right w:val="single" w:sz="4" w:space="0" w:color="auto"/>
            </w:tcBorders>
          </w:tcPr>
          <w:p w14:paraId="4D7253D6"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60729BC"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BD8E7D7" w14:textId="77777777" w:rsidR="00542668" w:rsidRPr="001F396A" w:rsidRDefault="00542668" w:rsidP="00EE26EF">
            <w:pPr>
              <w:pStyle w:val="TAC"/>
              <w:rPr>
                <w:rFonts w:eastAsia="Calibri"/>
              </w:rPr>
            </w:pPr>
            <w:r w:rsidRPr="0030186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5B42F513" w14:textId="77777777" w:rsidR="00542668" w:rsidRPr="001F396A" w:rsidRDefault="00542668" w:rsidP="00EE26EF">
            <w:pPr>
              <w:pStyle w:val="TAC"/>
            </w:pPr>
            <w:r w:rsidRPr="001F396A">
              <w:t>P</w:t>
            </w:r>
          </w:p>
        </w:tc>
      </w:tr>
      <w:tr w:rsidR="00542668" w:rsidRPr="001F396A" w14:paraId="6D425709"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29D8625D" w14:textId="77777777" w:rsidR="00542668" w:rsidRPr="001F396A" w:rsidRDefault="00542668" w:rsidP="00EE26EF">
            <w:pPr>
              <w:pStyle w:val="TAN"/>
            </w:pPr>
            <w:r w:rsidRPr="001F396A">
              <w:t>NOTE 1:</w:t>
            </w:r>
            <w:r w:rsidRPr="001F396A">
              <w:tab/>
              <w:t>This is expected to be done via a suitable implementation dependent MMI.</w:t>
            </w:r>
          </w:p>
        </w:tc>
      </w:tr>
    </w:tbl>
    <w:p w14:paraId="2511D887" w14:textId="77777777" w:rsidR="00542668" w:rsidRPr="001F396A" w:rsidRDefault="00542668" w:rsidP="00542668"/>
    <w:p w14:paraId="38AC6805" w14:textId="77777777" w:rsidR="00542668" w:rsidRPr="001F396A" w:rsidRDefault="00542668" w:rsidP="00542668">
      <w:pPr>
        <w:pStyle w:val="H6"/>
      </w:pPr>
      <w:r w:rsidRPr="001F396A">
        <w:t>6.</w:t>
      </w:r>
      <w:r>
        <w:t>9.1</w:t>
      </w:r>
      <w:r w:rsidRPr="001F396A">
        <w:t>.3.3</w:t>
      </w:r>
      <w:r w:rsidRPr="001F396A">
        <w:tab/>
        <w:t>Specific message contents</w:t>
      </w:r>
    </w:p>
    <w:p w14:paraId="491F4B67" w14:textId="77777777" w:rsidR="00542668" w:rsidRPr="001F396A" w:rsidRDefault="00542668" w:rsidP="00542668">
      <w:pPr>
        <w:pStyle w:val="TH"/>
        <w:rPr>
          <w:lang w:eastAsia="ko-KR"/>
        </w:rPr>
      </w:pPr>
      <w:r w:rsidRPr="001F396A">
        <w:t>Table 6.</w:t>
      </w:r>
      <w:r>
        <w:t>9</w:t>
      </w:r>
      <w:r w:rsidRPr="001F396A">
        <w:t>.</w:t>
      </w:r>
      <w:r>
        <w:t>1</w:t>
      </w:r>
      <w:r w:rsidRPr="001F396A">
        <w:t>.3.3-1: HTTP</w:t>
      </w:r>
      <w:r w:rsidRPr="001F396A">
        <w:rPr>
          <w:lang w:eastAsia="ko-KR"/>
        </w:rPr>
        <w:t xml:space="preserve"> PUT (step 2, </w:t>
      </w:r>
      <w:r w:rsidRPr="001F396A">
        <w:t>Table 6.</w:t>
      </w:r>
      <w:r>
        <w:t>9</w:t>
      </w:r>
      <w:r w:rsidRPr="001F396A">
        <w:t>.</w:t>
      </w:r>
      <w:r>
        <w:t>1</w:t>
      </w:r>
      <w:r w:rsidRPr="001F396A">
        <w:t>.3.2-1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542668" w:rsidRPr="001F396A" w14:paraId="1F386841" w14:textId="77777777" w:rsidTr="00EE26EF">
        <w:tc>
          <w:tcPr>
            <w:tcW w:w="9639" w:type="dxa"/>
          </w:tcPr>
          <w:p w14:paraId="509C821D" w14:textId="77777777" w:rsidR="00542668" w:rsidRPr="001F396A" w:rsidRDefault="00542668" w:rsidP="00EE26EF">
            <w:pPr>
              <w:pStyle w:val="TAL"/>
              <w:rPr>
                <w:rFonts w:cs="Arial"/>
                <w:szCs w:val="18"/>
              </w:rPr>
            </w:pPr>
            <w:r w:rsidRPr="001F396A">
              <w:t>Derivation Path: TS 37.579-1 [2], Table 5.5.4.4-1, condition GROUPCREATE</w:t>
            </w:r>
          </w:p>
        </w:tc>
      </w:tr>
    </w:tbl>
    <w:p w14:paraId="520457A9" w14:textId="77777777" w:rsidR="00542668" w:rsidRPr="001F396A" w:rsidRDefault="00542668" w:rsidP="00542668"/>
    <w:p w14:paraId="0BA3C444" w14:textId="7F523564" w:rsidR="00542668" w:rsidRPr="001F396A" w:rsidRDefault="00542668" w:rsidP="00542668">
      <w:pPr>
        <w:pStyle w:val="TH"/>
      </w:pPr>
      <w:r w:rsidRPr="001F396A">
        <w:t>Table 6.</w:t>
      </w:r>
      <w:r>
        <w:t>9</w:t>
      </w:r>
      <w:r w:rsidRPr="001F396A">
        <w:t>.</w:t>
      </w:r>
      <w:r>
        <w:t>1</w:t>
      </w:r>
      <w:r w:rsidRPr="001F396A">
        <w:t xml:space="preserve">.3.3-2: SIP MESSAGE from the </w:t>
      </w:r>
      <w:r w:rsidR="00673196" w:rsidRPr="00673196">
        <w:t xml:space="preserve">UE </w:t>
      </w:r>
      <w:r w:rsidRPr="001F396A">
        <w:t xml:space="preserve">(Step </w:t>
      </w:r>
      <w:r w:rsidR="00673196" w:rsidRPr="00673196">
        <w:t>5</w:t>
      </w:r>
      <w:r w:rsidRPr="001F396A">
        <w:t>, Table 6.</w:t>
      </w:r>
      <w:r>
        <w:t>9</w:t>
      </w:r>
      <w:r w:rsidRPr="001F396A">
        <w:t>.</w:t>
      </w:r>
      <w:r>
        <w:t>1</w:t>
      </w:r>
      <w:r w:rsidRPr="001F396A">
        <w:t>.3.2-1;</w:t>
      </w:r>
      <w:r w:rsidRPr="001F396A">
        <w:br/>
        <w:t>Step 2, TS 37.579-1 [2], Table 5.3.3</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207123C8"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4AD1E53" w14:textId="4C977C3A" w:rsidR="00542668" w:rsidRPr="001F396A" w:rsidRDefault="00542668" w:rsidP="00EE26EF">
            <w:pPr>
              <w:pStyle w:val="TAL"/>
            </w:pPr>
            <w:r w:rsidRPr="001F396A">
              <w:t>Derivation Path: TS 37.579-1 [2], Table 5.5.2.7.</w:t>
            </w:r>
            <w:r w:rsidR="00673196" w:rsidRPr="00673196">
              <w:t>1</w:t>
            </w:r>
            <w:r w:rsidRPr="001F396A">
              <w:t>-1</w:t>
            </w:r>
          </w:p>
        </w:tc>
      </w:tr>
      <w:tr w:rsidR="00542668" w:rsidRPr="001F396A" w14:paraId="34E528C4"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2F766A07"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CCE551F"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42A48A83"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3D628DFE"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8EE3147" w14:textId="77777777" w:rsidR="00542668" w:rsidRPr="001F396A" w:rsidRDefault="00542668" w:rsidP="00EE26EF">
            <w:pPr>
              <w:pStyle w:val="TAH"/>
            </w:pPr>
            <w:r w:rsidRPr="001F396A">
              <w:t>Condition</w:t>
            </w:r>
          </w:p>
        </w:tc>
      </w:tr>
      <w:tr w:rsidR="00673196" w:rsidRPr="001F396A" w:rsidDel="00673196" w14:paraId="6AF98E54" w14:textId="77777777" w:rsidTr="00EE26EF">
        <w:tc>
          <w:tcPr>
            <w:tcW w:w="2836" w:type="dxa"/>
            <w:tcBorders>
              <w:top w:val="single" w:sz="4" w:space="0" w:color="auto"/>
              <w:left w:val="single" w:sz="4" w:space="0" w:color="auto"/>
              <w:bottom w:val="single" w:sz="4" w:space="0" w:color="auto"/>
              <w:right w:val="single" w:sz="4" w:space="0" w:color="auto"/>
            </w:tcBorders>
          </w:tcPr>
          <w:p w14:paraId="1EDDFB4E" w14:textId="3F48A725" w:rsidR="00673196" w:rsidRPr="001F396A" w:rsidDel="00673196" w:rsidRDefault="00673196" w:rsidP="00673196">
            <w:pPr>
              <w:pStyle w:val="TAL"/>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44FE9DC0" w14:textId="77777777" w:rsidR="00673196" w:rsidRPr="001F396A" w:rsidDel="00673196" w:rsidRDefault="00673196" w:rsidP="00673196">
            <w:pPr>
              <w:pStyle w:val="TAL"/>
            </w:pPr>
          </w:p>
        </w:tc>
        <w:tc>
          <w:tcPr>
            <w:tcW w:w="2127" w:type="dxa"/>
            <w:tcBorders>
              <w:top w:val="single" w:sz="4" w:space="0" w:color="auto"/>
              <w:left w:val="single" w:sz="4" w:space="0" w:color="auto"/>
              <w:bottom w:val="single" w:sz="4" w:space="0" w:color="auto"/>
              <w:right w:val="single" w:sz="4" w:space="0" w:color="auto"/>
            </w:tcBorders>
          </w:tcPr>
          <w:p w14:paraId="76F6B45A"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7171C638"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E5758" w14:textId="77777777" w:rsidR="00673196" w:rsidRPr="001F396A" w:rsidDel="00673196" w:rsidRDefault="00673196" w:rsidP="00673196">
            <w:pPr>
              <w:pStyle w:val="TAL"/>
            </w:pPr>
          </w:p>
        </w:tc>
      </w:tr>
      <w:tr w:rsidR="00673196" w:rsidRPr="001F396A" w:rsidDel="00673196" w14:paraId="28EF252F" w14:textId="77777777" w:rsidTr="00EE26EF">
        <w:tc>
          <w:tcPr>
            <w:tcW w:w="2836" w:type="dxa"/>
            <w:tcBorders>
              <w:top w:val="single" w:sz="4" w:space="0" w:color="auto"/>
              <w:left w:val="single" w:sz="4" w:space="0" w:color="auto"/>
              <w:bottom w:val="single" w:sz="4" w:space="0" w:color="auto"/>
              <w:right w:val="single" w:sz="4" w:space="0" w:color="auto"/>
            </w:tcBorders>
          </w:tcPr>
          <w:p w14:paraId="233C596C" w14:textId="614116A6" w:rsidR="00673196" w:rsidRPr="001F396A" w:rsidDel="00673196" w:rsidRDefault="00673196" w:rsidP="00673196">
            <w:pPr>
              <w:pStyle w:val="TAL"/>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5D3F3F34" w14:textId="77777777" w:rsidR="00673196" w:rsidRPr="001F396A" w:rsidDel="00673196" w:rsidRDefault="00673196" w:rsidP="00673196">
            <w:pPr>
              <w:pStyle w:val="TAL"/>
            </w:pPr>
          </w:p>
        </w:tc>
        <w:tc>
          <w:tcPr>
            <w:tcW w:w="2127" w:type="dxa"/>
            <w:tcBorders>
              <w:top w:val="single" w:sz="4" w:space="0" w:color="auto"/>
              <w:left w:val="single" w:sz="4" w:space="0" w:color="auto"/>
              <w:bottom w:val="single" w:sz="4" w:space="0" w:color="auto"/>
              <w:right w:val="single" w:sz="4" w:space="0" w:color="auto"/>
            </w:tcBorders>
          </w:tcPr>
          <w:p w14:paraId="5E6885DB"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6AE405D6"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C0D66E" w14:textId="77777777" w:rsidR="00673196" w:rsidRPr="001F396A" w:rsidDel="00673196" w:rsidRDefault="00673196" w:rsidP="00673196">
            <w:pPr>
              <w:pStyle w:val="TAL"/>
            </w:pPr>
          </w:p>
        </w:tc>
      </w:tr>
      <w:tr w:rsidR="00673196" w:rsidRPr="001F396A" w:rsidDel="00673196" w14:paraId="0BC709F0" w14:textId="77777777" w:rsidTr="00EE26EF">
        <w:tc>
          <w:tcPr>
            <w:tcW w:w="2836" w:type="dxa"/>
            <w:tcBorders>
              <w:top w:val="single" w:sz="4" w:space="0" w:color="auto"/>
              <w:left w:val="single" w:sz="4" w:space="0" w:color="auto"/>
              <w:bottom w:val="single" w:sz="4" w:space="0" w:color="auto"/>
              <w:right w:val="single" w:sz="4" w:space="0" w:color="auto"/>
            </w:tcBorders>
          </w:tcPr>
          <w:p w14:paraId="703CC7BD" w14:textId="190EC0D7" w:rsidR="00673196" w:rsidRPr="001F396A" w:rsidDel="00673196" w:rsidRDefault="00673196" w:rsidP="00673196">
            <w:pPr>
              <w:pStyle w:val="TAL"/>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66C78BF4" w14:textId="6608A61C" w:rsidR="00673196" w:rsidRPr="001F396A" w:rsidDel="00673196" w:rsidRDefault="00673196" w:rsidP="00673196">
            <w:pPr>
              <w:pStyle w:val="TAL"/>
            </w:pPr>
            <w:r w:rsidRPr="006D2208">
              <w:rPr>
                <w:bCs/>
              </w:rPr>
              <w:t>"+</w:t>
            </w:r>
            <w:r w:rsidRPr="006D2208">
              <w:rPr>
                <w:bCs/>
                <w:lang w:eastAsia="ko-KR"/>
              </w:rPr>
              <w:t>g.3gpp.mc</w:t>
            </w:r>
            <w:r>
              <w:rPr>
                <w:bCs/>
                <w:lang w:eastAsia="ko-KR"/>
              </w:rPr>
              <w:t>data</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1050F7DE"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0D41CC87" w14:textId="74D96E3D" w:rsidR="00673196" w:rsidRPr="00745B60" w:rsidDel="00673196" w:rsidRDefault="00673196" w:rsidP="00673196">
            <w:pPr>
              <w:pStyle w:val="TAL"/>
            </w:pPr>
            <w:r w:rsidRPr="00745B60">
              <w:t>TS 24.28</w:t>
            </w:r>
            <w:r>
              <w:t>2</w:t>
            </w:r>
            <w:r w:rsidRPr="00745B60">
              <w:t xml:space="preserve"> </w:t>
            </w:r>
            <w:r>
              <w:t xml:space="preserve">[31] </w:t>
            </w:r>
            <w:r w:rsidRPr="00745B60">
              <w:t xml:space="preserve">clause </w:t>
            </w:r>
            <w:r w:rsidRPr="00B35EA9">
              <w:t>23.2.1.</w:t>
            </w:r>
            <w:r>
              <w:t>1</w:t>
            </w:r>
          </w:p>
        </w:tc>
        <w:tc>
          <w:tcPr>
            <w:tcW w:w="1134" w:type="dxa"/>
            <w:tcBorders>
              <w:top w:val="single" w:sz="4" w:space="0" w:color="auto"/>
              <w:left w:val="single" w:sz="4" w:space="0" w:color="auto"/>
              <w:bottom w:val="single" w:sz="4" w:space="0" w:color="auto"/>
              <w:right w:val="single" w:sz="4" w:space="0" w:color="auto"/>
            </w:tcBorders>
            <w:vAlign w:val="bottom"/>
          </w:tcPr>
          <w:p w14:paraId="30501875" w14:textId="77777777" w:rsidR="00673196" w:rsidRPr="001F396A" w:rsidDel="00673196" w:rsidRDefault="00673196" w:rsidP="00673196">
            <w:pPr>
              <w:pStyle w:val="TAL"/>
            </w:pPr>
          </w:p>
        </w:tc>
      </w:tr>
      <w:tr w:rsidR="00673196" w:rsidRPr="001F396A" w:rsidDel="00673196" w14:paraId="21BBAE76" w14:textId="77777777" w:rsidTr="00EE26EF">
        <w:tc>
          <w:tcPr>
            <w:tcW w:w="2836" w:type="dxa"/>
            <w:tcBorders>
              <w:top w:val="single" w:sz="4" w:space="0" w:color="auto"/>
              <w:left w:val="single" w:sz="4" w:space="0" w:color="auto"/>
              <w:bottom w:val="single" w:sz="4" w:space="0" w:color="auto"/>
              <w:right w:val="single" w:sz="4" w:space="0" w:color="auto"/>
            </w:tcBorders>
          </w:tcPr>
          <w:p w14:paraId="21C7BCE4" w14:textId="546713D8" w:rsidR="00673196" w:rsidRPr="001F396A" w:rsidDel="00673196" w:rsidRDefault="00673196" w:rsidP="00673196">
            <w:pPr>
              <w:pStyle w:val="TAL"/>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06A63BC2" w14:textId="11711EB6" w:rsidR="00673196" w:rsidRPr="001F396A" w:rsidDel="00673196" w:rsidRDefault="00673196" w:rsidP="00673196">
            <w:pPr>
              <w:pStyle w:val="TAL"/>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324F29E7"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22074964"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974195" w14:textId="77777777" w:rsidR="00673196" w:rsidRPr="001F396A" w:rsidDel="00673196" w:rsidRDefault="00673196" w:rsidP="00673196">
            <w:pPr>
              <w:pStyle w:val="TAL"/>
            </w:pPr>
          </w:p>
        </w:tc>
      </w:tr>
      <w:tr w:rsidR="00673196" w:rsidRPr="001F396A" w:rsidDel="00673196" w14:paraId="54D7F9FB" w14:textId="77777777" w:rsidTr="00EE26EF">
        <w:tc>
          <w:tcPr>
            <w:tcW w:w="2836" w:type="dxa"/>
            <w:tcBorders>
              <w:top w:val="single" w:sz="4" w:space="0" w:color="auto"/>
              <w:left w:val="single" w:sz="4" w:space="0" w:color="auto"/>
              <w:bottom w:val="single" w:sz="4" w:space="0" w:color="auto"/>
              <w:right w:val="single" w:sz="4" w:space="0" w:color="auto"/>
            </w:tcBorders>
          </w:tcPr>
          <w:p w14:paraId="4C073E3F" w14:textId="3BB3EC68" w:rsidR="00673196" w:rsidRPr="001F396A" w:rsidDel="00673196" w:rsidRDefault="00673196" w:rsidP="00673196">
            <w:pPr>
              <w:pStyle w:val="TAL"/>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4CEBCB55" w14:textId="008125C8" w:rsidR="00673196" w:rsidRPr="001F396A" w:rsidDel="00673196" w:rsidRDefault="00673196" w:rsidP="00673196">
            <w:pPr>
              <w:pStyle w:val="TAL"/>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0CE44A8F"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2D0CF8C9"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110A2" w14:textId="77777777" w:rsidR="00673196" w:rsidRPr="001F396A" w:rsidDel="00673196" w:rsidRDefault="00673196" w:rsidP="00673196">
            <w:pPr>
              <w:pStyle w:val="TAL"/>
            </w:pPr>
          </w:p>
        </w:tc>
      </w:tr>
      <w:tr w:rsidR="00673196" w:rsidRPr="001F396A" w:rsidDel="00673196" w14:paraId="0B2DD8CE" w14:textId="77777777" w:rsidTr="00EE26EF">
        <w:tc>
          <w:tcPr>
            <w:tcW w:w="2836" w:type="dxa"/>
            <w:tcBorders>
              <w:top w:val="single" w:sz="4" w:space="0" w:color="auto"/>
              <w:left w:val="single" w:sz="4" w:space="0" w:color="auto"/>
              <w:bottom w:val="single" w:sz="4" w:space="0" w:color="auto"/>
              <w:right w:val="single" w:sz="4" w:space="0" w:color="auto"/>
            </w:tcBorders>
          </w:tcPr>
          <w:p w14:paraId="2FACEC9C" w14:textId="75930E85" w:rsidR="00673196" w:rsidRPr="001F396A" w:rsidDel="00673196" w:rsidRDefault="00673196" w:rsidP="00673196">
            <w:pPr>
              <w:pStyle w:val="TAL"/>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17FDD8FE" w14:textId="77777777" w:rsidR="00673196" w:rsidRPr="001F396A" w:rsidDel="00673196" w:rsidRDefault="00673196" w:rsidP="00673196">
            <w:pPr>
              <w:pStyle w:val="TAL"/>
            </w:pPr>
          </w:p>
        </w:tc>
        <w:tc>
          <w:tcPr>
            <w:tcW w:w="2127" w:type="dxa"/>
            <w:tcBorders>
              <w:top w:val="single" w:sz="4" w:space="0" w:color="auto"/>
              <w:left w:val="single" w:sz="4" w:space="0" w:color="auto"/>
              <w:bottom w:val="single" w:sz="4" w:space="0" w:color="auto"/>
              <w:right w:val="single" w:sz="4" w:space="0" w:color="auto"/>
            </w:tcBorders>
          </w:tcPr>
          <w:p w14:paraId="007A4438"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6D97D7CE"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3EF444" w14:textId="77777777" w:rsidR="00673196" w:rsidRPr="001F396A" w:rsidDel="00673196" w:rsidRDefault="00673196" w:rsidP="00673196">
            <w:pPr>
              <w:pStyle w:val="TAL"/>
            </w:pPr>
          </w:p>
        </w:tc>
      </w:tr>
      <w:tr w:rsidR="00673196" w:rsidRPr="001F396A" w:rsidDel="00673196" w14:paraId="67118E76" w14:textId="77777777" w:rsidTr="00EE26EF">
        <w:tc>
          <w:tcPr>
            <w:tcW w:w="2836" w:type="dxa"/>
            <w:tcBorders>
              <w:top w:val="single" w:sz="4" w:space="0" w:color="auto"/>
              <w:left w:val="single" w:sz="4" w:space="0" w:color="auto"/>
              <w:bottom w:val="single" w:sz="4" w:space="0" w:color="auto"/>
              <w:right w:val="single" w:sz="4" w:space="0" w:color="auto"/>
            </w:tcBorders>
          </w:tcPr>
          <w:p w14:paraId="16D0D208" w14:textId="25A0EC3F" w:rsidR="00673196" w:rsidRPr="001F396A" w:rsidDel="00673196" w:rsidRDefault="00673196" w:rsidP="00673196">
            <w:pPr>
              <w:pStyle w:val="TAL"/>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41639AC" w14:textId="2993E981" w:rsidR="00673196" w:rsidRPr="001F396A" w:rsidDel="00673196" w:rsidRDefault="00673196" w:rsidP="00673196">
            <w:pPr>
              <w:pStyle w:val="TAL"/>
            </w:pPr>
            <w:r w:rsidRPr="006D2208">
              <w:rPr>
                <w:bCs/>
              </w:rPr>
              <w:t>"</w:t>
            </w:r>
            <w:r w:rsidRPr="006D2208">
              <w:rPr>
                <w:bCs/>
                <w:lang w:eastAsia="ko-KR"/>
              </w:rPr>
              <w:t>urn:urn-7:3gpp-service.ims.icsi.mc</w:t>
            </w:r>
            <w:r>
              <w:rPr>
                <w:bCs/>
                <w:lang w:eastAsia="ko-KR"/>
              </w:rPr>
              <w:t>data</w:t>
            </w:r>
            <w:r w:rsidRPr="006D2208">
              <w:rPr>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43AF613D"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3A322E43"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2596A9" w14:textId="77777777" w:rsidR="00673196" w:rsidRPr="001F396A" w:rsidDel="00673196" w:rsidRDefault="00673196" w:rsidP="00673196">
            <w:pPr>
              <w:pStyle w:val="TAL"/>
            </w:pPr>
          </w:p>
        </w:tc>
      </w:tr>
      <w:tr w:rsidR="00673196" w:rsidRPr="001F396A" w:rsidDel="00673196" w14:paraId="20B37C6A" w14:textId="77777777" w:rsidTr="00EE26EF">
        <w:tc>
          <w:tcPr>
            <w:tcW w:w="2836" w:type="dxa"/>
            <w:tcBorders>
              <w:top w:val="single" w:sz="4" w:space="0" w:color="auto"/>
              <w:left w:val="single" w:sz="4" w:space="0" w:color="auto"/>
              <w:bottom w:val="single" w:sz="4" w:space="0" w:color="auto"/>
              <w:right w:val="single" w:sz="4" w:space="0" w:color="auto"/>
            </w:tcBorders>
          </w:tcPr>
          <w:p w14:paraId="0F46B83B" w14:textId="2A71D1AE" w:rsidR="00673196" w:rsidRPr="001F396A" w:rsidDel="00673196" w:rsidRDefault="00673196" w:rsidP="00673196">
            <w:pPr>
              <w:pStyle w:val="TAL"/>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27165E57" w14:textId="6B85D58D" w:rsidR="00673196" w:rsidRPr="001F396A" w:rsidDel="00673196" w:rsidRDefault="00673196" w:rsidP="00673196">
            <w:pPr>
              <w:pStyle w:val="TAL"/>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02DFE35"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1F7DFF7D"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BF15C8" w14:textId="77777777" w:rsidR="00673196" w:rsidRPr="001F396A" w:rsidDel="00673196" w:rsidRDefault="00673196" w:rsidP="00673196">
            <w:pPr>
              <w:pStyle w:val="TAL"/>
            </w:pPr>
          </w:p>
        </w:tc>
      </w:tr>
      <w:tr w:rsidR="00542668" w:rsidRPr="001F396A" w14:paraId="55CE0606"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1250B8FB" w14:textId="77777777" w:rsidR="00542668" w:rsidRPr="001F396A" w:rsidRDefault="00542668"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DD52D9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6436488"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2748B5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12BC48" w14:textId="77777777" w:rsidR="00542668" w:rsidRPr="001F396A" w:rsidRDefault="00542668" w:rsidP="00EE26EF">
            <w:pPr>
              <w:pStyle w:val="TAL"/>
            </w:pPr>
          </w:p>
        </w:tc>
      </w:tr>
      <w:tr w:rsidR="00542668" w:rsidRPr="001F396A" w14:paraId="79CE093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BC9F549"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6DD3DAF1"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833F31" w14:textId="77777777" w:rsidR="00542668" w:rsidRPr="001F396A" w:rsidRDefault="00542668" w:rsidP="00EE26EF">
            <w:pPr>
              <w:pStyle w:val="TAL"/>
              <w:rPr>
                <w:b/>
              </w:rPr>
            </w:pPr>
            <w:r w:rsidRPr="001F396A">
              <w:rPr>
                <w:b/>
              </w:rPr>
              <w:t>MC</w:t>
            </w:r>
            <w:r>
              <w:rPr>
                <w:b/>
              </w:rPr>
              <w:t>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0D1C2D8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D0AFE64" w14:textId="77777777" w:rsidR="00542668" w:rsidRPr="001F396A" w:rsidRDefault="00542668" w:rsidP="00EE26EF">
            <w:pPr>
              <w:pStyle w:val="TAL"/>
            </w:pPr>
          </w:p>
        </w:tc>
      </w:tr>
      <w:tr w:rsidR="00542668" w:rsidRPr="001F396A" w14:paraId="580B713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0443002"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02F2C360" w14:textId="77777777" w:rsidR="00542668" w:rsidRPr="001F396A" w:rsidRDefault="00542668" w:rsidP="00EE26EF">
            <w:pPr>
              <w:pStyle w:val="TAL"/>
            </w:pPr>
            <w:r w:rsidRPr="001F396A">
              <w:t>MC</w:t>
            </w:r>
            <w:r>
              <w:t>Data</w:t>
            </w:r>
            <w:r w:rsidRPr="001F396A">
              <w:t>-Info as described in Table 6.</w:t>
            </w:r>
            <w:r>
              <w:t>9</w:t>
            </w:r>
            <w:r w:rsidRPr="001F396A">
              <w:t>.</w:t>
            </w:r>
            <w:r>
              <w:t>1</w:t>
            </w:r>
            <w:r w:rsidRPr="001F396A">
              <w:t>.3.3-3</w:t>
            </w:r>
          </w:p>
        </w:tc>
        <w:tc>
          <w:tcPr>
            <w:tcW w:w="2127" w:type="dxa"/>
            <w:tcBorders>
              <w:top w:val="single" w:sz="4" w:space="0" w:color="auto"/>
              <w:left w:val="single" w:sz="4" w:space="0" w:color="auto"/>
              <w:bottom w:val="single" w:sz="4" w:space="0" w:color="auto"/>
              <w:right w:val="single" w:sz="4" w:space="0" w:color="auto"/>
            </w:tcBorders>
          </w:tcPr>
          <w:p w14:paraId="363DFD16"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3230C37" w14:textId="6A858FA4" w:rsidR="00542668" w:rsidRPr="001F396A" w:rsidRDefault="00542668" w:rsidP="00EE26EF">
            <w:pPr>
              <w:pStyle w:val="TAL"/>
            </w:pPr>
            <w:r w:rsidRPr="00C57C20">
              <w:t>TS 24.282 [31] clause 23.2.1.</w:t>
            </w:r>
            <w:r w:rsidR="00673196" w:rsidRPr="00673196">
              <w:t>1</w:t>
            </w:r>
          </w:p>
        </w:tc>
        <w:tc>
          <w:tcPr>
            <w:tcW w:w="1134" w:type="dxa"/>
            <w:tcBorders>
              <w:top w:val="single" w:sz="4" w:space="0" w:color="auto"/>
              <w:left w:val="single" w:sz="4" w:space="0" w:color="auto"/>
              <w:bottom w:val="single" w:sz="4" w:space="0" w:color="auto"/>
              <w:right w:val="single" w:sz="4" w:space="0" w:color="auto"/>
            </w:tcBorders>
          </w:tcPr>
          <w:p w14:paraId="72984E94" w14:textId="77777777" w:rsidR="00542668" w:rsidRPr="001F396A" w:rsidRDefault="00542668" w:rsidP="00EE26EF">
            <w:pPr>
              <w:pStyle w:val="TAL"/>
            </w:pPr>
          </w:p>
        </w:tc>
      </w:tr>
      <w:tr w:rsidR="00542668" w:rsidRPr="001F396A" w14:paraId="70630120" w14:textId="77777777" w:rsidTr="00EE26EF">
        <w:tc>
          <w:tcPr>
            <w:tcW w:w="2836" w:type="dxa"/>
            <w:tcBorders>
              <w:top w:val="single" w:sz="4" w:space="0" w:color="auto"/>
              <w:left w:val="single" w:sz="4" w:space="0" w:color="auto"/>
              <w:bottom w:val="single" w:sz="4" w:space="0" w:color="auto"/>
              <w:right w:val="single" w:sz="4" w:space="0" w:color="auto"/>
            </w:tcBorders>
          </w:tcPr>
          <w:p w14:paraId="4A040A1A"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804523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8D3392F" w14:textId="77777777" w:rsidR="00542668" w:rsidRPr="001F396A" w:rsidRDefault="00542668" w:rsidP="00EE26EF">
            <w:pPr>
              <w:pStyle w:val="TAL"/>
              <w:rPr>
                <w:b/>
                <w:bCs/>
              </w:rPr>
            </w:pPr>
            <w:r w:rsidRPr="001F396A">
              <w:rPr>
                <w:b/>
                <w:bCs/>
              </w:rPr>
              <w:t>MC</w:t>
            </w:r>
            <w:r>
              <w:rPr>
                <w:b/>
                <w:bCs/>
              </w:rPr>
              <w:t>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5A45B02A"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E843145" w14:textId="77777777" w:rsidR="00542668" w:rsidRPr="001F396A" w:rsidRDefault="00542668" w:rsidP="00EE26EF">
            <w:pPr>
              <w:pStyle w:val="TAL"/>
            </w:pPr>
          </w:p>
        </w:tc>
      </w:tr>
      <w:tr w:rsidR="00542668" w:rsidRPr="001F396A" w14:paraId="106F71EA" w14:textId="77777777" w:rsidTr="00EE26EF">
        <w:tc>
          <w:tcPr>
            <w:tcW w:w="2836" w:type="dxa"/>
            <w:tcBorders>
              <w:top w:val="single" w:sz="4" w:space="0" w:color="auto"/>
              <w:left w:val="single" w:sz="4" w:space="0" w:color="auto"/>
              <w:bottom w:val="single" w:sz="4" w:space="0" w:color="auto"/>
              <w:right w:val="single" w:sz="4" w:space="0" w:color="auto"/>
            </w:tcBorders>
          </w:tcPr>
          <w:p w14:paraId="212F1965" w14:textId="77777777" w:rsidR="00542668" w:rsidRPr="001F396A" w:rsidRDefault="00542668"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26EDF968"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285C9B9"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19887DD"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3A0F1F7" w14:textId="77777777" w:rsidR="00542668" w:rsidRPr="001F396A" w:rsidRDefault="00542668" w:rsidP="00EE26EF">
            <w:pPr>
              <w:pStyle w:val="TAL"/>
            </w:pPr>
          </w:p>
        </w:tc>
      </w:tr>
      <w:tr w:rsidR="00542668" w:rsidRPr="001F396A" w14:paraId="21169FA4" w14:textId="77777777" w:rsidTr="00EE26EF">
        <w:tc>
          <w:tcPr>
            <w:tcW w:w="2836" w:type="dxa"/>
            <w:tcBorders>
              <w:top w:val="single" w:sz="4" w:space="0" w:color="auto"/>
              <w:left w:val="single" w:sz="4" w:space="0" w:color="auto"/>
              <w:bottom w:val="single" w:sz="4" w:space="0" w:color="auto"/>
              <w:right w:val="single" w:sz="4" w:space="0" w:color="auto"/>
            </w:tcBorders>
          </w:tcPr>
          <w:p w14:paraId="1E71E80A" w14:textId="77777777" w:rsidR="00542668" w:rsidRPr="001F396A" w:rsidRDefault="00542668"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12DF8CCB" w14:textId="77777777" w:rsidR="00542668" w:rsidRPr="001F396A" w:rsidRDefault="00542668" w:rsidP="00EE26EF">
            <w:pPr>
              <w:pStyle w:val="TAL"/>
            </w:pPr>
            <w:r w:rsidRPr="001F396A">
              <w:t>"application/vnd.3gpp.mc</w:t>
            </w:r>
            <w:r>
              <w:t>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25291453"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3FD800E"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F267301" w14:textId="77777777" w:rsidR="00542668" w:rsidRPr="001F396A" w:rsidRDefault="00542668" w:rsidP="00EE26EF">
            <w:pPr>
              <w:pStyle w:val="TAL"/>
            </w:pPr>
          </w:p>
        </w:tc>
      </w:tr>
      <w:tr w:rsidR="00673196" w:rsidRPr="001F396A" w:rsidDel="00673196" w14:paraId="58B6E80F" w14:textId="77777777" w:rsidTr="00EE26EF">
        <w:tc>
          <w:tcPr>
            <w:tcW w:w="2836" w:type="dxa"/>
            <w:tcBorders>
              <w:top w:val="single" w:sz="4" w:space="0" w:color="auto"/>
              <w:left w:val="single" w:sz="4" w:space="0" w:color="auto"/>
              <w:bottom w:val="single" w:sz="4" w:space="0" w:color="auto"/>
              <w:right w:val="single" w:sz="4" w:space="0" w:color="auto"/>
            </w:tcBorders>
          </w:tcPr>
          <w:p w14:paraId="294E9704" w14:textId="325D1656" w:rsidR="00673196" w:rsidRPr="001F396A" w:rsidDel="00673196" w:rsidRDefault="00673196" w:rsidP="00673196">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47043D0F" w14:textId="382EC246" w:rsidR="00673196" w:rsidRPr="001F396A" w:rsidDel="00673196" w:rsidRDefault="00673196" w:rsidP="00673196">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08A742AB" w14:textId="74DFD9E2" w:rsidR="00673196" w:rsidRPr="001F396A" w:rsidDel="00673196" w:rsidRDefault="00673196" w:rsidP="00673196">
            <w:pPr>
              <w:pStyle w:val="TAL"/>
            </w:pPr>
            <w:r w:rsidRPr="006D2208">
              <w:t>Unique URL identifying the MC</w:t>
            </w:r>
            <w:r>
              <w:t>Data</w:t>
            </w:r>
            <w:r w:rsidRPr="006D2208">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13B541E9" w14:textId="77777777" w:rsidR="00673196" w:rsidRPr="001F396A"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tcPr>
          <w:p w14:paraId="2BAE4C6E" w14:textId="77777777" w:rsidR="00673196" w:rsidRPr="001F396A" w:rsidDel="00673196" w:rsidRDefault="00673196" w:rsidP="00673196">
            <w:pPr>
              <w:pStyle w:val="TAL"/>
            </w:pPr>
          </w:p>
        </w:tc>
      </w:tr>
      <w:tr w:rsidR="00542668" w:rsidRPr="001F396A" w14:paraId="40E5967E" w14:textId="77777777" w:rsidTr="00EE26EF">
        <w:tc>
          <w:tcPr>
            <w:tcW w:w="2836" w:type="dxa"/>
            <w:tcBorders>
              <w:top w:val="single" w:sz="4" w:space="0" w:color="auto"/>
              <w:left w:val="single" w:sz="4" w:space="0" w:color="auto"/>
              <w:bottom w:val="single" w:sz="4" w:space="0" w:color="auto"/>
              <w:right w:val="single" w:sz="4" w:space="0" w:color="auto"/>
            </w:tcBorders>
          </w:tcPr>
          <w:p w14:paraId="3C93D7B8"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0EC79207" w14:textId="77777777" w:rsidR="00542668" w:rsidRPr="001F396A" w:rsidRDefault="00542668" w:rsidP="00EE26EF">
            <w:pPr>
              <w:pStyle w:val="TAL"/>
            </w:pPr>
            <w:r w:rsidRPr="001F396A">
              <w:t>MC</w:t>
            </w:r>
            <w:r>
              <w:t>Data</w:t>
            </w:r>
            <w:r w:rsidRPr="001F396A">
              <w:t>-Regroup as described in Table 6.</w:t>
            </w:r>
            <w:r>
              <w:t>9</w:t>
            </w:r>
            <w:r w:rsidRPr="001F396A">
              <w:t>.</w:t>
            </w:r>
            <w:r>
              <w:t>1</w:t>
            </w:r>
            <w:r w:rsidRPr="001F396A">
              <w:t>.3.3-4</w:t>
            </w:r>
          </w:p>
        </w:tc>
        <w:tc>
          <w:tcPr>
            <w:tcW w:w="2127" w:type="dxa"/>
            <w:tcBorders>
              <w:top w:val="single" w:sz="4" w:space="0" w:color="auto"/>
              <w:left w:val="single" w:sz="4" w:space="0" w:color="auto"/>
              <w:bottom w:val="single" w:sz="4" w:space="0" w:color="auto"/>
              <w:right w:val="single" w:sz="4" w:space="0" w:color="auto"/>
            </w:tcBorders>
          </w:tcPr>
          <w:p w14:paraId="1939C46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8305D30" w14:textId="20E466DD" w:rsidR="00542668" w:rsidRPr="001F396A" w:rsidRDefault="00542668" w:rsidP="00EE26EF">
            <w:pPr>
              <w:pStyle w:val="TAL"/>
            </w:pPr>
            <w:r w:rsidRPr="00C57C20">
              <w:t>TS 24.282 [31] clause 23.2.1.</w:t>
            </w:r>
            <w:r w:rsidR="00673196" w:rsidRPr="00673196">
              <w:t>1</w:t>
            </w:r>
          </w:p>
        </w:tc>
        <w:tc>
          <w:tcPr>
            <w:tcW w:w="1134" w:type="dxa"/>
            <w:tcBorders>
              <w:top w:val="single" w:sz="4" w:space="0" w:color="auto"/>
              <w:left w:val="single" w:sz="4" w:space="0" w:color="auto"/>
              <w:bottom w:val="single" w:sz="4" w:space="0" w:color="auto"/>
              <w:right w:val="single" w:sz="4" w:space="0" w:color="auto"/>
            </w:tcBorders>
          </w:tcPr>
          <w:p w14:paraId="5273D600" w14:textId="77777777" w:rsidR="00542668" w:rsidRPr="001F396A" w:rsidRDefault="00542668" w:rsidP="00EE26EF">
            <w:pPr>
              <w:pStyle w:val="TAL"/>
            </w:pPr>
          </w:p>
        </w:tc>
      </w:tr>
    </w:tbl>
    <w:p w14:paraId="42CB271B" w14:textId="77777777" w:rsidR="00542668" w:rsidRPr="001F396A" w:rsidRDefault="00542668" w:rsidP="00542668"/>
    <w:p w14:paraId="06A80DA8" w14:textId="77777777" w:rsidR="00542668" w:rsidRPr="001F396A" w:rsidRDefault="00542668" w:rsidP="00542668">
      <w:pPr>
        <w:pStyle w:val="TH"/>
      </w:pPr>
      <w:r w:rsidRPr="001F396A">
        <w:t>Table 6.</w:t>
      </w:r>
      <w:r>
        <w:t>9.1</w:t>
      </w:r>
      <w:r w:rsidRPr="001F396A">
        <w:t>.3.3-3: MC</w:t>
      </w:r>
      <w:r>
        <w:t>Data</w:t>
      </w:r>
      <w:r w:rsidRPr="001F396A">
        <w:t>-Info in SIP MESSAGE (Table 6.</w:t>
      </w:r>
      <w:r>
        <w:t>9</w:t>
      </w:r>
      <w:r w:rsidRPr="001F396A">
        <w:t>.</w:t>
      </w:r>
      <w:r>
        <w:t>1</w:t>
      </w:r>
      <w:r w:rsidRPr="001F396A">
        <w:t>.3.3-2)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12EDA196"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8208725" w14:textId="754AEF6B" w:rsidR="00542668" w:rsidRPr="001F396A" w:rsidRDefault="00542668" w:rsidP="00EE26EF">
            <w:pPr>
              <w:pStyle w:val="TAL"/>
            </w:pPr>
            <w:r w:rsidRPr="001F396A">
              <w:t>Derivation Path: TS 37.579-1 [2], Table 5.5.3.2.</w:t>
            </w:r>
            <w:r w:rsidR="00673196" w:rsidRPr="00673196">
              <w:t>1</w:t>
            </w:r>
            <w:r w:rsidRPr="001F396A">
              <w:t>-</w:t>
            </w:r>
            <w:r>
              <w:t>3</w:t>
            </w:r>
          </w:p>
        </w:tc>
      </w:tr>
      <w:tr w:rsidR="00542668" w:rsidRPr="001F396A" w14:paraId="4961A7D1"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15CB6CF"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CDDE956"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84D3C52"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60FD27C"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80A9777" w14:textId="77777777" w:rsidR="00542668" w:rsidRPr="001F396A" w:rsidRDefault="00542668" w:rsidP="00EE26EF">
            <w:pPr>
              <w:pStyle w:val="TAH"/>
            </w:pPr>
            <w:r w:rsidRPr="001F396A">
              <w:t>Condition</w:t>
            </w:r>
          </w:p>
        </w:tc>
      </w:tr>
      <w:tr w:rsidR="00542668" w:rsidRPr="001F396A" w14:paraId="09102154"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26FD2DE" w14:textId="77777777" w:rsidR="00542668" w:rsidRPr="001F396A" w:rsidRDefault="00542668" w:rsidP="00EE26EF">
            <w:pPr>
              <w:pStyle w:val="TAL"/>
            </w:pPr>
            <w:r>
              <w:t>mcdata</w:t>
            </w:r>
            <w:r w:rsidRPr="001F396A">
              <w:t>info</w:t>
            </w:r>
          </w:p>
        </w:tc>
        <w:tc>
          <w:tcPr>
            <w:tcW w:w="2129" w:type="dxa"/>
            <w:tcBorders>
              <w:top w:val="single" w:sz="4" w:space="0" w:color="auto"/>
              <w:left w:val="single" w:sz="4" w:space="0" w:color="auto"/>
              <w:bottom w:val="single" w:sz="4" w:space="0" w:color="auto"/>
              <w:right w:val="single" w:sz="4" w:space="0" w:color="auto"/>
            </w:tcBorders>
          </w:tcPr>
          <w:p w14:paraId="56F97599"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B215E73"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A3142E3"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DFC187" w14:textId="77777777" w:rsidR="00542668" w:rsidRPr="001F396A" w:rsidRDefault="00542668" w:rsidP="00EE26EF">
            <w:pPr>
              <w:pStyle w:val="TAL"/>
            </w:pPr>
          </w:p>
        </w:tc>
      </w:tr>
      <w:tr w:rsidR="00542668" w:rsidRPr="001F396A" w14:paraId="786FA52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ADB395B" w14:textId="77777777" w:rsidR="00542668" w:rsidRPr="001F396A" w:rsidRDefault="00542668" w:rsidP="00EE26EF">
            <w:pPr>
              <w:pStyle w:val="TAL"/>
            </w:pPr>
            <w:r w:rsidRPr="001F396A">
              <w:t xml:space="preserve">  </w:t>
            </w:r>
            <w:r>
              <w:t>mcdata</w:t>
            </w:r>
            <w:r w:rsidRPr="001F396A">
              <w:t>-Params</w:t>
            </w:r>
          </w:p>
        </w:tc>
        <w:tc>
          <w:tcPr>
            <w:tcW w:w="2129" w:type="dxa"/>
            <w:tcBorders>
              <w:top w:val="single" w:sz="4" w:space="0" w:color="auto"/>
              <w:left w:val="single" w:sz="4" w:space="0" w:color="auto"/>
              <w:bottom w:val="single" w:sz="4" w:space="0" w:color="auto"/>
              <w:right w:val="single" w:sz="4" w:space="0" w:color="auto"/>
            </w:tcBorders>
          </w:tcPr>
          <w:p w14:paraId="5734277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6DB8835"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F0509A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F5058E8" w14:textId="77777777" w:rsidR="00542668" w:rsidRPr="001F396A" w:rsidRDefault="00542668" w:rsidP="00EE26EF">
            <w:pPr>
              <w:pStyle w:val="TAL"/>
            </w:pPr>
          </w:p>
        </w:tc>
      </w:tr>
      <w:tr w:rsidR="00673196" w:rsidRPr="001F396A" w:rsidDel="00CC2D5F" w14:paraId="6C4F1EB6" w14:textId="77777777" w:rsidTr="00673196">
        <w:tc>
          <w:tcPr>
            <w:tcW w:w="2836" w:type="dxa"/>
            <w:tcBorders>
              <w:top w:val="single" w:sz="4" w:space="0" w:color="auto"/>
              <w:left w:val="single" w:sz="4" w:space="0" w:color="auto"/>
              <w:bottom w:val="single" w:sz="4" w:space="0" w:color="auto"/>
              <w:right w:val="single" w:sz="4" w:space="0" w:color="auto"/>
            </w:tcBorders>
          </w:tcPr>
          <w:p w14:paraId="75A8ABC3" w14:textId="77777777" w:rsidR="00673196" w:rsidRPr="001F396A" w:rsidDel="00CC2D5F" w:rsidRDefault="00673196" w:rsidP="00764E98">
            <w:pPr>
              <w:pStyle w:val="TAL"/>
            </w:pPr>
            <w:r w:rsidRPr="001F396A">
              <w:t xml:space="preserve">    </w:t>
            </w:r>
            <w:r>
              <w:t>mcdata</w:t>
            </w:r>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62D25485" w14:textId="77777777" w:rsidR="00673196" w:rsidRPr="001F396A" w:rsidDel="00CC2D5F" w:rsidRDefault="00673196" w:rsidP="00764E98">
            <w:pPr>
              <w:pStyle w:val="TAL"/>
              <w:rPr>
                <w:rFonts w:eastAsia="SimSun"/>
              </w:rPr>
            </w:pPr>
            <w:r w:rsidRPr="006D2208">
              <w:rPr>
                <w:rFonts w:eastAsia="SimSun"/>
              </w:rPr>
              <w:t>Encrypted &lt;mc</w:t>
            </w:r>
            <w:r>
              <w:rPr>
                <w:rFonts w:eastAsia="SimSun"/>
              </w:rPr>
              <w:t>data</w:t>
            </w:r>
            <w:r w:rsidRPr="006D2208">
              <w:rPr>
                <w:rFonts w:eastAsia="SimSun"/>
              </w:rPr>
              <w:t>-client-id&gt; with mc</w:t>
            </w:r>
            <w:r>
              <w:rPr>
                <w:rFonts w:eastAsia="SimSun"/>
              </w:rPr>
              <w:t>data</w:t>
            </w:r>
            <w:r w:rsidRPr="006D2208">
              <w:rPr>
                <w:rFonts w:eastAsia="SimSun"/>
              </w:rPr>
              <w:t>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A0155BF" w14:textId="77777777" w:rsidR="00673196" w:rsidRPr="001F396A" w:rsidDel="00CC2D5F" w:rsidRDefault="00673196" w:rsidP="00764E98">
            <w:pPr>
              <w:pStyle w:val="TAL"/>
              <w:rPr>
                <w:rFonts w:eastAsia="SimSun"/>
              </w:rPr>
            </w:pPr>
            <w:r w:rsidRPr="006D2208">
              <w:rPr>
                <w:rFonts w:eastAsia="SimSun"/>
              </w:rPr>
              <w:t>Encryption according to NOTE 1 and NOTE 2 in TS 37.579-1 [2] Table 5.5.3.2.1-</w:t>
            </w:r>
            <w:r>
              <w:rPr>
                <w:rFonts w:eastAsia="SimSun"/>
              </w:rPr>
              <w:t>3</w:t>
            </w:r>
          </w:p>
        </w:tc>
        <w:tc>
          <w:tcPr>
            <w:tcW w:w="1419" w:type="dxa"/>
            <w:tcBorders>
              <w:top w:val="single" w:sz="4" w:space="0" w:color="auto"/>
              <w:left w:val="single" w:sz="4" w:space="0" w:color="auto"/>
              <w:bottom w:val="single" w:sz="4" w:space="0" w:color="auto"/>
              <w:right w:val="single" w:sz="4" w:space="0" w:color="auto"/>
            </w:tcBorders>
          </w:tcPr>
          <w:p w14:paraId="60435BA6" w14:textId="77777777" w:rsidR="00673196" w:rsidRPr="00745B60" w:rsidDel="00CC2D5F" w:rsidRDefault="00673196" w:rsidP="00764E98">
            <w:pPr>
              <w:pStyle w:val="TAL"/>
            </w:pPr>
            <w:r w:rsidRPr="00C57C20">
              <w:t>TS 24.282 [31] clause 23.2.1.</w:t>
            </w:r>
            <w:r>
              <w:t>1</w:t>
            </w:r>
          </w:p>
        </w:tc>
        <w:tc>
          <w:tcPr>
            <w:tcW w:w="1134" w:type="dxa"/>
            <w:tcBorders>
              <w:top w:val="single" w:sz="4" w:space="0" w:color="auto"/>
              <w:left w:val="single" w:sz="4" w:space="0" w:color="auto"/>
              <w:bottom w:val="single" w:sz="4" w:space="0" w:color="auto"/>
              <w:right w:val="single" w:sz="4" w:space="0" w:color="auto"/>
            </w:tcBorders>
          </w:tcPr>
          <w:p w14:paraId="131FD24A" w14:textId="77777777" w:rsidR="00673196" w:rsidRPr="001F396A" w:rsidDel="00CC2D5F" w:rsidRDefault="00673196" w:rsidP="00764E98">
            <w:pPr>
              <w:pStyle w:val="TAL"/>
            </w:pPr>
          </w:p>
        </w:tc>
      </w:tr>
    </w:tbl>
    <w:p w14:paraId="6FB99565" w14:textId="77777777" w:rsidR="00542668" w:rsidRPr="001F396A" w:rsidRDefault="00542668" w:rsidP="00542668"/>
    <w:p w14:paraId="3DA538F4" w14:textId="77777777" w:rsidR="00542668" w:rsidRPr="001F396A" w:rsidRDefault="00542668" w:rsidP="00542668">
      <w:pPr>
        <w:pStyle w:val="TH"/>
      </w:pPr>
      <w:r w:rsidRPr="001F396A">
        <w:t>Table 6.</w:t>
      </w:r>
      <w:r>
        <w:t>9.1</w:t>
      </w:r>
      <w:r w:rsidRPr="001F396A">
        <w:t>.3.3-4: MC</w:t>
      </w:r>
      <w:r>
        <w:t>Data</w:t>
      </w:r>
      <w:r w:rsidRPr="001F396A">
        <w:t>-Regroup in SIP MESSAGE (Table 6.</w:t>
      </w:r>
      <w:r>
        <w:t>9</w:t>
      </w:r>
      <w:r w:rsidRPr="001F396A">
        <w:t>.</w:t>
      </w:r>
      <w:r>
        <w:t>1</w:t>
      </w:r>
      <w:r w:rsidRPr="001F396A">
        <w:t>.3.3-2)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7C6C6881"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0686CCD3" w14:textId="7DCAA733" w:rsidR="00542668" w:rsidRPr="001F396A" w:rsidRDefault="00542668" w:rsidP="00EE26EF">
            <w:pPr>
              <w:pStyle w:val="TAL"/>
            </w:pPr>
            <w:r w:rsidRPr="001F396A">
              <w:t>Derivation Path: TS 37.579-1 [2], Table 5.5.3.16.</w:t>
            </w:r>
            <w:r w:rsidR="00673196" w:rsidRPr="00673196">
              <w:t>2</w:t>
            </w:r>
            <w:r w:rsidRPr="001F396A">
              <w:t>-</w:t>
            </w:r>
            <w:r>
              <w:t>3</w:t>
            </w:r>
            <w:r w:rsidRPr="001F396A">
              <w:t>, condition</w:t>
            </w:r>
            <w:r w:rsidR="00673196" w:rsidRPr="00673196">
              <w:t xml:space="preserve"> GROUP_REGROUP</w:t>
            </w:r>
          </w:p>
        </w:tc>
      </w:tr>
    </w:tbl>
    <w:p w14:paraId="65F2235C" w14:textId="77777777" w:rsidR="00542668" w:rsidRPr="001F396A" w:rsidRDefault="00542668" w:rsidP="00542668"/>
    <w:p w14:paraId="15435C10" w14:textId="627D4CA8" w:rsidR="00542668" w:rsidRPr="001F396A" w:rsidRDefault="00542668" w:rsidP="00542668">
      <w:pPr>
        <w:pStyle w:val="TH"/>
      </w:pPr>
      <w:r w:rsidRPr="001F396A">
        <w:t>Table 6.</w:t>
      </w:r>
      <w:r>
        <w:t>9.1</w:t>
      </w:r>
      <w:r w:rsidRPr="001F396A">
        <w:t xml:space="preserve">.3.3-5: SIP INVITE from the UE (step </w:t>
      </w:r>
      <w:r w:rsidR="00673196" w:rsidRPr="00673196">
        <w:t>7</w:t>
      </w:r>
      <w:r w:rsidRPr="001F396A">
        <w:t>, Table 6.</w:t>
      </w:r>
      <w:r>
        <w:t>9</w:t>
      </w:r>
      <w:r w:rsidRPr="001F396A">
        <w:t>.</w:t>
      </w:r>
      <w:r>
        <w:t>1</w:t>
      </w:r>
      <w:r w:rsidRPr="001F396A">
        <w:t>.3.2-1;</w:t>
      </w:r>
      <w:r w:rsidRPr="001F396A">
        <w:br/>
        <w:t>step 2, TS 37.579-1 [2] Table 5.3</w:t>
      </w:r>
      <w:r>
        <w:t>C</w:t>
      </w:r>
      <w:r w:rsidRPr="001F396A">
        <w:t>.</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3EF0CFDB"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542F8AE8" w14:textId="77777777" w:rsidR="00542668" w:rsidRPr="001F396A" w:rsidRDefault="00542668" w:rsidP="00EE26EF">
            <w:pPr>
              <w:pStyle w:val="TAL"/>
            </w:pPr>
            <w:r w:rsidRPr="001F396A">
              <w:t>Derivation Path: TS 37.579-1 [2], Table 5.5.2.5.1-1</w:t>
            </w:r>
          </w:p>
        </w:tc>
      </w:tr>
      <w:tr w:rsidR="00542668" w:rsidRPr="001F396A" w14:paraId="688F9BB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762DBC7" w14:textId="77777777" w:rsidR="00542668" w:rsidRPr="001F396A" w:rsidRDefault="00542668"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962540" w14:textId="77777777" w:rsidR="00542668" w:rsidRPr="001F396A" w:rsidRDefault="00542668"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91FFECA" w14:textId="77777777" w:rsidR="00542668" w:rsidRPr="001F396A" w:rsidRDefault="00542668"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4B7E4C7F"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749780E" w14:textId="77777777" w:rsidR="00542668" w:rsidRPr="001F396A" w:rsidRDefault="00542668" w:rsidP="00EE26EF">
            <w:pPr>
              <w:pStyle w:val="TAH"/>
            </w:pPr>
            <w:r w:rsidRPr="001F396A">
              <w:t>Condition</w:t>
            </w:r>
          </w:p>
        </w:tc>
      </w:tr>
      <w:tr w:rsidR="00542668" w:rsidRPr="001F396A" w14:paraId="3E014BF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8555ACC" w14:textId="77777777" w:rsidR="00542668" w:rsidRPr="001F396A" w:rsidRDefault="00542668"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2D894177"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5A147A7"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74687D8"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7D62976" w14:textId="77777777" w:rsidR="00542668" w:rsidRPr="001F396A" w:rsidRDefault="00542668" w:rsidP="00EE26EF">
            <w:pPr>
              <w:pStyle w:val="TAL"/>
            </w:pPr>
          </w:p>
        </w:tc>
      </w:tr>
      <w:tr w:rsidR="00542668" w:rsidRPr="001F396A" w14:paraId="43A9096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2CD049F" w14:textId="77777777" w:rsidR="00542668" w:rsidRPr="001F396A" w:rsidRDefault="00542668"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1E372E31"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5F3CCE4" w14:textId="77777777" w:rsidR="00542668" w:rsidRPr="001F396A" w:rsidRDefault="00542668"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35081E6C"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383D5AD" w14:textId="77777777" w:rsidR="00542668" w:rsidRPr="001F396A" w:rsidRDefault="00542668" w:rsidP="00EE26EF">
            <w:pPr>
              <w:pStyle w:val="TAL"/>
            </w:pPr>
          </w:p>
        </w:tc>
      </w:tr>
      <w:tr w:rsidR="00542668" w:rsidRPr="001F396A" w14:paraId="5947AA08"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6DB10DB" w14:textId="77777777" w:rsidR="00542668" w:rsidRPr="001F396A" w:rsidRDefault="00542668"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28A3B" w14:textId="77777777" w:rsidR="00542668" w:rsidRPr="001F396A" w:rsidRDefault="00542668" w:rsidP="00EE26EF">
            <w:pPr>
              <w:pStyle w:val="TAL"/>
            </w:pPr>
            <w:r w:rsidRPr="001F396A">
              <w:t>SDP Message as described in Table 6.</w:t>
            </w:r>
            <w:r>
              <w:t>9.1</w:t>
            </w:r>
            <w:r w:rsidRPr="001F396A">
              <w:t>.3.3-6</w:t>
            </w:r>
          </w:p>
        </w:tc>
        <w:tc>
          <w:tcPr>
            <w:tcW w:w="2126" w:type="dxa"/>
            <w:tcBorders>
              <w:top w:val="single" w:sz="4" w:space="0" w:color="auto"/>
              <w:left w:val="single" w:sz="4" w:space="0" w:color="auto"/>
              <w:bottom w:val="single" w:sz="4" w:space="0" w:color="auto"/>
              <w:right w:val="single" w:sz="4" w:space="0" w:color="auto"/>
            </w:tcBorders>
          </w:tcPr>
          <w:p w14:paraId="111DF020"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491A450"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2595CBE" w14:textId="77777777" w:rsidR="00542668" w:rsidRPr="001F396A" w:rsidRDefault="00542668" w:rsidP="00EE26EF">
            <w:pPr>
              <w:pStyle w:val="TAL"/>
            </w:pPr>
          </w:p>
        </w:tc>
      </w:tr>
      <w:tr w:rsidR="00542668" w:rsidRPr="001F396A" w14:paraId="4B3090E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D52D9E9" w14:textId="77777777" w:rsidR="00542668" w:rsidRPr="001F396A" w:rsidRDefault="00542668"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E93CA"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F8858C" w14:textId="77777777" w:rsidR="00542668" w:rsidRPr="001F396A" w:rsidRDefault="00542668" w:rsidP="00EE26EF">
            <w:pPr>
              <w:pStyle w:val="TAL"/>
              <w:rPr>
                <w:b/>
              </w:rPr>
            </w:pPr>
            <w:r w:rsidRPr="001F396A">
              <w:rPr>
                <w:b/>
              </w:rPr>
              <w:t>MC</w:t>
            </w:r>
            <w:r>
              <w:rPr>
                <w:b/>
              </w:rPr>
              <w:t>Data</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31282B8B"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D1B4B9C" w14:textId="77777777" w:rsidR="00542668" w:rsidRPr="001F396A" w:rsidRDefault="00542668" w:rsidP="00EE26EF">
            <w:pPr>
              <w:pStyle w:val="TAL"/>
            </w:pPr>
          </w:p>
        </w:tc>
      </w:tr>
      <w:tr w:rsidR="00542668" w:rsidRPr="001F396A" w14:paraId="3508C92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1333FFD" w14:textId="77777777" w:rsidR="00542668" w:rsidRPr="001F396A" w:rsidRDefault="00542668"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2A997D" w14:textId="77777777" w:rsidR="00542668" w:rsidRPr="001F396A" w:rsidRDefault="00542668" w:rsidP="00EE26EF">
            <w:pPr>
              <w:pStyle w:val="TAL"/>
            </w:pPr>
            <w:r w:rsidRPr="001F396A">
              <w:t>MC</w:t>
            </w:r>
            <w:r>
              <w:t>Data</w:t>
            </w:r>
            <w:r w:rsidRPr="001F396A">
              <w:t>-Info as described in Table 6.</w:t>
            </w:r>
            <w:r>
              <w:t>9.1</w:t>
            </w:r>
            <w:r w:rsidRPr="001F396A">
              <w:t>.3.3-7</w:t>
            </w:r>
          </w:p>
        </w:tc>
        <w:tc>
          <w:tcPr>
            <w:tcW w:w="2126" w:type="dxa"/>
            <w:tcBorders>
              <w:top w:val="single" w:sz="4" w:space="0" w:color="auto"/>
              <w:left w:val="single" w:sz="4" w:space="0" w:color="auto"/>
              <w:bottom w:val="single" w:sz="4" w:space="0" w:color="auto"/>
              <w:right w:val="single" w:sz="4" w:space="0" w:color="auto"/>
            </w:tcBorders>
          </w:tcPr>
          <w:p w14:paraId="6B4F1C4F"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4FE02FA"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FC50976" w14:textId="77777777" w:rsidR="00542668" w:rsidRPr="001F396A" w:rsidRDefault="00542668" w:rsidP="00EE26EF">
            <w:pPr>
              <w:pStyle w:val="TAL"/>
            </w:pPr>
          </w:p>
        </w:tc>
      </w:tr>
    </w:tbl>
    <w:p w14:paraId="2D191251" w14:textId="77777777" w:rsidR="00542668" w:rsidRPr="001F396A" w:rsidRDefault="00542668" w:rsidP="00542668"/>
    <w:p w14:paraId="35E075A8" w14:textId="77777777" w:rsidR="00542668" w:rsidRPr="001F396A" w:rsidRDefault="00542668" w:rsidP="00542668">
      <w:pPr>
        <w:pStyle w:val="TH"/>
      </w:pPr>
      <w:r w:rsidRPr="001F396A">
        <w:t>Table 6.</w:t>
      </w:r>
      <w:r>
        <w:t>9</w:t>
      </w:r>
      <w:r w:rsidRPr="001F396A">
        <w:t>.</w:t>
      </w:r>
      <w:r>
        <w:t>1</w:t>
      </w:r>
      <w:r w:rsidRPr="001F396A">
        <w:t xml:space="preserve">.3.3-6: </w:t>
      </w:r>
      <w:r w:rsidRPr="001F396A">
        <w:rPr>
          <w:lang w:eastAsia="ko-KR"/>
        </w:rPr>
        <w:t>SDP in SIP INVITE</w:t>
      </w:r>
      <w:r w:rsidRPr="001F396A">
        <w:t xml:space="preserve"> (Table 6.</w:t>
      </w:r>
      <w:r>
        <w:t>9</w:t>
      </w:r>
      <w:r w:rsidRPr="001F396A">
        <w:t>.</w:t>
      </w:r>
      <w:r>
        <w:t>1</w:t>
      </w:r>
      <w:r w:rsidRPr="001F396A">
        <w:t>.3.3-5)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6C14C0F5"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F0E8BC3" w14:textId="2858FFED" w:rsidR="00542668" w:rsidRPr="001F396A" w:rsidRDefault="00542668" w:rsidP="00EE26EF">
            <w:pPr>
              <w:pStyle w:val="TAL"/>
            </w:pPr>
            <w:r w:rsidRPr="001F396A">
              <w:t>Derivation Path: TS 37.579-1 [2], Table 5.5.3.1.1-</w:t>
            </w:r>
            <w:r>
              <w:t>3</w:t>
            </w:r>
            <w:r w:rsidRPr="001F396A">
              <w:t xml:space="preserve">, condition INITIAL_SDP_OFFER, </w:t>
            </w:r>
            <w:r w:rsidRPr="0017474E">
              <w:t>MCDATA_SDS, SDS_SESSION</w:t>
            </w:r>
          </w:p>
        </w:tc>
      </w:tr>
    </w:tbl>
    <w:p w14:paraId="733B606D" w14:textId="77777777" w:rsidR="00542668" w:rsidRPr="001F396A" w:rsidRDefault="00542668" w:rsidP="00542668"/>
    <w:p w14:paraId="47EF2551" w14:textId="77777777" w:rsidR="00542668" w:rsidRPr="001F396A" w:rsidRDefault="00542668" w:rsidP="00542668">
      <w:pPr>
        <w:pStyle w:val="TH"/>
      </w:pPr>
      <w:r w:rsidRPr="001F396A">
        <w:t>Table 6.</w:t>
      </w:r>
      <w:r>
        <w:t>9</w:t>
      </w:r>
      <w:r w:rsidRPr="001F396A">
        <w:t>.</w:t>
      </w:r>
      <w:r>
        <w:t>1</w:t>
      </w:r>
      <w:r w:rsidRPr="001F396A">
        <w:t xml:space="preserve">.3.3-7: </w:t>
      </w:r>
      <w:r w:rsidRPr="001F396A">
        <w:rPr>
          <w:lang w:eastAsia="ko-KR"/>
        </w:rPr>
        <w:t>MC</w:t>
      </w:r>
      <w:r>
        <w:rPr>
          <w:lang w:eastAsia="ko-KR"/>
        </w:rPr>
        <w:t>Data</w:t>
      </w:r>
      <w:r w:rsidRPr="001F396A">
        <w:rPr>
          <w:lang w:eastAsia="ko-KR"/>
        </w:rPr>
        <w:t>-Info in SIP INVITE</w:t>
      </w:r>
      <w:r w:rsidRPr="001F396A">
        <w:t xml:space="preserve"> (Table 6.</w:t>
      </w:r>
      <w:r>
        <w:t>9.1</w:t>
      </w:r>
      <w:r w:rsidRPr="001F396A">
        <w:t>.3.3-5)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4BD103C1"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3C7767AC" w14:textId="77777777" w:rsidR="00542668" w:rsidRPr="001F396A" w:rsidRDefault="00542668" w:rsidP="00EE26EF">
            <w:pPr>
              <w:pStyle w:val="TAL"/>
            </w:pPr>
            <w:r w:rsidRPr="001F396A">
              <w:t>Derivation Path: TS 37.579-1 [2], Table 5.5.3.2.1-</w:t>
            </w:r>
            <w:r>
              <w:t>3</w:t>
            </w:r>
            <w:r w:rsidRPr="001F396A">
              <w:t xml:space="preserve">, condition </w:t>
            </w:r>
            <w:r>
              <w:t>MCD_grp</w:t>
            </w:r>
          </w:p>
        </w:tc>
      </w:tr>
      <w:tr w:rsidR="00542668" w:rsidRPr="001F396A" w14:paraId="635FC3C0"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2C89EDE3" w14:textId="77777777" w:rsidR="00542668" w:rsidRPr="001F396A" w:rsidRDefault="00542668"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7F116"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E68A7BF"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FF7FA30" w14:textId="77777777" w:rsidR="00542668" w:rsidRPr="001F396A" w:rsidRDefault="00542668"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4745FF4B" w14:textId="77777777" w:rsidR="00542668" w:rsidRPr="001F396A" w:rsidRDefault="00542668" w:rsidP="00EE26EF">
            <w:pPr>
              <w:pStyle w:val="TAH"/>
            </w:pPr>
            <w:r w:rsidRPr="001F396A">
              <w:t>Condition</w:t>
            </w:r>
          </w:p>
        </w:tc>
      </w:tr>
      <w:tr w:rsidR="00542668" w:rsidRPr="001F396A" w14:paraId="68D988CC"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6BE57EFB" w14:textId="77777777" w:rsidR="00542668" w:rsidRPr="001F396A" w:rsidRDefault="00542668" w:rsidP="00EE26EF">
            <w:pPr>
              <w:pStyle w:val="TAL"/>
              <w:rPr>
                <w:b/>
              </w:rPr>
            </w:pPr>
            <w:r>
              <w:t>mcdata</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5E45420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203785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A2C5AFF"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2ABEE16" w14:textId="77777777" w:rsidR="00542668" w:rsidRPr="001F396A" w:rsidRDefault="00542668" w:rsidP="00EE26EF">
            <w:pPr>
              <w:pStyle w:val="TAL"/>
            </w:pPr>
          </w:p>
        </w:tc>
      </w:tr>
      <w:tr w:rsidR="00542668" w:rsidRPr="001F396A" w14:paraId="4E0EF904" w14:textId="77777777" w:rsidTr="00EE26EF">
        <w:tc>
          <w:tcPr>
            <w:tcW w:w="2837" w:type="dxa"/>
            <w:tcBorders>
              <w:top w:val="single" w:sz="4" w:space="0" w:color="auto"/>
              <w:left w:val="single" w:sz="4" w:space="0" w:color="auto"/>
              <w:bottom w:val="single" w:sz="4" w:space="0" w:color="auto"/>
              <w:right w:val="single" w:sz="4" w:space="0" w:color="auto"/>
            </w:tcBorders>
          </w:tcPr>
          <w:p w14:paraId="7C61ECE5" w14:textId="77777777" w:rsidR="00542668" w:rsidRPr="001F396A" w:rsidRDefault="00542668" w:rsidP="00EE26EF">
            <w:pPr>
              <w:pStyle w:val="TAL"/>
              <w:rPr>
                <w:b/>
              </w:rPr>
            </w:pPr>
            <w:r w:rsidRPr="001F396A">
              <w:t xml:space="preserve">  </w:t>
            </w:r>
            <w:r>
              <w:t>mcdata</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53CA17E2"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B031B56"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13C6ABE"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5D7ACDA" w14:textId="77777777" w:rsidR="00542668" w:rsidRPr="001F396A" w:rsidRDefault="00542668" w:rsidP="00EE26EF">
            <w:pPr>
              <w:pStyle w:val="TAL"/>
            </w:pPr>
          </w:p>
        </w:tc>
      </w:tr>
      <w:tr w:rsidR="00673196" w:rsidRPr="001F396A" w14:paraId="6DE7859E" w14:textId="77777777" w:rsidTr="00EE26EF">
        <w:tc>
          <w:tcPr>
            <w:tcW w:w="2837" w:type="dxa"/>
            <w:tcBorders>
              <w:top w:val="single" w:sz="4" w:space="0" w:color="auto"/>
              <w:left w:val="single" w:sz="4" w:space="0" w:color="auto"/>
              <w:bottom w:val="single" w:sz="4" w:space="0" w:color="auto"/>
              <w:right w:val="single" w:sz="4" w:space="0" w:color="auto"/>
            </w:tcBorders>
          </w:tcPr>
          <w:p w14:paraId="64A8F3A5" w14:textId="5E71015F" w:rsidR="00673196" w:rsidRPr="001F396A" w:rsidRDefault="00673196" w:rsidP="00673196">
            <w:pPr>
              <w:pStyle w:val="TAL"/>
            </w:pPr>
            <w:r w:rsidRPr="00EC1B4E">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097F06F" w14:textId="304E8C74" w:rsidR="00673196" w:rsidRPr="001F396A" w:rsidRDefault="00673196" w:rsidP="00673196">
            <w:pPr>
              <w:pStyle w:val="TAL"/>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1FEFB6F5" w14:textId="77777777" w:rsidR="00673196" w:rsidRPr="001F396A"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4A4A864E" w14:textId="77777777" w:rsidR="00673196" w:rsidRPr="001F396A" w:rsidRDefault="00673196" w:rsidP="00673196">
            <w:pPr>
              <w:pStyle w:val="TAL"/>
            </w:pPr>
          </w:p>
        </w:tc>
        <w:tc>
          <w:tcPr>
            <w:tcW w:w="1135" w:type="dxa"/>
            <w:tcBorders>
              <w:top w:val="single" w:sz="4" w:space="0" w:color="auto"/>
              <w:left w:val="single" w:sz="4" w:space="0" w:color="auto"/>
              <w:bottom w:val="single" w:sz="4" w:space="0" w:color="auto"/>
              <w:right w:val="single" w:sz="4" w:space="0" w:color="auto"/>
            </w:tcBorders>
          </w:tcPr>
          <w:p w14:paraId="280F4C1C" w14:textId="77777777" w:rsidR="00673196" w:rsidRPr="001F396A" w:rsidRDefault="00673196" w:rsidP="00673196">
            <w:pPr>
              <w:pStyle w:val="TAL"/>
            </w:pPr>
          </w:p>
        </w:tc>
      </w:tr>
      <w:tr w:rsidR="00542668" w:rsidRPr="001F396A" w14:paraId="40222199" w14:textId="77777777" w:rsidTr="00EE26EF">
        <w:tc>
          <w:tcPr>
            <w:tcW w:w="2837" w:type="dxa"/>
            <w:tcBorders>
              <w:top w:val="single" w:sz="4" w:space="0" w:color="auto"/>
              <w:left w:val="single" w:sz="4" w:space="0" w:color="auto"/>
              <w:bottom w:val="single" w:sz="4" w:space="0" w:color="auto"/>
              <w:right w:val="single" w:sz="4" w:space="0" w:color="auto"/>
            </w:tcBorders>
          </w:tcPr>
          <w:p w14:paraId="2F73F5C8" w14:textId="77777777" w:rsidR="00542668" w:rsidRPr="001F396A" w:rsidRDefault="00542668" w:rsidP="00EE26EF">
            <w:pPr>
              <w:pStyle w:val="TAL"/>
              <w:rPr>
                <w:b/>
              </w:rPr>
            </w:pPr>
            <w:r w:rsidRPr="001F396A">
              <w:t xml:space="preserve">    </w:t>
            </w:r>
            <w:r>
              <w:t>mcdata</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0EA8BFA5" w14:textId="77777777" w:rsidR="00542668" w:rsidRPr="001F396A" w:rsidRDefault="00542668" w:rsidP="00EE26EF">
            <w:pPr>
              <w:pStyle w:val="TAL"/>
            </w:pPr>
            <w:r w:rsidRPr="001F396A">
              <w:t>Encrypted &lt;mc</w:t>
            </w:r>
            <w:r>
              <w:t>data</w:t>
            </w:r>
            <w:r w:rsidRPr="001F396A">
              <w:t>-request-uri&gt; with mc</w:t>
            </w:r>
            <w:r>
              <w:t>data</w:t>
            </w:r>
            <w:r w:rsidRPr="001F396A">
              <w:t>URI set to px_MC</w:t>
            </w:r>
            <w:r>
              <w:t>Data</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7ACCC314" w14:textId="77777777" w:rsidR="00542668" w:rsidRPr="001F396A" w:rsidRDefault="00542668" w:rsidP="00EE26EF">
            <w:pPr>
              <w:pStyle w:val="TAL"/>
            </w:pPr>
            <w:r w:rsidRPr="001F396A">
              <w:rPr>
                <w:rFonts w:eastAsia="SimSun"/>
              </w:rPr>
              <w:t>Encryption according to NOTE 1 and NOTE 2 in TS 37.579-1 [2] Table 5.5.3.2.1-</w:t>
            </w:r>
            <w:r>
              <w:rPr>
                <w:rFonts w:eastAsia="SimSun"/>
              </w:rPr>
              <w:t>3</w:t>
            </w:r>
          </w:p>
        </w:tc>
        <w:tc>
          <w:tcPr>
            <w:tcW w:w="1419" w:type="dxa"/>
            <w:tcBorders>
              <w:top w:val="single" w:sz="4" w:space="0" w:color="auto"/>
              <w:left w:val="single" w:sz="4" w:space="0" w:color="auto"/>
              <w:bottom w:val="single" w:sz="4" w:space="0" w:color="auto"/>
              <w:right w:val="single" w:sz="4" w:space="0" w:color="auto"/>
            </w:tcBorders>
          </w:tcPr>
          <w:p w14:paraId="1C64C191"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0628F59" w14:textId="77777777" w:rsidR="00542668" w:rsidRPr="001F396A" w:rsidRDefault="00542668" w:rsidP="00EE26EF">
            <w:pPr>
              <w:pStyle w:val="TAL"/>
            </w:pPr>
          </w:p>
        </w:tc>
      </w:tr>
    </w:tbl>
    <w:p w14:paraId="786FC35E" w14:textId="77777777" w:rsidR="00542668" w:rsidRPr="001F396A" w:rsidRDefault="00542668" w:rsidP="00542668"/>
    <w:p w14:paraId="72A6F6B7" w14:textId="795EDDDE" w:rsidR="00542668" w:rsidRPr="001F396A" w:rsidRDefault="00542668" w:rsidP="00542668">
      <w:pPr>
        <w:pStyle w:val="TH"/>
      </w:pPr>
      <w:r w:rsidRPr="001F396A">
        <w:t>Table 6.</w:t>
      </w:r>
      <w:r>
        <w:t>9</w:t>
      </w:r>
      <w:r w:rsidRPr="001F396A">
        <w:t>.</w:t>
      </w:r>
      <w:r>
        <w:t>1</w:t>
      </w:r>
      <w:r w:rsidRPr="001F396A">
        <w:t xml:space="preserve">.3.3-8: SIP 200 (OK) from the SS (step </w:t>
      </w:r>
      <w:r w:rsidR="00673196" w:rsidRPr="00673196">
        <w:t>7</w:t>
      </w:r>
      <w:r w:rsidRPr="001F396A">
        <w:t>, Table 6.</w:t>
      </w:r>
      <w:r>
        <w:t>9</w:t>
      </w:r>
      <w:r w:rsidRPr="001F396A">
        <w:t>.</w:t>
      </w:r>
      <w:r>
        <w:t>1</w:t>
      </w:r>
      <w:r w:rsidRPr="001F396A">
        <w:t xml:space="preserve">.3.2-1; </w:t>
      </w:r>
      <w:r w:rsidRPr="001F396A">
        <w:br/>
        <w:t>step 4, TS 37.579-1 [2] Table 5.3</w:t>
      </w:r>
      <w:r>
        <w:t>C</w:t>
      </w:r>
      <w:r w:rsidRPr="001F396A">
        <w:t>.</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48A80EF2"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0A53B734" w14:textId="77777777" w:rsidR="00542668" w:rsidRPr="001F396A" w:rsidRDefault="00542668" w:rsidP="00EE26EF">
            <w:pPr>
              <w:pStyle w:val="TAL"/>
            </w:pPr>
            <w:r w:rsidRPr="001F396A">
              <w:t>Derivation Path: TS 37.579-1 [2], Table 5.5.2.17.1.2-</w:t>
            </w:r>
            <w:r>
              <w:t>1</w:t>
            </w:r>
            <w:r w:rsidRPr="001F396A">
              <w:t>, condition INVITE-RSP</w:t>
            </w:r>
          </w:p>
        </w:tc>
      </w:tr>
      <w:tr w:rsidR="00542668" w:rsidRPr="001F396A" w14:paraId="2F513F1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2523792" w14:textId="77777777" w:rsidR="00542668" w:rsidRPr="001F396A" w:rsidRDefault="00542668"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2ADE30" w14:textId="77777777" w:rsidR="00542668" w:rsidRPr="001F396A" w:rsidRDefault="00542668"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29AC4E9" w14:textId="77777777" w:rsidR="00542668" w:rsidRPr="001F396A" w:rsidRDefault="00542668"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2680E095"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393487F9" w14:textId="77777777" w:rsidR="00542668" w:rsidRPr="001F396A" w:rsidRDefault="00542668" w:rsidP="00EE26EF">
            <w:pPr>
              <w:pStyle w:val="TAH"/>
            </w:pPr>
            <w:r w:rsidRPr="001F396A">
              <w:t>Condition</w:t>
            </w:r>
          </w:p>
        </w:tc>
      </w:tr>
      <w:tr w:rsidR="00542668" w:rsidRPr="001F396A" w14:paraId="022950E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5AEF0557" w14:textId="77777777" w:rsidR="00542668" w:rsidRPr="001F396A" w:rsidRDefault="00542668"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1EACB13A"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6217B0A5"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1E09B1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0AA591B" w14:textId="77777777" w:rsidR="00542668" w:rsidRPr="001F396A" w:rsidRDefault="00542668" w:rsidP="00EE26EF">
            <w:pPr>
              <w:pStyle w:val="TAL"/>
            </w:pPr>
          </w:p>
        </w:tc>
      </w:tr>
      <w:tr w:rsidR="00542668" w:rsidRPr="001F396A" w14:paraId="6791CCD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06117D92" w14:textId="77777777" w:rsidR="00542668" w:rsidRPr="001F396A" w:rsidRDefault="00542668"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0B00BD" w14:textId="77777777" w:rsidR="00542668" w:rsidRPr="001F396A" w:rsidRDefault="00542668" w:rsidP="00EE26EF">
            <w:pPr>
              <w:pStyle w:val="TAL"/>
            </w:pPr>
            <w:r w:rsidRPr="001F396A">
              <w:t>As described in Table 6.</w:t>
            </w:r>
            <w:r>
              <w:t>9.1</w:t>
            </w:r>
            <w:r w:rsidRPr="001F396A">
              <w:t>.3.3-9</w:t>
            </w:r>
          </w:p>
        </w:tc>
        <w:tc>
          <w:tcPr>
            <w:tcW w:w="2126" w:type="dxa"/>
            <w:tcBorders>
              <w:top w:val="single" w:sz="4" w:space="0" w:color="auto"/>
              <w:left w:val="single" w:sz="4" w:space="0" w:color="auto"/>
              <w:bottom w:val="single" w:sz="4" w:space="0" w:color="auto"/>
              <w:right w:val="single" w:sz="4" w:space="0" w:color="auto"/>
            </w:tcBorders>
          </w:tcPr>
          <w:p w14:paraId="09283410"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661F31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6B7E324" w14:textId="77777777" w:rsidR="00542668" w:rsidRPr="001F396A" w:rsidRDefault="00542668" w:rsidP="00EE26EF">
            <w:pPr>
              <w:pStyle w:val="TAL"/>
            </w:pPr>
          </w:p>
        </w:tc>
      </w:tr>
    </w:tbl>
    <w:p w14:paraId="5F6C6278" w14:textId="77777777" w:rsidR="00542668" w:rsidRPr="001F396A" w:rsidRDefault="00542668" w:rsidP="00542668"/>
    <w:p w14:paraId="5C0A73ED" w14:textId="77777777" w:rsidR="00542668" w:rsidRPr="001F396A" w:rsidRDefault="00542668" w:rsidP="00542668">
      <w:pPr>
        <w:pStyle w:val="TH"/>
      </w:pPr>
      <w:r w:rsidRPr="001F396A">
        <w:t>Table 6.</w:t>
      </w:r>
      <w:r>
        <w:t>9</w:t>
      </w:r>
      <w:r w:rsidRPr="001F396A">
        <w:t>.</w:t>
      </w:r>
      <w:r>
        <w:t>1</w:t>
      </w:r>
      <w:r w:rsidRPr="001F396A">
        <w:t>.3.3-9: SDP in SIP 200 (OK) (Table 6.</w:t>
      </w:r>
      <w:r>
        <w:t>9</w:t>
      </w:r>
      <w:r w:rsidRPr="001F396A">
        <w:t>.</w:t>
      </w:r>
      <w:r>
        <w:t>1</w:t>
      </w:r>
      <w:r w:rsidRPr="001F396A">
        <w:t>.3.3-8)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759CCF77"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180E3F3D" w14:textId="77777777" w:rsidR="00542668" w:rsidRPr="001F396A" w:rsidRDefault="00542668" w:rsidP="00EE26EF">
            <w:pPr>
              <w:pStyle w:val="TAL"/>
            </w:pPr>
            <w:r w:rsidRPr="001F396A">
              <w:t>Derivation Path: TS 37.579-1 [2], Table 5.5.3.1.2-</w:t>
            </w:r>
            <w:r>
              <w:t>3</w:t>
            </w:r>
            <w:r w:rsidRPr="001F396A">
              <w:t xml:space="preserve">, condition SDP_ANSWER, </w:t>
            </w:r>
            <w:r w:rsidRPr="005C5F1B">
              <w:t>SDS_SESSION, MCDATA_SDS</w:t>
            </w:r>
          </w:p>
        </w:tc>
      </w:tr>
    </w:tbl>
    <w:p w14:paraId="1BCFECF0" w14:textId="77777777" w:rsidR="00542668" w:rsidRPr="001F396A" w:rsidRDefault="00542668" w:rsidP="00542668"/>
    <w:p w14:paraId="12C16B76" w14:textId="6C16E122" w:rsidR="00542668" w:rsidRPr="001F396A" w:rsidRDefault="00542668" w:rsidP="00542668">
      <w:pPr>
        <w:pStyle w:val="TH"/>
      </w:pPr>
      <w:r w:rsidRPr="001F396A">
        <w:t>Table 6.</w:t>
      </w:r>
      <w:r>
        <w:t>9</w:t>
      </w:r>
      <w:r w:rsidRPr="001F396A">
        <w:t>.</w:t>
      </w:r>
      <w:r>
        <w:t>1</w:t>
      </w:r>
      <w:r w:rsidRPr="001F396A">
        <w:t xml:space="preserve">.3.3-10: SIP MESSAGE from the </w:t>
      </w:r>
      <w:r w:rsidR="00673196" w:rsidRPr="00673196">
        <w:t xml:space="preserve">UE </w:t>
      </w:r>
      <w:r w:rsidRPr="001F396A">
        <w:t xml:space="preserve">(Step </w:t>
      </w:r>
      <w:r w:rsidR="00673196" w:rsidRPr="00673196">
        <w:t>11</w:t>
      </w:r>
      <w:r w:rsidRPr="001F396A">
        <w:t>, Table 6.</w:t>
      </w:r>
      <w:r>
        <w:t>9</w:t>
      </w:r>
      <w:r w:rsidRPr="001F396A">
        <w:t>.</w:t>
      </w:r>
      <w:r>
        <w:t>1</w:t>
      </w:r>
      <w:r w:rsidRPr="001F396A">
        <w:t>.3.2-1;</w:t>
      </w:r>
      <w:r w:rsidRPr="001F396A">
        <w:br/>
        <w:t>Step 2, TS 37.579-1 [2], Table 5.3.3</w:t>
      </w:r>
      <w:r w:rsidR="00673196" w:rsidRPr="00673196">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54EA235A"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1445128" w14:textId="3DC66375" w:rsidR="00542668" w:rsidRPr="001F396A" w:rsidRDefault="00542668" w:rsidP="00EE26EF">
            <w:pPr>
              <w:pStyle w:val="TAL"/>
            </w:pPr>
            <w:r w:rsidRPr="001F396A">
              <w:t>Derivation Path: TS 37.579-1 [2], Table 5.5.2.7.</w:t>
            </w:r>
            <w:r w:rsidR="00673196" w:rsidRPr="00673196">
              <w:t>1</w:t>
            </w:r>
            <w:r w:rsidRPr="001F396A">
              <w:t>-1</w:t>
            </w:r>
          </w:p>
        </w:tc>
      </w:tr>
      <w:tr w:rsidR="00542668" w:rsidRPr="001F396A" w14:paraId="4A11B0B2"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55B19E6"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2FD5D1B"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4CE99266"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37A238BC"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567616E" w14:textId="77777777" w:rsidR="00542668" w:rsidRPr="001F396A" w:rsidRDefault="00542668" w:rsidP="00EE26EF">
            <w:pPr>
              <w:pStyle w:val="TAH"/>
            </w:pPr>
            <w:r w:rsidRPr="001F396A">
              <w:t>Condition</w:t>
            </w:r>
          </w:p>
        </w:tc>
      </w:tr>
      <w:tr w:rsidR="002A0A8E" w:rsidRPr="001F396A" w:rsidDel="002A0A8E" w14:paraId="64F5F2B9" w14:textId="77777777" w:rsidTr="00EE26EF">
        <w:tc>
          <w:tcPr>
            <w:tcW w:w="2836" w:type="dxa"/>
            <w:tcBorders>
              <w:top w:val="single" w:sz="4" w:space="0" w:color="auto"/>
              <w:left w:val="single" w:sz="4" w:space="0" w:color="auto"/>
              <w:bottom w:val="single" w:sz="4" w:space="0" w:color="auto"/>
              <w:right w:val="single" w:sz="4" w:space="0" w:color="auto"/>
            </w:tcBorders>
          </w:tcPr>
          <w:p w14:paraId="7073C74F" w14:textId="56984EA5" w:rsidR="002A0A8E" w:rsidRPr="001F396A" w:rsidDel="002A0A8E" w:rsidRDefault="002A0A8E" w:rsidP="002A0A8E">
            <w:pPr>
              <w:pStyle w:val="TAL"/>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24B202E2" w14:textId="77777777" w:rsidR="002A0A8E" w:rsidRPr="001F396A" w:rsidDel="002A0A8E" w:rsidRDefault="002A0A8E" w:rsidP="002A0A8E">
            <w:pPr>
              <w:pStyle w:val="TAL"/>
            </w:pPr>
          </w:p>
        </w:tc>
        <w:tc>
          <w:tcPr>
            <w:tcW w:w="2127" w:type="dxa"/>
            <w:tcBorders>
              <w:top w:val="single" w:sz="4" w:space="0" w:color="auto"/>
              <w:left w:val="single" w:sz="4" w:space="0" w:color="auto"/>
              <w:bottom w:val="single" w:sz="4" w:space="0" w:color="auto"/>
              <w:right w:val="single" w:sz="4" w:space="0" w:color="auto"/>
            </w:tcBorders>
          </w:tcPr>
          <w:p w14:paraId="5C256234"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21355762"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130F" w14:textId="77777777" w:rsidR="002A0A8E" w:rsidRPr="001F396A" w:rsidDel="002A0A8E" w:rsidRDefault="002A0A8E" w:rsidP="002A0A8E">
            <w:pPr>
              <w:pStyle w:val="TAL"/>
            </w:pPr>
          </w:p>
        </w:tc>
      </w:tr>
      <w:tr w:rsidR="002A0A8E" w:rsidRPr="001F396A" w:rsidDel="002A0A8E" w14:paraId="4FB809D3" w14:textId="77777777" w:rsidTr="00EE26EF">
        <w:tc>
          <w:tcPr>
            <w:tcW w:w="2836" w:type="dxa"/>
            <w:tcBorders>
              <w:top w:val="single" w:sz="4" w:space="0" w:color="auto"/>
              <w:left w:val="single" w:sz="4" w:space="0" w:color="auto"/>
              <w:bottom w:val="single" w:sz="4" w:space="0" w:color="auto"/>
              <w:right w:val="single" w:sz="4" w:space="0" w:color="auto"/>
            </w:tcBorders>
          </w:tcPr>
          <w:p w14:paraId="55F21E16" w14:textId="2C0DE968" w:rsidR="002A0A8E" w:rsidRPr="001F396A" w:rsidDel="002A0A8E" w:rsidRDefault="002A0A8E" w:rsidP="002A0A8E">
            <w:pPr>
              <w:pStyle w:val="TAL"/>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44792681" w14:textId="77777777" w:rsidR="002A0A8E" w:rsidRPr="001F396A" w:rsidDel="002A0A8E" w:rsidRDefault="002A0A8E" w:rsidP="002A0A8E">
            <w:pPr>
              <w:pStyle w:val="TAL"/>
            </w:pPr>
          </w:p>
        </w:tc>
        <w:tc>
          <w:tcPr>
            <w:tcW w:w="2127" w:type="dxa"/>
            <w:tcBorders>
              <w:top w:val="single" w:sz="4" w:space="0" w:color="auto"/>
              <w:left w:val="single" w:sz="4" w:space="0" w:color="auto"/>
              <w:bottom w:val="single" w:sz="4" w:space="0" w:color="auto"/>
              <w:right w:val="single" w:sz="4" w:space="0" w:color="auto"/>
            </w:tcBorders>
          </w:tcPr>
          <w:p w14:paraId="76C70E02"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4D715930"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776706" w14:textId="77777777" w:rsidR="002A0A8E" w:rsidRPr="001F396A" w:rsidDel="002A0A8E" w:rsidRDefault="002A0A8E" w:rsidP="002A0A8E">
            <w:pPr>
              <w:pStyle w:val="TAL"/>
            </w:pPr>
          </w:p>
        </w:tc>
      </w:tr>
      <w:tr w:rsidR="002A0A8E" w:rsidRPr="001F396A" w:rsidDel="002A0A8E" w14:paraId="503C918C" w14:textId="77777777" w:rsidTr="00EE26EF">
        <w:tc>
          <w:tcPr>
            <w:tcW w:w="2836" w:type="dxa"/>
            <w:tcBorders>
              <w:top w:val="single" w:sz="4" w:space="0" w:color="auto"/>
              <w:left w:val="single" w:sz="4" w:space="0" w:color="auto"/>
              <w:bottom w:val="single" w:sz="4" w:space="0" w:color="auto"/>
              <w:right w:val="single" w:sz="4" w:space="0" w:color="auto"/>
            </w:tcBorders>
          </w:tcPr>
          <w:p w14:paraId="7F7648AE" w14:textId="2CC00FFA" w:rsidR="002A0A8E" w:rsidRPr="001F396A" w:rsidDel="002A0A8E" w:rsidRDefault="002A0A8E" w:rsidP="002A0A8E">
            <w:pPr>
              <w:pStyle w:val="TAL"/>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7CF3591" w14:textId="5F31B173" w:rsidR="002A0A8E" w:rsidRPr="001F396A" w:rsidDel="002A0A8E" w:rsidRDefault="002A0A8E" w:rsidP="002A0A8E">
            <w:pPr>
              <w:pStyle w:val="TAL"/>
            </w:pPr>
            <w:r w:rsidRPr="006D2208">
              <w:rPr>
                <w:bCs/>
              </w:rPr>
              <w:t>"+</w:t>
            </w:r>
            <w:r w:rsidRPr="006D2208">
              <w:rPr>
                <w:bCs/>
                <w:lang w:eastAsia="ko-KR"/>
              </w:rPr>
              <w:t>g.3gpp.mc</w:t>
            </w:r>
            <w:r>
              <w:rPr>
                <w:bCs/>
                <w:lang w:eastAsia="ko-KR"/>
              </w:rPr>
              <w:t>data</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6346ED57"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330C1193" w14:textId="10717B7F" w:rsidR="002A0A8E" w:rsidRPr="009F1CCC" w:rsidDel="002A0A8E" w:rsidRDefault="002A0A8E" w:rsidP="002A0A8E">
            <w:pPr>
              <w:pStyle w:val="TAL"/>
            </w:pPr>
            <w:r w:rsidRPr="00745B60">
              <w:t>TS 24.28</w:t>
            </w:r>
            <w:r>
              <w:t>2</w:t>
            </w:r>
            <w:r w:rsidRPr="00745B60">
              <w:t xml:space="preserve"> </w:t>
            </w:r>
            <w:r>
              <w:t xml:space="preserve">[31] </w:t>
            </w:r>
            <w:r w:rsidRPr="00745B60">
              <w:t xml:space="preserve">clause </w:t>
            </w:r>
            <w:r w:rsidRPr="00B35EA9">
              <w:t>23.2.1.</w:t>
            </w:r>
            <w:r>
              <w:t>2</w:t>
            </w:r>
          </w:p>
        </w:tc>
        <w:tc>
          <w:tcPr>
            <w:tcW w:w="1134" w:type="dxa"/>
            <w:tcBorders>
              <w:top w:val="single" w:sz="4" w:space="0" w:color="auto"/>
              <w:left w:val="single" w:sz="4" w:space="0" w:color="auto"/>
              <w:bottom w:val="single" w:sz="4" w:space="0" w:color="auto"/>
              <w:right w:val="single" w:sz="4" w:space="0" w:color="auto"/>
            </w:tcBorders>
            <w:vAlign w:val="bottom"/>
          </w:tcPr>
          <w:p w14:paraId="710B0E9D" w14:textId="77777777" w:rsidR="002A0A8E" w:rsidRPr="001F396A" w:rsidDel="002A0A8E" w:rsidRDefault="002A0A8E" w:rsidP="002A0A8E">
            <w:pPr>
              <w:pStyle w:val="TAL"/>
            </w:pPr>
          </w:p>
        </w:tc>
      </w:tr>
      <w:tr w:rsidR="002A0A8E" w:rsidRPr="001F396A" w:rsidDel="002A0A8E" w14:paraId="6A94B205" w14:textId="77777777" w:rsidTr="00EE26EF">
        <w:tc>
          <w:tcPr>
            <w:tcW w:w="2836" w:type="dxa"/>
            <w:tcBorders>
              <w:top w:val="single" w:sz="4" w:space="0" w:color="auto"/>
              <w:left w:val="single" w:sz="4" w:space="0" w:color="auto"/>
              <w:bottom w:val="single" w:sz="4" w:space="0" w:color="auto"/>
              <w:right w:val="single" w:sz="4" w:space="0" w:color="auto"/>
            </w:tcBorders>
          </w:tcPr>
          <w:p w14:paraId="52F245BA" w14:textId="6C9B6E22" w:rsidR="002A0A8E" w:rsidRPr="001F396A" w:rsidDel="002A0A8E" w:rsidRDefault="002A0A8E" w:rsidP="002A0A8E">
            <w:pPr>
              <w:pStyle w:val="TAL"/>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3369D726" w14:textId="21DCF4A1" w:rsidR="002A0A8E" w:rsidRPr="001F396A" w:rsidDel="002A0A8E" w:rsidRDefault="002A0A8E" w:rsidP="002A0A8E">
            <w:pPr>
              <w:pStyle w:val="TAL"/>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7E6F99D4"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1A6D4FBB"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987A32" w14:textId="77777777" w:rsidR="002A0A8E" w:rsidRPr="001F396A" w:rsidDel="002A0A8E" w:rsidRDefault="002A0A8E" w:rsidP="002A0A8E">
            <w:pPr>
              <w:pStyle w:val="TAL"/>
            </w:pPr>
          </w:p>
        </w:tc>
      </w:tr>
      <w:tr w:rsidR="002A0A8E" w:rsidRPr="001F396A" w:rsidDel="002A0A8E" w14:paraId="6552F0AC" w14:textId="77777777" w:rsidTr="00EE26EF">
        <w:tc>
          <w:tcPr>
            <w:tcW w:w="2836" w:type="dxa"/>
            <w:tcBorders>
              <w:top w:val="single" w:sz="4" w:space="0" w:color="auto"/>
              <w:left w:val="single" w:sz="4" w:space="0" w:color="auto"/>
              <w:bottom w:val="single" w:sz="4" w:space="0" w:color="auto"/>
              <w:right w:val="single" w:sz="4" w:space="0" w:color="auto"/>
            </w:tcBorders>
          </w:tcPr>
          <w:p w14:paraId="6C7B8CF0" w14:textId="34A19C15" w:rsidR="002A0A8E" w:rsidRPr="001F396A" w:rsidDel="002A0A8E" w:rsidRDefault="002A0A8E" w:rsidP="002A0A8E">
            <w:pPr>
              <w:pStyle w:val="TAL"/>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5ADAC228" w14:textId="36ED9211" w:rsidR="002A0A8E" w:rsidRPr="001F396A" w:rsidDel="002A0A8E" w:rsidRDefault="002A0A8E" w:rsidP="002A0A8E">
            <w:pPr>
              <w:pStyle w:val="TAL"/>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55752D3"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52111768"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BBD7CE" w14:textId="77777777" w:rsidR="002A0A8E" w:rsidRPr="001F396A" w:rsidDel="002A0A8E" w:rsidRDefault="002A0A8E" w:rsidP="002A0A8E">
            <w:pPr>
              <w:pStyle w:val="TAL"/>
            </w:pPr>
          </w:p>
        </w:tc>
      </w:tr>
      <w:tr w:rsidR="002A0A8E" w:rsidRPr="001F396A" w:rsidDel="002A0A8E" w14:paraId="5E1260E4" w14:textId="77777777" w:rsidTr="00EE26EF">
        <w:tc>
          <w:tcPr>
            <w:tcW w:w="2836" w:type="dxa"/>
            <w:tcBorders>
              <w:top w:val="single" w:sz="4" w:space="0" w:color="auto"/>
              <w:left w:val="single" w:sz="4" w:space="0" w:color="auto"/>
              <w:bottom w:val="single" w:sz="4" w:space="0" w:color="auto"/>
              <w:right w:val="single" w:sz="4" w:space="0" w:color="auto"/>
            </w:tcBorders>
          </w:tcPr>
          <w:p w14:paraId="17CF94D0" w14:textId="5309781B" w:rsidR="002A0A8E" w:rsidRPr="001F396A" w:rsidDel="002A0A8E" w:rsidRDefault="002A0A8E" w:rsidP="002A0A8E">
            <w:pPr>
              <w:pStyle w:val="TAL"/>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118CBB9E" w14:textId="77777777" w:rsidR="002A0A8E" w:rsidRPr="001F396A" w:rsidDel="002A0A8E" w:rsidRDefault="002A0A8E" w:rsidP="002A0A8E">
            <w:pPr>
              <w:pStyle w:val="TAL"/>
            </w:pPr>
          </w:p>
        </w:tc>
        <w:tc>
          <w:tcPr>
            <w:tcW w:w="2127" w:type="dxa"/>
            <w:tcBorders>
              <w:top w:val="single" w:sz="4" w:space="0" w:color="auto"/>
              <w:left w:val="single" w:sz="4" w:space="0" w:color="auto"/>
              <w:bottom w:val="single" w:sz="4" w:space="0" w:color="auto"/>
              <w:right w:val="single" w:sz="4" w:space="0" w:color="auto"/>
            </w:tcBorders>
          </w:tcPr>
          <w:p w14:paraId="5F065DE2"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124C9DDE"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50FD4E" w14:textId="77777777" w:rsidR="002A0A8E" w:rsidRPr="001F396A" w:rsidDel="002A0A8E" w:rsidRDefault="002A0A8E" w:rsidP="002A0A8E">
            <w:pPr>
              <w:pStyle w:val="TAL"/>
            </w:pPr>
          </w:p>
        </w:tc>
      </w:tr>
      <w:tr w:rsidR="002A0A8E" w:rsidRPr="001F396A" w:rsidDel="002A0A8E" w14:paraId="35281E4A" w14:textId="77777777" w:rsidTr="00EE26EF">
        <w:tc>
          <w:tcPr>
            <w:tcW w:w="2836" w:type="dxa"/>
            <w:tcBorders>
              <w:top w:val="single" w:sz="4" w:space="0" w:color="auto"/>
              <w:left w:val="single" w:sz="4" w:space="0" w:color="auto"/>
              <w:bottom w:val="single" w:sz="4" w:space="0" w:color="auto"/>
              <w:right w:val="single" w:sz="4" w:space="0" w:color="auto"/>
            </w:tcBorders>
          </w:tcPr>
          <w:p w14:paraId="17D013E8" w14:textId="2D518D29" w:rsidR="002A0A8E" w:rsidRPr="001F396A" w:rsidDel="002A0A8E" w:rsidRDefault="002A0A8E" w:rsidP="002A0A8E">
            <w:pPr>
              <w:pStyle w:val="TAL"/>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2498577E" w14:textId="2CA12035" w:rsidR="002A0A8E" w:rsidRPr="001F396A" w:rsidDel="002A0A8E" w:rsidRDefault="002A0A8E" w:rsidP="002A0A8E">
            <w:pPr>
              <w:pStyle w:val="TAL"/>
            </w:pPr>
            <w:r w:rsidRPr="006D2208">
              <w:rPr>
                <w:bCs/>
              </w:rPr>
              <w:t>"</w:t>
            </w:r>
            <w:r w:rsidRPr="006D2208">
              <w:rPr>
                <w:bCs/>
                <w:lang w:eastAsia="ko-KR"/>
              </w:rPr>
              <w:t>urn:urn-7:3gpp-service.ims.icsi.mc</w:t>
            </w:r>
            <w:r>
              <w:rPr>
                <w:bCs/>
                <w:lang w:eastAsia="ko-KR"/>
              </w:rPr>
              <w:t>data</w:t>
            </w:r>
            <w:r w:rsidRPr="006D2208">
              <w:rPr>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036136B2"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437C0DCD"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2A41B9" w14:textId="77777777" w:rsidR="002A0A8E" w:rsidRPr="001F396A" w:rsidDel="002A0A8E" w:rsidRDefault="002A0A8E" w:rsidP="002A0A8E">
            <w:pPr>
              <w:pStyle w:val="TAL"/>
            </w:pPr>
          </w:p>
        </w:tc>
      </w:tr>
      <w:tr w:rsidR="002A0A8E" w:rsidRPr="001F396A" w:rsidDel="002A0A8E" w14:paraId="101A4DCA" w14:textId="77777777" w:rsidTr="00EE26EF">
        <w:tc>
          <w:tcPr>
            <w:tcW w:w="2836" w:type="dxa"/>
            <w:tcBorders>
              <w:top w:val="single" w:sz="4" w:space="0" w:color="auto"/>
              <w:left w:val="single" w:sz="4" w:space="0" w:color="auto"/>
              <w:bottom w:val="single" w:sz="4" w:space="0" w:color="auto"/>
              <w:right w:val="single" w:sz="4" w:space="0" w:color="auto"/>
            </w:tcBorders>
          </w:tcPr>
          <w:p w14:paraId="2F97B513" w14:textId="3C5D6194" w:rsidR="002A0A8E" w:rsidRPr="001F396A" w:rsidDel="002A0A8E" w:rsidRDefault="002A0A8E" w:rsidP="002A0A8E">
            <w:pPr>
              <w:pStyle w:val="TAL"/>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6A0A5B2A" w14:textId="657539D0" w:rsidR="002A0A8E" w:rsidRPr="001F396A" w:rsidDel="002A0A8E" w:rsidRDefault="002A0A8E" w:rsidP="002A0A8E">
            <w:pPr>
              <w:pStyle w:val="TAL"/>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A583C1E"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160706EB"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A12BCE" w14:textId="77777777" w:rsidR="002A0A8E" w:rsidRPr="001F396A" w:rsidDel="002A0A8E" w:rsidRDefault="002A0A8E" w:rsidP="002A0A8E">
            <w:pPr>
              <w:pStyle w:val="TAL"/>
            </w:pPr>
          </w:p>
        </w:tc>
      </w:tr>
      <w:tr w:rsidR="00542668" w:rsidRPr="001F396A" w14:paraId="08B48C3A"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79D33678" w14:textId="77777777" w:rsidR="00542668" w:rsidRPr="001F396A" w:rsidRDefault="00542668"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6DDA5EF"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033A3E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823CC3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5DC752" w14:textId="77777777" w:rsidR="00542668" w:rsidRPr="001F396A" w:rsidRDefault="00542668" w:rsidP="00EE26EF">
            <w:pPr>
              <w:pStyle w:val="TAL"/>
            </w:pPr>
          </w:p>
        </w:tc>
      </w:tr>
      <w:tr w:rsidR="00542668" w:rsidRPr="001F396A" w14:paraId="4DFE22F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1745514"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6F0A919"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93ECD6" w14:textId="77777777" w:rsidR="00542668" w:rsidRPr="001F396A" w:rsidRDefault="00542668" w:rsidP="00EE26EF">
            <w:pPr>
              <w:pStyle w:val="TAL"/>
              <w:rPr>
                <w:b/>
              </w:rPr>
            </w:pPr>
            <w:r w:rsidRPr="001F396A">
              <w:rPr>
                <w:b/>
              </w:rPr>
              <w:t>MC</w:t>
            </w:r>
            <w:r>
              <w:rPr>
                <w:b/>
              </w:rPr>
              <w:t>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AF1B5E4"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5DBD81A" w14:textId="77777777" w:rsidR="00542668" w:rsidRPr="001F396A" w:rsidRDefault="00542668" w:rsidP="00EE26EF">
            <w:pPr>
              <w:pStyle w:val="TAL"/>
            </w:pPr>
          </w:p>
        </w:tc>
      </w:tr>
      <w:tr w:rsidR="00542668" w:rsidRPr="001F396A" w14:paraId="70875497"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990C03E"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12BC1D2" w14:textId="77777777" w:rsidR="00542668" w:rsidRPr="001F396A" w:rsidRDefault="00542668" w:rsidP="00EE26EF">
            <w:pPr>
              <w:pStyle w:val="TAL"/>
            </w:pPr>
            <w:r w:rsidRPr="001F396A">
              <w:t>MC</w:t>
            </w:r>
            <w:r>
              <w:t>Data</w:t>
            </w:r>
            <w:r w:rsidRPr="001F396A">
              <w:t>-Info as described in Table 6.</w:t>
            </w:r>
            <w:r>
              <w:t>9.1</w:t>
            </w:r>
            <w:r w:rsidRPr="001F396A">
              <w:t>.3.3-3</w:t>
            </w:r>
          </w:p>
        </w:tc>
        <w:tc>
          <w:tcPr>
            <w:tcW w:w="2127" w:type="dxa"/>
            <w:tcBorders>
              <w:top w:val="single" w:sz="4" w:space="0" w:color="auto"/>
              <w:left w:val="single" w:sz="4" w:space="0" w:color="auto"/>
              <w:bottom w:val="single" w:sz="4" w:space="0" w:color="auto"/>
              <w:right w:val="single" w:sz="4" w:space="0" w:color="auto"/>
            </w:tcBorders>
          </w:tcPr>
          <w:p w14:paraId="76B77113"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79D34B" w14:textId="7EE26601" w:rsidR="00542668" w:rsidRPr="001F396A" w:rsidRDefault="00542668" w:rsidP="00EE26EF">
            <w:pPr>
              <w:pStyle w:val="TAL"/>
            </w:pPr>
            <w:r w:rsidRPr="009F1CCC">
              <w:t>TS 24.282 [31] clause 23.2.1.</w:t>
            </w:r>
            <w:r w:rsidR="002A0A8E" w:rsidRPr="002A0A8E">
              <w:t>2</w:t>
            </w:r>
          </w:p>
        </w:tc>
        <w:tc>
          <w:tcPr>
            <w:tcW w:w="1134" w:type="dxa"/>
            <w:tcBorders>
              <w:top w:val="single" w:sz="4" w:space="0" w:color="auto"/>
              <w:left w:val="single" w:sz="4" w:space="0" w:color="auto"/>
              <w:bottom w:val="single" w:sz="4" w:space="0" w:color="auto"/>
              <w:right w:val="single" w:sz="4" w:space="0" w:color="auto"/>
            </w:tcBorders>
          </w:tcPr>
          <w:p w14:paraId="3AABEBF1" w14:textId="77777777" w:rsidR="00542668" w:rsidRPr="001F396A" w:rsidRDefault="00542668" w:rsidP="00EE26EF">
            <w:pPr>
              <w:pStyle w:val="TAL"/>
            </w:pPr>
          </w:p>
        </w:tc>
      </w:tr>
      <w:tr w:rsidR="00542668" w:rsidRPr="001F396A" w14:paraId="347F630B" w14:textId="77777777" w:rsidTr="00EE26EF">
        <w:tc>
          <w:tcPr>
            <w:tcW w:w="2836" w:type="dxa"/>
            <w:tcBorders>
              <w:top w:val="single" w:sz="4" w:space="0" w:color="auto"/>
              <w:left w:val="single" w:sz="4" w:space="0" w:color="auto"/>
              <w:bottom w:val="single" w:sz="4" w:space="0" w:color="auto"/>
              <w:right w:val="single" w:sz="4" w:space="0" w:color="auto"/>
            </w:tcBorders>
          </w:tcPr>
          <w:p w14:paraId="12C50F1B"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CE1482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99A466D" w14:textId="77777777" w:rsidR="00542668" w:rsidRPr="001F396A" w:rsidRDefault="00542668" w:rsidP="00EE26EF">
            <w:pPr>
              <w:pStyle w:val="TAL"/>
              <w:rPr>
                <w:b/>
                <w:bCs/>
              </w:rPr>
            </w:pPr>
            <w:r w:rsidRPr="001F396A">
              <w:rPr>
                <w:b/>
                <w:bCs/>
              </w:rPr>
              <w:t>MC</w:t>
            </w:r>
            <w:r>
              <w:rPr>
                <w:b/>
                <w:bCs/>
              </w:rPr>
              <w:t>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E8CB544"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712BA3C" w14:textId="77777777" w:rsidR="00542668" w:rsidRPr="001F396A" w:rsidRDefault="00542668" w:rsidP="00EE26EF">
            <w:pPr>
              <w:pStyle w:val="TAL"/>
            </w:pPr>
          </w:p>
        </w:tc>
      </w:tr>
      <w:tr w:rsidR="00542668" w:rsidRPr="001F396A" w14:paraId="48A89B71" w14:textId="77777777" w:rsidTr="00EE26EF">
        <w:tc>
          <w:tcPr>
            <w:tcW w:w="2836" w:type="dxa"/>
            <w:tcBorders>
              <w:top w:val="single" w:sz="4" w:space="0" w:color="auto"/>
              <w:left w:val="single" w:sz="4" w:space="0" w:color="auto"/>
              <w:bottom w:val="single" w:sz="4" w:space="0" w:color="auto"/>
              <w:right w:val="single" w:sz="4" w:space="0" w:color="auto"/>
            </w:tcBorders>
          </w:tcPr>
          <w:p w14:paraId="16076F45" w14:textId="77777777" w:rsidR="00542668" w:rsidRPr="001F396A" w:rsidRDefault="00542668"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6446E7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A4F11F0"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670194D"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5877537" w14:textId="77777777" w:rsidR="00542668" w:rsidRPr="001F396A" w:rsidRDefault="00542668" w:rsidP="00EE26EF">
            <w:pPr>
              <w:pStyle w:val="TAL"/>
            </w:pPr>
          </w:p>
        </w:tc>
      </w:tr>
      <w:tr w:rsidR="00542668" w:rsidRPr="001F396A" w14:paraId="5164DA29" w14:textId="77777777" w:rsidTr="00EE26EF">
        <w:tc>
          <w:tcPr>
            <w:tcW w:w="2836" w:type="dxa"/>
            <w:tcBorders>
              <w:top w:val="single" w:sz="4" w:space="0" w:color="auto"/>
              <w:left w:val="single" w:sz="4" w:space="0" w:color="auto"/>
              <w:bottom w:val="single" w:sz="4" w:space="0" w:color="auto"/>
              <w:right w:val="single" w:sz="4" w:space="0" w:color="auto"/>
            </w:tcBorders>
          </w:tcPr>
          <w:p w14:paraId="07601D70" w14:textId="77777777" w:rsidR="00542668" w:rsidRPr="001F396A" w:rsidRDefault="00542668"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0D560DEF" w14:textId="77777777" w:rsidR="00542668" w:rsidRPr="001F396A" w:rsidRDefault="00542668" w:rsidP="00EE26EF">
            <w:pPr>
              <w:pStyle w:val="TAL"/>
            </w:pPr>
            <w:r w:rsidRPr="001F396A">
              <w:t>"application/vnd.3gpp.mc</w:t>
            </w:r>
            <w:r>
              <w:t>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9613ECD"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2B3020E"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862CD26" w14:textId="77777777" w:rsidR="00542668" w:rsidRPr="001F396A" w:rsidRDefault="00542668" w:rsidP="00EE26EF">
            <w:pPr>
              <w:pStyle w:val="TAL"/>
            </w:pPr>
          </w:p>
        </w:tc>
      </w:tr>
      <w:tr w:rsidR="002A0A8E" w:rsidRPr="001F396A" w:rsidDel="002A0A8E" w14:paraId="4D65538A" w14:textId="77777777" w:rsidTr="00EE26EF">
        <w:tc>
          <w:tcPr>
            <w:tcW w:w="2836" w:type="dxa"/>
            <w:tcBorders>
              <w:top w:val="single" w:sz="4" w:space="0" w:color="auto"/>
              <w:left w:val="single" w:sz="4" w:space="0" w:color="auto"/>
              <w:bottom w:val="single" w:sz="4" w:space="0" w:color="auto"/>
              <w:right w:val="single" w:sz="4" w:space="0" w:color="auto"/>
            </w:tcBorders>
          </w:tcPr>
          <w:p w14:paraId="104086A8" w14:textId="0505579D" w:rsidR="002A0A8E" w:rsidRPr="001F396A" w:rsidDel="002A0A8E" w:rsidRDefault="002A0A8E" w:rsidP="002A0A8E">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167AA669" w14:textId="38FEC254" w:rsidR="002A0A8E" w:rsidRPr="001F396A" w:rsidDel="002A0A8E" w:rsidRDefault="002A0A8E" w:rsidP="002A0A8E">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7A4ED9A4" w14:textId="2071F55F" w:rsidR="002A0A8E" w:rsidRPr="001F396A" w:rsidDel="002A0A8E" w:rsidRDefault="002A0A8E" w:rsidP="002A0A8E">
            <w:pPr>
              <w:pStyle w:val="TAL"/>
            </w:pPr>
            <w:r w:rsidRPr="006D2208">
              <w:t>Unique URL identifying the MC</w:t>
            </w:r>
            <w:r>
              <w:t>Data</w:t>
            </w:r>
            <w:r w:rsidRPr="006D2208">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E005E11" w14:textId="77777777" w:rsidR="002A0A8E" w:rsidRPr="001F396A"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tcPr>
          <w:p w14:paraId="2F2584D3" w14:textId="77777777" w:rsidR="002A0A8E" w:rsidRPr="001F396A" w:rsidDel="002A0A8E" w:rsidRDefault="002A0A8E" w:rsidP="002A0A8E">
            <w:pPr>
              <w:pStyle w:val="TAL"/>
            </w:pPr>
          </w:p>
        </w:tc>
      </w:tr>
      <w:tr w:rsidR="00542668" w:rsidRPr="001F396A" w14:paraId="2903E10C" w14:textId="77777777" w:rsidTr="00EE26EF">
        <w:tc>
          <w:tcPr>
            <w:tcW w:w="2836" w:type="dxa"/>
            <w:tcBorders>
              <w:top w:val="single" w:sz="4" w:space="0" w:color="auto"/>
              <w:left w:val="single" w:sz="4" w:space="0" w:color="auto"/>
              <w:bottom w:val="single" w:sz="4" w:space="0" w:color="auto"/>
              <w:right w:val="single" w:sz="4" w:space="0" w:color="auto"/>
            </w:tcBorders>
          </w:tcPr>
          <w:p w14:paraId="33707A8B"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7D19F0E6" w14:textId="77777777" w:rsidR="00542668" w:rsidRPr="001F396A" w:rsidRDefault="00542668" w:rsidP="00EE26EF">
            <w:pPr>
              <w:pStyle w:val="TAL"/>
            </w:pPr>
            <w:r w:rsidRPr="001F396A">
              <w:t>MC</w:t>
            </w:r>
            <w:r>
              <w:t>Data</w:t>
            </w:r>
            <w:r w:rsidRPr="001F396A">
              <w:t>-Regroup as described in Table 6.</w:t>
            </w:r>
            <w:r>
              <w:t>9</w:t>
            </w:r>
            <w:r w:rsidRPr="001F396A">
              <w:t>.</w:t>
            </w:r>
            <w:r>
              <w:t>1</w:t>
            </w:r>
            <w:r w:rsidRPr="001F396A">
              <w:t>.3.3-11</w:t>
            </w:r>
          </w:p>
        </w:tc>
        <w:tc>
          <w:tcPr>
            <w:tcW w:w="2127" w:type="dxa"/>
            <w:tcBorders>
              <w:top w:val="single" w:sz="4" w:space="0" w:color="auto"/>
              <w:left w:val="single" w:sz="4" w:space="0" w:color="auto"/>
              <w:bottom w:val="single" w:sz="4" w:space="0" w:color="auto"/>
              <w:right w:val="single" w:sz="4" w:space="0" w:color="auto"/>
            </w:tcBorders>
          </w:tcPr>
          <w:p w14:paraId="673B8F8E"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2FF18EB" w14:textId="4E7020C9" w:rsidR="00542668" w:rsidRPr="001F396A" w:rsidRDefault="00542668" w:rsidP="00EE26EF">
            <w:pPr>
              <w:pStyle w:val="TAL"/>
            </w:pPr>
            <w:r w:rsidRPr="009F1CCC">
              <w:t>TS 24.282 [31] clause 23.2.1.</w:t>
            </w:r>
            <w:r w:rsidR="002A0A8E" w:rsidRPr="002A0A8E">
              <w:t>2</w:t>
            </w:r>
          </w:p>
        </w:tc>
        <w:tc>
          <w:tcPr>
            <w:tcW w:w="1134" w:type="dxa"/>
            <w:tcBorders>
              <w:top w:val="single" w:sz="4" w:space="0" w:color="auto"/>
              <w:left w:val="single" w:sz="4" w:space="0" w:color="auto"/>
              <w:bottom w:val="single" w:sz="4" w:space="0" w:color="auto"/>
              <w:right w:val="single" w:sz="4" w:space="0" w:color="auto"/>
            </w:tcBorders>
          </w:tcPr>
          <w:p w14:paraId="3F6BE383" w14:textId="77777777" w:rsidR="00542668" w:rsidRPr="001F396A" w:rsidRDefault="00542668" w:rsidP="00EE26EF">
            <w:pPr>
              <w:pStyle w:val="TAL"/>
            </w:pPr>
          </w:p>
        </w:tc>
      </w:tr>
    </w:tbl>
    <w:p w14:paraId="14DD55A4" w14:textId="77777777" w:rsidR="00542668" w:rsidRPr="001F396A" w:rsidRDefault="00542668" w:rsidP="00542668"/>
    <w:p w14:paraId="0A2B249C" w14:textId="77777777" w:rsidR="00542668" w:rsidRPr="001F396A" w:rsidRDefault="00542668" w:rsidP="00542668">
      <w:pPr>
        <w:pStyle w:val="TH"/>
      </w:pPr>
      <w:r w:rsidRPr="001F396A">
        <w:t>Table 6.</w:t>
      </w:r>
      <w:r>
        <w:t>9</w:t>
      </w:r>
      <w:r w:rsidRPr="001F396A">
        <w:t>.</w:t>
      </w:r>
      <w:r>
        <w:t>1</w:t>
      </w:r>
      <w:r w:rsidRPr="001F396A">
        <w:t>.3.3-11: MC</w:t>
      </w:r>
      <w:r>
        <w:t>Data</w:t>
      </w:r>
      <w:r w:rsidRPr="001F396A">
        <w:t>-Regroup in SIP MESSAGE (Table 6.</w:t>
      </w:r>
      <w:r>
        <w:t>9</w:t>
      </w:r>
      <w:r w:rsidRPr="001F396A">
        <w:t>.</w:t>
      </w:r>
      <w:r>
        <w:t>1</w:t>
      </w:r>
      <w:r w:rsidRPr="001F396A">
        <w:t>.3.3-10)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06144EE6"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342838B5" w14:textId="17518C76" w:rsidR="00542668" w:rsidRPr="001F396A" w:rsidRDefault="00542668" w:rsidP="00EE26EF">
            <w:pPr>
              <w:pStyle w:val="TAL"/>
            </w:pPr>
            <w:r w:rsidRPr="001F396A">
              <w:t>Derivation Path: TS 37.579-1 [2], Table 5.5.3.16.</w:t>
            </w:r>
            <w:r w:rsidR="002A0A8E" w:rsidRPr="002A0A8E">
              <w:t>2</w:t>
            </w:r>
            <w:r w:rsidRPr="001F396A">
              <w:t>-</w:t>
            </w:r>
            <w:r w:rsidR="002A0A8E" w:rsidRPr="002A0A8E">
              <w:t>3</w:t>
            </w:r>
            <w:r w:rsidRPr="001F396A">
              <w:t>, condition REMOVE</w:t>
            </w:r>
          </w:p>
        </w:tc>
      </w:tr>
    </w:tbl>
    <w:p w14:paraId="54238A8C" w14:textId="77777777" w:rsidR="00542668" w:rsidRPr="001F396A" w:rsidRDefault="00542668" w:rsidP="00542668"/>
    <w:p w14:paraId="3BA32E37" w14:textId="05ACAB12" w:rsidR="00A46329" w:rsidRDefault="00BB7C8E" w:rsidP="00A46329">
      <w:pPr>
        <w:pStyle w:val="Heading3"/>
      </w:pPr>
      <w:bookmarkStart w:id="1315" w:name="_Toc219462421"/>
      <w:r>
        <w:t>6</w:t>
      </w:r>
      <w:r w:rsidRPr="006D2773">
        <w:t>.</w:t>
      </w:r>
      <w:r>
        <w:t>9.2</w:t>
      </w:r>
      <w:r w:rsidRPr="006D2773">
        <w:tab/>
      </w:r>
      <w:r w:rsidR="00A46329">
        <w:t>On-network / Regroup using a preconfigured group / Receiving a notification of creation of a regroup using preconfigured group / Receiving notification of removal of a regroup using preconfigured group / Client Terminated (CT)</w:t>
      </w:r>
      <w:bookmarkEnd w:id="1315"/>
    </w:p>
    <w:p w14:paraId="7E30D11D" w14:textId="77777777" w:rsidR="00A46329" w:rsidRDefault="00A46329" w:rsidP="00A46329">
      <w:pPr>
        <w:pStyle w:val="H6"/>
      </w:pPr>
      <w:r>
        <w:t>6.9.2.1</w:t>
      </w:r>
      <w:r>
        <w:tab/>
        <w:t>Test Purpose (TP)</w:t>
      </w:r>
    </w:p>
    <w:p w14:paraId="31D33D46" w14:textId="77777777" w:rsidR="00A46329" w:rsidRDefault="00A46329" w:rsidP="00A46329">
      <w:pPr>
        <w:pStyle w:val="H6"/>
      </w:pPr>
      <w:r>
        <w:t>(1)</w:t>
      </w:r>
    </w:p>
    <w:p w14:paraId="0FE26419" w14:textId="77777777" w:rsidR="00A46329" w:rsidRDefault="00A46329" w:rsidP="00A46329">
      <w:pPr>
        <w:pStyle w:val="PL"/>
      </w:pPr>
      <w:r>
        <w:rPr>
          <w:b/>
        </w:rPr>
        <w:t>with</w:t>
      </w:r>
      <w:r>
        <w:t xml:space="preserve"> { UE (MCData Client) registered and authorised for MCData Service }</w:t>
      </w:r>
    </w:p>
    <w:p w14:paraId="7B26D95D" w14:textId="77777777" w:rsidR="00A46329" w:rsidRDefault="00A46329" w:rsidP="00A46329">
      <w:pPr>
        <w:pStyle w:val="PL"/>
      </w:pPr>
      <w:r>
        <w:t>ensure that {</w:t>
      </w:r>
    </w:p>
    <w:p w14:paraId="1C6DAD2A" w14:textId="77777777" w:rsidR="00A46329" w:rsidRDefault="00A46329" w:rsidP="00A46329">
      <w:pPr>
        <w:pStyle w:val="PL"/>
      </w:pPr>
      <w:r>
        <w:t xml:space="preserve">  </w:t>
      </w:r>
      <w:r w:rsidRPr="0096319A">
        <w:rPr>
          <w:b/>
        </w:rPr>
        <w:t>when</w:t>
      </w:r>
      <w:r w:rsidRPr="0096319A">
        <w:t xml:space="preserve"> { UE (MCData Client) receives a request via a SIP MESSAGE message to create an MCData group regroup using a preconfigured group }</w:t>
      </w:r>
    </w:p>
    <w:p w14:paraId="3698D8C9" w14:textId="77777777" w:rsidR="00A46329" w:rsidRDefault="00A46329" w:rsidP="00A46329">
      <w:pPr>
        <w:pStyle w:val="PL"/>
      </w:pPr>
      <w:r>
        <w:t xml:space="preserve">    then { UE (MCData Client) responds with a SIP 200 (OK) message }</w:t>
      </w:r>
    </w:p>
    <w:p w14:paraId="1591F478" w14:textId="77777777" w:rsidR="00A46329" w:rsidRDefault="00A46329" w:rsidP="00A46329">
      <w:pPr>
        <w:pStyle w:val="PL"/>
      </w:pPr>
    </w:p>
    <w:p w14:paraId="20C15729" w14:textId="77777777" w:rsidR="00A46329" w:rsidRDefault="00A46329" w:rsidP="00A46329">
      <w:pPr>
        <w:pStyle w:val="H6"/>
      </w:pPr>
      <w:r>
        <w:t>(2)</w:t>
      </w:r>
    </w:p>
    <w:p w14:paraId="343985F4" w14:textId="77777777" w:rsidR="00A46329" w:rsidRDefault="00A46329" w:rsidP="00A46329">
      <w:pPr>
        <w:pStyle w:val="PL"/>
      </w:pPr>
      <w:r>
        <w:rPr>
          <w:b/>
        </w:rPr>
        <w:t>with</w:t>
      </w:r>
      <w:r>
        <w:t xml:space="preserve"> { UE (MCData Client) having established an MCData group regroup using a preconfigured group }</w:t>
      </w:r>
    </w:p>
    <w:p w14:paraId="1DD4B51D" w14:textId="77777777" w:rsidR="00A46329" w:rsidRDefault="00A46329" w:rsidP="00A46329">
      <w:pPr>
        <w:pStyle w:val="PL"/>
      </w:pPr>
      <w:r>
        <w:t>ensure that {</w:t>
      </w:r>
    </w:p>
    <w:p w14:paraId="0434DA5A" w14:textId="77777777" w:rsidR="00A46329" w:rsidRDefault="00A46329" w:rsidP="00A46329">
      <w:pPr>
        <w:pStyle w:val="PL"/>
      </w:pPr>
      <w:r>
        <w:t xml:space="preserve">  </w:t>
      </w:r>
      <w:r>
        <w:rPr>
          <w:b/>
        </w:rPr>
        <w:t>when</w:t>
      </w:r>
      <w:r>
        <w:t xml:space="preserve"> { UE (MCData Client) receives a request to establish an MCData </w:t>
      </w:r>
      <w:r>
        <w:rPr>
          <w:lang w:eastAsia="ko-KR"/>
        </w:rPr>
        <w:t xml:space="preserve">On-demand Pre-arranged Group Call </w:t>
      </w:r>
      <w:r>
        <w:t>using the group regroup }</w:t>
      </w:r>
    </w:p>
    <w:p w14:paraId="7AA966BD" w14:textId="77777777" w:rsidR="00A46329" w:rsidRDefault="00A46329" w:rsidP="00A46329">
      <w:pPr>
        <w:pStyle w:val="PL"/>
      </w:pPr>
      <w:r>
        <w:t xml:space="preserve">    </w:t>
      </w:r>
      <w:r>
        <w:rPr>
          <w:b/>
        </w:rPr>
        <w:t>then</w:t>
      </w:r>
      <w:r>
        <w:t xml:space="preserve"> { UE (MCData Client) sends a SIP INVITE message using the group regroup to establish an MCData </w:t>
      </w:r>
      <w:r>
        <w:rPr>
          <w:lang w:eastAsia="ko-KR"/>
        </w:rPr>
        <w:t xml:space="preserve">On-demand Pre-arranged Group Call </w:t>
      </w:r>
      <w:r>
        <w:t>}</w:t>
      </w:r>
    </w:p>
    <w:p w14:paraId="4FD75BC4" w14:textId="77777777" w:rsidR="00A46329" w:rsidRDefault="00A46329" w:rsidP="00A46329">
      <w:pPr>
        <w:pStyle w:val="PL"/>
      </w:pPr>
      <w:r>
        <w:t xml:space="preserve">            }</w:t>
      </w:r>
    </w:p>
    <w:p w14:paraId="13E858D4" w14:textId="77777777" w:rsidR="00A46329" w:rsidRDefault="00A46329" w:rsidP="00A46329">
      <w:pPr>
        <w:pStyle w:val="PL"/>
      </w:pPr>
    </w:p>
    <w:p w14:paraId="53A482B3" w14:textId="77777777" w:rsidR="00A46329" w:rsidRDefault="00A46329" w:rsidP="00A46329">
      <w:pPr>
        <w:pStyle w:val="H6"/>
      </w:pPr>
      <w:r>
        <w:t>(3)</w:t>
      </w:r>
    </w:p>
    <w:p w14:paraId="6936E404" w14:textId="77777777" w:rsidR="00A46329" w:rsidRDefault="00A46329" w:rsidP="00A46329">
      <w:pPr>
        <w:pStyle w:val="PL"/>
      </w:pPr>
      <w:r>
        <w:rPr>
          <w:b/>
        </w:rPr>
        <w:t>with</w:t>
      </w:r>
      <w:r>
        <w:t xml:space="preserve"> { UE (MCData Client) having an ongoing On-demand Pre-arranged Group Call }</w:t>
      </w:r>
    </w:p>
    <w:p w14:paraId="79D6693B" w14:textId="77777777" w:rsidR="00A46329" w:rsidRDefault="00A46329" w:rsidP="00A46329">
      <w:pPr>
        <w:pStyle w:val="PL"/>
      </w:pPr>
      <w:r>
        <w:t>ensure that {</w:t>
      </w:r>
    </w:p>
    <w:p w14:paraId="318FFF56" w14:textId="77777777" w:rsidR="00A46329" w:rsidRDefault="00A46329" w:rsidP="00A46329">
      <w:pPr>
        <w:pStyle w:val="PL"/>
      </w:pPr>
      <w:r>
        <w:t xml:space="preserve">  </w:t>
      </w:r>
      <w:r w:rsidRPr="0096319A">
        <w:rPr>
          <w:b/>
        </w:rPr>
        <w:t>when</w:t>
      </w:r>
      <w:r w:rsidRPr="0096319A">
        <w:t xml:space="preserve"> {MCData Group requests to terminate the ongoing MCData Group Call}</w:t>
      </w:r>
    </w:p>
    <w:p w14:paraId="7C43464D" w14:textId="77777777" w:rsidR="00A46329" w:rsidRDefault="00A46329" w:rsidP="00A46329">
      <w:pPr>
        <w:pStyle w:val="PL"/>
      </w:pPr>
      <w:r>
        <w:t xml:space="preserve">    </w:t>
      </w:r>
      <w:r>
        <w:rPr>
          <w:b/>
        </w:rPr>
        <w:t>then</w:t>
      </w:r>
      <w:r>
        <w:t xml:space="preserve"> { UE (MCData Client) sends a SIP BYE message and leaves the MCData session }</w:t>
      </w:r>
    </w:p>
    <w:p w14:paraId="3BED03CA" w14:textId="77777777" w:rsidR="00A46329" w:rsidRDefault="00A46329" w:rsidP="00A46329">
      <w:pPr>
        <w:pStyle w:val="PL"/>
      </w:pPr>
      <w:r>
        <w:t xml:space="preserve">            }</w:t>
      </w:r>
    </w:p>
    <w:p w14:paraId="0EB73421" w14:textId="77777777" w:rsidR="00A46329" w:rsidRDefault="00A46329" w:rsidP="00A46329">
      <w:pPr>
        <w:pStyle w:val="PL"/>
      </w:pPr>
    </w:p>
    <w:p w14:paraId="25577E00" w14:textId="77777777" w:rsidR="00A46329" w:rsidRDefault="00A46329" w:rsidP="00A46329">
      <w:pPr>
        <w:pStyle w:val="H6"/>
      </w:pPr>
      <w:r>
        <w:t>(4)</w:t>
      </w:r>
    </w:p>
    <w:p w14:paraId="28899FB1" w14:textId="77777777" w:rsidR="00A46329" w:rsidRDefault="00A46329" w:rsidP="00A46329">
      <w:pPr>
        <w:pStyle w:val="PL"/>
      </w:pPr>
      <w:r>
        <w:t xml:space="preserve">with { UE (MCData Client) having an affiliation with an established MCData </w:t>
      </w:r>
      <w:r w:rsidRPr="0096319A">
        <w:t>group</w:t>
      </w:r>
      <w:r>
        <w:t xml:space="preserve"> regroup }</w:t>
      </w:r>
    </w:p>
    <w:p w14:paraId="42C00D09" w14:textId="77777777" w:rsidR="00A46329" w:rsidRDefault="00A46329" w:rsidP="00A46329">
      <w:pPr>
        <w:pStyle w:val="PL"/>
      </w:pPr>
      <w:r>
        <w:t>ensure that {</w:t>
      </w:r>
    </w:p>
    <w:p w14:paraId="5CC0F3E6" w14:textId="77777777" w:rsidR="00A46329" w:rsidRDefault="00A46329" w:rsidP="00A46329">
      <w:pPr>
        <w:pStyle w:val="PL"/>
      </w:pPr>
      <w:r>
        <w:t xml:space="preserve">  when { UE (MCData Client) receives a request to remove the </w:t>
      </w:r>
      <w:r w:rsidRPr="0096319A">
        <w:t>group</w:t>
      </w:r>
      <w:r>
        <w:t xml:space="preserve"> regroup via a SIP MESSAGE message }</w:t>
      </w:r>
    </w:p>
    <w:p w14:paraId="7159B264" w14:textId="77777777" w:rsidR="00A46329" w:rsidRDefault="00A46329" w:rsidP="00A46329">
      <w:pPr>
        <w:pStyle w:val="PL"/>
      </w:pPr>
      <w:r>
        <w:t xml:space="preserve">    then { UE (MCData Client) responds with a SIP 200 (OK) message }       </w:t>
      </w:r>
    </w:p>
    <w:p w14:paraId="191D9F7D" w14:textId="77777777" w:rsidR="00A46329" w:rsidRDefault="00A46329" w:rsidP="00A46329">
      <w:pPr>
        <w:pStyle w:val="PL"/>
      </w:pPr>
    </w:p>
    <w:p w14:paraId="207C4D50" w14:textId="77777777" w:rsidR="00A46329" w:rsidRDefault="00A46329" w:rsidP="00A46329">
      <w:pPr>
        <w:pStyle w:val="H6"/>
      </w:pPr>
      <w:r>
        <w:t>6.9.2.2</w:t>
      </w:r>
      <w:r>
        <w:tab/>
        <w:t>Conformance requirements</w:t>
      </w:r>
    </w:p>
    <w:p w14:paraId="5BAEB3CD" w14:textId="77777777" w:rsidR="00A46329" w:rsidRDefault="00A46329" w:rsidP="00A46329">
      <w:pPr>
        <w:keepNext/>
        <w:keepLines/>
      </w:pPr>
      <w:r>
        <w:t>References: The conformance requirements covered in the present TC are specified in: TS 24.282 clauses 23.2.1.3, 23.2.1.4. Unless otherwise stated these are Rel-17 requirements.</w:t>
      </w:r>
    </w:p>
    <w:p w14:paraId="5834B316" w14:textId="77777777" w:rsidR="00A46329" w:rsidRDefault="00A46329" w:rsidP="00A46329">
      <w:pPr>
        <w:keepNext/>
        <w:keepLines/>
      </w:pPr>
      <w:r>
        <w:t>[TS 24.282 clause 23.2.1.3]</w:t>
      </w:r>
    </w:p>
    <w:p w14:paraId="78C7373E" w14:textId="77777777" w:rsidR="00A46329" w:rsidRDefault="00A46329" w:rsidP="00A46329">
      <w:r>
        <w:t>Upon receiving a "SIP MESSAGE request to the MCData client to request creation of a regroup using preconfigured group", the MCData client:</w:t>
      </w:r>
    </w:p>
    <w:p w14:paraId="0D9F4714" w14:textId="77777777" w:rsidR="00A46329" w:rsidRDefault="00A46329" w:rsidP="00A46329">
      <w:pPr>
        <w:pStyle w:val="B1"/>
      </w:pPr>
      <w:r>
        <w:t>1)</w:t>
      </w:r>
      <w:r>
        <w:tab/>
        <w:t>should notify the MCData user of the creation of the regroup using preconfigured group;</w:t>
      </w:r>
    </w:p>
    <w:p w14:paraId="32767FFE" w14:textId="77777777" w:rsidR="00A46329" w:rsidRDefault="00A46329" w:rsidP="00A46329">
      <w:pPr>
        <w:pStyle w:val="B1"/>
      </w:pPr>
      <w:r>
        <w:t>2)</w:t>
      </w:r>
      <w:r>
        <w:tab/>
        <w:t>shall send a 200 (OK) response to the MCData server according to 3GPP TS 24.229 [5];</w:t>
      </w:r>
    </w:p>
    <w:p w14:paraId="0718EFD2" w14:textId="77777777" w:rsidR="00A46329" w:rsidRDefault="00A46329" w:rsidP="00A46329">
      <w:pPr>
        <w:pStyle w:val="B1"/>
      </w:pPr>
      <w:r>
        <w:t>3)</w:t>
      </w:r>
      <w:r>
        <w:tab/>
        <w:t>in the application/vnd.3gpp.mcdata-regroup+xml MIME body contained in the incoming SIP MESSAGE request:</w:t>
      </w:r>
    </w:p>
    <w:p w14:paraId="62B4F5C6" w14:textId="77777777" w:rsidR="00A46329" w:rsidRDefault="00A46329" w:rsidP="00A46329">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53458665" w14:textId="77777777" w:rsidR="00A46329" w:rsidRDefault="00A46329" w:rsidP="00A46329">
      <w:pPr>
        <w:pStyle w:val="B2"/>
      </w:pPr>
      <w:r>
        <w:t>b)</w:t>
      </w:r>
      <w:r>
        <w:tab/>
        <w:t>if a &lt;users-for-regroup&gt; element is included in that MIME body, should store the contents of the &lt;users-for-regroup&gt; element as the list of the users that are part of that regroup and shall consider the regroup as a user regroup; and</w:t>
      </w:r>
    </w:p>
    <w:p w14:paraId="2D41A5E3" w14:textId="77777777" w:rsidR="00A46329" w:rsidRDefault="00A46329" w:rsidP="00A46329">
      <w:pPr>
        <w:pStyle w:val="NO"/>
      </w:pPr>
      <w:r>
        <w:t>NOTE 1:</w:t>
      </w:r>
      <w:r>
        <w:tab/>
        <w:t>The MCData client can choose to display the list of users in the user regroup to the MCData user.</w:t>
      </w:r>
    </w:p>
    <w:p w14:paraId="4A85BD19" w14:textId="77777777" w:rsidR="00A46329" w:rsidRDefault="00A46329" w:rsidP="00A46329">
      <w:pPr>
        <w:pStyle w:val="B2"/>
      </w:pPr>
      <w:r>
        <w:t>c)</w:t>
      </w:r>
      <w:r>
        <w:tab/>
        <w:t>if a &lt;groups-for-regroup&gt; element is included in that MIME body, should store the contents of the &lt;groups-for-regroup&gt; element as the list of groups that are part of that regroup and shall consider the regroup as a group regroup;</w:t>
      </w:r>
    </w:p>
    <w:p w14:paraId="07B43470" w14:textId="77777777" w:rsidR="00A46329" w:rsidRDefault="00A46329" w:rsidP="00A46329">
      <w:pPr>
        <w:pStyle w:val="NO"/>
      </w:pPr>
      <w:r>
        <w:t>NOTE 2:</w:t>
      </w:r>
      <w:r>
        <w:tab/>
        <w:t>The MCData client can choose to display the list of groups in the group regroup to the MCData user.</w:t>
      </w:r>
    </w:p>
    <w:p w14:paraId="274C63B0" w14:textId="77777777" w:rsidR="00A46329" w:rsidRDefault="00A46329" w:rsidP="00A46329">
      <w:pPr>
        <w:pStyle w:val="B2"/>
      </w:pPr>
      <w:r>
        <w:t>a)</w:t>
      </w:r>
      <w:r>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389916DA" w14:textId="77777777" w:rsidR="00A46329" w:rsidRDefault="00A46329" w:rsidP="00A46329">
      <w:pPr>
        <w:pStyle w:val="B2"/>
      </w:pPr>
      <w:r>
        <w:t>b)</w:t>
      </w:r>
      <w:r>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640E80B6" w14:textId="77777777" w:rsidR="00A46329" w:rsidRDefault="00A46329" w:rsidP="00A46329">
      <w:pPr>
        <w:pStyle w:val="B1"/>
      </w:pPr>
      <w:r>
        <w:t>4)</w:t>
      </w:r>
      <w:r>
        <w:tab/>
        <w:t>shall consider that the MCData Client is affiliated with the regroup;</w:t>
      </w:r>
    </w:p>
    <w:p w14:paraId="1B6CA5F4" w14:textId="77777777" w:rsidR="00A46329" w:rsidRDefault="00A46329" w:rsidP="00A46329">
      <w:pPr>
        <w:pStyle w:val="B1"/>
      </w:pPr>
      <w:r>
        <w:t>5)</w:t>
      </w:r>
      <w:r>
        <w:tab/>
        <w:t>should not initiate calls targeting any of the constituent groups but instead target the regroup for the duration of a group regroup; and</w:t>
      </w:r>
    </w:p>
    <w:p w14:paraId="32274155" w14:textId="77777777" w:rsidR="00A46329" w:rsidRDefault="00A46329" w:rsidP="00A46329">
      <w:pPr>
        <w:pStyle w:val="B1"/>
      </w:pPr>
      <w:r>
        <w:t>6)</w:t>
      </w:r>
      <w:r>
        <w:tab/>
        <w:t>if the regroup is a chat group, the MCData client should join the regroup when this notification of creation is received.</w:t>
      </w:r>
    </w:p>
    <w:p w14:paraId="27021C7E" w14:textId="77777777" w:rsidR="00A46329" w:rsidRDefault="00A46329" w:rsidP="00A46329">
      <w:pPr>
        <w:keepNext/>
        <w:keepLines/>
      </w:pPr>
      <w:r>
        <w:t xml:space="preserve"> [TS 24.282 clause 23.2.1.4]</w:t>
      </w:r>
    </w:p>
    <w:p w14:paraId="170BD39C" w14:textId="77777777" w:rsidR="00A46329" w:rsidRDefault="00A46329" w:rsidP="00A46329">
      <w:r>
        <w:t>Upon receiving a "SIP MESSAGE request to the MCData client to request removal of a regroup using preconfigured group", the MCData client:</w:t>
      </w:r>
    </w:p>
    <w:p w14:paraId="3BC1C63D" w14:textId="77777777" w:rsidR="00A46329" w:rsidRDefault="00A46329" w:rsidP="00A46329">
      <w:pPr>
        <w:pStyle w:val="B1"/>
      </w:pPr>
      <w:r>
        <w:t>1)</w:t>
      </w:r>
      <w:r>
        <w:tab/>
        <w:t>should notify the MCData user of the removal of the regroup using preconfigured group;</w:t>
      </w:r>
    </w:p>
    <w:p w14:paraId="13DEDF57" w14:textId="77777777" w:rsidR="00A46329" w:rsidRDefault="00A46329" w:rsidP="00A46329">
      <w:pPr>
        <w:pStyle w:val="B1"/>
      </w:pPr>
      <w:r>
        <w:t>2)</w:t>
      </w:r>
      <w:r>
        <w:tab/>
        <w:t>shall send a 200 (OK) response to the MCData server according to 3GPP TS 24.229 [5]; and</w:t>
      </w:r>
    </w:p>
    <w:p w14:paraId="682AC387" w14:textId="77777777" w:rsidR="00A46329" w:rsidRDefault="00A46329" w:rsidP="00A46329">
      <w:pPr>
        <w:pStyle w:val="B1"/>
      </w:pPr>
      <w:r>
        <w:t>3)</w:t>
      </w:r>
      <w:r>
        <w:tab/>
        <w:t>shall consider that the MCData client is de-affiliated from the regroup.</w:t>
      </w:r>
    </w:p>
    <w:p w14:paraId="4B9BF15A" w14:textId="77777777" w:rsidR="00A46329" w:rsidRDefault="00A46329" w:rsidP="00A46329">
      <w:pPr>
        <w:pStyle w:val="H6"/>
      </w:pPr>
      <w:r>
        <w:t>6.9.2.3</w:t>
      </w:r>
      <w:r>
        <w:tab/>
        <w:t>Test description</w:t>
      </w:r>
    </w:p>
    <w:p w14:paraId="3886E555" w14:textId="77777777" w:rsidR="00A46329" w:rsidRDefault="00A46329" w:rsidP="00A46329">
      <w:pPr>
        <w:pStyle w:val="H6"/>
      </w:pPr>
      <w:r>
        <w:t>6.9.2.3.1</w:t>
      </w:r>
      <w:r>
        <w:tab/>
        <w:t>Pre-test conditions</w:t>
      </w:r>
    </w:p>
    <w:p w14:paraId="2A18CD57" w14:textId="77777777" w:rsidR="00A46329" w:rsidRDefault="00A46329" w:rsidP="00A46329">
      <w:pPr>
        <w:pStyle w:val="H6"/>
      </w:pPr>
      <w:r>
        <w:t>Test configuration:</w:t>
      </w:r>
    </w:p>
    <w:p w14:paraId="148A45D2" w14:textId="77777777" w:rsidR="00A46329" w:rsidRDefault="00A46329" w:rsidP="00A46329">
      <w:pPr>
        <w:pStyle w:val="B1"/>
      </w:pPr>
      <w:r>
        <w:t>-</w:t>
      </w:r>
      <w:r>
        <w:tab/>
        <w:t>Single cell configuration according to TS 37.579-1 [2] clause 5.2.2.2.1.</w:t>
      </w:r>
    </w:p>
    <w:p w14:paraId="17A53A25" w14:textId="77777777" w:rsidR="00A46329" w:rsidRDefault="00A46329" w:rsidP="00A46329">
      <w:pPr>
        <w:pStyle w:val="H6"/>
      </w:pPr>
      <w:r>
        <w:t>Preamble:</w:t>
      </w:r>
    </w:p>
    <w:p w14:paraId="38B46167" w14:textId="77777777" w:rsidR="00A46329" w:rsidRDefault="00A46329" w:rsidP="00A46329">
      <w:pPr>
        <w:pStyle w:val="B1"/>
      </w:pPr>
      <w:r>
        <w:t>-</w:t>
      </w:r>
      <w:r>
        <w:tab/>
        <w:t>The UE has performed procedure 'Initial registration' as described in TS 37.579-1 [2] clause 5.4.2.</w:t>
      </w:r>
    </w:p>
    <w:p w14:paraId="7B097C97" w14:textId="77777777" w:rsidR="00A46329" w:rsidRDefault="00A46329" w:rsidP="00A46329">
      <w:pPr>
        <w:pStyle w:val="B1"/>
      </w:pPr>
      <w:r>
        <w:t>-</w:t>
      </w:r>
      <w:r>
        <w:tab/>
        <w:t>UE States at the end of the preamble:</w:t>
      </w:r>
    </w:p>
    <w:p w14:paraId="35FD9455" w14:textId="77777777" w:rsidR="00A46329" w:rsidRDefault="00A46329" w:rsidP="00A46329">
      <w:pPr>
        <w:pStyle w:val="B2"/>
      </w:pPr>
      <w:r>
        <w:t>-</w:t>
      </w:r>
      <w:r>
        <w:tab/>
        <w:t>The UE is in RRC_IDLE state.</w:t>
      </w:r>
    </w:p>
    <w:p w14:paraId="4534E09A" w14:textId="0DB48486" w:rsidR="00A46329" w:rsidRDefault="00A46329" w:rsidP="00A46329">
      <w:pPr>
        <w:pStyle w:val="B2"/>
      </w:pPr>
      <w:r>
        <w:t>-</w:t>
      </w:r>
      <w:r>
        <w:tab/>
        <w:t>The client is registered for MCData.</w:t>
      </w:r>
    </w:p>
    <w:p w14:paraId="18995BE0" w14:textId="77777777" w:rsidR="00A46329" w:rsidRDefault="00A46329" w:rsidP="00A46329">
      <w:pPr>
        <w:pStyle w:val="H6"/>
      </w:pPr>
      <w:r>
        <w:t>6.9.2.3.2</w:t>
      </w:r>
      <w:r>
        <w:tab/>
        <w:t>Test procedure sequence</w:t>
      </w:r>
    </w:p>
    <w:p w14:paraId="4E665161" w14:textId="77777777" w:rsidR="00A46329" w:rsidRDefault="00A46329" w:rsidP="00A46329">
      <w:pPr>
        <w:pStyle w:val="TH"/>
      </w:pPr>
      <w:r>
        <w:t>Table 6.9.2.3.2-1: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46329" w14:paraId="62879370" w14:textId="77777777" w:rsidTr="00F251D6">
        <w:tc>
          <w:tcPr>
            <w:tcW w:w="533" w:type="dxa"/>
            <w:tcBorders>
              <w:top w:val="single" w:sz="4" w:space="0" w:color="auto"/>
              <w:left w:val="single" w:sz="4" w:space="0" w:color="auto"/>
              <w:bottom w:val="nil"/>
              <w:right w:val="single" w:sz="4" w:space="0" w:color="auto"/>
            </w:tcBorders>
            <w:hideMark/>
          </w:tcPr>
          <w:p w14:paraId="464CC823" w14:textId="77777777" w:rsidR="00A46329" w:rsidRDefault="00A46329" w:rsidP="00F251D6">
            <w:pPr>
              <w:pStyle w:val="TAH"/>
              <w:spacing w:line="256" w:lineRule="auto"/>
              <w:rPr>
                <w:lang w:val="en-US"/>
              </w:rPr>
            </w:pPr>
            <w:r>
              <w:rPr>
                <w:lang w:val="en-US"/>
              </w:rPr>
              <w:t>St</w:t>
            </w:r>
          </w:p>
        </w:tc>
        <w:tc>
          <w:tcPr>
            <w:tcW w:w="3967" w:type="dxa"/>
            <w:tcBorders>
              <w:top w:val="single" w:sz="4" w:space="0" w:color="auto"/>
              <w:left w:val="single" w:sz="4" w:space="0" w:color="auto"/>
              <w:bottom w:val="nil"/>
              <w:right w:val="single" w:sz="4" w:space="0" w:color="auto"/>
            </w:tcBorders>
            <w:hideMark/>
          </w:tcPr>
          <w:p w14:paraId="0AA6AEA6" w14:textId="77777777" w:rsidR="00A46329" w:rsidRDefault="00A46329" w:rsidP="00F251D6">
            <w:pPr>
              <w:pStyle w:val="TAH"/>
              <w:spacing w:line="256" w:lineRule="auto"/>
              <w:rPr>
                <w:lang w:val="en-US"/>
              </w:rPr>
            </w:pPr>
            <w:r>
              <w:rPr>
                <w:lang w:val="en-US"/>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3786D82B" w14:textId="77777777" w:rsidR="00A46329" w:rsidRDefault="00A46329" w:rsidP="00F251D6">
            <w:pPr>
              <w:pStyle w:val="TAH"/>
              <w:spacing w:line="256" w:lineRule="auto"/>
              <w:rPr>
                <w:lang w:val="en-US"/>
              </w:rPr>
            </w:pPr>
            <w:r>
              <w:rPr>
                <w:lang w:val="en-US"/>
              </w:rPr>
              <w:t>Message Sequence</w:t>
            </w:r>
          </w:p>
        </w:tc>
        <w:tc>
          <w:tcPr>
            <w:tcW w:w="565" w:type="dxa"/>
            <w:tcBorders>
              <w:top w:val="single" w:sz="4" w:space="0" w:color="auto"/>
              <w:left w:val="single" w:sz="4" w:space="0" w:color="auto"/>
              <w:bottom w:val="nil"/>
              <w:right w:val="single" w:sz="4" w:space="0" w:color="auto"/>
            </w:tcBorders>
            <w:hideMark/>
          </w:tcPr>
          <w:p w14:paraId="4B1FB67F" w14:textId="77777777" w:rsidR="00A46329" w:rsidRDefault="00A46329" w:rsidP="00F251D6">
            <w:pPr>
              <w:pStyle w:val="TAH"/>
              <w:spacing w:line="256" w:lineRule="auto"/>
              <w:rPr>
                <w:lang w:val="en-US"/>
              </w:rPr>
            </w:pPr>
            <w:r>
              <w:rPr>
                <w:lang w:val="en-US"/>
              </w:rPr>
              <w:t>TP</w:t>
            </w:r>
          </w:p>
        </w:tc>
        <w:tc>
          <w:tcPr>
            <w:tcW w:w="850" w:type="dxa"/>
            <w:tcBorders>
              <w:top w:val="single" w:sz="4" w:space="0" w:color="auto"/>
              <w:left w:val="single" w:sz="4" w:space="0" w:color="auto"/>
              <w:bottom w:val="nil"/>
              <w:right w:val="single" w:sz="4" w:space="0" w:color="auto"/>
            </w:tcBorders>
            <w:hideMark/>
          </w:tcPr>
          <w:p w14:paraId="1AA90DEA" w14:textId="77777777" w:rsidR="00A46329" w:rsidRDefault="00A46329" w:rsidP="00F251D6">
            <w:pPr>
              <w:pStyle w:val="TAH"/>
              <w:spacing w:line="256" w:lineRule="auto"/>
              <w:rPr>
                <w:lang w:val="en-US"/>
              </w:rPr>
            </w:pPr>
            <w:r>
              <w:rPr>
                <w:lang w:val="en-US"/>
              </w:rPr>
              <w:t>Verdict</w:t>
            </w:r>
          </w:p>
        </w:tc>
      </w:tr>
      <w:tr w:rsidR="00A46329" w14:paraId="4503F740" w14:textId="77777777" w:rsidTr="00F251D6">
        <w:tc>
          <w:tcPr>
            <w:tcW w:w="533" w:type="dxa"/>
            <w:tcBorders>
              <w:top w:val="nil"/>
              <w:left w:val="single" w:sz="4" w:space="0" w:color="auto"/>
              <w:bottom w:val="single" w:sz="4" w:space="0" w:color="auto"/>
              <w:right w:val="single" w:sz="4" w:space="0" w:color="auto"/>
            </w:tcBorders>
          </w:tcPr>
          <w:p w14:paraId="063009D5" w14:textId="77777777" w:rsidR="00A46329" w:rsidRDefault="00A46329" w:rsidP="00F251D6">
            <w:pPr>
              <w:pStyle w:val="TAH"/>
              <w:spacing w:line="256" w:lineRule="auto"/>
              <w:rPr>
                <w:lang w:val="en-US"/>
              </w:rPr>
            </w:pPr>
          </w:p>
        </w:tc>
        <w:tc>
          <w:tcPr>
            <w:tcW w:w="3967" w:type="dxa"/>
            <w:tcBorders>
              <w:top w:val="nil"/>
              <w:left w:val="single" w:sz="4" w:space="0" w:color="auto"/>
              <w:bottom w:val="single" w:sz="4" w:space="0" w:color="auto"/>
              <w:right w:val="single" w:sz="4" w:space="0" w:color="auto"/>
            </w:tcBorders>
          </w:tcPr>
          <w:p w14:paraId="7BF5D132" w14:textId="77777777" w:rsidR="00A46329" w:rsidRDefault="00A46329" w:rsidP="00F251D6">
            <w:pPr>
              <w:pStyle w:val="TAH"/>
              <w:spacing w:line="256" w:lineRule="auto"/>
              <w:rPr>
                <w:lang w:val="en-US"/>
              </w:rPr>
            </w:pPr>
          </w:p>
        </w:tc>
        <w:tc>
          <w:tcPr>
            <w:tcW w:w="708" w:type="dxa"/>
            <w:tcBorders>
              <w:top w:val="single" w:sz="4" w:space="0" w:color="auto"/>
              <w:left w:val="single" w:sz="4" w:space="0" w:color="auto"/>
              <w:bottom w:val="single" w:sz="4" w:space="0" w:color="auto"/>
              <w:right w:val="single" w:sz="4" w:space="0" w:color="auto"/>
            </w:tcBorders>
            <w:hideMark/>
          </w:tcPr>
          <w:p w14:paraId="20675A6F" w14:textId="77777777" w:rsidR="00A46329" w:rsidRDefault="00A46329" w:rsidP="00F251D6">
            <w:pPr>
              <w:pStyle w:val="TAH"/>
              <w:spacing w:line="256" w:lineRule="auto"/>
              <w:rPr>
                <w:lang w:val="en-US"/>
              </w:rPr>
            </w:pPr>
            <w:r>
              <w:rPr>
                <w:lang w:val="en-US"/>
              </w:rPr>
              <w:t>U - S</w:t>
            </w:r>
          </w:p>
        </w:tc>
        <w:tc>
          <w:tcPr>
            <w:tcW w:w="2977" w:type="dxa"/>
            <w:tcBorders>
              <w:top w:val="single" w:sz="4" w:space="0" w:color="auto"/>
              <w:left w:val="single" w:sz="4" w:space="0" w:color="auto"/>
              <w:bottom w:val="single" w:sz="4" w:space="0" w:color="auto"/>
              <w:right w:val="single" w:sz="4" w:space="0" w:color="auto"/>
            </w:tcBorders>
            <w:hideMark/>
          </w:tcPr>
          <w:p w14:paraId="38052420" w14:textId="77777777" w:rsidR="00A46329" w:rsidRDefault="00A46329" w:rsidP="00F251D6">
            <w:pPr>
              <w:pStyle w:val="TAH"/>
              <w:spacing w:line="256" w:lineRule="auto"/>
              <w:rPr>
                <w:lang w:val="en-US"/>
              </w:rPr>
            </w:pPr>
            <w:r>
              <w:rPr>
                <w:lang w:val="en-US"/>
              </w:rPr>
              <w:t>Message</w:t>
            </w:r>
          </w:p>
        </w:tc>
        <w:tc>
          <w:tcPr>
            <w:tcW w:w="565" w:type="dxa"/>
            <w:tcBorders>
              <w:top w:val="nil"/>
              <w:left w:val="single" w:sz="4" w:space="0" w:color="auto"/>
              <w:bottom w:val="single" w:sz="4" w:space="0" w:color="auto"/>
              <w:right w:val="single" w:sz="4" w:space="0" w:color="auto"/>
            </w:tcBorders>
          </w:tcPr>
          <w:p w14:paraId="3847A443" w14:textId="77777777" w:rsidR="00A46329" w:rsidRDefault="00A46329" w:rsidP="00F251D6">
            <w:pPr>
              <w:pStyle w:val="TAH"/>
              <w:spacing w:line="256" w:lineRule="auto"/>
              <w:rPr>
                <w:lang w:val="en-US"/>
              </w:rPr>
            </w:pPr>
          </w:p>
        </w:tc>
        <w:tc>
          <w:tcPr>
            <w:tcW w:w="850" w:type="dxa"/>
            <w:tcBorders>
              <w:top w:val="nil"/>
              <w:left w:val="single" w:sz="4" w:space="0" w:color="auto"/>
              <w:bottom w:val="single" w:sz="4" w:space="0" w:color="auto"/>
              <w:right w:val="single" w:sz="4" w:space="0" w:color="auto"/>
            </w:tcBorders>
          </w:tcPr>
          <w:p w14:paraId="2F756081" w14:textId="77777777" w:rsidR="00A46329" w:rsidRDefault="00A46329" w:rsidP="00F251D6">
            <w:pPr>
              <w:pStyle w:val="TAH"/>
              <w:spacing w:line="256" w:lineRule="auto"/>
              <w:rPr>
                <w:lang w:val="en-US"/>
              </w:rPr>
            </w:pPr>
          </w:p>
        </w:tc>
      </w:tr>
      <w:tr w:rsidR="00A46329" w14:paraId="2BA4813E"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4431298B" w14:textId="77777777" w:rsidR="00A46329" w:rsidRDefault="00A46329" w:rsidP="00F251D6">
            <w:pPr>
              <w:pStyle w:val="TAC"/>
              <w:spacing w:line="256" w:lineRule="auto"/>
              <w:rPr>
                <w:lang w:val="en-US"/>
              </w:rPr>
            </w:pPr>
            <w:r>
              <w:rPr>
                <w:lang w:val="en-US"/>
              </w:rPr>
              <w:t>-</w:t>
            </w:r>
          </w:p>
        </w:tc>
        <w:tc>
          <w:tcPr>
            <w:tcW w:w="3967" w:type="dxa"/>
            <w:tcBorders>
              <w:top w:val="single" w:sz="4" w:space="0" w:color="auto"/>
              <w:left w:val="single" w:sz="4" w:space="0" w:color="auto"/>
              <w:bottom w:val="single" w:sz="4" w:space="0" w:color="auto"/>
              <w:right w:val="single" w:sz="4" w:space="0" w:color="auto"/>
            </w:tcBorders>
            <w:hideMark/>
          </w:tcPr>
          <w:p w14:paraId="2D13846D" w14:textId="77777777" w:rsidR="00A46329" w:rsidRDefault="00A46329" w:rsidP="00F251D6">
            <w:pPr>
              <w:pStyle w:val="TAL"/>
              <w:spacing w:line="256" w:lineRule="auto"/>
              <w:rPr>
                <w:lang w:val="en-US"/>
              </w:rPr>
            </w:pPr>
            <w:r>
              <w:rPr>
                <w:lang w:val="en-US"/>
              </w:rPr>
              <w:t xml:space="preserve">EXCEPTION: </w:t>
            </w:r>
            <w:r>
              <w:rPr>
                <w:color w:val="000000"/>
                <w:lang w:val="en-US"/>
              </w:rPr>
              <w:t xml:space="preserve">Procedure 'MCX CO communication' as described in </w:t>
            </w:r>
            <w:r>
              <w:rPr>
                <w:lang w:val="en-US"/>
              </w:rPr>
              <w:t xml:space="preserve">TS 37.579-1 [2] </w:t>
            </w:r>
            <w:r>
              <w:rPr>
                <w:color w:val="000000"/>
                <w:lang w:val="en-US"/>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hideMark/>
          </w:tcPr>
          <w:p w14:paraId="60CC15A6" w14:textId="77777777" w:rsidR="00A46329" w:rsidRDefault="00A46329" w:rsidP="00F251D6">
            <w:pPr>
              <w:pStyle w:val="TAC"/>
              <w:spacing w:line="256" w:lineRule="auto"/>
              <w:rPr>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10676929" w14:textId="77777777" w:rsidR="00A46329" w:rsidRDefault="00A46329" w:rsidP="00F251D6">
            <w:pPr>
              <w:pStyle w:val="TAL"/>
              <w:spacing w:line="256" w:lineRule="auto"/>
              <w:rPr>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6A39F3ED" w14:textId="77777777" w:rsidR="00A46329" w:rsidRDefault="00A46329" w:rsidP="00F251D6">
            <w:pPr>
              <w:pStyle w:val="TAC"/>
              <w:spacing w:line="256" w:lineRule="auto"/>
              <w:rPr>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4C4FC77A" w14:textId="77777777" w:rsidR="00A46329" w:rsidRDefault="00A46329" w:rsidP="00F251D6">
            <w:pPr>
              <w:pStyle w:val="TAC"/>
              <w:spacing w:line="256" w:lineRule="auto"/>
              <w:rPr>
                <w:lang w:val="en-US"/>
              </w:rPr>
            </w:pPr>
            <w:r>
              <w:rPr>
                <w:lang w:val="en-US"/>
              </w:rPr>
              <w:t>-</w:t>
            </w:r>
          </w:p>
        </w:tc>
      </w:tr>
      <w:tr w:rsidR="00A46329" w14:paraId="79A24F1E"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60FEECE8" w14:textId="77777777" w:rsidR="00A46329" w:rsidRDefault="00A46329" w:rsidP="00F251D6">
            <w:pPr>
              <w:pStyle w:val="TAC"/>
              <w:spacing w:line="256" w:lineRule="auto"/>
              <w:rPr>
                <w:lang w:val="en-US"/>
              </w:rPr>
            </w:pPr>
            <w:r>
              <w:rPr>
                <w:lang w:val="en-US"/>
              </w:rPr>
              <w:t>1</w:t>
            </w:r>
          </w:p>
        </w:tc>
        <w:tc>
          <w:tcPr>
            <w:tcW w:w="3967" w:type="dxa"/>
            <w:tcBorders>
              <w:top w:val="single" w:sz="4" w:space="0" w:color="auto"/>
              <w:left w:val="single" w:sz="4" w:space="0" w:color="auto"/>
              <w:bottom w:val="single" w:sz="4" w:space="0" w:color="auto"/>
              <w:right w:val="single" w:sz="4" w:space="0" w:color="auto"/>
            </w:tcBorders>
            <w:hideMark/>
          </w:tcPr>
          <w:p w14:paraId="2ED361C4" w14:textId="77777777" w:rsidR="00A46329" w:rsidRDefault="00A46329" w:rsidP="00F251D6">
            <w:pPr>
              <w:pStyle w:val="TAL"/>
              <w:spacing w:line="256" w:lineRule="auto"/>
              <w:rPr>
                <w:lang w:val="en-US"/>
              </w:rPr>
            </w:pPr>
            <w:r>
              <w:rPr>
                <w:lang w:val="en-US"/>
              </w:rPr>
              <w:t>Make the UE (MCData client) request creation of a new group (group B).</w:t>
            </w:r>
          </w:p>
          <w:p w14:paraId="7E5A5BBD" w14:textId="77777777" w:rsidR="00A46329" w:rsidRDefault="00A46329" w:rsidP="00F251D6">
            <w:pPr>
              <w:pStyle w:val="TAL"/>
              <w:spacing w:line="256" w:lineRule="auto"/>
              <w:rPr>
                <w:rFonts w:eastAsia="Calibri"/>
                <w:lang w:val="en-US"/>
              </w:rPr>
            </w:pPr>
            <w:r>
              <w:rPr>
                <w:lang w:val="en-US"/>
              </w:rPr>
              <w:t>(NOTE 1)</w:t>
            </w:r>
          </w:p>
        </w:tc>
        <w:tc>
          <w:tcPr>
            <w:tcW w:w="708" w:type="dxa"/>
            <w:tcBorders>
              <w:top w:val="single" w:sz="4" w:space="0" w:color="auto"/>
              <w:left w:val="single" w:sz="4" w:space="0" w:color="auto"/>
              <w:bottom w:val="single" w:sz="4" w:space="0" w:color="auto"/>
              <w:right w:val="single" w:sz="4" w:space="0" w:color="auto"/>
            </w:tcBorders>
            <w:hideMark/>
          </w:tcPr>
          <w:p w14:paraId="6B7E630F" w14:textId="77777777" w:rsidR="00A46329" w:rsidRDefault="00A46329" w:rsidP="00F251D6">
            <w:pPr>
              <w:pStyle w:val="TAC"/>
              <w:spacing w:line="256" w:lineRule="auto"/>
              <w:rPr>
                <w:rFonts w:eastAsia="Calibri"/>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6AAB2AF6" w14:textId="77777777" w:rsidR="00A46329" w:rsidRDefault="00A46329" w:rsidP="00F251D6">
            <w:pPr>
              <w:pStyle w:val="TAL"/>
              <w:spacing w:line="256" w:lineRule="auto"/>
              <w:rPr>
                <w:rFonts w:eastAsia="Calibri"/>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439C0A97" w14:textId="77777777" w:rsidR="00A46329" w:rsidRDefault="00A46329" w:rsidP="00F251D6">
            <w:pPr>
              <w:pStyle w:val="TAC"/>
              <w:spacing w:line="256" w:lineRule="auto"/>
              <w:rPr>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544F19EC" w14:textId="77777777" w:rsidR="00A46329" w:rsidRDefault="00A46329" w:rsidP="00F251D6">
            <w:pPr>
              <w:pStyle w:val="TAC"/>
              <w:spacing w:line="256" w:lineRule="auto"/>
              <w:rPr>
                <w:lang w:val="en-US"/>
              </w:rPr>
            </w:pPr>
            <w:r>
              <w:rPr>
                <w:lang w:val="en-US"/>
              </w:rPr>
              <w:t>-</w:t>
            </w:r>
          </w:p>
        </w:tc>
      </w:tr>
      <w:tr w:rsidR="00A46329" w14:paraId="24BD33BE"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62C230AD" w14:textId="77777777" w:rsidR="00A46329" w:rsidRDefault="00A46329" w:rsidP="00F251D6">
            <w:pPr>
              <w:pStyle w:val="TAC"/>
              <w:spacing w:line="256" w:lineRule="auto"/>
              <w:rPr>
                <w:lang w:val="en-US"/>
              </w:rPr>
            </w:pPr>
            <w:r>
              <w:rPr>
                <w:lang w:val="en-US"/>
              </w:rPr>
              <w:t>2</w:t>
            </w:r>
          </w:p>
        </w:tc>
        <w:tc>
          <w:tcPr>
            <w:tcW w:w="3967" w:type="dxa"/>
            <w:tcBorders>
              <w:top w:val="single" w:sz="4" w:space="0" w:color="auto"/>
              <w:left w:val="single" w:sz="4" w:space="0" w:color="auto"/>
              <w:bottom w:val="single" w:sz="4" w:space="0" w:color="auto"/>
              <w:right w:val="single" w:sz="4" w:space="0" w:color="auto"/>
            </w:tcBorders>
            <w:hideMark/>
          </w:tcPr>
          <w:p w14:paraId="4ED24393" w14:textId="77777777" w:rsidR="00A46329" w:rsidRDefault="00A46329" w:rsidP="00F251D6">
            <w:pPr>
              <w:pStyle w:val="TAL"/>
              <w:spacing w:line="256" w:lineRule="auto"/>
              <w:rPr>
                <w:rFonts w:eastAsia="Calibri"/>
                <w:lang w:val="en-US"/>
              </w:rPr>
            </w:pPr>
            <w:r>
              <w:rPr>
                <w:lang w:val="en-US"/>
              </w:rPr>
              <w:t>The UE (MCData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hideMark/>
          </w:tcPr>
          <w:p w14:paraId="7377395D" w14:textId="77777777" w:rsidR="00A46329" w:rsidRDefault="00A46329" w:rsidP="00F251D6">
            <w:pPr>
              <w:pStyle w:val="TAC"/>
              <w:spacing w:line="256" w:lineRule="auto"/>
              <w:rPr>
                <w:rFonts w:eastAsia="Calibri"/>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3FE09241" w14:textId="77777777" w:rsidR="00A46329" w:rsidRDefault="00A46329" w:rsidP="00F251D6">
            <w:pPr>
              <w:pStyle w:val="TAL"/>
              <w:spacing w:line="256" w:lineRule="auto"/>
              <w:rPr>
                <w:rFonts w:eastAsia="Calibri"/>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2557AFFE" w14:textId="77777777" w:rsidR="00A46329" w:rsidRDefault="00A46329" w:rsidP="00F251D6">
            <w:pPr>
              <w:pStyle w:val="TAC"/>
              <w:spacing w:line="256" w:lineRule="auto"/>
              <w:rPr>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300757B9" w14:textId="77777777" w:rsidR="00A46329" w:rsidRDefault="00A46329" w:rsidP="00F251D6">
            <w:pPr>
              <w:pStyle w:val="TAC"/>
              <w:spacing w:line="256" w:lineRule="auto"/>
              <w:rPr>
                <w:lang w:val="en-US"/>
              </w:rPr>
            </w:pPr>
            <w:r>
              <w:rPr>
                <w:lang w:val="en-US"/>
              </w:rPr>
              <w:t>-</w:t>
            </w:r>
          </w:p>
        </w:tc>
      </w:tr>
      <w:tr w:rsidR="00A46329" w14:paraId="7951FE8B"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0976CA35" w14:textId="77777777" w:rsidR="00A46329" w:rsidRDefault="00A46329" w:rsidP="00F251D6">
            <w:pPr>
              <w:pStyle w:val="TAC"/>
              <w:spacing w:line="256" w:lineRule="auto"/>
              <w:rPr>
                <w:lang w:val="en-US"/>
              </w:rPr>
            </w:pPr>
            <w:r>
              <w:rPr>
                <w:lang w:val="en-US"/>
              </w:rPr>
              <w:t>3</w:t>
            </w:r>
          </w:p>
        </w:tc>
        <w:tc>
          <w:tcPr>
            <w:tcW w:w="3967" w:type="dxa"/>
            <w:tcBorders>
              <w:top w:val="single" w:sz="4" w:space="0" w:color="auto"/>
              <w:left w:val="single" w:sz="4" w:space="0" w:color="auto"/>
              <w:bottom w:val="single" w:sz="4" w:space="0" w:color="auto"/>
              <w:right w:val="single" w:sz="4" w:space="0" w:color="auto"/>
            </w:tcBorders>
            <w:hideMark/>
          </w:tcPr>
          <w:p w14:paraId="2D37FFFD" w14:textId="77777777" w:rsidR="00A46329" w:rsidRDefault="00A46329" w:rsidP="00F251D6">
            <w:pPr>
              <w:pStyle w:val="TAL"/>
              <w:spacing w:line="256" w:lineRule="auto"/>
              <w:rPr>
                <w:rFonts w:eastAsia="Calibri"/>
                <w:lang w:val="en-US"/>
              </w:rPr>
            </w:pPr>
            <w:r>
              <w:rPr>
                <w:lang w:val="en-US"/>
              </w:rPr>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hideMark/>
          </w:tcPr>
          <w:p w14:paraId="5864513E" w14:textId="77777777" w:rsidR="00A46329" w:rsidRDefault="00A46329" w:rsidP="00F251D6">
            <w:pPr>
              <w:pStyle w:val="TAC"/>
              <w:spacing w:line="256" w:lineRule="auto"/>
              <w:rPr>
                <w:rFonts w:eastAsia="Calibri"/>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1B8DAA8A" w14:textId="77777777" w:rsidR="00A46329" w:rsidRDefault="00A46329" w:rsidP="00F251D6">
            <w:pPr>
              <w:pStyle w:val="TAL"/>
              <w:spacing w:line="256" w:lineRule="auto"/>
              <w:rPr>
                <w:rFonts w:eastAsia="Calibri"/>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24D44301" w14:textId="77777777" w:rsidR="00A46329" w:rsidRDefault="00A46329" w:rsidP="00F251D6">
            <w:pPr>
              <w:pStyle w:val="TAC"/>
              <w:spacing w:line="256" w:lineRule="auto"/>
              <w:rPr>
                <w:rFonts w:eastAsia="Calibri"/>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7E1B5327" w14:textId="77777777" w:rsidR="00A46329" w:rsidRDefault="00A46329" w:rsidP="00F251D6">
            <w:pPr>
              <w:pStyle w:val="TAC"/>
              <w:spacing w:line="256" w:lineRule="auto"/>
              <w:rPr>
                <w:rFonts w:eastAsia="Calibri"/>
                <w:lang w:val="en-US"/>
              </w:rPr>
            </w:pPr>
            <w:r>
              <w:rPr>
                <w:lang w:val="en-US"/>
              </w:rPr>
              <w:t>-</w:t>
            </w:r>
          </w:p>
        </w:tc>
      </w:tr>
      <w:tr w:rsidR="00A46329" w14:paraId="10B24607"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599F129B" w14:textId="77777777" w:rsidR="00A46329" w:rsidRDefault="00A46329" w:rsidP="00F251D6">
            <w:pPr>
              <w:pStyle w:val="TAC"/>
              <w:spacing w:line="256" w:lineRule="auto"/>
              <w:rPr>
                <w:lang w:val="en-US"/>
              </w:rPr>
            </w:pPr>
            <w:r>
              <w:rPr>
                <w:lang w:val="en-US"/>
              </w:rPr>
              <w:t>4</w:t>
            </w:r>
          </w:p>
        </w:tc>
        <w:tc>
          <w:tcPr>
            <w:tcW w:w="3967" w:type="dxa"/>
            <w:tcBorders>
              <w:top w:val="single" w:sz="4" w:space="0" w:color="auto"/>
              <w:left w:val="single" w:sz="4" w:space="0" w:color="auto"/>
              <w:bottom w:val="single" w:sz="4" w:space="0" w:color="auto"/>
              <w:right w:val="single" w:sz="4" w:space="0" w:color="auto"/>
            </w:tcBorders>
            <w:hideMark/>
          </w:tcPr>
          <w:p w14:paraId="4699A4BE" w14:textId="77777777" w:rsidR="00A46329" w:rsidRDefault="00A46329" w:rsidP="00F251D6">
            <w:pPr>
              <w:pStyle w:val="TAC"/>
              <w:spacing w:line="256" w:lineRule="auto"/>
              <w:jc w:val="left"/>
              <w:rPr>
                <w:rFonts w:eastAsia="Calibri"/>
                <w:lang w:val="en-US"/>
              </w:rPr>
            </w:pPr>
            <w:r>
              <w:rPr>
                <w:rFonts w:eastAsia="Calibri"/>
                <w:lang w:val="en-US"/>
              </w:rPr>
              <w:t>Check: Does the UE (</w:t>
            </w:r>
            <w:r>
              <w:rPr>
                <w:lang w:val="en-US"/>
              </w:rPr>
              <w:t>MCData</w:t>
            </w:r>
            <w:r>
              <w:rPr>
                <w:rFonts w:eastAsia="Calibri"/>
                <w:lang w:val="en-US" w:eastAsia="ko-KR"/>
              </w:rPr>
              <w:t xml:space="preserve"> client) correctly perform procedure ‘</w:t>
            </w:r>
            <w:r>
              <w:rPr>
                <w:lang w:val="en-US"/>
              </w:rPr>
              <w:t xml:space="preserve">MCX SIP MESSAGE CT' as described in TS 37.579-1 [2] Table 5.3.33.3-1 </w:t>
            </w:r>
            <w:r>
              <w:rPr>
                <w:bCs/>
                <w:lang w:val="en-US"/>
              </w:rPr>
              <w:t>to</w:t>
            </w:r>
            <w:r>
              <w:rPr>
                <w:lang w:val="en-US"/>
              </w:rPr>
              <w:t xml:space="preserve"> establish an MCData </w:t>
            </w:r>
            <w:r w:rsidRPr="0096319A">
              <w:rPr>
                <w:lang w:val="en-US"/>
              </w:rPr>
              <w:t>group</w:t>
            </w:r>
            <w:r>
              <w:rPr>
                <w:lang w:val="en-US"/>
              </w:rPr>
              <w:t xml:space="preserve">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0F51DE19"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52C22D16"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7E48942F" w14:textId="77777777" w:rsidR="00A46329" w:rsidRDefault="00A46329" w:rsidP="00F251D6">
            <w:pPr>
              <w:pStyle w:val="TAC"/>
              <w:spacing w:line="256" w:lineRule="auto"/>
              <w:rPr>
                <w:rFonts w:eastAsia="Calibri"/>
                <w:lang w:val="en-US"/>
              </w:rPr>
            </w:pPr>
            <w:r>
              <w:rPr>
                <w:rFonts w:eastAsia="Calibri"/>
                <w:lang w:val="en-US"/>
              </w:rPr>
              <w:t>1</w:t>
            </w:r>
          </w:p>
        </w:tc>
        <w:tc>
          <w:tcPr>
            <w:tcW w:w="850" w:type="dxa"/>
            <w:tcBorders>
              <w:top w:val="single" w:sz="4" w:space="0" w:color="auto"/>
              <w:left w:val="single" w:sz="4" w:space="0" w:color="auto"/>
              <w:bottom w:val="single" w:sz="4" w:space="0" w:color="auto"/>
              <w:right w:val="single" w:sz="4" w:space="0" w:color="auto"/>
            </w:tcBorders>
            <w:hideMark/>
          </w:tcPr>
          <w:p w14:paraId="4169BE31" w14:textId="77777777" w:rsidR="00A46329" w:rsidRDefault="00A46329" w:rsidP="00F251D6">
            <w:pPr>
              <w:pStyle w:val="TAC"/>
              <w:spacing w:line="256" w:lineRule="auto"/>
              <w:rPr>
                <w:rFonts w:eastAsia="Calibri"/>
                <w:lang w:val="en-US"/>
              </w:rPr>
            </w:pPr>
            <w:r>
              <w:rPr>
                <w:lang w:val="en-US"/>
              </w:rPr>
              <w:t>P</w:t>
            </w:r>
          </w:p>
        </w:tc>
      </w:tr>
      <w:tr w:rsidR="00A46329" w14:paraId="46C55B9F"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2235476C" w14:textId="77777777" w:rsidR="00A46329" w:rsidRDefault="00A46329" w:rsidP="00F251D6">
            <w:pPr>
              <w:pStyle w:val="TAC"/>
              <w:spacing w:line="256" w:lineRule="auto"/>
              <w:rPr>
                <w:lang w:val="en-US"/>
              </w:rPr>
            </w:pPr>
            <w:r>
              <w:rPr>
                <w:lang w:val="en-US"/>
              </w:rPr>
              <w:t>5</w:t>
            </w:r>
          </w:p>
        </w:tc>
        <w:tc>
          <w:tcPr>
            <w:tcW w:w="3967" w:type="dxa"/>
            <w:tcBorders>
              <w:top w:val="single" w:sz="4" w:space="0" w:color="auto"/>
              <w:left w:val="single" w:sz="4" w:space="0" w:color="auto"/>
              <w:bottom w:val="single" w:sz="4" w:space="0" w:color="auto"/>
              <w:right w:val="single" w:sz="4" w:space="0" w:color="auto"/>
            </w:tcBorders>
            <w:hideMark/>
          </w:tcPr>
          <w:p w14:paraId="7101BBA5" w14:textId="77777777" w:rsidR="00A46329" w:rsidRDefault="00A46329" w:rsidP="00F251D6">
            <w:pPr>
              <w:pStyle w:val="TAL"/>
              <w:spacing w:line="256" w:lineRule="auto"/>
              <w:rPr>
                <w:rFonts w:eastAsia="Calibri"/>
                <w:lang w:val="en-US"/>
              </w:rPr>
            </w:pPr>
            <w:r w:rsidRPr="0096319A">
              <w:rPr>
                <w:rFonts w:eastAsia="Calibri"/>
                <w:lang w:val="en-US"/>
              </w:rPr>
              <w:t>Make the UE (</w:t>
            </w:r>
            <w:r w:rsidRPr="0096319A">
              <w:rPr>
                <w:lang w:val="en-US"/>
              </w:rPr>
              <w:t>MCData</w:t>
            </w:r>
            <w:r w:rsidRPr="0096319A">
              <w:rPr>
                <w:rFonts w:eastAsia="Calibri"/>
                <w:lang w:val="en-US"/>
              </w:rPr>
              <w:t xml:space="preserve"> client) request the establishment of a SDS group session using the </w:t>
            </w:r>
            <w:r w:rsidRPr="0096319A">
              <w:rPr>
                <w:lang w:val="en-US"/>
              </w:rPr>
              <w:t xml:space="preserve">group </w:t>
            </w:r>
            <w:r w:rsidRPr="0096319A">
              <w:rPr>
                <w:rFonts w:eastAsia="Calibri"/>
                <w:lang w:val="en-US"/>
              </w:rPr>
              <w:t>regroup.</w:t>
            </w:r>
          </w:p>
          <w:p w14:paraId="6A8898BB" w14:textId="77777777" w:rsidR="00A46329" w:rsidRDefault="00A46329" w:rsidP="00F251D6">
            <w:pPr>
              <w:pStyle w:val="TAL"/>
              <w:spacing w:line="256" w:lineRule="auto"/>
              <w:rPr>
                <w:lang w:val="en-US"/>
              </w:rPr>
            </w:pPr>
            <w:r>
              <w:rPr>
                <w:rFonts w:eastAsia="Calibri"/>
                <w:lang w:val="en-US"/>
              </w:rPr>
              <w:t>(NOTE 1)</w:t>
            </w:r>
          </w:p>
        </w:tc>
        <w:tc>
          <w:tcPr>
            <w:tcW w:w="708" w:type="dxa"/>
            <w:tcBorders>
              <w:top w:val="single" w:sz="4" w:space="0" w:color="auto"/>
              <w:left w:val="single" w:sz="4" w:space="0" w:color="auto"/>
              <w:bottom w:val="single" w:sz="4" w:space="0" w:color="auto"/>
              <w:right w:val="single" w:sz="4" w:space="0" w:color="auto"/>
            </w:tcBorders>
            <w:hideMark/>
          </w:tcPr>
          <w:p w14:paraId="15583E70" w14:textId="77777777" w:rsidR="00A46329" w:rsidRDefault="00A46329" w:rsidP="00F251D6">
            <w:pPr>
              <w:pStyle w:val="TAC"/>
              <w:spacing w:line="256" w:lineRule="auto"/>
              <w:rPr>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756015DE" w14:textId="77777777" w:rsidR="00A46329" w:rsidRDefault="00A46329" w:rsidP="00F251D6">
            <w:pPr>
              <w:pStyle w:val="TAL"/>
              <w:spacing w:line="256" w:lineRule="auto"/>
              <w:rPr>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0233D4EC" w14:textId="77777777" w:rsidR="00A46329" w:rsidRDefault="00A46329" w:rsidP="00F251D6">
            <w:pPr>
              <w:pStyle w:val="TAC"/>
              <w:spacing w:line="256" w:lineRule="auto"/>
              <w:rPr>
                <w:lang w:val="en-US"/>
              </w:rPr>
            </w:pPr>
            <w:r>
              <w:rPr>
                <w:rFonts w:eastAsia="Calibri"/>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197C0B2C" w14:textId="77777777" w:rsidR="00A46329" w:rsidRDefault="00A46329" w:rsidP="00F251D6">
            <w:pPr>
              <w:pStyle w:val="TAC"/>
              <w:spacing w:line="256" w:lineRule="auto"/>
              <w:rPr>
                <w:lang w:val="en-US"/>
              </w:rPr>
            </w:pPr>
            <w:r>
              <w:rPr>
                <w:rFonts w:eastAsia="Calibri"/>
                <w:lang w:val="en-US"/>
              </w:rPr>
              <w:t>-</w:t>
            </w:r>
          </w:p>
        </w:tc>
      </w:tr>
      <w:tr w:rsidR="00A46329" w14:paraId="58483BC9"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1C58BBEE" w14:textId="77777777" w:rsidR="00A46329" w:rsidRDefault="00A46329" w:rsidP="00F251D6">
            <w:pPr>
              <w:pStyle w:val="TAC"/>
              <w:spacing w:line="256" w:lineRule="auto"/>
              <w:rPr>
                <w:lang w:val="en-US"/>
              </w:rPr>
            </w:pPr>
            <w:r>
              <w:rPr>
                <w:lang w:val="en-US"/>
              </w:rPr>
              <w:t>6</w:t>
            </w:r>
          </w:p>
        </w:tc>
        <w:tc>
          <w:tcPr>
            <w:tcW w:w="3967" w:type="dxa"/>
            <w:tcBorders>
              <w:top w:val="single" w:sz="4" w:space="0" w:color="auto"/>
              <w:left w:val="single" w:sz="4" w:space="0" w:color="auto"/>
              <w:bottom w:val="single" w:sz="4" w:space="0" w:color="auto"/>
              <w:right w:val="single" w:sz="4" w:space="0" w:color="auto"/>
            </w:tcBorders>
            <w:hideMark/>
          </w:tcPr>
          <w:p w14:paraId="132E52C9" w14:textId="77777777" w:rsidR="00A46329" w:rsidRDefault="00A46329" w:rsidP="00F251D6">
            <w:pPr>
              <w:pStyle w:val="TAL"/>
              <w:spacing w:line="256" w:lineRule="auto"/>
              <w:rPr>
                <w:rFonts w:eastAsia="Calibri"/>
                <w:highlight w:val="green"/>
                <w:lang w:val="en-US"/>
              </w:rPr>
            </w:pPr>
            <w:r>
              <w:rPr>
                <w:rFonts w:eastAsia="Calibri"/>
                <w:lang w:val="en-US"/>
              </w:rPr>
              <w:t>Check: Does the UE (</w:t>
            </w:r>
            <w:r>
              <w:rPr>
                <w:lang w:val="en-US"/>
              </w:rPr>
              <w:t>MCData</w:t>
            </w:r>
            <w:r>
              <w:rPr>
                <w:rFonts w:eastAsia="Calibri"/>
                <w:lang w:val="en-US" w:eastAsia="ko-KR"/>
              </w:rPr>
              <w:t xml:space="preserve"> client) correctly perform procedure </w:t>
            </w:r>
            <w:r>
              <w:rPr>
                <w:lang w:val="en-US"/>
              </w:rPr>
              <w:t xml:space="preserve">CO MCData Call ‘Establishment ' as described in TS 37.579-1 [2] Table 5.3C.2.3-1 </w:t>
            </w:r>
            <w:r>
              <w:rPr>
                <w:bCs/>
                <w:lang w:val="en-US"/>
              </w:rPr>
              <w:t xml:space="preserve">to </w:t>
            </w:r>
            <w:r>
              <w:rPr>
                <w:rFonts w:eastAsia="Calibri"/>
                <w:lang w:val="en-US"/>
              </w:rPr>
              <w:t xml:space="preserve">establish a SDS group session </w:t>
            </w:r>
            <w:r>
              <w:rPr>
                <w:bCs/>
                <w:lang w:val="en-US"/>
              </w:rPr>
              <w:t xml:space="preserve">using the </w:t>
            </w:r>
            <w:r w:rsidRPr="0096319A">
              <w:rPr>
                <w:lang w:val="en-US"/>
              </w:rPr>
              <w:t>group</w:t>
            </w:r>
            <w:r>
              <w:rPr>
                <w:lang w:val="en-US"/>
              </w:rPr>
              <w:t xml:space="preserve"> </w:t>
            </w:r>
            <w:r>
              <w:rPr>
                <w:bCs/>
                <w:lang w:val="en-US"/>
              </w:rPr>
              <w:t>regroup</w:t>
            </w:r>
            <w:r>
              <w:rPr>
                <w:rFonts w:eastAsia="Calibri"/>
                <w:lang w:val="en-US"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732A9AC5" w14:textId="77777777" w:rsidR="00A46329" w:rsidRDefault="00A46329" w:rsidP="00F251D6">
            <w:pPr>
              <w:pStyle w:val="TAC"/>
              <w:spacing w:line="256" w:lineRule="auto"/>
              <w:rPr>
                <w:rFonts w:eastAsia="Calibri"/>
                <w:szCs w:val="22"/>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448068C8"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0D40AC2F" w14:textId="77777777" w:rsidR="00A46329" w:rsidRDefault="00A46329" w:rsidP="00F251D6">
            <w:pPr>
              <w:pStyle w:val="TAC"/>
              <w:spacing w:line="256" w:lineRule="auto"/>
              <w:rPr>
                <w:rFonts w:eastAsia="Calibri"/>
                <w:lang w:val="en-US"/>
              </w:rPr>
            </w:pPr>
            <w:r>
              <w:rPr>
                <w:rFonts w:eastAsia="Calibri"/>
                <w:lang w:val="en-US"/>
              </w:rPr>
              <w:t>2</w:t>
            </w:r>
          </w:p>
        </w:tc>
        <w:tc>
          <w:tcPr>
            <w:tcW w:w="850" w:type="dxa"/>
            <w:tcBorders>
              <w:top w:val="single" w:sz="4" w:space="0" w:color="auto"/>
              <w:left w:val="single" w:sz="4" w:space="0" w:color="auto"/>
              <w:bottom w:val="single" w:sz="4" w:space="0" w:color="auto"/>
              <w:right w:val="single" w:sz="4" w:space="0" w:color="auto"/>
            </w:tcBorders>
            <w:hideMark/>
          </w:tcPr>
          <w:p w14:paraId="051A2D4B" w14:textId="77777777" w:rsidR="00A46329" w:rsidRDefault="00A46329" w:rsidP="00F251D6">
            <w:pPr>
              <w:pStyle w:val="TAC"/>
              <w:spacing w:line="256" w:lineRule="auto"/>
              <w:rPr>
                <w:rFonts w:eastAsia="Calibri"/>
                <w:lang w:val="en-US"/>
              </w:rPr>
            </w:pPr>
            <w:r>
              <w:rPr>
                <w:lang w:val="en-US"/>
              </w:rPr>
              <w:t>P</w:t>
            </w:r>
          </w:p>
        </w:tc>
      </w:tr>
      <w:tr w:rsidR="00A46329" w14:paraId="46874360"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662A67EE" w14:textId="77777777" w:rsidR="00A46329" w:rsidRDefault="00A46329" w:rsidP="00F251D6">
            <w:pPr>
              <w:pStyle w:val="TAC"/>
              <w:spacing w:line="256" w:lineRule="auto"/>
              <w:rPr>
                <w:highlight w:val="cyan"/>
                <w:lang w:val="en-US"/>
              </w:rPr>
            </w:pPr>
            <w:r>
              <w:rPr>
                <w:lang w:val="en-US"/>
              </w:rPr>
              <w:t>7</w:t>
            </w:r>
          </w:p>
        </w:tc>
        <w:tc>
          <w:tcPr>
            <w:tcW w:w="3967" w:type="dxa"/>
            <w:tcBorders>
              <w:top w:val="single" w:sz="4" w:space="0" w:color="auto"/>
              <w:left w:val="single" w:sz="4" w:space="0" w:color="auto"/>
              <w:bottom w:val="single" w:sz="4" w:space="0" w:color="auto"/>
              <w:right w:val="single" w:sz="4" w:space="0" w:color="auto"/>
            </w:tcBorders>
            <w:hideMark/>
          </w:tcPr>
          <w:p w14:paraId="03E21478" w14:textId="77777777" w:rsidR="00A46329" w:rsidRDefault="00A46329" w:rsidP="00F251D6">
            <w:pPr>
              <w:pStyle w:val="TAL"/>
              <w:spacing w:line="256" w:lineRule="auto"/>
              <w:rPr>
                <w:rFonts w:eastAsia="Calibri"/>
                <w:lang w:val="en-US"/>
              </w:rPr>
            </w:pPr>
            <w:r>
              <w:rPr>
                <w:rFonts w:eastAsia="Calibri"/>
                <w:lang w:val="en-US"/>
              </w:rPr>
              <w:t>Make the UE (MCData client) release the call.</w:t>
            </w:r>
          </w:p>
          <w:p w14:paraId="1337EE80" w14:textId="77777777" w:rsidR="00A46329" w:rsidRDefault="00A46329" w:rsidP="00F251D6">
            <w:pPr>
              <w:pStyle w:val="TAL"/>
              <w:spacing w:line="256" w:lineRule="auto"/>
              <w:rPr>
                <w:rFonts w:eastAsia="Calibri"/>
                <w:lang w:val="en-US"/>
              </w:rPr>
            </w:pPr>
            <w:r>
              <w:rPr>
                <w:rFonts w:eastAsia="Calibri"/>
                <w:lang w:val="en-US"/>
              </w:rPr>
              <w:t>(NOTE 1)</w:t>
            </w:r>
          </w:p>
        </w:tc>
        <w:tc>
          <w:tcPr>
            <w:tcW w:w="708" w:type="dxa"/>
            <w:tcBorders>
              <w:top w:val="single" w:sz="4" w:space="0" w:color="auto"/>
              <w:left w:val="single" w:sz="4" w:space="0" w:color="auto"/>
              <w:bottom w:val="single" w:sz="4" w:space="0" w:color="auto"/>
              <w:right w:val="single" w:sz="4" w:space="0" w:color="auto"/>
            </w:tcBorders>
            <w:hideMark/>
          </w:tcPr>
          <w:p w14:paraId="63C57319"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28DD74AE"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52D1EE95" w14:textId="77777777" w:rsidR="00A46329" w:rsidRDefault="00A46329" w:rsidP="00F251D6">
            <w:pPr>
              <w:pStyle w:val="TAC"/>
              <w:spacing w:line="256" w:lineRule="auto"/>
              <w:rPr>
                <w:rFonts w:eastAsia="Calibri"/>
                <w:lang w:val="en-US"/>
              </w:rPr>
            </w:pPr>
            <w:r>
              <w:rPr>
                <w:rFonts w:eastAsia="Calibri"/>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5ABAACE2" w14:textId="77777777" w:rsidR="00A46329" w:rsidRDefault="00A46329" w:rsidP="00F251D6">
            <w:pPr>
              <w:pStyle w:val="TAC"/>
              <w:spacing w:line="256" w:lineRule="auto"/>
              <w:rPr>
                <w:rFonts w:eastAsia="Calibri"/>
                <w:lang w:val="en-US"/>
              </w:rPr>
            </w:pPr>
            <w:r>
              <w:rPr>
                <w:rFonts w:eastAsia="Calibri"/>
                <w:lang w:val="en-US"/>
              </w:rPr>
              <w:t>-</w:t>
            </w:r>
          </w:p>
        </w:tc>
      </w:tr>
      <w:tr w:rsidR="00A46329" w14:paraId="542BF555"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4E309B95" w14:textId="77777777" w:rsidR="00A46329" w:rsidRDefault="00A46329" w:rsidP="00F251D6">
            <w:pPr>
              <w:pStyle w:val="TAC"/>
              <w:spacing w:line="256" w:lineRule="auto"/>
              <w:rPr>
                <w:lang w:val="en-US"/>
              </w:rPr>
            </w:pPr>
            <w:r>
              <w:rPr>
                <w:lang w:val="en-US"/>
              </w:rPr>
              <w:t>8</w:t>
            </w:r>
          </w:p>
        </w:tc>
        <w:tc>
          <w:tcPr>
            <w:tcW w:w="3967" w:type="dxa"/>
            <w:tcBorders>
              <w:top w:val="single" w:sz="4" w:space="0" w:color="auto"/>
              <w:left w:val="single" w:sz="4" w:space="0" w:color="auto"/>
              <w:bottom w:val="single" w:sz="4" w:space="0" w:color="auto"/>
              <w:right w:val="single" w:sz="4" w:space="0" w:color="auto"/>
            </w:tcBorders>
            <w:hideMark/>
          </w:tcPr>
          <w:p w14:paraId="39CD7793" w14:textId="77777777" w:rsidR="00A46329" w:rsidRDefault="00A46329" w:rsidP="00F251D6">
            <w:pPr>
              <w:pStyle w:val="TAL"/>
              <w:spacing w:line="256" w:lineRule="auto"/>
              <w:rPr>
                <w:rFonts w:eastAsia="Calibri"/>
                <w:lang w:val="en-US"/>
              </w:rPr>
            </w:pPr>
            <w:r>
              <w:rPr>
                <w:rFonts w:eastAsia="Calibri"/>
                <w:lang w:val="en-US"/>
              </w:rPr>
              <w:t>Check: Does the UE (</w:t>
            </w:r>
            <w:r>
              <w:rPr>
                <w:rFonts w:eastAsia="Calibri"/>
                <w:lang w:val="en-US" w:eastAsia="ko-KR"/>
              </w:rPr>
              <w:t>MCData</w:t>
            </w:r>
            <w:r>
              <w:rPr>
                <w:rFonts w:eastAsia="Calibri"/>
                <w:lang w:val="en-US"/>
              </w:rPr>
              <w:t xml:space="preserve"> client) correctly perform procedure </w:t>
            </w:r>
            <w:r>
              <w:rPr>
                <w:lang w:val="en-US"/>
              </w:rPr>
              <w:t>CO MCData call ‘release '</w:t>
            </w:r>
            <w:r>
              <w:rPr>
                <w:rFonts w:eastAsia="Calibri"/>
                <w:lang w:val="en-US"/>
              </w:rPr>
              <w:t xml:space="preserve"> as described in </w:t>
            </w:r>
            <w:r>
              <w:rPr>
                <w:lang w:val="en-US"/>
              </w:rPr>
              <w:t>TS 37.579-1 [2] Table 5.3C.6.3-1?</w:t>
            </w:r>
          </w:p>
        </w:tc>
        <w:tc>
          <w:tcPr>
            <w:tcW w:w="708" w:type="dxa"/>
            <w:tcBorders>
              <w:top w:val="single" w:sz="4" w:space="0" w:color="auto"/>
              <w:left w:val="single" w:sz="4" w:space="0" w:color="auto"/>
              <w:bottom w:val="single" w:sz="4" w:space="0" w:color="auto"/>
              <w:right w:val="single" w:sz="4" w:space="0" w:color="auto"/>
            </w:tcBorders>
            <w:hideMark/>
          </w:tcPr>
          <w:p w14:paraId="1A711114"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7EA8FB76"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33C3DDD9" w14:textId="77777777" w:rsidR="00A46329" w:rsidRDefault="00A46329" w:rsidP="00F251D6">
            <w:pPr>
              <w:pStyle w:val="TAC"/>
              <w:spacing w:line="256" w:lineRule="auto"/>
              <w:rPr>
                <w:rFonts w:eastAsia="Calibri"/>
                <w:lang w:val="en-US"/>
              </w:rPr>
            </w:pPr>
            <w:r>
              <w:rPr>
                <w:rFonts w:eastAsia="Calibri"/>
                <w:lang w:val="en-US"/>
              </w:rPr>
              <w:t>3</w:t>
            </w:r>
          </w:p>
        </w:tc>
        <w:tc>
          <w:tcPr>
            <w:tcW w:w="850" w:type="dxa"/>
            <w:tcBorders>
              <w:top w:val="single" w:sz="4" w:space="0" w:color="auto"/>
              <w:left w:val="single" w:sz="4" w:space="0" w:color="auto"/>
              <w:bottom w:val="single" w:sz="4" w:space="0" w:color="auto"/>
              <w:right w:val="single" w:sz="4" w:space="0" w:color="auto"/>
            </w:tcBorders>
            <w:hideMark/>
          </w:tcPr>
          <w:p w14:paraId="7C228A98" w14:textId="77777777" w:rsidR="00A46329" w:rsidRDefault="00A46329" w:rsidP="00F251D6">
            <w:pPr>
              <w:pStyle w:val="TAC"/>
              <w:spacing w:line="256" w:lineRule="auto"/>
              <w:rPr>
                <w:rFonts w:eastAsia="Calibri"/>
                <w:lang w:val="en-US"/>
              </w:rPr>
            </w:pPr>
            <w:r>
              <w:rPr>
                <w:lang w:val="en-US"/>
              </w:rPr>
              <w:t>P</w:t>
            </w:r>
          </w:p>
        </w:tc>
      </w:tr>
      <w:tr w:rsidR="00A46329" w14:paraId="65788E58"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356FB17F" w14:textId="77777777" w:rsidR="00A46329" w:rsidRDefault="00A46329" w:rsidP="00F251D6">
            <w:pPr>
              <w:pStyle w:val="TAC"/>
              <w:spacing w:line="256" w:lineRule="auto"/>
              <w:rPr>
                <w:lang w:val="en-US"/>
              </w:rPr>
            </w:pPr>
            <w:r>
              <w:rPr>
                <w:lang w:val="en-US"/>
              </w:rPr>
              <w:t>9</w:t>
            </w:r>
          </w:p>
        </w:tc>
        <w:tc>
          <w:tcPr>
            <w:tcW w:w="3967" w:type="dxa"/>
            <w:tcBorders>
              <w:top w:val="single" w:sz="4" w:space="0" w:color="auto"/>
              <w:left w:val="single" w:sz="4" w:space="0" w:color="auto"/>
              <w:bottom w:val="single" w:sz="4" w:space="0" w:color="auto"/>
              <w:right w:val="single" w:sz="4" w:space="0" w:color="auto"/>
            </w:tcBorders>
            <w:hideMark/>
          </w:tcPr>
          <w:p w14:paraId="18F91308" w14:textId="77777777" w:rsidR="00A46329" w:rsidRDefault="00A46329" w:rsidP="00F251D6">
            <w:pPr>
              <w:pStyle w:val="TAL"/>
              <w:spacing w:line="256" w:lineRule="auto"/>
              <w:rPr>
                <w:rFonts w:eastAsia="Calibri"/>
                <w:lang w:val="en-US"/>
              </w:rPr>
            </w:pPr>
            <w:r>
              <w:rPr>
                <w:rFonts w:eastAsia="Calibri"/>
                <w:lang w:val="en-US"/>
              </w:rPr>
              <w:t>Check: Does the UE (</w:t>
            </w:r>
            <w:r>
              <w:rPr>
                <w:rFonts w:eastAsia="Calibri"/>
                <w:lang w:val="en-US" w:eastAsia="ko-KR"/>
              </w:rPr>
              <w:t>MCData client) correctly perform procedure ‘</w:t>
            </w:r>
            <w:r>
              <w:rPr>
                <w:lang w:val="en-US"/>
              </w:rPr>
              <w:t xml:space="preserve">MCX SIP MESSAGE CT' as described in TS 37.579-1 [2] Table 5.3.33.3-1 </w:t>
            </w:r>
            <w:r>
              <w:rPr>
                <w:bCs/>
                <w:lang w:val="en-US"/>
              </w:rPr>
              <w:t xml:space="preserve">to </w:t>
            </w:r>
            <w:r>
              <w:rPr>
                <w:lang w:val="en-US"/>
              </w:rPr>
              <w:t xml:space="preserve">remove the </w:t>
            </w:r>
            <w:r w:rsidRPr="0096319A">
              <w:rPr>
                <w:lang w:val="en-US"/>
              </w:rPr>
              <w:t>group</w:t>
            </w:r>
            <w:r>
              <w:rPr>
                <w:lang w:val="en-US"/>
              </w:rPr>
              <w:t xml:space="preserve"> regroup?</w:t>
            </w:r>
          </w:p>
        </w:tc>
        <w:tc>
          <w:tcPr>
            <w:tcW w:w="708" w:type="dxa"/>
            <w:tcBorders>
              <w:top w:val="single" w:sz="4" w:space="0" w:color="auto"/>
              <w:left w:val="single" w:sz="4" w:space="0" w:color="auto"/>
              <w:bottom w:val="single" w:sz="4" w:space="0" w:color="auto"/>
              <w:right w:val="single" w:sz="4" w:space="0" w:color="auto"/>
            </w:tcBorders>
            <w:hideMark/>
          </w:tcPr>
          <w:p w14:paraId="265BCEBC"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2B16B7F2"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219B9ADA" w14:textId="77777777" w:rsidR="00A46329" w:rsidRDefault="00A46329" w:rsidP="00F251D6">
            <w:pPr>
              <w:pStyle w:val="TAC"/>
              <w:spacing w:line="256" w:lineRule="auto"/>
              <w:rPr>
                <w:rFonts w:eastAsia="Calibri"/>
                <w:lang w:val="en-US"/>
              </w:rPr>
            </w:pPr>
            <w:r>
              <w:rPr>
                <w:rFonts w:eastAsia="Calibri"/>
                <w:lang w:val="en-US"/>
              </w:rPr>
              <w:t>4</w:t>
            </w:r>
          </w:p>
        </w:tc>
        <w:tc>
          <w:tcPr>
            <w:tcW w:w="850" w:type="dxa"/>
            <w:tcBorders>
              <w:top w:val="single" w:sz="4" w:space="0" w:color="auto"/>
              <w:left w:val="single" w:sz="4" w:space="0" w:color="auto"/>
              <w:bottom w:val="single" w:sz="4" w:space="0" w:color="auto"/>
              <w:right w:val="single" w:sz="4" w:space="0" w:color="auto"/>
            </w:tcBorders>
            <w:hideMark/>
          </w:tcPr>
          <w:p w14:paraId="69907229" w14:textId="77777777" w:rsidR="00A46329" w:rsidRDefault="00A46329" w:rsidP="00F251D6">
            <w:pPr>
              <w:pStyle w:val="TAC"/>
              <w:spacing w:line="256" w:lineRule="auto"/>
              <w:rPr>
                <w:lang w:val="en-US"/>
              </w:rPr>
            </w:pPr>
            <w:r>
              <w:rPr>
                <w:lang w:val="en-US"/>
              </w:rPr>
              <w:t>P</w:t>
            </w:r>
          </w:p>
        </w:tc>
      </w:tr>
      <w:tr w:rsidR="00A46329" w14:paraId="75093998" w14:textId="77777777" w:rsidTr="00F251D6">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5CF9C50C" w14:textId="77777777" w:rsidR="00A46329" w:rsidRDefault="00A46329" w:rsidP="00F251D6">
            <w:pPr>
              <w:pStyle w:val="TAN"/>
              <w:spacing w:line="256" w:lineRule="auto"/>
              <w:rPr>
                <w:lang w:val="en-US"/>
              </w:rPr>
            </w:pPr>
            <w:r>
              <w:rPr>
                <w:lang w:val="en-US"/>
              </w:rPr>
              <w:t>NOTE 1:</w:t>
            </w:r>
            <w:r>
              <w:rPr>
                <w:lang w:val="en-US"/>
              </w:rPr>
              <w:tab/>
              <w:t>This is expected to be done via a suitable implementation dependent MMI.</w:t>
            </w:r>
          </w:p>
        </w:tc>
      </w:tr>
    </w:tbl>
    <w:p w14:paraId="7DF36D0F" w14:textId="77777777" w:rsidR="00A46329" w:rsidRDefault="00A46329" w:rsidP="00A46329"/>
    <w:p w14:paraId="7EABC790" w14:textId="77777777" w:rsidR="00A46329" w:rsidRDefault="00A46329" w:rsidP="00A46329">
      <w:pPr>
        <w:pStyle w:val="H6"/>
      </w:pPr>
      <w:r>
        <w:t>6.9.2.3.3</w:t>
      </w:r>
      <w:r>
        <w:tab/>
        <w:t>Specific message contents</w:t>
      </w:r>
    </w:p>
    <w:p w14:paraId="1F13EDE7" w14:textId="77777777" w:rsidR="00A46329" w:rsidRDefault="00A46329" w:rsidP="00A46329">
      <w:pPr>
        <w:pStyle w:val="TH"/>
        <w:rPr>
          <w:lang w:eastAsia="ko-KR"/>
        </w:rPr>
      </w:pPr>
      <w:r>
        <w:t>Table 6.9.2.3.3-1: HTTP</w:t>
      </w:r>
      <w:r>
        <w:rPr>
          <w:lang w:eastAsia="ko-KR"/>
        </w:rPr>
        <w:t xml:space="preserve"> PUT (step 2, </w:t>
      </w:r>
      <w:r>
        <w:t>Table 6.9.2.3.2-1</w:t>
      </w:r>
      <w:r>
        <w:rPr>
          <w:lang w:eastAsia="ko-KR"/>
        </w:rPr>
        <w:t>;</w:t>
      </w:r>
      <w:r>
        <w:rPr>
          <w:lang w:eastAsia="ko-KR"/>
        </w:rPr>
        <w:br/>
        <w:t>step 1</w:t>
      </w:r>
      <w:r>
        <w:t>, TS 37.579-1 [2], Table 5.3.26.3-1</w:t>
      </w:r>
      <w:r>
        <w:rPr>
          <w:lang w:eastAsia="ko-KR"/>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74C1CA64"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5A9A83DE" w14:textId="77777777" w:rsidR="00A46329" w:rsidRDefault="00A46329" w:rsidP="00F251D6">
            <w:pPr>
              <w:pStyle w:val="TAL"/>
              <w:spacing w:line="256" w:lineRule="auto"/>
              <w:rPr>
                <w:rFonts w:cs="Arial"/>
                <w:szCs w:val="18"/>
                <w:lang w:val="en-US"/>
              </w:rPr>
            </w:pPr>
            <w:r>
              <w:rPr>
                <w:lang w:val="en-US"/>
              </w:rPr>
              <w:t>Derivation Path: TS 37.579-1 [2], Table 5.5.4.4-1, condition GROUPCREATE</w:t>
            </w:r>
          </w:p>
        </w:tc>
      </w:tr>
    </w:tbl>
    <w:p w14:paraId="497E4A00" w14:textId="77777777" w:rsidR="00A46329" w:rsidRDefault="00A46329" w:rsidP="00A46329"/>
    <w:p w14:paraId="0CE9BC97" w14:textId="77777777" w:rsidR="00A46329" w:rsidRDefault="00A46329" w:rsidP="00A46329">
      <w:pPr>
        <w:pStyle w:val="TH"/>
      </w:pPr>
      <w:r>
        <w:t>Table 6.9.2.3.3-2: SIP MESSAGE from the SS (Step 4, Table 6.9.2.3.2-1;</w:t>
      </w:r>
      <w:r>
        <w:br/>
        <w:t>Step 2, TS 37.579-1 [2], Table 5.3.</w:t>
      </w:r>
      <w:r w:rsidRPr="0096319A">
        <w:t>33</w:t>
      </w:r>
      <w:r>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46329" w14:paraId="302FE697"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DF4B77B" w14:textId="77777777" w:rsidR="00A46329" w:rsidRDefault="00A46329" w:rsidP="00F251D6">
            <w:pPr>
              <w:pStyle w:val="TAL"/>
              <w:spacing w:line="256" w:lineRule="auto"/>
              <w:rPr>
                <w:lang w:val="en-US"/>
              </w:rPr>
            </w:pPr>
            <w:r>
              <w:rPr>
                <w:lang w:val="en-US"/>
              </w:rPr>
              <w:t>Derivation Path: TS 37.579-1 [2], Table 5.5.2.7.2-1, condition ACCEPT-CONTACT-WITH-MEDIA-FEATURE-TAG</w:t>
            </w:r>
          </w:p>
        </w:tc>
      </w:tr>
      <w:tr w:rsidR="00A46329" w14:paraId="564D8B86"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8AE00E7" w14:textId="77777777" w:rsidR="00A46329" w:rsidRDefault="00A46329" w:rsidP="00F251D6">
            <w:pPr>
              <w:pStyle w:val="TAH"/>
              <w:spacing w:line="256" w:lineRule="auto"/>
              <w:rPr>
                <w:lang w:val="en-US"/>
              </w:rPr>
            </w:pPr>
            <w:r>
              <w:rPr>
                <w:lang w:val="en-US"/>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66573CA"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17C600"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1413E1FE"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9D187A4" w14:textId="77777777" w:rsidR="00A46329" w:rsidRDefault="00A46329" w:rsidP="00F251D6">
            <w:pPr>
              <w:pStyle w:val="TAH"/>
              <w:spacing w:line="256" w:lineRule="auto"/>
              <w:rPr>
                <w:lang w:val="en-US"/>
              </w:rPr>
            </w:pPr>
            <w:r>
              <w:rPr>
                <w:lang w:val="en-US"/>
              </w:rPr>
              <w:t>Condition</w:t>
            </w:r>
          </w:p>
        </w:tc>
      </w:tr>
      <w:tr w:rsidR="00A46329" w14:paraId="787D2214"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7EE7190" w14:textId="77777777" w:rsidR="00A46329" w:rsidRDefault="00A46329" w:rsidP="00F251D6">
            <w:pPr>
              <w:pStyle w:val="TAL"/>
              <w:spacing w:line="256" w:lineRule="auto"/>
              <w:rPr>
                <w:b/>
                <w:lang w:val="en-US"/>
              </w:rPr>
            </w:pPr>
            <w:r>
              <w:rPr>
                <w:b/>
                <w:lang w:val="en-US"/>
              </w:rPr>
              <w:t>P-Asserted-Identity</w:t>
            </w:r>
          </w:p>
        </w:tc>
        <w:tc>
          <w:tcPr>
            <w:tcW w:w="2129" w:type="dxa"/>
            <w:tcBorders>
              <w:top w:val="single" w:sz="4" w:space="0" w:color="auto"/>
              <w:left w:val="single" w:sz="4" w:space="0" w:color="auto"/>
              <w:bottom w:val="single" w:sz="4" w:space="0" w:color="auto"/>
              <w:right w:val="single" w:sz="4" w:space="0" w:color="auto"/>
            </w:tcBorders>
          </w:tcPr>
          <w:p w14:paraId="11879202" w14:textId="77777777" w:rsidR="00A46329" w:rsidRDefault="00A46329" w:rsidP="00F251D6">
            <w:pPr>
              <w:pStyle w:val="TAL"/>
              <w:spacing w:line="256" w:lineRule="auto"/>
              <w:rPr>
                <w:bCs/>
                <w:lang w:val="en-US"/>
              </w:rPr>
            </w:pPr>
          </w:p>
        </w:tc>
        <w:tc>
          <w:tcPr>
            <w:tcW w:w="2127" w:type="dxa"/>
            <w:tcBorders>
              <w:top w:val="single" w:sz="4" w:space="0" w:color="auto"/>
              <w:left w:val="single" w:sz="4" w:space="0" w:color="auto"/>
              <w:bottom w:val="single" w:sz="4" w:space="0" w:color="auto"/>
              <w:right w:val="single" w:sz="4" w:space="0" w:color="auto"/>
            </w:tcBorders>
          </w:tcPr>
          <w:p w14:paraId="18F91166"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61D322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4919A935" w14:textId="77777777" w:rsidR="00A46329" w:rsidRDefault="00A46329" w:rsidP="00F251D6">
            <w:pPr>
              <w:pStyle w:val="TAL"/>
              <w:spacing w:line="256" w:lineRule="auto"/>
              <w:rPr>
                <w:lang w:val="en-US"/>
              </w:rPr>
            </w:pPr>
          </w:p>
        </w:tc>
      </w:tr>
      <w:tr w:rsidR="00A46329" w14:paraId="655D054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3915292" w14:textId="77777777" w:rsidR="00A46329" w:rsidRDefault="00A46329" w:rsidP="00F251D6">
            <w:pPr>
              <w:pStyle w:val="TAL"/>
              <w:spacing w:line="256" w:lineRule="auto"/>
              <w:rPr>
                <w:b/>
                <w:lang w:val="en-US"/>
              </w:rPr>
            </w:pPr>
            <w:r>
              <w:rPr>
                <w:lang w:val="en-US"/>
              </w:rPr>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2919AE3D" w14:textId="77777777" w:rsidR="00A46329" w:rsidRDefault="00A46329" w:rsidP="00F251D6">
            <w:pPr>
              <w:pStyle w:val="TAL"/>
              <w:spacing w:line="256" w:lineRule="auto"/>
              <w:rPr>
                <w:lang w:val="en-US"/>
              </w:rPr>
            </w:pPr>
            <w:r>
              <w:rPr>
                <w:lang w:val="en-US"/>
              </w:rPr>
              <w:t>px_MCX_SIP_PublicUserId_B</w:t>
            </w:r>
          </w:p>
        </w:tc>
        <w:tc>
          <w:tcPr>
            <w:tcW w:w="2127" w:type="dxa"/>
            <w:tcBorders>
              <w:top w:val="single" w:sz="4" w:space="0" w:color="auto"/>
              <w:left w:val="single" w:sz="4" w:space="0" w:color="auto"/>
              <w:bottom w:val="single" w:sz="4" w:space="0" w:color="auto"/>
              <w:right w:val="single" w:sz="4" w:space="0" w:color="auto"/>
            </w:tcBorders>
          </w:tcPr>
          <w:p w14:paraId="593E3619"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42AE320D" w14:textId="77777777" w:rsidR="00A46329" w:rsidRPr="0096319A" w:rsidRDefault="00A46329" w:rsidP="00F251D6">
            <w:pPr>
              <w:pStyle w:val="TAL"/>
              <w:spacing w:line="256" w:lineRule="auto"/>
              <w:rPr>
                <w:lang w:val="en-US"/>
              </w:rPr>
            </w:pPr>
            <w:r w:rsidRPr="0096319A">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vAlign w:val="bottom"/>
          </w:tcPr>
          <w:p w14:paraId="2FC2F5D0" w14:textId="77777777" w:rsidR="00A46329" w:rsidRDefault="00A46329" w:rsidP="00F251D6">
            <w:pPr>
              <w:pStyle w:val="TAL"/>
              <w:spacing w:line="256" w:lineRule="auto"/>
              <w:rPr>
                <w:lang w:val="en-US"/>
              </w:rPr>
            </w:pPr>
          </w:p>
        </w:tc>
      </w:tr>
      <w:tr w:rsidR="00A46329" w14:paraId="46AE7FE1"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CA05108" w14:textId="77777777" w:rsidR="00A46329" w:rsidRDefault="00A46329" w:rsidP="00F251D6">
            <w:pPr>
              <w:pStyle w:val="TAL"/>
              <w:spacing w:line="256" w:lineRule="auto"/>
              <w:rPr>
                <w:b/>
                <w:lang w:val="en-US"/>
              </w:rPr>
            </w:pPr>
            <w:r>
              <w:rPr>
                <w:b/>
                <w:lang w:val="en-US"/>
              </w:rPr>
              <w:t>Message-body</w:t>
            </w:r>
          </w:p>
        </w:tc>
        <w:tc>
          <w:tcPr>
            <w:tcW w:w="2129" w:type="dxa"/>
            <w:tcBorders>
              <w:top w:val="single" w:sz="4" w:space="0" w:color="auto"/>
              <w:left w:val="single" w:sz="4" w:space="0" w:color="auto"/>
              <w:bottom w:val="single" w:sz="4" w:space="0" w:color="auto"/>
              <w:right w:val="single" w:sz="4" w:space="0" w:color="auto"/>
            </w:tcBorders>
          </w:tcPr>
          <w:p w14:paraId="6D516A62"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676B2091"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13CD5B55"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48357AA2" w14:textId="77777777" w:rsidR="00A46329" w:rsidRDefault="00A46329" w:rsidP="00F251D6">
            <w:pPr>
              <w:pStyle w:val="TAL"/>
              <w:spacing w:line="256" w:lineRule="auto"/>
              <w:rPr>
                <w:lang w:val="en-US"/>
              </w:rPr>
            </w:pPr>
          </w:p>
        </w:tc>
      </w:tr>
      <w:tr w:rsidR="00A46329" w14:paraId="104526B8"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F6CAB36"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6F1139A"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1989E4BF" w14:textId="77777777" w:rsidR="00A46329" w:rsidRDefault="00A46329" w:rsidP="00F251D6">
            <w:pPr>
              <w:pStyle w:val="TAL"/>
              <w:spacing w:line="256" w:lineRule="auto"/>
              <w:rPr>
                <w:b/>
                <w:lang w:val="en-US"/>
              </w:rPr>
            </w:pPr>
            <w:r>
              <w:rPr>
                <w:b/>
                <w:lang w:val="en-US"/>
              </w:rPr>
              <w:t>MCData-Info</w:t>
            </w:r>
          </w:p>
        </w:tc>
        <w:tc>
          <w:tcPr>
            <w:tcW w:w="1419" w:type="dxa"/>
            <w:tcBorders>
              <w:top w:val="single" w:sz="4" w:space="0" w:color="auto"/>
              <w:left w:val="single" w:sz="4" w:space="0" w:color="auto"/>
              <w:bottom w:val="single" w:sz="4" w:space="0" w:color="auto"/>
              <w:right w:val="single" w:sz="4" w:space="0" w:color="auto"/>
            </w:tcBorders>
          </w:tcPr>
          <w:p w14:paraId="5A193925"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4B21E68" w14:textId="77777777" w:rsidR="00A46329" w:rsidRDefault="00A46329" w:rsidP="00F251D6">
            <w:pPr>
              <w:pStyle w:val="TAL"/>
              <w:spacing w:line="256" w:lineRule="auto"/>
              <w:rPr>
                <w:lang w:val="en-US"/>
              </w:rPr>
            </w:pPr>
          </w:p>
        </w:tc>
      </w:tr>
      <w:tr w:rsidR="00A46329" w14:paraId="4F06B415"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7EB1764"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0ED3A29" w14:textId="77777777" w:rsidR="00A46329" w:rsidRDefault="00A46329" w:rsidP="00F251D6">
            <w:pPr>
              <w:pStyle w:val="TAL"/>
              <w:spacing w:line="256" w:lineRule="auto"/>
              <w:rPr>
                <w:lang w:val="en-US"/>
              </w:rPr>
            </w:pPr>
            <w:r>
              <w:rPr>
                <w:lang w:val="en-US"/>
              </w:rPr>
              <w:t>MCData-Info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7DD00C6"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04738985" w14:textId="77777777" w:rsidR="00A46329" w:rsidRPr="0096319A" w:rsidRDefault="00A46329" w:rsidP="00F251D6">
            <w:pPr>
              <w:pStyle w:val="TAL"/>
              <w:spacing w:line="256" w:lineRule="auto"/>
              <w:rPr>
                <w:lang w:val="en-US"/>
              </w:rPr>
            </w:pPr>
            <w:r w:rsidRPr="0096319A">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tcPr>
          <w:p w14:paraId="5F6F61C5" w14:textId="77777777" w:rsidR="00A46329" w:rsidRDefault="00A46329" w:rsidP="00F251D6">
            <w:pPr>
              <w:pStyle w:val="TAL"/>
              <w:spacing w:line="256" w:lineRule="auto"/>
              <w:rPr>
                <w:lang w:val="en-US"/>
              </w:rPr>
            </w:pPr>
          </w:p>
        </w:tc>
      </w:tr>
      <w:tr w:rsidR="00A46329" w14:paraId="5231FF5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F376A96"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C00D7FB"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676A89B4" w14:textId="77777777" w:rsidR="00A46329" w:rsidRDefault="00A46329" w:rsidP="00F251D6">
            <w:pPr>
              <w:pStyle w:val="TAL"/>
              <w:spacing w:line="256" w:lineRule="auto"/>
              <w:rPr>
                <w:b/>
                <w:bCs/>
                <w:lang w:val="en-US"/>
              </w:rPr>
            </w:pPr>
            <w:r>
              <w:rPr>
                <w:b/>
                <w:bCs/>
                <w:lang w:val="en-US"/>
              </w:rPr>
              <w:t>MCData-Regroup</w:t>
            </w:r>
          </w:p>
        </w:tc>
        <w:tc>
          <w:tcPr>
            <w:tcW w:w="1419" w:type="dxa"/>
            <w:tcBorders>
              <w:top w:val="single" w:sz="4" w:space="0" w:color="auto"/>
              <w:left w:val="single" w:sz="4" w:space="0" w:color="auto"/>
              <w:bottom w:val="single" w:sz="4" w:space="0" w:color="auto"/>
              <w:right w:val="single" w:sz="4" w:space="0" w:color="auto"/>
            </w:tcBorders>
          </w:tcPr>
          <w:p w14:paraId="7D31B034"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641B7B8" w14:textId="77777777" w:rsidR="00A46329" w:rsidRDefault="00A46329" w:rsidP="00F251D6">
            <w:pPr>
              <w:pStyle w:val="TAL"/>
              <w:spacing w:line="256" w:lineRule="auto"/>
              <w:rPr>
                <w:lang w:val="en-US"/>
              </w:rPr>
            </w:pPr>
          </w:p>
        </w:tc>
      </w:tr>
      <w:tr w:rsidR="00A46329" w14:paraId="46DF4C0D"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631E4D74" w14:textId="77777777" w:rsidR="00A46329" w:rsidRDefault="00A46329" w:rsidP="00F251D6">
            <w:pPr>
              <w:pStyle w:val="TAL"/>
              <w:spacing w:line="256" w:lineRule="auto"/>
              <w:rPr>
                <w:lang w:val="en-US"/>
              </w:rPr>
            </w:pPr>
            <w:r>
              <w:rPr>
                <w:lang w:val="en-US"/>
              </w:rPr>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1C8E3D99"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17DDE3FC"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36800660"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688163D2" w14:textId="77777777" w:rsidR="00A46329" w:rsidRDefault="00A46329" w:rsidP="00F251D6">
            <w:pPr>
              <w:pStyle w:val="TAL"/>
              <w:spacing w:line="256" w:lineRule="auto"/>
              <w:rPr>
                <w:lang w:val="en-US"/>
              </w:rPr>
            </w:pPr>
          </w:p>
        </w:tc>
      </w:tr>
      <w:tr w:rsidR="00A46329" w14:paraId="0D60023D"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F75639D" w14:textId="77777777" w:rsidR="00A46329" w:rsidRDefault="00A46329" w:rsidP="00F251D6">
            <w:pPr>
              <w:pStyle w:val="TAL"/>
              <w:spacing w:line="256" w:lineRule="auto"/>
              <w:rPr>
                <w:lang w:val="en-US"/>
              </w:rPr>
            </w:pPr>
            <w:r>
              <w:rPr>
                <w:b/>
                <w:lang w:val="en-US"/>
              </w:rPr>
              <w:t xml:space="preserve">      </w:t>
            </w:r>
            <w:r>
              <w:rPr>
                <w:bCs/>
                <w:lang w:val="en-US"/>
              </w:rPr>
              <w:t>Content-Type</w:t>
            </w:r>
          </w:p>
        </w:tc>
        <w:tc>
          <w:tcPr>
            <w:tcW w:w="2129" w:type="dxa"/>
            <w:tcBorders>
              <w:top w:val="single" w:sz="4" w:space="0" w:color="auto"/>
              <w:left w:val="single" w:sz="4" w:space="0" w:color="auto"/>
              <w:bottom w:val="single" w:sz="4" w:space="0" w:color="auto"/>
              <w:right w:val="single" w:sz="4" w:space="0" w:color="auto"/>
            </w:tcBorders>
            <w:hideMark/>
          </w:tcPr>
          <w:p w14:paraId="557B7685" w14:textId="77777777" w:rsidR="00A46329" w:rsidRDefault="00A46329" w:rsidP="00F251D6">
            <w:pPr>
              <w:pStyle w:val="TAL"/>
              <w:spacing w:line="256" w:lineRule="auto"/>
              <w:rPr>
                <w:lang w:val="en-US"/>
              </w:rPr>
            </w:pPr>
            <w:r>
              <w:rPr>
                <w:lang w:val="en-US"/>
              </w:rPr>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7C7EA926"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222C1908"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0C9160F" w14:textId="77777777" w:rsidR="00A46329" w:rsidRDefault="00A46329" w:rsidP="00F251D6">
            <w:pPr>
              <w:pStyle w:val="TAL"/>
              <w:spacing w:line="256" w:lineRule="auto"/>
              <w:rPr>
                <w:lang w:val="en-US"/>
              </w:rPr>
            </w:pPr>
          </w:p>
        </w:tc>
      </w:tr>
      <w:tr w:rsidR="00A46329" w14:paraId="04CC8326"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74287E5" w14:textId="77777777" w:rsidR="00A46329" w:rsidRDefault="00A46329" w:rsidP="00F251D6">
            <w:pPr>
              <w:pStyle w:val="TAL"/>
              <w:spacing w:line="256" w:lineRule="auto"/>
              <w:rPr>
                <w:lang w:val="en-US"/>
              </w:rPr>
            </w:pPr>
            <w:r>
              <w:rPr>
                <w:lang w:val="en-US"/>
              </w:rPr>
              <w:t xml:space="preserve">      Content-ID</w:t>
            </w:r>
          </w:p>
        </w:tc>
        <w:tc>
          <w:tcPr>
            <w:tcW w:w="2129" w:type="dxa"/>
            <w:tcBorders>
              <w:top w:val="single" w:sz="4" w:space="0" w:color="auto"/>
              <w:left w:val="single" w:sz="4" w:space="0" w:color="auto"/>
              <w:bottom w:val="single" w:sz="4" w:space="0" w:color="auto"/>
              <w:right w:val="single" w:sz="4" w:space="0" w:color="auto"/>
            </w:tcBorders>
            <w:hideMark/>
          </w:tcPr>
          <w:p w14:paraId="0E643CB4" w14:textId="77777777" w:rsidR="00A46329" w:rsidRDefault="00A46329" w:rsidP="00F251D6">
            <w:pPr>
              <w:pStyle w:val="TAL"/>
              <w:spacing w:line="256" w:lineRule="auto"/>
              <w:rPr>
                <w:lang w:val="en-US"/>
              </w:rPr>
            </w:pPr>
            <w:r>
              <w:rPr>
                <w:lang w:val="en-US"/>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hideMark/>
          </w:tcPr>
          <w:p w14:paraId="36797712" w14:textId="77777777" w:rsidR="00A46329" w:rsidRDefault="00A46329" w:rsidP="00F251D6">
            <w:pPr>
              <w:pStyle w:val="TAL"/>
              <w:spacing w:line="256" w:lineRule="auto"/>
              <w:rPr>
                <w:lang w:val="en-US"/>
              </w:rPr>
            </w:pPr>
            <w:r>
              <w:rPr>
                <w:lang w:val="en-US"/>
              </w:rPr>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6CD9B16C"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6786BCD" w14:textId="77777777" w:rsidR="00A46329" w:rsidRDefault="00A46329" w:rsidP="00F251D6">
            <w:pPr>
              <w:pStyle w:val="TAL"/>
              <w:spacing w:line="256" w:lineRule="auto"/>
              <w:rPr>
                <w:lang w:val="en-US"/>
              </w:rPr>
            </w:pPr>
          </w:p>
        </w:tc>
      </w:tr>
      <w:tr w:rsidR="00A46329" w14:paraId="141C00BA"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4CFFD08"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A2AE689" w14:textId="77777777" w:rsidR="00A46329" w:rsidRDefault="00A46329" w:rsidP="00F251D6">
            <w:pPr>
              <w:pStyle w:val="TAL"/>
              <w:spacing w:line="256" w:lineRule="auto"/>
              <w:rPr>
                <w:lang w:val="en-US"/>
              </w:rPr>
            </w:pPr>
            <w:r>
              <w:rPr>
                <w:lang w:val="en-US"/>
              </w:rPr>
              <w:t>MCData-Regroup as described in Table 6.9.2.3.3-4</w:t>
            </w:r>
          </w:p>
        </w:tc>
        <w:tc>
          <w:tcPr>
            <w:tcW w:w="2127" w:type="dxa"/>
            <w:tcBorders>
              <w:top w:val="single" w:sz="4" w:space="0" w:color="auto"/>
              <w:left w:val="single" w:sz="4" w:space="0" w:color="auto"/>
              <w:bottom w:val="single" w:sz="4" w:space="0" w:color="auto"/>
              <w:right w:val="single" w:sz="4" w:space="0" w:color="auto"/>
            </w:tcBorders>
          </w:tcPr>
          <w:p w14:paraId="4ADAEC50"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4BA88B09" w14:textId="77777777" w:rsidR="00A46329" w:rsidRPr="00FB61F8" w:rsidRDefault="00A46329" w:rsidP="00F251D6">
            <w:pPr>
              <w:pStyle w:val="TAL"/>
              <w:spacing w:line="256" w:lineRule="auto"/>
              <w:rPr>
                <w:lang w:val="en-US"/>
              </w:rPr>
            </w:pPr>
            <w:r w:rsidRPr="00FB61F8">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tcPr>
          <w:p w14:paraId="1BEAA72C" w14:textId="77777777" w:rsidR="00A46329" w:rsidRDefault="00A46329" w:rsidP="00F251D6">
            <w:pPr>
              <w:pStyle w:val="TAL"/>
              <w:spacing w:line="256" w:lineRule="auto"/>
              <w:rPr>
                <w:lang w:val="en-US"/>
              </w:rPr>
            </w:pPr>
          </w:p>
        </w:tc>
      </w:tr>
    </w:tbl>
    <w:p w14:paraId="1154ACD3" w14:textId="77777777" w:rsidR="00A46329" w:rsidRDefault="00A46329" w:rsidP="00A46329"/>
    <w:p w14:paraId="7876D88A" w14:textId="77777777" w:rsidR="00A46329" w:rsidRDefault="00A46329" w:rsidP="00A46329">
      <w:pPr>
        <w:pStyle w:val="TH"/>
      </w:pPr>
      <w:r>
        <w:t>Table 6.9.2.3.3-3: MCData-Info in SIP MESSAGE (Table 6.9.2.3.3-2)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46329" w14:paraId="712540A9"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25E27B0" w14:textId="77777777" w:rsidR="00A46329" w:rsidRDefault="00A46329" w:rsidP="00F251D6">
            <w:pPr>
              <w:pStyle w:val="TAL"/>
              <w:spacing w:line="256" w:lineRule="auto"/>
              <w:rPr>
                <w:lang w:val="en-US"/>
              </w:rPr>
            </w:pPr>
            <w:r>
              <w:rPr>
                <w:lang w:val="en-US"/>
              </w:rPr>
              <w:t>Derivation Path: TS 37.579-1 [2], Table 5.5.3.2.2-3</w:t>
            </w:r>
          </w:p>
        </w:tc>
      </w:tr>
      <w:tr w:rsidR="00A46329" w14:paraId="4632C2C1"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D2E764D" w14:textId="77777777" w:rsidR="00A46329" w:rsidRDefault="00A46329" w:rsidP="00F251D6">
            <w:pPr>
              <w:pStyle w:val="TAH"/>
              <w:spacing w:line="256" w:lineRule="auto"/>
              <w:rPr>
                <w:lang w:val="en-US"/>
              </w:rPr>
            </w:pPr>
            <w:r>
              <w:rPr>
                <w:lang w:val="en-US"/>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A7D4FE6"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6F01EB"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1A98CA1"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084EADC" w14:textId="77777777" w:rsidR="00A46329" w:rsidRDefault="00A46329" w:rsidP="00F251D6">
            <w:pPr>
              <w:pStyle w:val="TAH"/>
              <w:spacing w:line="256" w:lineRule="auto"/>
              <w:rPr>
                <w:lang w:val="en-US"/>
              </w:rPr>
            </w:pPr>
            <w:r>
              <w:rPr>
                <w:lang w:val="en-US"/>
              </w:rPr>
              <w:t>Condition</w:t>
            </w:r>
          </w:p>
        </w:tc>
      </w:tr>
      <w:tr w:rsidR="00A46329" w14:paraId="06072D1F"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4662EDF" w14:textId="77777777" w:rsidR="00A46329" w:rsidRDefault="00A46329" w:rsidP="00F251D6">
            <w:pPr>
              <w:pStyle w:val="TAL"/>
              <w:spacing w:line="256" w:lineRule="auto"/>
              <w:rPr>
                <w:lang w:val="en-US"/>
              </w:rPr>
            </w:pPr>
            <w:r>
              <w:rPr>
                <w:lang w:val="en-US"/>
              </w:rPr>
              <w:t>mcdatainfo</w:t>
            </w:r>
          </w:p>
        </w:tc>
        <w:tc>
          <w:tcPr>
            <w:tcW w:w="2129" w:type="dxa"/>
            <w:tcBorders>
              <w:top w:val="single" w:sz="4" w:space="0" w:color="auto"/>
              <w:left w:val="single" w:sz="4" w:space="0" w:color="auto"/>
              <w:bottom w:val="single" w:sz="4" w:space="0" w:color="auto"/>
              <w:right w:val="single" w:sz="4" w:space="0" w:color="auto"/>
            </w:tcBorders>
          </w:tcPr>
          <w:p w14:paraId="7F20E2CC"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2BA99862"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447AD3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6CCCC0A3" w14:textId="77777777" w:rsidR="00A46329" w:rsidRDefault="00A46329" w:rsidP="00F251D6">
            <w:pPr>
              <w:pStyle w:val="TAL"/>
              <w:spacing w:line="256" w:lineRule="auto"/>
              <w:rPr>
                <w:lang w:val="en-US"/>
              </w:rPr>
            </w:pPr>
          </w:p>
        </w:tc>
      </w:tr>
      <w:tr w:rsidR="00A46329" w14:paraId="5017A9F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C5AB422" w14:textId="77777777" w:rsidR="00A46329" w:rsidRDefault="00A46329" w:rsidP="00F251D6">
            <w:pPr>
              <w:pStyle w:val="TAL"/>
              <w:spacing w:line="256" w:lineRule="auto"/>
              <w:rPr>
                <w:lang w:val="en-US"/>
              </w:rPr>
            </w:pPr>
            <w:r>
              <w:rPr>
                <w:lang w:val="en-US"/>
              </w:rPr>
              <w:t xml:space="preserve">  mcdata-Params</w:t>
            </w:r>
          </w:p>
        </w:tc>
        <w:tc>
          <w:tcPr>
            <w:tcW w:w="2129" w:type="dxa"/>
            <w:tcBorders>
              <w:top w:val="single" w:sz="4" w:space="0" w:color="auto"/>
              <w:left w:val="single" w:sz="4" w:space="0" w:color="auto"/>
              <w:bottom w:val="single" w:sz="4" w:space="0" w:color="auto"/>
              <w:right w:val="single" w:sz="4" w:space="0" w:color="auto"/>
            </w:tcBorders>
          </w:tcPr>
          <w:p w14:paraId="1EBD6D32"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6412DFC5"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431F62C8"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261D60CF" w14:textId="77777777" w:rsidR="00A46329" w:rsidRDefault="00A46329" w:rsidP="00F251D6">
            <w:pPr>
              <w:pStyle w:val="TAL"/>
              <w:spacing w:line="256" w:lineRule="auto"/>
              <w:rPr>
                <w:lang w:val="en-US"/>
              </w:rPr>
            </w:pPr>
          </w:p>
        </w:tc>
      </w:tr>
      <w:tr w:rsidR="00A46329" w14:paraId="560E4EB6"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6E0F8A5" w14:textId="77777777" w:rsidR="00A46329" w:rsidRDefault="00A46329" w:rsidP="00F251D6">
            <w:pPr>
              <w:pStyle w:val="TAL"/>
              <w:spacing w:line="256" w:lineRule="auto"/>
              <w:rPr>
                <w:lang w:val="en-US"/>
              </w:rPr>
            </w:pPr>
            <w:r>
              <w:rPr>
                <w:lang w:val="en-US"/>
              </w:rPr>
              <w:t xml:space="preserve">    mcdata-request-uri</w:t>
            </w:r>
          </w:p>
        </w:tc>
        <w:tc>
          <w:tcPr>
            <w:tcW w:w="2129" w:type="dxa"/>
            <w:tcBorders>
              <w:top w:val="single" w:sz="4" w:space="0" w:color="auto"/>
              <w:left w:val="single" w:sz="4" w:space="0" w:color="auto"/>
              <w:bottom w:val="single" w:sz="4" w:space="0" w:color="auto"/>
              <w:right w:val="single" w:sz="4" w:space="0" w:color="auto"/>
            </w:tcBorders>
            <w:hideMark/>
          </w:tcPr>
          <w:p w14:paraId="6FAFB272" w14:textId="77777777" w:rsidR="00A46329" w:rsidRDefault="00A46329" w:rsidP="00F251D6">
            <w:pPr>
              <w:pStyle w:val="TAL"/>
              <w:spacing w:line="256" w:lineRule="auto"/>
              <w:rPr>
                <w:lang w:val="en-US"/>
              </w:rPr>
            </w:pPr>
            <w:r>
              <w:rPr>
                <w:lang w:val="en-US"/>
              </w:rPr>
              <w:t>not present</w:t>
            </w:r>
          </w:p>
        </w:tc>
        <w:tc>
          <w:tcPr>
            <w:tcW w:w="2127" w:type="dxa"/>
            <w:tcBorders>
              <w:top w:val="single" w:sz="4" w:space="0" w:color="auto"/>
              <w:left w:val="single" w:sz="4" w:space="0" w:color="auto"/>
              <w:bottom w:val="single" w:sz="4" w:space="0" w:color="auto"/>
              <w:right w:val="single" w:sz="4" w:space="0" w:color="auto"/>
            </w:tcBorders>
          </w:tcPr>
          <w:p w14:paraId="425DBDD1"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147E540"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5E32986C" w14:textId="77777777" w:rsidR="00A46329" w:rsidRDefault="00A46329" w:rsidP="00F251D6">
            <w:pPr>
              <w:pStyle w:val="TAL"/>
              <w:spacing w:line="256" w:lineRule="auto"/>
              <w:rPr>
                <w:lang w:val="en-US"/>
              </w:rPr>
            </w:pPr>
          </w:p>
        </w:tc>
      </w:tr>
      <w:tr w:rsidR="00A46329" w14:paraId="1F02BF6B"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DEE7009" w14:textId="77777777" w:rsidR="00A46329" w:rsidRDefault="00A46329" w:rsidP="00F251D6">
            <w:pPr>
              <w:pStyle w:val="TAL"/>
              <w:spacing w:line="256" w:lineRule="auto"/>
              <w:rPr>
                <w:lang w:val="en-US"/>
              </w:rPr>
            </w:pPr>
            <w:r>
              <w:rPr>
                <w:lang w:val="en-US"/>
              </w:rPr>
              <w:t xml:space="preserve">    mcdata-calling-user-id</w:t>
            </w:r>
          </w:p>
        </w:tc>
        <w:tc>
          <w:tcPr>
            <w:tcW w:w="2129" w:type="dxa"/>
            <w:tcBorders>
              <w:top w:val="single" w:sz="4" w:space="0" w:color="auto"/>
              <w:left w:val="single" w:sz="4" w:space="0" w:color="auto"/>
              <w:bottom w:val="single" w:sz="4" w:space="0" w:color="auto"/>
              <w:right w:val="single" w:sz="4" w:space="0" w:color="auto"/>
            </w:tcBorders>
            <w:hideMark/>
          </w:tcPr>
          <w:p w14:paraId="3F4CF3E5" w14:textId="77777777" w:rsidR="00A46329" w:rsidRDefault="00A46329" w:rsidP="00F251D6">
            <w:pPr>
              <w:pStyle w:val="TAL"/>
              <w:spacing w:line="256" w:lineRule="auto"/>
              <w:rPr>
                <w:lang w:val="en-US"/>
              </w:rPr>
            </w:pPr>
            <w:r>
              <w:rPr>
                <w:lang w:val="en-US"/>
              </w:rPr>
              <w:t>not present</w:t>
            </w:r>
          </w:p>
        </w:tc>
        <w:tc>
          <w:tcPr>
            <w:tcW w:w="2127" w:type="dxa"/>
            <w:tcBorders>
              <w:top w:val="single" w:sz="4" w:space="0" w:color="auto"/>
              <w:left w:val="single" w:sz="4" w:space="0" w:color="auto"/>
              <w:bottom w:val="single" w:sz="4" w:space="0" w:color="auto"/>
              <w:right w:val="single" w:sz="4" w:space="0" w:color="auto"/>
            </w:tcBorders>
          </w:tcPr>
          <w:p w14:paraId="06355DF4"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4862113D"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53C2274" w14:textId="77777777" w:rsidR="00A46329" w:rsidRDefault="00A46329" w:rsidP="00F251D6">
            <w:pPr>
              <w:pStyle w:val="TAL"/>
              <w:spacing w:line="256" w:lineRule="auto"/>
              <w:rPr>
                <w:lang w:val="en-US"/>
              </w:rPr>
            </w:pPr>
          </w:p>
        </w:tc>
      </w:tr>
      <w:tr w:rsidR="00A46329" w14:paraId="1C29B32D"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7762857" w14:textId="77777777" w:rsidR="00A46329" w:rsidRDefault="00A46329" w:rsidP="00F251D6">
            <w:pPr>
              <w:pStyle w:val="TAL"/>
              <w:spacing w:line="256" w:lineRule="auto"/>
              <w:rPr>
                <w:lang w:val="en-US"/>
              </w:rPr>
            </w:pPr>
            <w:r>
              <w:rPr>
                <w:lang w:val="en-US"/>
              </w:rPr>
              <w:t xml:space="preserve">    mcdata-client-id</w:t>
            </w:r>
          </w:p>
        </w:tc>
        <w:tc>
          <w:tcPr>
            <w:tcW w:w="2129" w:type="dxa"/>
            <w:tcBorders>
              <w:top w:val="single" w:sz="4" w:space="0" w:color="auto"/>
              <w:left w:val="single" w:sz="4" w:space="0" w:color="auto"/>
              <w:bottom w:val="single" w:sz="4" w:space="0" w:color="auto"/>
              <w:right w:val="single" w:sz="4" w:space="0" w:color="auto"/>
            </w:tcBorders>
            <w:hideMark/>
          </w:tcPr>
          <w:p w14:paraId="1AF65B7D" w14:textId="77777777" w:rsidR="00A46329" w:rsidRDefault="00A46329" w:rsidP="00F251D6">
            <w:pPr>
              <w:pStyle w:val="TAL"/>
              <w:spacing w:line="256" w:lineRule="auto"/>
              <w:rPr>
                <w:lang w:val="en-US"/>
              </w:rPr>
            </w:pPr>
            <w:r>
              <w:rPr>
                <w:rFonts w:eastAsia="SimSun"/>
                <w:lang w:val="en-US"/>
              </w:rPr>
              <w:t>Encrypted &lt;mcdata-client-id&gt; with mcdataString set to px_MCX_Client_B_ID</w:t>
            </w:r>
          </w:p>
        </w:tc>
        <w:tc>
          <w:tcPr>
            <w:tcW w:w="2127" w:type="dxa"/>
            <w:tcBorders>
              <w:top w:val="single" w:sz="4" w:space="0" w:color="auto"/>
              <w:left w:val="single" w:sz="4" w:space="0" w:color="auto"/>
              <w:bottom w:val="single" w:sz="4" w:space="0" w:color="auto"/>
              <w:right w:val="single" w:sz="4" w:space="0" w:color="auto"/>
            </w:tcBorders>
            <w:hideMark/>
          </w:tcPr>
          <w:p w14:paraId="782081A1" w14:textId="77777777" w:rsidR="00A46329" w:rsidRDefault="00A46329" w:rsidP="00F251D6">
            <w:pPr>
              <w:pStyle w:val="TAL"/>
              <w:spacing w:line="256" w:lineRule="auto"/>
              <w:rPr>
                <w:lang w:val="en-US"/>
              </w:rPr>
            </w:pPr>
            <w:r>
              <w:rPr>
                <w:rFonts w:eastAsia="SimSun"/>
                <w:lang w:val="en-US"/>
              </w:rPr>
              <w:t>Encryption according to NOTE 1 in TS 37.579-1 [2] Table 5.5.3.2.2-3</w:t>
            </w:r>
          </w:p>
        </w:tc>
        <w:tc>
          <w:tcPr>
            <w:tcW w:w="1419" w:type="dxa"/>
            <w:tcBorders>
              <w:top w:val="single" w:sz="4" w:space="0" w:color="auto"/>
              <w:left w:val="single" w:sz="4" w:space="0" w:color="auto"/>
              <w:bottom w:val="single" w:sz="4" w:space="0" w:color="auto"/>
              <w:right w:val="single" w:sz="4" w:space="0" w:color="auto"/>
            </w:tcBorders>
            <w:hideMark/>
          </w:tcPr>
          <w:p w14:paraId="1219F8AC" w14:textId="77777777" w:rsidR="00A46329" w:rsidRPr="00FB61F8" w:rsidRDefault="00A46329" w:rsidP="00F251D6">
            <w:pPr>
              <w:pStyle w:val="TAL"/>
              <w:spacing w:line="256" w:lineRule="auto"/>
              <w:rPr>
                <w:lang w:val="en-US"/>
              </w:rPr>
            </w:pPr>
            <w:r w:rsidRPr="00FB61F8">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tcPr>
          <w:p w14:paraId="0965A9A4" w14:textId="77777777" w:rsidR="00A46329" w:rsidRDefault="00A46329" w:rsidP="00F251D6">
            <w:pPr>
              <w:pStyle w:val="TAL"/>
              <w:spacing w:line="256" w:lineRule="auto"/>
              <w:rPr>
                <w:lang w:val="en-US"/>
              </w:rPr>
            </w:pPr>
          </w:p>
        </w:tc>
      </w:tr>
    </w:tbl>
    <w:p w14:paraId="06CB7A7A" w14:textId="77777777" w:rsidR="00A46329" w:rsidRDefault="00A46329" w:rsidP="00A46329"/>
    <w:p w14:paraId="4726457B" w14:textId="77777777" w:rsidR="00A46329" w:rsidRDefault="00A46329" w:rsidP="00A46329">
      <w:pPr>
        <w:pStyle w:val="TH"/>
      </w:pPr>
      <w:r>
        <w:t>Table 6.9.2.3.3-4: MCData-Regroup in SIP MESSAGE (Table 6.9.2.3.3-2)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3103542F"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22444B23" w14:textId="77777777" w:rsidR="00A46329" w:rsidRPr="00FB61F8" w:rsidRDefault="00A46329" w:rsidP="00F251D6">
            <w:pPr>
              <w:pStyle w:val="TAL"/>
              <w:spacing w:line="256" w:lineRule="auto"/>
              <w:rPr>
                <w:lang w:val="en-US"/>
              </w:rPr>
            </w:pPr>
            <w:r w:rsidRPr="00FB61F8">
              <w:rPr>
                <w:lang w:val="en-US"/>
              </w:rPr>
              <w:t>Derivation Path: TS 37.579-1 [2], Table 5.5.3.16.3-3, condition GROUP_REGROUP</w:t>
            </w:r>
          </w:p>
        </w:tc>
      </w:tr>
    </w:tbl>
    <w:p w14:paraId="67C15A13" w14:textId="77777777" w:rsidR="00A46329" w:rsidRDefault="00A46329" w:rsidP="00A46329"/>
    <w:p w14:paraId="7FA98448" w14:textId="77777777" w:rsidR="00A46329" w:rsidRDefault="00A46329" w:rsidP="00A46329">
      <w:pPr>
        <w:pStyle w:val="TH"/>
      </w:pPr>
      <w:r>
        <w:t>Table 6.9.2.3.3-5: SIP INVITE from the UE (step 6, Table 6.9.2.3.2-1;</w:t>
      </w:r>
      <w:r>
        <w:br/>
        <w:t>step 2,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46329" w14:paraId="5AC31019"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2544C840" w14:textId="77777777" w:rsidR="00A46329" w:rsidRDefault="00A46329" w:rsidP="00F251D6">
            <w:pPr>
              <w:pStyle w:val="TAL"/>
              <w:spacing w:line="256" w:lineRule="auto"/>
              <w:rPr>
                <w:lang w:val="en-US"/>
              </w:rPr>
            </w:pPr>
            <w:r>
              <w:rPr>
                <w:lang w:val="en-US"/>
              </w:rPr>
              <w:t>Derivation Path: TS 37.579-1 [2], Table 5.5.2.5.1-1</w:t>
            </w:r>
          </w:p>
        </w:tc>
      </w:tr>
      <w:tr w:rsidR="00A46329" w14:paraId="387C191C"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084D688D" w14:textId="77777777" w:rsidR="00A46329" w:rsidRDefault="00A46329" w:rsidP="00F251D6">
            <w:pPr>
              <w:pStyle w:val="TAH"/>
              <w:spacing w:line="256" w:lineRule="auto"/>
              <w:rPr>
                <w:lang w:val="en-US"/>
              </w:rPr>
            </w:pPr>
            <w:r>
              <w:rPr>
                <w:lang w:val="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B0980E" w14:textId="77777777" w:rsidR="00A46329" w:rsidRDefault="00A46329" w:rsidP="00F251D6">
            <w:pPr>
              <w:pStyle w:val="TAH"/>
              <w:spacing w:line="256" w:lineRule="auto"/>
              <w:rPr>
                <w:lang w:val="en-US"/>
              </w:rPr>
            </w:pPr>
            <w:r>
              <w:rPr>
                <w:lang w:val="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C618B8" w14:textId="77777777" w:rsidR="00A46329" w:rsidRDefault="00A46329" w:rsidP="00F251D6">
            <w:pPr>
              <w:pStyle w:val="TAH"/>
              <w:spacing w:line="256" w:lineRule="auto"/>
              <w:rPr>
                <w:lang w:val="en-US"/>
              </w:rPr>
            </w:pPr>
            <w:r>
              <w:rPr>
                <w:lang w:val="en-US"/>
              </w:rPr>
              <w:t>Comment</w:t>
            </w:r>
          </w:p>
        </w:tc>
        <w:tc>
          <w:tcPr>
            <w:tcW w:w="1418" w:type="dxa"/>
            <w:tcBorders>
              <w:top w:val="single" w:sz="4" w:space="0" w:color="auto"/>
              <w:left w:val="single" w:sz="4" w:space="0" w:color="auto"/>
              <w:bottom w:val="single" w:sz="4" w:space="0" w:color="auto"/>
              <w:right w:val="single" w:sz="4" w:space="0" w:color="auto"/>
            </w:tcBorders>
            <w:hideMark/>
          </w:tcPr>
          <w:p w14:paraId="73AF1731"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1F19B687" w14:textId="77777777" w:rsidR="00A46329" w:rsidRDefault="00A46329" w:rsidP="00F251D6">
            <w:pPr>
              <w:pStyle w:val="TAH"/>
              <w:spacing w:line="256" w:lineRule="auto"/>
              <w:rPr>
                <w:lang w:val="en-US"/>
              </w:rPr>
            </w:pPr>
            <w:r>
              <w:rPr>
                <w:lang w:val="en-US"/>
              </w:rPr>
              <w:t>Condition</w:t>
            </w:r>
          </w:p>
        </w:tc>
      </w:tr>
      <w:tr w:rsidR="00A46329" w14:paraId="3CD36B2F"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0BDC0644" w14:textId="77777777" w:rsidR="00A46329" w:rsidRDefault="00A46329" w:rsidP="00F251D6">
            <w:pPr>
              <w:pStyle w:val="TAL"/>
              <w:spacing w:line="256" w:lineRule="auto"/>
              <w:rPr>
                <w:b/>
                <w:lang w:val="en-US"/>
              </w:rPr>
            </w:pPr>
            <w:r>
              <w:rPr>
                <w:b/>
                <w:lang w:val="en-US"/>
              </w:rPr>
              <w:t>Message-body</w:t>
            </w:r>
          </w:p>
        </w:tc>
        <w:tc>
          <w:tcPr>
            <w:tcW w:w="2126" w:type="dxa"/>
            <w:tcBorders>
              <w:top w:val="single" w:sz="4" w:space="0" w:color="auto"/>
              <w:left w:val="single" w:sz="4" w:space="0" w:color="auto"/>
              <w:bottom w:val="single" w:sz="4" w:space="0" w:color="auto"/>
              <w:right w:val="single" w:sz="4" w:space="0" w:color="auto"/>
            </w:tcBorders>
          </w:tcPr>
          <w:p w14:paraId="12E90FEF"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tcPr>
          <w:p w14:paraId="12150444"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4B516045"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0BE7206B" w14:textId="77777777" w:rsidR="00A46329" w:rsidRDefault="00A46329" w:rsidP="00F251D6">
            <w:pPr>
              <w:pStyle w:val="TAL"/>
              <w:spacing w:line="256" w:lineRule="auto"/>
              <w:rPr>
                <w:lang w:val="en-US"/>
              </w:rPr>
            </w:pPr>
          </w:p>
        </w:tc>
      </w:tr>
      <w:tr w:rsidR="00A46329" w14:paraId="6FCBDB6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15C3BA66" w14:textId="77777777" w:rsidR="00A46329" w:rsidRDefault="00A46329" w:rsidP="00F251D6">
            <w:pPr>
              <w:pStyle w:val="TAL"/>
              <w:spacing w:line="256" w:lineRule="auto"/>
              <w:rPr>
                <w:lang w:val="en-US"/>
              </w:rPr>
            </w:pPr>
            <w:r>
              <w:rPr>
                <w:b/>
                <w:bCs/>
                <w:lang w:val="en-US"/>
              </w:rPr>
              <w:t xml:space="preserve">  </w:t>
            </w:r>
            <w:r>
              <w:rPr>
                <w:lang w:val="en-US"/>
              </w:rPr>
              <w:t>MIME body part</w:t>
            </w:r>
          </w:p>
        </w:tc>
        <w:tc>
          <w:tcPr>
            <w:tcW w:w="2126" w:type="dxa"/>
            <w:tcBorders>
              <w:top w:val="single" w:sz="4" w:space="0" w:color="auto"/>
              <w:left w:val="single" w:sz="4" w:space="0" w:color="auto"/>
              <w:bottom w:val="single" w:sz="4" w:space="0" w:color="auto"/>
              <w:right w:val="single" w:sz="4" w:space="0" w:color="auto"/>
            </w:tcBorders>
          </w:tcPr>
          <w:p w14:paraId="10D2AA1B"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hideMark/>
          </w:tcPr>
          <w:p w14:paraId="7CD4997C" w14:textId="77777777" w:rsidR="00A46329" w:rsidRDefault="00A46329" w:rsidP="00F251D6">
            <w:pPr>
              <w:pStyle w:val="TAL"/>
              <w:spacing w:line="256" w:lineRule="auto"/>
              <w:rPr>
                <w:b/>
                <w:lang w:val="en-US"/>
              </w:rPr>
            </w:pPr>
            <w:r>
              <w:rPr>
                <w:b/>
                <w:lang w:val="en-US"/>
              </w:rPr>
              <w:t>SDP message</w:t>
            </w:r>
          </w:p>
        </w:tc>
        <w:tc>
          <w:tcPr>
            <w:tcW w:w="1418" w:type="dxa"/>
            <w:tcBorders>
              <w:top w:val="single" w:sz="4" w:space="0" w:color="auto"/>
              <w:left w:val="single" w:sz="4" w:space="0" w:color="auto"/>
              <w:bottom w:val="single" w:sz="4" w:space="0" w:color="auto"/>
              <w:right w:val="single" w:sz="4" w:space="0" w:color="auto"/>
            </w:tcBorders>
          </w:tcPr>
          <w:p w14:paraId="0311156C"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416F8EF3" w14:textId="77777777" w:rsidR="00A46329" w:rsidRDefault="00A46329" w:rsidP="00F251D6">
            <w:pPr>
              <w:pStyle w:val="TAL"/>
              <w:spacing w:line="256" w:lineRule="auto"/>
              <w:rPr>
                <w:lang w:val="en-US"/>
              </w:rPr>
            </w:pPr>
          </w:p>
        </w:tc>
      </w:tr>
      <w:tr w:rsidR="00A46329" w14:paraId="012072C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7AAC775F" w14:textId="77777777" w:rsidR="00A46329" w:rsidRDefault="00A46329" w:rsidP="00F251D6">
            <w:pPr>
              <w:pStyle w:val="TAL"/>
              <w:spacing w:line="256" w:lineRule="auto"/>
              <w:rPr>
                <w:lang w:val="en-US"/>
              </w:rPr>
            </w:pPr>
            <w:r>
              <w:rPr>
                <w:lang w:val="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6C7504" w14:textId="77777777" w:rsidR="00A46329" w:rsidRDefault="00A46329" w:rsidP="00F251D6">
            <w:pPr>
              <w:pStyle w:val="TAL"/>
              <w:spacing w:line="256" w:lineRule="auto"/>
              <w:rPr>
                <w:lang w:val="en-US"/>
              </w:rPr>
            </w:pPr>
            <w:r>
              <w:rPr>
                <w:lang w:val="en-US"/>
              </w:rPr>
              <w:t>SDP Message as described in Table 6.9.2.3.3-6</w:t>
            </w:r>
          </w:p>
        </w:tc>
        <w:tc>
          <w:tcPr>
            <w:tcW w:w="2126" w:type="dxa"/>
            <w:tcBorders>
              <w:top w:val="single" w:sz="4" w:space="0" w:color="auto"/>
              <w:left w:val="single" w:sz="4" w:space="0" w:color="auto"/>
              <w:bottom w:val="single" w:sz="4" w:space="0" w:color="auto"/>
              <w:right w:val="single" w:sz="4" w:space="0" w:color="auto"/>
            </w:tcBorders>
          </w:tcPr>
          <w:p w14:paraId="6CD1FDE1"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4F05A25D"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2632ACEB" w14:textId="77777777" w:rsidR="00A46329" w:rsidRDefault="00A46329" w:rsidP="00F251D6">
            <w:pPr>
              <w:pStyle w:val="TAL"/>
              <w:spacing w:line="256" w:lineRule="auto"/>
              <w:rPr>
                <w:lang w:val="en-US"/>
              </w:rPr>
            </w:pPr>
          </w:p>
        </w:tc>
      </w:tr>
      <w:tr w:rsidR="00A46329" w14:paraId="60C9AB0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54DF6FF1" w14:textId="77777777" w:rsidR="00A46329" w:rsidRDefault="00A46329" w:rsidP="00F251D6">
            <w:pPr>
              <w:pStyle w:val="TAL"/>
              <w:spacing w:line="256" w:lineRule="auto"/>
              <w:rPr>
                <w:b/>
                <w:bCs/>
                <w:lang w:val="en-US"/>
              </w:rPr>
            </w:pPr>
            <w:r>
              <w:rPr>
                <w:lang w:val="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AD646DF"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hideMark/>
          </w:tcPr>
          <w:p w14:paraId="2969A18B" w14:textId="77777777" w:rsidR="00A46329" w:rsidRDefault="00A46329" w:rsidP="00F251D6">
            <w:pPr>
              <w:pStyle w:val="TAL"/>
              <w:spacing w:line="256" w:lineRule="auto"/>
              <w:rPr>
                <w:b/>
                <w:lang w:val="en-US"/>
              </w:rPr>
            </w:pPr>
            <w:r>
              <w:rPr>
                <w:b/>
                <w:lang w:val="en-US"/>
              </w:rPr>
              <w:t>MCData-Info</w:t>
            </w:r>
          </w:p>
        </w:tc>
        <w:tc>
          <w:tcPr>
            <w:tcW w:w="1418" w:type="dxa"/>
            <w:tcBorders>
              <w:top w:val="single" w:sz="4" w:space="0" w:color="auto"/>
              <w:left w:val="single" w:sz="4" w:space="0" w:color="auto"/>
              <w:bottom w:val="single" w:sz="4" w:space="0" w:color="auto"/>
              <w:right w:val="single" w:sz="4" w:space="0" w:color="auto"/>
            </w:tcBorders>
          </w:tcPr>
          <w:p w14:paraId="546724BE"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3F95F4C" w14:textId="77777777" w:rsidR="00A46329" w:rsidRDefault="00A46329" w:rsidP="00F251D6">
            <w:pPr>
              <w:pStyle w:val="TAL"/>
              <w:spacing w:line="256" w:lineRule="auto"/>
              <w:rPr>
                <w:lang w:val="en-US"/>
              </w:rPr>
            </w:pPr>
          </w:p>
        </w:tc>
      </w:tr>
      <w:tr w:rsidR="00A46329" w14:paraId="2A74974E"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33B2B270" w14:textId="77777777" w:rsidR="00A46329" w:rsidRDefault="00A46329" w:rsidP="00F251D6">
            <w:pPr>
              <w:pStyle w:val="TAL"/>
              <w:spacing w:line="256" w:lineRule="auto"/>
              <w:rPr>
                <w:lang w:val="en-US"/>
              </w:rPr>
            </w:pPr>
            <w:r>
              <w:rPr>
                <w:lang w:val="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74416F" w14:textId="77777777" w:rsidR="00A46329" w:rsidRDefault="00A46329" w:rsidP="00F251D6">
            <w:pPr>
              <w:pStyle w:val="TAL"/>
              <w:spacing w:line="256" w:lineRule="auto"/>
              <w:rPr>
                <w:lang w:val="en-US"/>
              </w:rPr>
            </w:pPr>
            <w:r>
              <w:rPr>
                <w:lang w:val="en-US"/>
              </w:rPr>
              <w:t>MCData-Info as described in Table 6.9.2.3.3-7</w:t>
            </w:r>
          </w:p>
        </w:tc>
        <w:tc>
          <w:tcPr>
            <w:tcW w:w="2126" w:type="dxa"/>
            <w:tcBorders>
              <w:top w:val="single" w:sz="4" w:space="0" w:color="auto"/>
              <w:left w:val="single" w:sz="4" w:space="0" w:color="auto"/>
              <w:bottom w:val="single" w:sz="4" w:space="0" w:color="auto"/>
              <w:right w:val="single" w:sz="4" w:space="0" w:color="auto"/>
            </w:tcBorders>
          </w:tcPr>
          <w:p w14:paraId="2BFF3BDB"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79A8160C"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4062D43A" w14:textId="77777777" w:rsidR="00A46329" w:rsidRDefault="00A46329" w:rsidP="00F251D6">
            <w:pPr>
              <w:pStyle w:val="TAL"/>
              <w:spacing w:line="256" w:lineRule="auto"/>
              <w:rPr>
                <w:lang w:val="en-US"/>
              </w:rPr>
            </w:pPr>
          </w:p>
        </w:tc>
      </w:tr>
    </w:tbl>
    <w:p w14:paraId="55DD43D5" w14:textId="77777777" w:rsidR="00A46329" w:rsidRDefault="00A46329" w:rsidP="00A46329"/>
    <w:p w14:paraId="24801A92" w14:textId="77777777" w:rsidR="00A46329" w:rsidRDefault="00A46329" w:rsidP="00A46329">
      <w:pPr>
        <w:pStyle w:val="TH"/>
      </w:pPr>
      <w:r>
        <w:t xml:space="preserve">Table 6.9.2.3.3-6: </w:t>
      </w:r>
      <w:r>
        <w:rPr>
          <w:lang w:eastAsia="ko-KR"/>
        </w:rPr>
        <w:t>SDP in SIP INVITE</w:t>
      </w:r>
      <w:r>
        <w:t xml:space="preserve"> (Table 6.9.2.3.3-5)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3EFAF340"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618824DC" w14:textId="77777777" w:rsidR="00A46329" w:rsidRDefault="00A46329" w:rsidP="00F251D6">
            <w:pPr>
              <w:pStyle w:val="TAL"/>
              <w:spacing w:line="256" w:lineRule="auto"/>
              <w:rPr>
                <w:lang w:val="en-US"/>
              </w:rPr>
            </w:pPr>
            <w:r>
              <w:rPr>
                <w:lang w:val="en-US"/>
              </w:rPr>
              <w:t>Derivation Path: TS 37.579-1 [2], Table 5.5.3.1.1-3, condition INITIAL_SDP_OFFER, MCDATA_</w:t>
            </w:r>
            <w:r w:rsidRPr="00FB61F8">
              <w:rPr>
                <w:lang w:val="en-US"/>
              </w:rPr>
              <w:t>SDS, SDS</w:t>
            </w:r>
            <w:r>
              <w:rPr>
                <w:lang w:val="en-US"/>
              </w:rPr>
              <w:t>_SESSION</w:t>
            </w:r>
          </w:p>
        </w:tc>
      </w:tr>
    </w:tbl>
    <w:p w14:paraId="3C52A43C" w14:textId="77777777" w:rsidR="00A46329" w:rsidRDefault="00A46329" w:rsidP="00A46329"/>
    <w:p w14:paraId="49735E4C" w14:textId="77777777" w:rsidR="00A46329" w:rsidRDefault="00A46329" w:rsidP="00A46329">
      <w:pPr>
        <w:pStyle w:val="TH"/>
      </w:pPr>
      <w:r>
        <w:t xml:space="preserve">Table 6.9.2.3.3-7: </w:t>
      </w:r>
      <w:r>
        <w:rPr>
          <w:lang w:eastAsia="ko-KR"/>
        </w:rPr>
        <w:t>MCData-Info in SIP INVITE</w:t>
      </w:r>
      <w:r>
        <w:t xml:space="preserve"> (Table 6.9.2.3.3-5)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46329" w14:paraId="0892C652"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69F574E8" w14:textId="77777777" w:rsidR="00A46329" w:rsidRDefault="00A46329" w:rsidP="00F251D6">
            <w:pPr>
              <w:pStyle w:val="TAL"/>
              <w:spacing w:line="256" w:lineRule="auto"/>
              <w:rPr>
                <w:lang w:val="en-US"/>
              </w:rPr>
            </w:pPr>
            <w:r>
              <w:rPr>
                <w:lang w:val="en-US"/>
              </w:rPr>
              <w:t>Derivation Path: TS 37.579-1 [2], Table 5.5.3.2.1-3, condition MCD_grp</w:t>
            </w:r>
          </w:p>
        </w:tc>
      </w:tr>
      <w:tr w:rsidR="00A46329" w14:paraId="673D9C3F"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01CEE9B2" w14:textId="77777777" w:rsidR="00A46329" w:rsidRDefault="00A46329" w:rsidP="00F251D6">
            <w:pPr>
              <w:pStyle w:val="TAH"/>
              <w:spacing w:line="256" w:lineRule="auto"/>
              <w:rPr>
                <w:lang w:val="en-US"/>
              </w:rPr>
            </w:pPr>
            <w:r>
              <w:rPr>
                <w:lang w:val="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80416"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F1C990"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5ACE76BF" w14:textId="77777777" w:rsidR="00A46329" w:rsidRDefault="00A46329" w:rsidP="00F251D6">
            <w:pPr>
              <w:pStyle w:val="TAH"/>
              <w:spacing w:line="256" w:lineRule="auto"/>
              <w:rPr>
                <w:lang w:val="en-US"/>
              </w:rPr>
            </w:pPr>
            <w:r>
              <w:rPr>
                <w:lang w:val="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AE6AA2" w14:textId="77777777" w:rsidR="00A46329" w:rsidRDefault="00A46329" w:rsidP="00F251D6">
            <w:pPr>
              <w:pStyle w:val="TAH"/>
              <w:spacing w:line="256" w:lineRule="auto"/>
              <w:rPr>
                <w:lang w:val="en-US"/>
              </w:rPr>
            </w:pPr>
            <w:r>
              <w:rPr>
                <w:lang w:val="en-US"/>
              </w:rPr>
              <w:t>Condition</w:t>
            </w:r>
          </w:p>
        </w:tc>
      </w:tr>
      <w:tr w:rsidR="00A46329" w14:paraId="0E042E40"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419FFD18" w14:textId="77777777" w:rsidR="00A46329" w:rsidRDefault="00A46329" w:rsidP="00F251D6">
            <w:pPr>
              <w:pStyle w:val="TAL"/>
              <w:spacing w:line="256" w:lineRule="auto"/>
              <w:rPr>
                <w:b/>
                <w:lang w:val="en-US"/>
              </w:rPr>
            </w:pPr>
            <w:r>
              <w:rPr>
                <w:lang w:val="en-US"/>
              </w:rPr>
              <w:t>mcdatainfo</w:t>
            </w:r>
          </w:p>
        </w:tc>
        <w:tc>
          <w:tcPr>
            <w:tcW w:w="2127" w:type="dxa"/>
            <w:tcBorders>
              <w:top w:val="single" w:sz="4" w:space="0" w:color="auto"/>
              <w:left w:val="single" w:sz="4" w:space="0" w:color="auto"/>
              <w:bottom w:val="single" w:sz="4" w:space="0" w:color="auto"/>
              <w:right w:val="single" w:sz="4" w:space="0" w:color="auto"/>
            </w:tcBorders>
          </w:tcPr>
          <w:p w14:paraId="31BD6440"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49BBBF9E"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42B2FE78" w14:textId="77777777" w:rsidR="00A46329" w:rsidRDefault="00A46329" w:rsidP="00F251D6">
            <w:pPr>
              <w:pStyle w:val="TAL"/>
              <w:spacing w:line="256" w:lineRule="auto"/>
              <w:rPr>
                <w:lang w:val="en-US"/>
              </w:rPr>
            </w:pPr>
          </w:p>
        </w:tc>
        <w:tc>
          <w:tcPr>
            <w:tcW w:w="1135" w:type="dxa"/>
            <w:tcBorders>
              <w:top w:val="single" w:sz="4" w:space="0" w:color="auto"/>
              <w:left w:val="single" w:sz="4" w:space="0" w:color="auto"/>
              <w:bottom w:val="single" w:sz="4" w:space="0" w:color="auto"/>
              <w:right w:val="single" w:sz="4" w:space="0" w:color="auto"/>
            </w:tcBorders>
          </w:tcPr>
          <w:p w14:paraId="67D914E9" w14:textId="77777777" w:rsidR="00A46329" w:rsidRDefault="00A46329" w:rsidP="00F251D6">
            <w:pPr>
              <w:pStyle w:val="TAL"/>
              <w:spacing w:line="256" w:lineRule="auto"/>
              <w:rPr>
                <w:lang w:val="en-US"/>
              </w:rPr>
            </w:pPr>
          </w:p>
        </w:tc>
      </w:tr>
      <w:tr w:rsidR="00A46329" w14:paraId="5A62EA33"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16F0D8A" w14:textId="77777777" w:rsidR="00A46329" w:rsidRDefault="00A46329" w:rsidP="00F251D6">
            <w:pPr>
              <w:pStyle w:val="TAL"/>
              <w:spacing w:line="256" w:lineRule="auto"/>
              <w:rPr>
                <w:b/>
                <w:lang w:val="en-US"/>
              </w:rPr>
            </w:pPr>
            <w:r>
              <w:rPr>
                <w:lang w:val="en-US"/>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C673B21"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0F542C38"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B3121E8" w14:textId="77777777" w:rsidR="00A46329" w:rsidRDefault="00A46329" w:rsidP="00F251D6">
            <w:pPr>
              <w:pStyle w:val="TAL"/>
              <w:spacing w:line="256" w:lineRule="auto"/>
              <w:rPr>
                <w:lang w:val="en-US"/>
              </w:rPr>
            </w:pPr>
          </w:p>
        </w:tc>
        <w:tc>
          <w:tcPr>
            <w:tcW w:w="1135" w:type="dxa"/>
            <w:tcBorders>
              <w:top w:val="single" w:sz="4" w:space="0" w:color="auto"/>
              <w:left w:val="single" w:sz="4" w:space="0" w:color="auto"/>
              <w:bottom w:val="single" w:sz="4" w:space="0" w:color="auto"/>
              <w:right w:val="single" w:sz="4" w:space="0" w:color="auto"/>
            </w:tcBorders>
          </w:tcPr>
          <w:p w14:paraId="16EE98A7" w14:textId="77777777" w:rsidR="00A46329" w:rsidRDefault="00A46329" w:rsidP="00F251D6">
            <w:pPr>
              <w:pStyle w:val="TAL"/>
              <w:spacing w:line="256" w:lineRule="auto"/>
              <w:rPr>
                <w:lang w:val="en-US"/>
              </w:rPr>
            </w:pPr>
          </w:p>
        </w:tc>
      </w:tr>
      <w:tr w:rsidR="00A46329" w14:paraId="36DC2D7D"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FBF94D3" w14:textId="77777777" w:rsidR="00A46329" w:rsidRDefault="00A46329" w:rsidP="00F251D6">
            <w:pPr>
              <w:pStyle w:val="TAL"/>
              <w:spacing w:line="256" w:lineRule="auto"/>
              <w:rPr>
                <w:b/>
                <w:lang w:val="en-US"/>
              </w:rPr>
            </w:pPr>
            <w:r>
              <w:rPr>
                <w:lang w:val="en-US"/>
              </w:rPr>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3BD2484" w14:textId="77777777" w:rsidR="00A46329" w:rsidRDefault="00A46329" w:rsidP="00F251D6">
            <w:pPr>
              <w:pStyle w:val="TAL"/>
              <w:spacing w:line="256" w:lineRule="auto"/>
              <w:rPr>
                <w:lang w:val="en-US"/>
              </w:rPr>
            </w:pPr>
            <w:r>
              <w:rPr>
                <w:lang w:val="en-US"/>
              </w:rPr>
              <w:t>Encrypted &lt;mcdata-request-uri&gt; with mcdataURI set to px_MCData_Group_T_ID</w:t>
            </w:r>
          </w:p>
        </w:tc>
        <w:tc>
          <w:tcPr>
            <w:tcW w:w="2127" w:type="dxa"/>
            <w:tcBorders>
              <w:top w:val="single" w:sz="4" w:space="0" w:color="auto"/>
              <w:left w:val="single" w:sz="4" w:space="0" w:color="auto"/>
              <w:bottom w:val="single" w:sz="4" w:space="0" w:color="auto"/>
              <w:right w:val="single" w:sz="4" w:space="0" w:color="auto"/>
            </w:tcBorders>
            <w:hideMark/>
          </w:tcPr>
          <w:p w14:paraId="5A2EA8D4" w14:textId="77777777" w:rsidR="00A46329" w:rsidRDefault="00A46329" w:rsidP="00F251D6">
            <w:pPr>
              <w:pStyle w:val="TAL"/>
              <w:spacing w:line="256" w:lineRule="auto"/>
              <w:rPr>
                <w:lang w:val="en-US"/>
              </w:rPr>
            </w:pPr>
            <w:r>
              <w:rPr>
                <w:rFonts w:eastAsia="SimSun"/>
                <w:lang w:val="en-US"/>
              </w:rPr>
              <w:t>Encryption according to NOTE 1 and NOTE 2 in TS 37.579-1 [2] Table 5.5.3.2.1-3</w:t>
            </w:r>
          </w:p>
        </w:tc>
        <w:tc>
          <w:tcPr>
            <w:tcW w:w="1419" w:type="dxa"/>
            <w:tcBorders>
              <w:top w:val="single" w:sz="4" w:space="0" w:color="auto"/>
              <w:left w:val="single" w:sz="4" w:space="0" w:color="auto"/>
              <w:bottom w:val="single" w:sz="4" w:space="0" w:color="auto"/>
              <w:right w:val="single" w:sz="4" w:space="0" w:color="auto"/>
            </w:tcBorders>
          </w:tcPr>
          <w:p w14:paraId="4B0FB4CA" w14:textId="77777777" w:rsidR="00A46329" w:rsidRDefault="00A46329" w:rsidP="00F251D6">
            <w:pPr>
              <w:pStyle w:val="TAL"/>
              <w:spacing w:line="256" w:lineRule="auto"/>
              <w:rPr>
                <w:lang w:val="en-US"/>
              </w:rPr>
            </w:pPr>
          </w:p>
        </w:tc>
        <w:tc>
          <w:tcPr>
            <w:tcW w:w="1135" w:type="dxa"/>
            <w:tcBorders>
              <w:top w:val="single" w:sz="4" w:space="0" w:color="auto"/>
              <w:left w:val="single" w:sz="4" w:space="0" w:color="auto"/>
              <w:bottom w:val="single" w:sz="4" w:space="0" w:color="auto"/>
              <w:right w:val="single" w:sz="4" w:space="0" w:color="auto"/>
            </w:tcBorders>
          </w:tcPr>
          <w:p w14:paraId="3497992D" w14:textId="77777777" w:rsidR="00A46329" w:rsidRDefault="00A46329" w:rsidP="00F251D6">
            <w:pPr>
              <w:pStyle w:val="TAL"/>
              <w:spacing w:line="256" w:lineRule="auto"/>
              <w:rPr>
                <w:lang w:val="en-US"/>
              </w:rPr>
            </w:pPr>
          </w:p>
        </w:tc>
      </w:tr>
    </w:tbl>
    <w:p w14:paraId="37C9DB98" w14:textId="77777777" w:rsidR="00A46329" w:rsidRDefault="00A46329" w:rsidP="00A46329"/>
    <w:p w14:paraId="55FA1F1F" w14:textId="77777777" w:rsidR="00A46329" w:rsidRDefault="00A46329" w:rsidP="00A46329">
      <w:pPr>
        <w:pStyle w:val="TH"/>
      </w:pPr>
      <w:r>
        <w:t xml:space="preserve">Table 6.9.2.3.3-8: SIP 200 (OK) from the SS (step 6, Table 6.9.2.3.2-1; </w:t>
      </w:r>
      <w:r>
        <w:br/>
        <w:t>step 4,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46329" w14:paraId="58C6E05C"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7788DE58" w14:textId="77777777" w:rsidR="00A46329" w:rsidRDefault="00A46329" w:rsidP="00F251D6">
            <w:pPr>
              <w:pStyle w:val="TAL"/>
              <w:spacing w:line="256" w:lineRule="auto"/>
              <w:rPr>
                <w:lang w:val="en-US"/>
              </w:rPr>
            </w:pPr>
            <w:r>
              <w:rPr>
                <w:lang w:val="en-US"/>
              </w:rPr>
              <w:t>Derivation Path: TS 37.579-1 [2], Table 5.5.2.17.1.2-1, condition INVITE-RSP</w:t>
            </w:r>
          </w:p>
        </w:tc>
      </w:tr>
      <w:tr w:rsidR="00A46329" w14:paraId="658A0A7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09A1624" w14:textId="77777777" w:rsidR="00A46329" w:rsidRDefault="00A46329" w:rsidP="00F251D6">
            <w:pPr>
              <w:pStyle w:val="TAH"/>
              <w:spacing w:line="256" w:lineRule="auto"/>
              <w:rPr>
                <w:lang w:val="en-US"/>
              </w:rPr>
            </w:pPr>
            <w:r>
              <w:rPr>
                <w:lang w:val="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250526D" w14:textId="77777777" w:rsidR="00A46329" w:rsidRDefault="00A46329" w:rsidP="00F251D6">
            <w:pPr>
              <w:pStyle w:val="TAH"/>
              <w:spacing w:line="256" w:lineRule="auto"/>
              <w:rPr>
                <w:lang w:val="en-US"/>
              </w:rPr>
            </w:pPr>
            <w:r>
              <w:rPr>
                <w:lang w:val="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E76CFEE" w14:textId="77777777" w:rsidR="00A46329" w:rsidRDefault="00A46329" w:rsidP="00F251D6">
            <w:pPr>
              <w:pStyle w:val="TAH"/>
              <w:spacing w:line="256" w:lineRule="auto"/>
              <w:rPr>
                <w:lang w:val="en-US"/>
              </w:rPr>
            </w:pPr>
            <w:r>
              <w:rPr>
                <w:lang w:val="en-US"/>
              </w:rPr>
              <w:t>Comment</w:t>
            </w:r>
          </w:p>
        </w:tc>
        <w:tc>
          <w:tcPr>
            <w:tcW w:w="1418" w:type="dxa"/>
            <w:tcBorders>
              <w:top w:val="single" w:sz="4" w:space="0" w:color="auto"/>
              <w:left w:val="single" w:sz="4" w:space="0" w:color="auto"/>
              <w:bottom w:val="single" w:sz="4" w:space="0" w:color="auto"/>
              <w:right w:val="single" w:sz="4" w:space="0" w:color="auto"/>
            </w:tcBorders>
            <w:hideMark/>
          </w:tcPr>
          <w:p w14:paraId="1F139702"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D94EE62" w14:textId="77777777" w:rsidR="00A46329" w:rsidRDefault="00A46329" w:rsidP="00F251D6">
            <w:pPr>
              <w:pStyle w:val="TAH"/>
              <w:spacing w:line="256" w:lineRule="auto"/>
              <w:rPr>
                <w:lang w:val="en-US"/>
              </w:rPr>
            </w:pPr>
            <w:r>
              <w:rPr>
                <w:lang w:val="en-US"/>
              </w:rPr>
              <w:t>Condition</w:t>
            </w:r>
          </w:p>
        </w:tc>
      </w:tr>
      <w:tr w:rsidR="00A46329" w14:paraId="247820FD"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7BBFF0B5" w14:textId="77777777" w:rsidR="00A46329" w:rsidRDefault="00A46329" w:rsidP="00F251D6">
            <w:pPr>
              <w:pStyle w:val="TAL"/>
              <w:spacing w:line="256" w:lineRule="auto"/>
              <w:rPr>
                <w:b/>
                <w:lang w:val="en-US"/>
              </w:rPr>
            </w:pPr>
            <w:r>
              <w:rPr>
                <w:b/>
                <w:lang w:val="en-US"/>
              </w:rPr>
              <w:t>Message-body</w:t>
            </w:r>
          </w:p>
        </w:tc>
        <w:tc>
          <w:tcPr>
            <w:tcW w:w="2126" w:type="dxa"/>
            <w:tcBorders>
              <w:top w:val="single" w:sz="4" w:space="0" w:color="auto"/>
              <w:left w:val="single" w:sz="4" w:space="0" w:color="auto"/>
              <w:bottom w:val="single" w:sz="4" w:space="0" w:color="auto"/>
              <w:right w:val="single" w:sz="4" w:space="0" w:color="auto"/>
            </w:tcBorders>
          </w:tcPr>
          <w:p w14:paraId="0D825787"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tcPr>
          <w:p w14:paraId="5C648E9D"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18BFFC32"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83AD7DE" w14:textId="77777777" w:rsidR="00A46329" w:rsidRDefault="00A46329" w:rsidP="00F251D6">
            <w:pPr>
              <w:pStyle w:val="TAL"/>
              <w:spacing w:line="256" w:lineRule="auto"/>
              <w:rPr>
                <w:lang w:val="en-US"/>
              </w:rPr>
            </w:pPr>
          </w:p>
        </w:tc>
      </w:tr>
      <w:tr w:rsidR="00A46329" w14:paraId="2CB5CE8F"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2F964C5F" w14:textId="77777777" w:rsidR="00A46329" w:rsidRDefault="00A46329" w:rsidP="00F251D6">
            <w:pPr>
              <w:pStyle w:val="TAL"/>
              <w:spacing w:line="256" w:lineRule="auto"/>
              <w:rPr>
                <w:lang w:val="en-US"/>
              </w:rPr>
            </w:pPr>
            <w:r>
              <w:rPr>
                <w:lang w:val="en-US"/>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3FCB6C6" w14:textId="77777777" w:rsidR="00A46329" w:rsidRDefault="00A46329" w:rsidP="00F251D6">
            <w:pPr>
              <w:pStyle w:val="TAL"/>
              <w:spacing w:line="256" w:lineRule="auto"/>
              <w:rPr>
                <w:lang w:val="en-US"/>
              </w:rPr>
            </w:pPr>
            <w:r>
              <w:rPr>
                <w:lang w:val="en-US"/>
              </w:rPr>
              <w:t>As described in Table 6.9.2.3.3-9</w:t>
            </w:r>
          </w:p>
        </w:tc>
        <w:tc>
          <w:tcPr>
            <w:tcW w:w="2126" w:type="dxa"/>
            <w:tcBorders>
              <w:top w:val="single" w:sz="4" w:space="0" w:color="auto"/>
              <w:left w:val="single" w:sz="4" w:space="0" w:color="auto"/>
              <w:bottom w:val="single" w:sz="4" w:space="0" w:color="auto"/>
              <w:right w:val="single" w:sz="4" w:space="0" w:color="auto"/>
            </w:tcBorders>
          </w:tcPr>
          <w:p w14:paraId="00FC90BE"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74496F1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40378353" w14:textId="77777777" w:rsidR="00A46329" w:rsidRDefault="00A46329" w:rsidP="00F251D6">
            <w:pPr>
              <w:pStyle w:val="TAL"/>
              <w:spacing w:line="256" w:lineRule="auto"/>
              <w:rPr>
                <w:lang w:val="en-US"/>
              </w:rPr>
            </w:pPr>
          </w:p>
        </w:tc>
      </w:tr>
    </w:tbl>
    <w:p w14:paraId="55C221C2" w14:textId="77777777" w:rsidR="00A46329" w:rsidRDefault="00A46329" w:rsidP="00A46329"/>
    <w:p w14:paraId="1395F934" w14:textId="77777777" w:rsidR="00A46329" w:rsidRDefault="00A46329" w:rsidP="00A46329">
      <w:pPr>
        <w:pStyle w:val="TH"/>
      </w:pPr>
      <w:r>
        <w:t>Table 6.9.2.3.3-9: SDP in SIP 200 (OK)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5E883B4A"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7B85FEAD" w14:textId="77777777" w:rsidR="00A46329" w:rsidRDefault="00A46329" w:rsidP="00F251D6">
            <w:pPr>
              <w:pStyle w:val="TAL"/>
              <w:spacing w:line="256" w:lineRule="auto"/>
              <w:rPr>
                <w:lang w:val="en-US"/>
              </w:rPr>
            </w:pPr>
            <w:r>
              <w:rPr>
                <w:lang w:val="en-US"/>
              </w:rPr>
              <w:t>Derivation Path: TS 37.579-1 [2], Table 5.5.3.1.2-2, condition SDP_ANSWER, SDS_SESSION, MCDATA_SDS</w:t>
            </w:r>
          </w:p>
        </w:tc>
      </w:tr>
    </w:tbl>
    <w:p w14:paraId="2B577D3F" w14:textId="77777777" w:rsidR="00A46329" w:rsidRDefault="00A46329" w:rsidP="00A46329"/>
    <w:p w14:paraId="566C9AEC" w14:textId="77777777" w:rsidR="00A46329" w:rsidRDefault="00A46329" w:rsidP="00A46329">
      <w:pPr>
        <w:pStyle w:val="TH"/>
      </w:pPr>
      <w:r>
        <w:t>Table 6.9.2.3.3-10: SIP MESSAGE from the SS (Step 9, Table 6.9.2.3.2-1;</w:t>
      </w:r>
      <w:r>
        <w:br/>
        <w:t>Step 2, TS 37.579-1 [2], Table 5.3.</w:t>
      </w:r>
      <w:r w:rsidRPr="00FD232E">
        <w:rPr>
          <w:u w:val="single"/>
        </w:rPr>
        <w:t>33</w:t>
      </w:r>
      <w:r>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46329" w14:paraId="1699121B"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F80430D" w14:textId="77777777" w:rsidR="00A46329" w:rsidRDefault="00A46329" w:rsidP="00F251D6">
            <w:pPr>
              <w:pStyle w:val="TAL"/>
              <w:spacing w:line="256" w:lineRule="auto"/>
              <w:rPr>
                <w:lang w:val="en-US"/>
              </w:rPr>
            </w:pPr>
            <w:r>
              <w:rPr>
                <w:lang w:val="en-US"/>
              </w:rPr>
              <w:t>Derivation Path: TS 37.579-1 [2], Table 5.5.2.7.2-1, condition ACCEPT-CONTACT-WITH-MEDIA-FEATURE-TAG</w:t>
            </w:r>
          </w:p>
        </w:tc>
      </w:tr>
      <w:tr w:rsidR="00A46329" w14:paraId="019F5D11"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09585B1F" w14:textId="77777777" w:rsidR="00A46329" w:rsidRDefault="00A46329" w:rsidP="00F251D6">
            <w:pPr>
              <w:pStyle w:val="TAH"/>
              <w:spacing w:line="256" w:lineRule="auto"/>
              <w:rPr>
                <w:lang w:val="en-US"/>
              </w:rPr>
            </w:pPr>
            <w:r>
              <w:rPr>
                <w:lang w:val="en-US"/>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DAC686A"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2E6E2A"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2454248"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60CBC45" w14:textId="77777777" w:rsidR="00A46329" w:rsidRDefault="00A46329" w:rsidP="00F251D6">
            <w:pPr>
              <w:pStyle w:val="TAH"/>
              <w:spacing w:line="256" w:lineRule="auto"/>
              <w:rPr>
                <w:lang w:val="en-US"/>
              </w:rPr>
            </w:pPr>
            <w:r>
              <w:rPr>
                <w:lang w:val="en-US"/>
              </w:rPr>
              <w:t>Condition</w:t>
            </w:r>
          </w:p>
        </w:tc>
      </w:tr>
      <w:tr w:rsidR="00A46329" w14:paraId="534B7491"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9C1F8EA" w14:textId="77777777" w:rsidR="00A46329" w:rsidRDefault="00A46329" w:rsidP="00F251D6">
            <w:pPr>
              <w:pStyle w:val="TAL"/>
              <w:spacing w:line="256" w:lineRule="auto"/>
              <w:rPr>
                <w:b/>
                <w:lang w:val="en-US"/>
              </w:rPr>
            </w:pPr>
            <w:r>
              <w:rPr>
                <w:b/>
                <w:lang w:val="en-US"/>
              </w:rPr>
              <w:t>P-Asserted-Identity</w:t>
            </w:r>
          </w:p>
        </w:tc>
        <w:tc>
          <w:tcPr>
            <w:tcW w:w="2129" w:type="dxa"/>
            <w:tcBorders>
              <w:top w:val="single" w:sz="4" w:space="0" w:color="auto"/>
              <w:left w:val="single" w:sz="4" w:space="0" w:color="auto"/>
              <w:bottom w:val="single" w:sz="4" w:space="0" w:color="auto"/>
              <w:right w:val="single" w:sz="4" w:space="0" w:color="auto"/>
            </w:tcBorders>
          </w:tcPr>
          <w:p w14:paraId="01771B81" w14:textId="77777777" w:rsidR="00A46329" w:rsidRDefault="00A46329" w:rsidP="00F251D6">
            <w:pPr>
              <w:pStyle w:val="TAL"/>
              <w:spacing w:line="256" w:lineRule="auto"/>
              <w:rPr>
                <w:bCs/>
                <w:lang w:val="en-US"/>
              </w:rPr>
            </w:pPr>
          </w:p>
        </w:tc>
        <w:tc>
          <w:tcPr>
            <w:tcW w:w="2127" w:type="dxa"/>
            <w:tcBorders>
              <w:top w:val="single" w:sz="4" w:space="0" w:color="auto"/>
              <w:left w:val="single" w:sz="4" w:space="0" w:color="auto"/>
              <w:bottom w:val="single" w:sz="4" w:space="0" w:color="auto"/>
              <w:right w:val="single" w:sz="4" w:space="0" w:color="auto"/>
            </w:tcBorders>
          </w:tcPr>
          <w:p w14:paraId="5166D16B"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707CE07E"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01BD394A" w14:textId="77777777" w:rsidR="00A46329" w:rsidRDefault="00A46329" w:rsidP="00F251D6">
            <w:pPr>
              <w:pStyle w:val="TAL"/>
              <w:spacing w:line="256" w:lineRule="auto"/>
              <w:rPr>
                <w:lang w:val="en-US"/>
              </w:rPr>
            </w:pPr>
          </w:p>
        </w:tc>
      </w:tr>
      <w:tr w:rsidR="00A46329" w14:paraId="57AF6845"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10C3D0B9" w14:textId="77777777" w:rsidR="00A46329" w:rsidRDefault="00A46329" w:rsidP="00F251D6">
            <w:pPr>
              <w:pStyle w:val="TAL"/>
              <w:spacing w:line="256" w:lineRule="auto"/>
              <w:rPr>
                <w:b/>
                <w:lang w:val="en-US"/>
              </w:rPr>
            </w:pPr>
            <w:r>
              <w:rPr>
                <w:lang w:val="en-US"/>
              </w:rPr>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432AFEDB" w14:textId="77777777" w:rsidR="00A46329" w:rsidRDefault="00A46329" w:rsidP="00F251D6">
            <w:pPr>
              <w:pStyle w:val="TAL"/>
              <w:spacing w:line="256" w:lineRule="auto"/>
              <w:rPr>
                <w:lang w:val="en-US"/>
              </w:rPr>
            </w:pPr>
            <w:r>
              <w:rPr>
                <w:lang w:val="en-US"/>
              </w:rPr>
              <w:t>px_MCX_SIP_PublicUserId_B</w:t>
            </w:r>
          </w:p>
        </w:tc>
        <w:tc>
          <w:tcPr>
            <w:tcW w:w="2127" w:type="dxa"/>
            <w:tcBorders>
              <w:top w:val="single" w:sz="4" w:space="0" w:color="auto"/>
              <w:left w:val="single" w:sz="4" w:space="0" w:color="auto"/>
              <w:bottom w:val="single" w:sz="4" w:space="0" w:color="auto"/>
              <w:right w:val="single" w:sz="4" w:space="0" w:color="auto"/>
            </w:tcBorders>
          </w:tcPr>
          <w:p w14:paraId="637FF37E"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3EAD241B" w14:textId="77777777" w:rsidR="00A46329" w:rsidRPr="00FB61F8" w:rsidRDefault="00A46329" w:rsidP="00F251D6">
            <w:pPr>
              <w:pStyle w:val="TAL"/>
              <w:spacing w:line="256" w:lineRule="auto"/>
              <w:rPr>
                <w:lang w:val="en-US"/>
              </w:rPr>
            </w:pPr>
            <w:r w:rsidRPr="00FB61F8">
              <w:rPr>
                <w:lang w:val="en-US"/>
              </w:rPr>
              <w:t>TS 24.282 [31] clause 23.2.2.5</w:t>
            </w:r>
          </w:p>
        </w:tc>
        <w:tc>
          <w:tcPr>
            <w:tcW w:w="1134" w:type="dxa"/>
            <w:tcBorders>
              <w:top w:val="single" w:sz="4" w:space="0" w:color="auto"/>
              <w:left w:val="single" w:sz="4" w:space="0" w:color="auto"/>
              <w:bottom w:val="single" w:sz="4" w:space="0" w:color="auto"/>
              <w:right w:val="single" w:sz="4" w:space="0" w:color="auto"/>
            </w:tcBorders>
            <w:vAlign w:val="bottom"/>
          </w:tcPr>
          <w:p w14:paraId="134EF8E7" w14:textId="77777777" w:rsidR="00A46329" w:rsidRDefault="00A46329" w:rsidP="00F251D6">
            <w:pPr>
              <w:pStyle w:val="TAL"/>
              <w:spacing w:line="256" w:lineRule="auto"/>
              <w:rPr>
                <w:lang w:val="en-US"/>
              </w:rPr>
            </w:pPr>
          </w:p>
        </w:tc>
      </w:tr>
      <w:tr w:rsidR="00A46329" w14:paraId="4F7680F0"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7F3FFB4D" w14:textId="77777777" w:rsidR="00A46329" w:rsidRDefault="00A46329" w:rsidP="00F251D6">
            <w:pPr>
              <w:pStyle w:val="TAL"/>
              <w:spacing w:line="256" w:lineRule="auto"/>
              <w:rPr>
                <w:b/>
                <w:lang w:val="en-US"/>
              </w:rPr>
            </w:pPr>
            <w:r>
              <w:rPr>
                <w:b/>
                <w:lang w:val="en-US"/>
              </w:rPr>
              <w:t>Message-body</w:t>
            </w:r>
          </w:p>
        </w:tc>
        <w:tc>
          <w:tcPr>
            <w:tcW w:w="2129" w:type="dxa"/>
            <w:tcBorders>
              <w:top w:val="single" w:sz="4" w:space="0" w:color="auto"/>
              <w:left w:val="single" w:sz="4" w:space="0" w:color="auto"/>
              <w:bottom w:val="single" w:sz="4" w:space="0" w:color="auto"/>
              <w:right w:val="single" w:sz="4" w:space="0" w:color="auto"/>
            </w:tcBorders>
          </w:tcPr>
          <w:p w14:paraId="5498A9D0"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7FB77FAD"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3DAA1E5D"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425B9BD8" w14:textId="77777777" w:rsidR="00A46329" w:rsidRDefault="00A46329" w:rsidP="00F251D6">
            <w:pPr>
              <w:pStyle w:val="TAL"/>
              <w:spacing w:line="256" w:lineRule="auto"/>
              <w:rPr>
                <w:lang w:val="en-US"/>
              </w:rPr>
            </w:pPr>
          </w:p>
        </w:tc>
      </w:tr>
      <w:tr w:rsidR="00A46329" w14:paraId="1E7DA1E9"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103D5E5E"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D59F432"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1EF9F6E9" w14:textId="77777777" w:rsidR="00A46329" w:rsidRDefault="00A46329" w:rsidP="00F251D6">
            <w:pPr>
              <w:pStyle w:val="TAL"/>
              <w:spacing w:line="256" w:lineRule="auto"/>
              <w:rPr>
                <w:b/>
                <w:lang w:val="en-US"/>
              </w:rPr>
            </w:pPr>
            <w:r>
              <w:rPr>
                <w:b/>
                <w:lang w:val="en-US"/>
              </w:rPr>
              <w:t>MCData-Info</w:t>
            </w:r>
          </w:p>
        </w:tc>
        <w:tc>
          <w:tcPr>
            <w:tcW w:w="1419" w:type="dxa"/>
            <w:tcBorders>
              <w:top w:val="single" w:sz="4" w:space="0" w:color="auto"/>
              <w:left w:val="single" w:sz="4" w:space="0" w:color="auto"/>
              <w:bottom w:val="single" w:sz="4" w:space="0" w:color="auto"/>
              <w:right w:val="single" w:sz="4" w:space="0" w:color="auto"/>
            </w:tcBorders>
          </w:tcPr>
          <w:p w14:paraId="76820CD4"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6330617" w14:textId="77777777" w:rsidR="00A46329" w:rsidRDefault="00A46329" w:rsidP="00F251D6">
            <w:pPr>
              <w:pStyle w:val="TAL"/>
              <w:spacing w:line="256" w:lineRule="auto"/>
              <w:rPr>
                <w:lang w:val="en-US"/>
              </w:rPr>
            </w:pPr>
          </w:p>
        </w:tc>
      </w:tr>
      <w:tr w:rsidR="00A46329" w14:paraId="06B2ABE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4B91D5E"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5CA8820D" w14:textId="77777777" w:rsidR="00A46329" w:rsidRDefault="00A46329" w:rsidP="00F251D6">
            <w:pPr>
              <w:pStyle w:val="TAL"/>
              <w:spacing w:line="256" w:lineRule="auto"/>
              <w:rPr>
                <w:lang w:val="en-US"/>
              </w:rPr>
            </w:pPr>
            <w:r>
              <w:rPr>
                <w:lang w:val="en-US"/>
              </w:rPr>
              <w:t>MCData-Info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79223EF"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4C79614A" w14:textId="77777777" w:rsidR="00A46329" w:rsidRPr="00FB61F8" w:rsidRDefault="00A46329" w:rsidP="00F251D6">
            <w:pPr>
              <w:pStyle w:val="TAL"/>
              <w:spacing w:line="256" w:lineRule="auto"/>
              <w:rPr>
                <w:lang w:val="en-US"/>
              </w:rPr>
            </w:pPr>
            <w:r w:rsidRPr="00FB61F8">
              <w:rPr>
                <w:lang w:val="en-US"/>
              </w:rPr>
              <w:t>TS 24.282 [31] clause 23.2.2.5</w:t>
            </w:r>
          </w:p>
        </w:tc>
        <w:tc>
          <w:tcPr>
            <w:tcW w:w="1134" w:type="dxa"/>
            <w:tcBorders>
              <w:top w:val="single" w:sz="4" w:space="0" w:color="auto"/>
              <w:left w:val="single" w:sz="4" w:space="0" w:color="auto"/>
              <w:bottom w:val="single" w:sz="4" w:space="0" w:color="auto"/>
              <w:right w:val="single" w:sz="4" w:space="0" w:color="auto"/>
            </w:tcBorders>
          </w:tcPr>
          <w:p w14:paraId="67962913" w14:textId="77777777" w:rsidR="00A46329" w:rsidRDefault="00A46329" w:rsidP="00F251D6">
            <w:pPr>
              <w:pStyle w:val="TAL"/>
              <w:spacing w:line="256" w:lineRule="auto"/>
              <w:rPr>
                <w:lang w:val="en-US"/>
              </w:rPr>
            </w:pPr>
          </w:p>
        </w:tc>
      </w:tr>
      <w:tr w:rsidR="00A46329" w14:paraId="0112235A"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0F7962E9"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ED43BA4"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6F00E8DA" w14:textId="77777777" w:rsidR="00A46329" w:rsidRDefault="00A46329" w:rsidP="00F251D6">
            <w:pPr>
              <w:pStyle w:val="TAL"/>
              <w:spacing w:line="256" w:lineRule="auto"/>
              <w:rPr>
                <w:b/>
                <w:bCs/>
                <w:lang w:val="en-US"/>
              </w:rPr>
            </w:pPr>
            <w:r>
              <w:rPr>
                <w:b/>
                <w:bCs/>
                <w:lang w:val="en-US"/>
              </w:rPr>
              <w:t>MCData-Regroup</w:t>
            </w:r>
          </w:p>
        </w:tc>
        <w:tc>
          <w:tcPr>
            <w:tcW w:w="1419" w:type="dxa"/>
            <w:tcBorders>
              <w:top w:val="single" w:sz="4" w:space="0" w:color="auto"/>
              <w:left w:val="single" w:sz="4" w:space="0" w:color="auto"/>
              <w:bottom w:val="single" w:sz="4" w:space="0" w:color="auto"/>
              <w:right w:val="single" w:sz="4" w:space="0" w:color="auto"/>
            </w:tcBorders>
          </w:tcPr>
          <w:p w14:paraId="10F1F114"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2CBA45BD" w14:textId="77777777" w:rsidR="00A46329" w:rsidRDefault="00A46329" w:rsidP="00F251D6">
            <w:pPr>
              <w:pStyle w:val="TAL"/>
              <w:spacing w:line="256" w:lineRule="auto"/>
              <w:rPr>
                <w:lang w:val="en-US"/>
              </w:rPr>
            </w:pPr>
          </w:p>
        </w:tc>
      </w:tr>
      <w:tr w:rsidR="00A46329" w14:paraId="7B09BB0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FE2F64F" w14:textId="77777777" w:rsidR="00A46329" w:rsidRDefault="00A46329" w:rsidP="00F251D6">
            <w:pPr>
              <w:pStyle w:val="TAL"/>
              <w:spacing w:line="256" w:lineRule="auto"/>
              <w:rPr>
                <w:lang w:val="en-US"/>
              </w:rPr>
            </w:pPr>
            <w:r>
              <w:rPr>
                <w:lang w:val="en-US"/>
              </w:rPr>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10FFA89"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4D0B23D6"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3F6AA491"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9382C55" w14:textId="77777777" w:rsidR="00A46329" w:rsidRDefault="00A46329" w:rsidP="00F251D6">
            <w:pPr>
              <w:pStyle w:val="TAL"/>
              <w:spacing w:line="256" w:lineRule="auto"/>
              <w:rPr>
                <w:lang w:val="en-US"/>
              </w:rPr>
            </w:pPr>
          </w:p>
        </w:tc>
      </w:tr>
      <w:tr w:rsidR="00A46329" w14:paraId="4932C996"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F58E903" w14:textId="77777777" w:rsidR="00A46329" w:rsidRDefault="00A46329" w:rsidP="00F251D6">
            <w:pPr>
              <w:pStyle w:val="TAL"/>
              <w:spacing w:line="256" w:lineRule="auto"/>
              <w:rPr>
                <w:lang w:val="en-US"/>
              </w:rPr>
            </w:pPr>
            <w:r>
              <w:rPr>
                <w:b/>
                <w:lang w:val="en-US"/>
              </w:rPr>
              <w:t xml:space="preserve">      </w:t>
            </w:r>
            <w:r>
              <w:rPr>
                <w:bCs/>
                <w:lang w:val="en-US"/>
              </w:rPr>
              <w:t>Content-Type</w:t>
            </w:r>
          </w:p>
        </w:tc>
        <w:tc>
          <w:tcPr>
            <w:tcW w:w="2129" w:type="dxa"/>
            <w:tcBorders>
              <w:top w:val="single" w:sz="4" w:space="0" w:color="auto"/>
              <w:left w:val="single" w:sz="4" w:space="0" w:color="auto"/>
              <w:bottom w:val="single" w:sz="4" w:space="0" w:color="auto"/>
              <w:right w:val="single" w:sz="4" w:space="0" w:color="auto"/>
            </w:tcBorders>
            <w:hideMark/>
          </w:tcPr>
          <w:p w14:paraId="50F00077" w14:textId="77777777" w:rsidR="00A46329" w:rsidRDefault="00A46329" w:rsidP="00F251D6">
            <w:pPr>
              <w:pStyle w:val="TAL"/>
              <w:spacing w:line="256" w:lineRule="auto"/>
              <w:rPr>
                <w:lang w:val="en-US"/>
              </w:rPr>
            </w:pPr>
            <w:r>
              <w:rPr>
                <w:lang w:val="en-US"/>
              </w:rPr>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224EB00C"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3FC47588"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6EDDAC95" w14:textId="77777777" w:rsidR="00A46329" w:rsidRDefault="00A46329" w:rsidP="00F251D6">
            <w:pPr>
              <w:pStyle w:val="TAL"/>
              <w:spacing w:line="256" w:lineRule="auto"/>
              <w:rPr>
                <w:lang w:val="en-US"/>
              </w:rPr>
            </w:pPr>
          </w:p>
        </w:tc>
      </w:tr>
      <w:tr w:rsidR="00A46329" w14:paraId="1657E54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C6C6A44" w14:textId="77777777" w:rsidR="00A46329" w:rsidRDefault="00A46329" w:rsidP="00F251D6">
            <w:pPr>
              <w:pStyle w:val="TAL"/>
              <w:spacing w:line="256" w:lineRule="auto"/>
              <w:rPr>
                <w:lang w:val="en-US"/>
              </w:rPr>
            </w:pPr>
            <w:r>
              <w:rPr>
                <w:lang w:val="en-US"/>
              </w:rPr>
              <w:t xml:space="preserve">      Content-ID</w:t>
            </w:r>
          </w:p>
        </w:tc>
        <w:tc>
          <w:tcPr>
            <w:tcW w:w="2129" w:type="dxa"/>
            <w:tcBorders>
              <w:top w:val="single" w:sz="4" w:space="0" w:color="auto"/>
              <w:left w:val="single" w:sz="4" w:space="0" w:color="auto"/>
              <w:bottom w:val="single" w:sz="4" w:space="0" w:color="auto"/>
              <w:right w:val="single" w:sz="4" w:space="0" w:color="auto"/>
            </w:tcBorders>
            <w:hideMark/>
          </w:tcPr>
          <w:p w14:paraId="26358653" w14:textId="77777777" w:rsidR="00A46329" w:rsidRDefault="00A46329" w:rsidP="00F251D6">
            <w:pPr>
              <w:pStyle w:val="TAL"/>
              <w:spacing w:line="256" w:lineRule="auto"/>
              <w:rPr>
                <w:lang w:val="en-US"/>
              </w:rPr>
            </w:pPr>
            <w:r>
              <w:rPr>
                <w:lang w:val="en-US"/>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hideMark/>
          </w:tcPr>
          <w:p w14:paraId="6E6EECE6" w14:textId="77777777" w:rsidR="00A46329" w:rsidRDefault="00A46329" w:rsidP="00F251D6">
            <w:pPr>
              <w:pStyle w:val="TAL"/>
              <w:spacing w:line="256" w:lineRule="auto"/>
              <w:rPr>
                <w:lang w:val="en-US"/>
              </w:rPr>
            </w:pPr>
            <w:r>
              <w:rPr>
                <w:lang w:val="en-US"/>
              </w:rPr>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083301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33D891A3" w14:textId="77777777" w:rsidR="00A46329" w:rsidRDefault="00A46329" w:rsidP="00F251D6">
            <w:pPr>
              <w:pStyle w:val="TAL"/>
              <w:spacing w:line="256" w:lineRule="auto"/>
              <w:rPr>
                <w:lang w:val="en-US"/>
              </w:rPr>
            </w:pPr>
          </w:p>
        </w:tc>
      </w:tr>
      <w:tr w:rsidR="00A46329" w14:paraId="0D035F31"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504483C"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50540568" w14:textId="77777777" w:rsidR="00A46329" w:rsidRDefault="00A46329" w:rsidP="00F251D6">
            <w:pPr>
              <w:pStyle w:val="TAL"/>
              <w:spacing w:line="256" w:lineRule="auto"/>
              <w:rPr>
                <w:lang w:val="en-US"/>
              </w:rPr>
            </w:pPr>
            <w:r>
              <w:rPr>
                <w:lang w:val="en-US"/>
              </w:rPr>
              <w:t>MCData-Regroup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426037EE"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004E7471" w14:textId="77777777" w:rsidR="00A46329" w:rsidRPr="00FB61F8" w:rsidRDefault="00A46329" w:rsidP="00F251D6">
            <w:pPr>
              <w:pStyle w:val="TAL"/>
              <w:spacing w:line="256" w:lineRule="auto"/>
              <w:rPr>
                <w:lang w:val="en-US"/>
              </w:rPr>
            </w:pPr>
            <w:r w:rsidRPr="00FB61F8">
              <w:rPr>
                <w:lang w:val="en-US"/>
              </w:rPr>
              <w:t>TS 24.282 [31] clause 23.2.2.5</w:t>
            </w:r>
          </w:p>
        </w:tc>
        <w:tc>
          <w:tcPr>
            <w:tcW w:w="1134" w:type="dxa"/>
            <w:tcBorders>
              <w:top w:val="single" w:sz="4" w:space="0" w:color="auto"/>
              <w:left w:val="single" w:sz="4" w:space="0" w:color="auto"/>
              <w:bottom w:val="single" w:sz="4" w:space="0" w:color="auto"/>
              <w:right w:val="single" w:sz="4" w:space="0" w:color="auto"/>
            </w:tcBorders>
          </w:tcPr>
          <w:p w14:paraId="5CD5B165" w14:textId="77777777" w:rsidR="00A46329" w:rsidRDefault="00A46329" w:rsidP="00F251D6">
            <w:pPr>
              <w:pStyle w:val="TAL"/>
              <w:spacing w:line="256" w:lineRule="auto"/>
              <w:rPr>
                <w:lang w:val="en-US"/>
              </w:rPr>
            </w:pPr>
          </w:p>
        </w:tc>
      </w:tr>
    </w:tbl>
    <w:p w14:paraId="55678117" w14:textId="77777777" w:rsidR="00A46329" w:rsidRDefault="00A46329" w:rsidP="00A46329"/>
    <w:p w14:paraId="7ED02239" w14:textId="77777777" w:rsidR="00A46329" w:rsidRDefault="00A46329" w:rsidP="00A46329">
      <w:pPr>
        <w:pStyle w:val="TH"/>
      </w:pPr>
      <w:r>
        <w:t>Table 6.9.2.3.3-11: MCData-Regroup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3C685760"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11BDE0DE" w14:textId="77777777" w:rsidR="00A46329" w:rsidRPr="00FB61F8" w:rsidRDefault="00A46329" w:rsidP="00F251D6">
            <w:pPr>
              <w:pStyle w:val="TAL"/>
              <w:spacing w:line="256" w:lineRule="auto"/>
              <w:rPr>
                <w:lang w:val="en-US"/>
              </w:rPr>
            </w:pPr>
            <w:r w:rsidRPr="00FB61F8">
              <w:rPr>
                <w:lang w:val="en-US"/>
              </w:rPr>
              <w:t>Derivation Path: TS 37.579-1 [2], Table 5.5.3.16.3-3, condition REMOVE</w:t>
            </w:r>
          </w:p>
        </w:tc>
      </w:tr>
    </w:tbl>
    <w:p w14:paraId="09ECD698" w14:textId="77777777" w:rsidR="00A46329" w:rsidRDefault="00A46329" w:rsidP="00A46329"/>
    <w:p w14:paraId="22D93DF6" w14:textId="5117D318" w:rsidR="00B42292" w:rsidRPr="006D2773" w:rsidRDefault="00BB7C8E" w:rsidP="00B42292">
      <w:pPr>
        <w:pStyle w:val="Heading3"/>
      </w:pPr>
      <w:bookmarkStart w:id="1316" w:name="_Toc219462422"/>
      <w:r>
        <w:t>6</w:t>
      </w:r>
      <w:r w:rsidRPr="006D2773">
        <w:t>.</w:t>
      </w:r>
      <w:r>
        <w:t>9.3</w:t>
      </w:r>
      <w:r w:rsidRPr="006D2773">
        <w:tab/>
      </w:r>
      <w:r w:rsidR="00B42292" w:rsidRPr="000B3ACE">
        <w:t xml:space="preserve">On-network / Regroup using a preconfigured group / </w:t>
      </w:r>
      <w:r w:rsidR="00B42292">
        <w:t xml:space="preserve">Requesting a </w:t>
      </w:r>
      <w:r w:rsidR="00B42292" w:rsidRPr="000B3ACE">
        <w:t xml:space="preserve">user regroup using </w:t>
      </w:r>
      <w:r w:rsidR="00B42292">
        <w:t xml:space="preserve">a </w:t>
      </w:r>
      <w:r w:rsidR="00B42292" w:rsidRPr="000B3ACE">
        <w:t xml:space="preserve">preconfigured group / Removing a regroup using preconfigured group / Client </w:t>
      </w:r>
      <w:r w:rsidR="00B42292">
        <w:t>Originated</w:t>
      </w:r>
      <w:r w:rsidR="00B42292" w:rsidRPr="000B3ACE">
        <w:t xml:space="preserve"> (C</w:t>
      </w:r>
      <w:r w:rsidR="00B42292">
        <w:t>O</w:t>
      </w:r>
      <w:r w:rsidR="00B42292" w:rsidRPr="000B3ACE">
        <w:t>)</w:t>
      </w:r>
      <w:bookmarkEnd w:id="1316"/>
    </w:p>
    <w:p w14:paraId="032ACEAD" w14:textId="77777777" w:rsidR="00B42292" w:rsidRPr="001F396A" w:rsidRDefault="00B42292" w:rsidP="00B42292">
      <w:pPr>
        <w:pStyle w:val="H6"/>
      </w:pPr>
      <w:r w:rsidRPr="001F396A">
        <w:t>6.</w:t>
      </w:r>
      <w:r>
        <w:rPr>
          <w:rFonts w:hint="eastAsia"/>
        </w:rPr>
        <w:t>9</w:t>
      </w:r>
      <w:r w:rsidRPr="001F396A">
        <w:t>.3.1</w:t>
      </w:r>
      <w:r w:rsidRPr="001F396A">
        <w:tab/>
        <w:t>Test Purpose (TP)</w:t>
      </w:r>
    </w:p>
    <w:p w14:paraId="1C478131" w14:textId="77777777" w:rsidR="00B42292" w:rsidRPr="001F396A" w:rsidRDefault="00B42292" w:rsidP="00B42292">
      <w:pPr>
        <w:pStyle w:val="H6"/>
      </w:pPr>
      <w:r w:rsidRPr="001F396A">
        <w:t>(1)</w:t>
      </w:r>
    </w:p>
    <w:p w14:paraId="7E33ED12" w14:textId="77777777" w:rsidR="00B42292" w:rsidRPr="001F396A" w:rsidRDefault="00B42292" w:rsidP="00B42292">
      <w:pPr>
        <w:pStyle w:val="PL"/>
      </w:pPr>
      <w:r w:rsidRPr="001F396A">
        <w:rPr>
          <w:b/>
        </w:rPr>
        <w:t>with</w:t>
      </w:r>
      <w:r w:rsidRPr="001F396A">
        <w:t xml:space="preserve"> { UE (</w:t>
      </w:r>
      <w:r>
        <w:rPr>
          <w:rFonts w:hint="eastAsia"/>
        </w:rPr>
        <w:t>MCData</w:t>
      </w:r>
      <w:r w:rsidRPr="001F396A">
        <w:t xml:space="preserve"> Client) registered and authorised for </w:t>
      </w:r>
      <w:r>
        <w:rPr>
          <w:rFonts w:hint="eastAsia"/>
        </w:rPr>
        <w:t>MCData</w:t>
      </w:r>
      <w:r w:rsidRPr="001F396A">
        <w:t xml:space="preserve"> Service }</w:t>
      </w:r>
    </w:p>
    <w:p w14:paraId="291ACC31" w14:textId="77777777" w:rsidR="00B42292" w:rsidRPr="001F396A" w:rsidRDefault="00B42292" w:rsidP="00B42292">
      <w:pPr>
        <w:pStyle w:val="PL"/>
      </w:pPr>
      <w:r w:rsidRPr="001F396A">
        <w:t>ensure that {</w:t>
      </w:r>
    </w:p>
    <w:p w14:paraId="04184900" w14:textId="77777777" w:rsidR="00B42292" w:rsidRPr="001F396A" w:rsidRDefault="00B42292" w:rsidP="00B42292">
      <w:pPr>
        <w:pStyle w:val="PL"/>
      </w:pPr>
      <w:r w:rsidRPr="001F396A">
        <w:t xml:space="preserve">  </w:t>
      </w:r>
      <w:r w:rsidRPr="001F396A">
        <w:rPr>
          <w:b/>
        </w:rPr>
        <w:t>when</w:t>
      </w:r>
      <w:r w:rsidRPr="001F396A">
        <w:t xml:space="preserve"> { UE (</w:t>
      </w:r>
      <w:r>
        <w:rPr>
          <w:rFonts w:hint="eastAsia"/>
        </w:rPr>
        <w:t>MCData</w:t>
      </w:r>
      <w:r w:rsidRPr="001F396A">
        <w:t xml:space="preserve"> Client) receives a request to establish an </w:t>
      </w:r>
      <w:r>
        <w:rPr>
          <w:rFonts w:hint="eastAsia"/>
        </w:rPr>
        <w:t>MCData</w:t>
      </w:r>
      <w:r w:rsidRPr="001F396A">
        <w:t xml:space="preserve"> user regroup using a preconfigured group }</w:t>
      </w:r>
    </w:p>
    <w:p w14:paraId="32B52645"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MCData</w:t>
      </w:r>
      <w:r w:rsidRPr="001F396A">
        <w:t xml:space="preserve"> Client) sends a SIP MESSAGE message to establish an </w:t>
      </w:r>
      <w:r>
        <w:rPr>
          <w:rFonts w:hint="eastAsia"/>
        </w:rPr>
        <w:t>MCData</w:t>
      </w:r>
      <w:r w:rsidRPr="001F396A">
        <w:t xml:space="preserve"> user regroup using a preconfigured group }</w:t>
      </w:r>
    </w:p>
    <w:p w14:paraId="6A89F16B" w14:textId="77777777" w:rsidR="00B42292" w:rsidRPr="001F396A" w:rsidRDefault="00B42292" w:rsidP="00B42292">
      <w:pPr>
        <w:pStyle w:val="PL"/>
      </w:pPr>
      <w:r w:rsidRPr="001F396A">
        <w:t xml:space="preserve">            }</w:t>
      </w:r>
    </w:p>
    <w:p w14:paraId="48FF733B" w14:textId="77777777" w:rsidR="00B42292" w:rsidRPr="001F396A" w:rsidRDefault="00B42292" w:rsidP="00B42292">
      <w:pPr>
        <w:pStyle w:val="PL"/>
      </w:pPr>
    </w:p>
    <w:p w14:paraId="0AF484B7" w14:textId="77777777" w:rsidR="00B42292" w:rsidRPr="001F396A" w:rsidRDefault="00B42292" w:rsidP="00B42292">
      <w:pPr>
        <w:pStyle w:val="H6"/>
      </w:pPr>
      <w:r w:rsidRPr="001F396A">
        <w:t>(2)</w:t>
      </w:r>
    </w:p>
    <w:p w14:paraId="619411A2" w14:textId="77777777" w:rsidR="00B42292" w:rsidRPr="001F396A" w:rsidRDefault="00B42292" w:rsidP="00B42292">
      <w:pPr>
        <w:pStyle w:val="PL"/>
      </w:pPr>
      <w:r w:rsidRPr="001F396A">
        <w:rPr>
          <w:b/>
        </w:rPr>
        <w:t>with</w:t>
      </w:r>
      <w:r w:rsidRPr="001F396A">
        <w:t xml:space="preserve"> { UE (</w:t>
      </w:r>
      <w:r>
        <w:rPr>
          <w:rFonts w:hint="eastAsia"/>
        </w:rPr>
        <w:t>MCData</w:t>
      </w:r>
      <w:r w:rsidRPr="001F396A">
        <w:t xml:space="preserve"> Client) having established an </w:t>
      </w:r>
      <w:r>
        <w:rPr>
          <w:rFonts w:hint="eastAsia"/>
        </w:rPr>
        <w:t>MCData</w:t>
      </w:r>
      <w:r w:rsidRPr="001F396A">
        <w:t xml:space="preserve"> user regroup using a preconfigured group }</w:t>
      </w:r>
    </w:p>
    <w:p w14:paraId="087553B0" w14:textId="77777777" w:rsidR="00B42292" w:rsidRPr="001F396A" w:rsidRDefault="00B42292" w:rsidP="00B42292">
      <w:pPr>
        <w:pStyle w:val="PL"/>
      </w:pPr>
      <w:r w:rsidRPr="001F396A">
        <w:t>ensure that {</w:t>
      </w:r>
    </w:p>
    <w:p w14:paraId="181846A1" w14:textId="77777777" w:rsidR="00B42292" w:rsidRPr="001F396A" w:rsidRDefault="00B42292" w:rsidP="00B42292">
      <w:pPr>
        <w:pStyle w:val="PL"/>
      </w:pPr>
      <w:r w:rsidRPr="001F396A">
        <w:t xml:space="preserve">  </w:t>
      </w:r>
      <w:r w:rsidRPr="001F396A">
        <w:rPr>
          <w:b/>
        </w:rPr>
        <w:t>when</w:t>
      </w:r>
      <w:r w:rsidRPr="001F396A">
        <w:t xml:space="preserve"> { UE (</w:t>
      </w:r>
      <w:r>
        <w:rPr>
          <w:rFonts w:hint="eastAsia"/>
        </w:rPr>
        <w:t>MCData</w:t>
      </w:r>
      <w:r w:rsidRPr="001F396A">
        <w:t xml:space="preserve"> Client) receives a request to establish an </w:t>
      </w:r>
      <w:r>
        <w:rPr>
          <w:rFonts w:hint="eastAsia"/>
        </w:rPr>
        <w:t>MCData</w:t>
      </w:r>
      <w:r w:rsidRPr="001F396A">
        <w:t xml:space="preserve"> On-demand Pre-arranged Group Call using the user regroup }</w:t>
      </w:r>
    </w:p>
    <w:p w14:paraId="765A5119"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MCData</w:t>
      </w:r>
      <w:r w:rsidRPr="001F396A">
        <w:t xml:space="preserve"> Client) sends a SIP INVITE message using the user regroup to establish an </w:t>
      </w:r>
      <w:r>
        <w:rPr>
          <w:rFonts w:hint="eastAsia"/>
        </w:rPr>
        <w:t>MCData</w:t>
      </w:r>
      <w:r w:rsidRPr="001F396A">
        <w:t xml:space="preserve"> On-demand Pre-arranged Group Call }</w:t>
      </w:r>
    </w:p>
    <w:p w14:paraId="01E61848" w14:textId="77777777" w:rsidR="00B42292" w:rsidRPr="001F396A" w:rsidRDefault="00B42292" w:rsidP="00B42292">
      <w:pPr>
        <w:pStyle w:val="PL"/>
      </w:pPr>
      <w:r w:rsidRPr="001F396A">
        <w:t xml:space="preserve">            }</w:t>
      </w:r>
    </w:p>
    <w:p w14:paraId="733E40B8" w14:textId="77777777" w:rsidR="00B42292" w:rsidRPr="001F396A" w:rsidRDefault="00B42292" w:rsidP="00B42292">
      <w:pPr>
        <w:pStyle w:val="PL"/>
      </w:pPr>
    </w:p>
    <w:p w14:paraId="3645C663" w14:textId="77777777" w:rsidR="00B42292" w:rsidRPr="001F396A" w:rsidRDefault="00B42292" w:rsidP="00B42292">
      <w:pPr>
        <w:pStyle w:val="H6"/>
      </w:pPr>
      <w:r w:rsidRPr="001F396A">
        <w:t>(</w:t>
      </w:r>
      <w:r>
        <w:t>3</w:t>
      </w:r>
      <w:r w:rsidRPr="001F396A">
        <w:t>)</w:t>
      </w:r>
    </w:p>
    <w:p w14:paraId="2DD891F7" w14:textId="77777777" w:rsidR="00B42292" w:rsidRPr="001F396A" w:rsidRDefault="00B42292" w:rsidP="00B42292">
      <w:pPr>
        <w:pStyle w:val="PL"/>
      </w:pPr>
      <w:r w:rsidRPr="001F396A">
        <w:rPr>
          <w:b/>
        </w:rPr>
        <w:t>with</w:t>
      </w:r>
      <w:r w:rsidRPr="001F396A">
        <w:t xml:space="preserve"> { UE (</w:t>
      </w:r>
      <w:r>
        <w:rPr>
          <w:rFonts w:hint="eastAsia"/>
        </w:rPr>
        <w:t>MCData</w:t>
      </w:r>
      <w:r w:rsidRPr="001F396A">
        <w:t xml:space="preserve"> Client) having an ongoing On-demand Pre-arranged Group Call }</w:t>
      </w:r>
    </w:p>
    <w:p w14:paraId="68648DF0" w14:textId="77777777" w:rsidR="00B42292" w:rsidRPr="001F396A" w:rsidRDefault="00B42292" w:rsidP="00B42292">
      <w:pPr>
        <w:pStyle w:val="PL"/>
      </w:pPr>
      <w:r w:rsidRPr="001F396A">
        <w:t>ensure that {</w:t>
      </w:r>
    </w:p>
    <w:p w14:paraId="74A62EE3" w14:textId="77777777" w:rsidR="00B42292" w:rsidRPr="001F396A" w:rsidRDefault="00B42292" w:rsidP="00B42292">
      <w:pPr>
        <w:pStyle w:val="PL"/>
      </w:pPr>
      <w:r w:rsidRPr="001F396A">
        <w:t xml:space="preserve">  </w:t>
      </w:r>
      <w:r w:rsidRPr="001F396A">
        <w:rPr>
          <w:b/>
        </w:rPr>
        <w:t>when</w:t>
      </w:r>
      <w:r w:rsidRPr="001F396A">
        <w:t xml:space="preserve"> { </w:t>
      </w:r>
      <w:r>
        <w:rPr>
          <w:rFonts w:hint="eastAsia"/>
        </w:rPr>
        <w:t>MCData</w:t>
      </w:r>
      <w:r w:rsidRPr="001F396A">
        <w:t xml:space="preserve"> User requests to terminate the ongoing </w:t>
      </w:r>
      <w:r>
        <w:rPr>
          <w:rFonts w:hint="eastAsia"/>
        </w:rPr>
        <w:t>MCData</w:t>
      </w:r>
      <w:r w:rsidRPr="001F396A">
        <w:t xml:space="preserve"> Group Call }</w:t>
      </w:r>
    </w:p>
    <w:p w14:paraId="2661C097"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MCData</w:t>
      </w:r>
      <w:r w:rsidRPr="001F396A">
        <w:t xml:space="preserve"> Client) sends a SIP BYE message and leaves the </w:t>
      </w:r>
      <w:r>
        <w:rPr>
          <w:rFonts w:hint="eastAsia"/>
        </w:rPr>
        <w:t>MCData</w:t>
      </w:r>
      <w:r w:rsidRPr="001F396A">
        <w:t xml:space="preserve"> session }</w:t>
      </w:r>
    </w:p>
    <w:p w14:paraId="0F2619BB" w14:textId="77777777" w:rsidR="00B42292" w:rsidRPr="001F396A" w:rsidRDefault="00B42292" w:rsidP="00B42292">
      <w:pPr>
        <w:pStyle w:val="PL"/>
      </w:pPr>
      <w:r w:rsidRPr="001F396A">
        <w:t xml:space="preserve">            }</w:t>
      </w:r>
    </w:p>
    <w:p w14:paraId="43B5C93D" w14:textId="77777777" w:rsidR="00B42292" w:rsidRPr="001F396A" w:rsidRDefault="00B42292" w:rsidP="00B42292">
      <w:pPr>
        <w:pStyle w:val="PL"/>
      </w:pPr>
    </w:p>
    <w:p w14:paraId="2FF60CBE" w14:textId="77777777" w:rsidR="00B42292" w:rsidRPr="001F396A" w:rsidRDefault="00B42292" w:rsidP="00B42292">
      <w:pPr>
        <w:pStyle w:val="H6"/>
      </w:pPr>
      <w:r w:rsidRPr="001F396A">
        <w:t>(</w:t>
      </w:r>
      <w:r>
        <w:t>4</w:t>
      </w:r>
      <w:r w:rsidRPr="001F396A">
        <w:t>)</w:t>
      </w:r>
    </w:p>
    <w:p w14:paraId="0D5397DD" w14:textId="77777777" w:rsidR="00B42292" w:rsidRDefault="00B42292" w:rsidP="00B42292">
      <w:pPr>
        <w:pStyle w:val="PL"/>
      </w:pPr>
      <w:r w:rsidRPr="001F396A">
        <w:rPr>
          <w:b/>
        </w:rPr>
        <w:t>with</w:t>
      </w:r>
      <w:r w:rsidRPr="001F396A">
        <w:t xml:space="preserve"> { UE (</w:t>
      </w:r>
      <w:r>
        <w:rPr>
          <w:rFonts w:hint="eastAsia"/>
        </w:rPr>
        <w:t>M</w:t>
      </w:r>
      <w:r>
        <w:t>CData</w:t>
      </w:r>
      <w:r w:rsidRPr="001F396A">
        <w:t xml:space="preserve"> Client) having </w:t>
      </w:r>
      <w:r w:rsidRPr="003928EE">
        <w:t>an affiliation with an established MCData user regroup</w:t>
      </w:r>
      <w:r>
        <w:t xml:space="preserve"> }</w:t>
      </w:r>
    </w:p>
    <w:p w14:paraId="5AF5ADA9" w14:textId="77777777" w:rsidR="00B42292" w:rsidRPr="001F396A" w:rsidRDefault="00B42292" w:rsidP="00B42292">
      <w:pPr>
        <w:pStyle w:val="PL"/>
      </w:pPr>
      <w:r>
        <w:t>ensure that {</w:t>
      </w:r>
    </w:p>
    <w:p w14:paraId="1E1404F6" w14:textId="77777777" w:rsidR="00B42292" w:rsidRPr="001F396A" w:rsidRDefault="00B42292" w:rsidP="00B42292">
      <w:pPr>
        <w:pStyle w:val="PL"/>
      </w:pPr>
      <w:r w:rsidRPr="001F396A">
        <w:t xml:space="preserve">  </w:t>
      </w:r>
      <w:r w:rsidRPr="001F396A">
        <w:rPr>
          <w:b/>
        </w:rPr>
        <w:t>when</w:t>
      </w:r>
      <w:r w:rsidRPr="001F396A">
        <w:t xml:space="preserve"> { UE (</w:t>
      </w:r>
      <w:r>
        <w:rPr>
          <w:rFonts w:hint="eastAsia"/>
        </w:rPr>
        <w:t>MC</w:t>
      </w:r>
      <w:r>
        <w:t>Data</w:t>
      </w:r>
      <w:r w:rsidRPr="001F396A">
        <w:t xml:space="preserve"> Client) receives a request to remove the user regroup</w:t>
      </w:r>
      <w:r>
        <w:t xml:space="preserve"> via a SIP MESSAGE message }</w:t>
      </w:r>
    </w:p>
    <w:p w14:paraId="010F1FAC"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w:t>
      </w:r>
      <w:r>
        <w:t>Data</w:t>
      </w:r>
      <w:r w:rsidRPr="001F396A">
        <w:t xml:space="preserve"> Client) </w:t>
      </w:r>
      <w:r>
        <w:t xml:space="preserve">responds with a </w:t>
      </w:r>
      <w:r w:rsidRPr="001F396A">
        <w:t xml:space="preserve">SIP </w:t>
      </w:r>
      <w:r>
        <w:t xml:space="preserve">200 (OK) message </w:t>
      </w:r>
      <w:r w:rsidRPr="001F396A">
        <w:t>}</w:t>
      </w:r>
    </w:p>
    <w:p w14:paraId="3C3EB5D8" w14:textId="77777777" w:rsidR="00B42292" w:rsidRPr="001F396A" w:rsidRDefault="00B42292" w:rsidP="00B42292">
      <w:pPr>
        <w:pStyle w:val="PL"/>
      </w:pPr>
    </w:p>
    <w:p w14:paraId="4CD2E753" w14:textId="77777777" w:rsidR="00B42292" w:rsidRPr="001F396A" w:rsidRDefault="00B42292" w:rsidP="00B42292">
      <w:pPr>
        <w:pStyle w:val="H6"/>
      </w:pPr>
      <w:r w:rsidRPr="001F396A">
        <w:t>6</w:t>
      </w:r>
      <w:r>
        <w:rPr>
          <w:rFonts w:hint="eastAsia"/>
        </w:rPr>
        <w:t>.9</w:t>
      </w:r>
      <w:r w:rsidRPr="001F396A">
        <w:t>.3.2</w:t>
      </w:r>
      <w:r w:rsidRPr="001F396A">
        <w:tab/>
        <w:t>Conformance Requirements</w:t>
      </w:r>
    </w:p>
    <w:p w14:paraId="520147DF" w14:textId="77777777" w:rsidR="00B42292" w:rsidRPr="001F396A" w:rsidRDefault="00B42292" w:rsidP="00B42292">
      <w:r w:rsidRPr="001F396A">
        <w:t>References: The conformance requirements covered in the present TC are specified in: TS 24.</w:t>
      </w:r>
      <w:r>
        <w:rPr>
          <w:rFonts w:hint="eastAsia"/>
        </w:rPr>
        <w:t>282</w:t>
      </w:r>
      <w:r w:rsidRPr="001F396A">
        <w:t xml:space="preserve"> clauses </w:t>
      </w:r>
      <w:r>
        <w:rPr>
          <w:rFonts w:hint="eastAsia"/>
        </w:rPr>
        <w:t>23.3.1.1, 23.3.1.2, and 23.2.1.2</w:t>
      </w:r>
      <w:r w:rsidRPr="001F396A">
        <w:t>. Unless otherwise stated these are Rel-1</w:t>
      </w:r>
      <w:r>
        <w:rPr>
          <w:rFonts w:hint="eastAsia"/>
        </w:rPr>
        <w:t>7</w:t>
      </w:r>
      <w:r w:rsidRPr="001F396A">
        <w:t xml:space="preserve"> requirements.</w:t>
      </w:r>
    </w:p>
    <w:p w14:paraId="162F255C" w14:textId="77777777" w:rsidR="00B42292" w:rsidRPr="001F396A" w:rsidRDefault="00B42292" w:rsidP="00B42292">
      <w:r w:rsidRPr="001F396A">
        <w:t>[TS 24.</w:t>
      </w:r>
      <w:r>
        <w:rPr>
          <w:rFonts w:hint="eastAsia"/>
        </w:rPr>
        <w:t>282</w:t>
      </w:r>
      <w:r w:rsidRPr="001F396A">
        <w:t xml:space="preserve">, clause </w:t>
      </w:r>
      <w:r>
        <w:rPr>
          <w:rFonts w:hint="eastAsia"/>
        </w:rPr>
        <w:t>23</w:t>
      </w:r>
      <w:r w:rsidRPr="001F396A">
        <w:t>.3.1.1]</w:t>
      </w:r>
    </w:p>
    <w:p w14:paraId="29B8EAC1" w14:textId="77777777" w:rsidR="00B42292" w:rsidRPr="00B02A0B" w:rsidRDefault="00B42292" w:rsidP="00B42292">
      <w:r w:rsidRPr="00B02A0B">
        <w:t>Upon receiving a request from an MCData user to establish an MCData user regroup using a preconfigured group, the MCData client shall generate a SIP MESSAGE request in accordance with 3GPP TS 24.229 [5] and IETF RFC 3428 [6] and:</w:t>
      </w:r>
    </w:p>
    <w:p w14:paraId="3612A7A9" w14:textId="77777777" w:rsidR="00B42292" w:rsidRPr="00B02A0B" w:rsidRDefault="00B42292" w:rsidP="00B42292">
      <w:pPr>
        <w:pStyle w:val="B1"/>
      </w:pPr>
      <w:r w:rsidRPr="00B02A0B">
        <w:t>1)</w:t>
      </w:r>
      <w:r w:rsidRPr="00B02A0B">
        <w:tab/>
        <w:t>shall include an Accept-Contact header field containing the g.3gpp.mcdata media feature tag along with the "require" and "explicit" header field parameters according to IETF RFC 3841 [8];</w:t>
      </w:r>
    </w:p>
    <w:p w14:paraId="04B6C50E" w14:textId="77777777" w:rsidR="00B42292" w:rsidRPr="00B02A0B" w:rsidRDefault="00B42292" w:rsidP="00B42292">
      <w:pPr>
        <w:pStyle w:val="B1"/>
      </w:pPr>
      <w:r w:rsidRPr="00B02A0B">
        <w:t>2)</w:t>
      </w:r>
      <w:r w:rsidRPr="00B02A0B">
        <w:tab/>
        <w:t>shall include an Accept-Contact header field with the media feature tag g.3gpp.icsi-ref with the value of "urn:urn-7:3gpp-service.ims.icsi.mcdata" along with parameters "require" and "explicit" according to IETF RFC 3841 [8];</w:t>
      </w:r>
    </w:p>
    <w:p w14:paraId="72B26893" w14:textId="77777777" w:rsidR="00B42292" w:rsidRPr="00B02A0B" w:rsidRDefault="00B42292" w:rsidP="00B42292">
      <w:pPr>
        <w:pStyle w:val="B1"/>
      </w:pPr>
      <w:r w:rsidRPr="00B02A0B">
        <w:t>3)</w:t>
      </w:r>
      <w:r w:rsidRPr="00B02A0B">
        <w:tab/>
        <w:t>shall set the Request-URI to the public service identity identifying the originating participating MCData function serving the MCData user;</w:t>
      </w:r>
    </w:p>
    <w:p w14:paraId="4162BBF9" w14:textId="77777777" w:rsidR="00B42292" w:rsidRPr="00B02A0B" w:rsidRDefault="00B42292" w:rsidP="00B42292">
      <w:pPr>
        <w:pStyle w:val="B1"/>
      </w:pPr>
      <w:r w:rsidRPr="00B02A0B">
        <w:t>4)</w:t>
      </w:r>
      <w:r w:rsidRPr="00B02A0B">
        <w:tab/>
        <w:t>may include a P-Preferred-Identity header field in the SIP MESSAGE request containing a public user identity as specified in 3GPP TS 24.229 [5];</w:t>
      </w:r>
    </w:p>
    <w:p w14:paraId="03D220F1" w14:textId="77777777" w:rsidR="00B42292" w:rsidRPr="00B02A0B" w:rsidRDefault="00B42292" w:rsidP="00B42292">
      <w:pPr>
        <w:pStyle w:val="B1"/>
      </w:pPr>
      <w:r w:rsidRPr="00B02A0B">
        <w:t>5)</w:t>
      </w:r>
      <w:r w:rsidRPr="00B02A0B">
        <w:tab/>
        <w:t>shall include the ICSI value "urn:urn-7:3gpp-service.ims.icsi.mcdata" (coded as specified in 3GPP TS 24.229 [5]), in a P-Asserted-Service-Id header field according to IETF RFC 6050 [7];</w:t>
      </w:r>
    </w:p>
    <w:p w14:paraId="2F467D17" w14:textId="77777777" w:rsidR="00B42292" w:rsidRPr="00B02A0B" w:rsidRDefault="00B42292" w:rsidP="00B42292">
      <w:pPr>
        <w:pStyle w:val="B1"/>
      </w:pPr>
      <w:r w:rsidRPr="00B02A0B">
        <w:t>6)</w:t>
      </w:r>
      <w:r w:rsidRPr="00B02A0B">
        <w:tab/>
        <w:t>shall contain an application/vnd.3gpp.mcdata-info+xml MIME body with the &lt;mcdatainfo&gt; element containing the &lt;mcdata-Params&gt; element with:</w:t>
      </w:r>
    </w:p>
    <w:p w14:paraId="3E39B665" w14:textId="77777777" w:rsidR="00B42292" w:rsidRPr="00B02A0B" w:rsidRDefault="00B42292" w:rsidP="00B42292">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7170EC4" w14:textId="77777777" w:rsidR="00B42292" w:rsidRPr="00B02A0B" w:rsidRDefault="00B42292" w:rsidP="00B42292">
      <w:pPr>
        <w:pStyle w:val="B2"/>
        <w:rPr>
          <w:rFonts w:eastAsia="Malgun Gothic"/>
        </w:rPr>
      </w:pPr>
      <w:r w:rsidRPr="00B02A0B">
        <w:t>b)</w:t>
      </w:r>
      <w:r w:rsidRPr="00B02A0B">
        <w:tab/>
        <w:t>if the MCData client is aware of active functional aliases, and an active functional alias is to be included in the SIP MESSAGE request, the &lt;functional-alias-URI&gt; set to the URI of the used functional alias;</w:t>
      </w:r>
    </w:p>
    <w:p w14:paraId="5A9E5962" w14:textId="77777777" w:rsidR="00B42292" w:rsidRPr="00B02A0B" w:rsidRDefault="00B42292" w:rsidP="00B42292">
      <w:pPr>
        <w:pStyle w:val="B1"/>
      </w:pPr>
      <w:r w:rsidRPr="00B02A0B">
        <w:t>7)</w:t>
      </w:r>
      <w:r w:rsidRPr="00B02A0B">
        <w:tab/>
        <w:t>shall contain an application/vnd.3gpp.mcdata-regroup+xml MIME body with:</w:t>
      </w:r>
    </w:p>
    <w:p w14:paraId="07D7D8D3" w14:textId="77777777" w:rsidR="00B42292" w:rsidRPr="00B02A0B" w:rsidRDefault="00B42292" w:rsidP="00B42292">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EA5D06B" w14:textId="77777777" w:rsidR="00B42292" w:rsidRPr="00B02A0B" w:rsidRDefault="00B42292" w:rsidP="00B42292">
      <w:pPr>
        <w:pStyle w:val="NO"/>
      </w:pPr>
      <w:r w:rsidRPr="00B02A0B">
        <w:t>NOTE:</w:t>
      </w:r>
      <w:r w:rsidRPr="00B02A0B">
        <w:tab/>
        <w:t>How the unique temporary group identity URI is formed is an implementation decision.</w:t>
      </w:r>
    </w:p>
    <w:p w14:paraId="3A399ACC" w14:textId="77777777" w:rsidR="00B42292" w:rsidRPr="00B02A0B" w:rsidRDefault="00B42292" w:rsidP="00B42292">
      <w:pPr>
        <w:pStyle w:val="B2"/>
      </w:pPr>
      <w:r w:rsidRPr="00B02A0B">
        <w:t>b)</w:t>
      </w:r>
      <w:r w:rsidRPr="00B02A0B">
        <w:tab/>
        <w:t>the &lt;preconfigured-group&gt; element set to the group identity of the preconfigured group;</w:t>
      </w:r>
    </w:p>
    <w:p w14:paraId="4EF45CC0" w14:textId="77777777" w:rsidR="00B42292" w:rsidRPr="00B02A0B" w:rsidRDefault="00B42292" w:rsidP="00B42292">
      <w:pPr>
        <w:pStyle w:val="B2"/>
      </w:pPr>
      <w:r w:rsidRPr="00B02A0B">
        <w:t>c)</w:t>
      </w:r>
      <w:r w:rsidRPr="00B02A0B">
        <w:tab/>
        <w:t>the &lt;regroup-action&gt; element set to "create"; and</w:t>
      </w:r>
    </w:p>
    <w:p w14:paraId="0F970706" w14:textId="77777777" w:rsidR="00B42292" w:rsidRPr="00B02A0B" w:rsidRDefault="00B42292" w:rsidP="00B42292">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2FF5196B" w14:textId="77777777" w:rsidR="00B42292" w:rsidRPr="00B02A0B" w:rsidRDefault="00B42292" w:rsidP="00B42292">
      <w:pPr>
        <w:pStyle w:val="B1"/>
      </w:pPr>
      <w:r w:rsidRPr="00B02A0B">
        <w:t>8)</w:t>
      </w:r>
      <w:r w:rsidRPr="00B02A0B">
        <w:tab/>
        <w:t>shall send the SIP MESSAGE request according to 3GPP TS 24.229 [5].</w:t>
      </w:r>
    </w:p>
    <w:p w14:paraId="68DCE61A" w14:textId="77777777" w:rsidR="00B42292" w:rsidRPr="00B02A0B" w:rsidRDefault="00B42292" w:rsidP="00B42292">
      <w:r w:rsidRPr="00B02A0B">
        <w:t>On receiving a SIP 2xx response to the SIP MESSAGE request, the MCData client:</w:t>
      </w:r>
    </w:p>
    <w:p w14:paraId="7D74512D" w14:textId="77777777" w:rsidR="00B42292" w:rsidRPr="00B02A0B" w:rsidRDefault="00B42292" w:rsidP="00B42292">
      <w:pPr>
        <w:pStyle w:val="B1"/>
      </w:pPr>
      <w:r w:rsidRPr="00B02A0B">
        <w:t>1)</w:t>
      </w:r>
      <w:r w:rsidRPr="00B02A0B">
        <w:tab/>
        <w:t>should notify the MCData user of the successful creation of the user regroup using preconfigured group.</w:t>
      </w:r>
    </w:p>
    <w:p w14:paraId="725B3477" w14:textId="77777777" w:rsidR="00B42292" w:rsidRPr="00B02A0B" w:rsidRDefault="00B42292" w:rsidP="00B42292">
      <w:r w:rsidRPr="00B02A0B">
        <w:t>On receiving a SIP 4xx response, a SIP 5xx response or a SIP 6xx response to the SIP INVITE request:</w:t>
      </w:r>
    </w:p>
    <w:p w14:paraId="2FF8A2A8" w14:textId="77777777" w:rsidR="00B42292" w:rsidRPr="00B02A0B" w:rsidRDefault="00B42292" w:rsidP="00B42292">
      <w:pPr>
        <w:pStyle w:val="B1"/>
      </w:pPr>
      <w:r w:rsidRPr="00B02A0B">
        <w:t>1)</w:t>
      </w:r>
      <w:r w:rsidRPr="00B02A0B">
        <w:tab/>
        <w:t>should notify the MCData user of the failure to create the user regroup using preconfigured group.</w:t>
      </w:r>
    </w:p>
    <w:p w14:paraId="7084D062" w14:textId="77777777" w:rsidR="00B42292" w:rsidRPr="001F396A" w:rsidRDefault="00B42292" w:rsidP="00B42292">
      <w:r w:rsidRPr="001F396A">
        <w:t>[TS 24.</w:t>
      </w:r>
      <w:r>
        <w:rPr>
          <w:rFonts w:hint="eastAsia"/>
        </w:rPr>
        <w:t>282</w:t>
      </w:r>
      <w:r w:rsidRPr="001F396A">
        <w:t xml:space="preserve">, clause </w:t>
      </w:r>
      <w:r>
        <w:rPr>
          <w:rFonts w:hint="eastAsia"/>
        </w:rPr>
        <w:t>23</w:t>
      </w:r>
      <w:r w:rsidRPr="001F396A">
        <w:t>.3.1.2]</w:t>
      </w:r>
    </w:p>
    <w:p w14:paraId="323B3923" w14:textId="77777777" w:rsidR="00B42292" w:rsidRPr="00B02A0B" w:rsidRDefault="00B42292" w:rsidP="00B42292">
      <w:r w:rsidRPr="00B02A0B">
        <w:t>When the user requests the MCData client to remove a user regroup, the MCData client uses the procedure in clause 23.2.1.2.</w:t>
      </w:r>
    </w:p>
    <w:p w14:paraId="250BBF2B" w14:textId="77777777" w:rsidR="00B42292" w:rsidRPr="001F396A" w:rsidRDefault="00B42292" w:rsidP="00B42292">
      <w:r w:rsidRPr="001F396A">
        <w:t>[TS 24.</w:t>
      </w:r>
      <w:r>
        <w:rPr>
          <w:rFonts w:hint="eastAsia"/>
        </w:rPr>
        <w:t>282</w:t>
      </w:r>
      <w:r w:rsidRPr="001F396A">
        <w:t xml:space="preserve">, clause </w:t>
      </w:r>
      <w:r>
        <w:rPr>
          <w:rFonts w:hint="eastAsia"/>
        </w:rPr>
        <w:t>23</w:t>
      </w:r>
      <w:r w:rsidRPr="001F396A">
        <w:t>.2.1.2]</w:t>
      </w:r>
    </w:p>
    <w:p w14:paraId="4EB1AB16" w14:textId="77777777" w:rsidR="00B42292" w:rsidRPr="00B02A0B" w:rsidRDefault="00B42292" w:rsidP="00B42292">
      <w:r w:rsidRPr="00B02A0B">
        <w:t>Upon receiving a request from an MCData user to remove a user or group regroup using a preconfigured group, the MCData client:</w:t>
      </w:r>
    </w:p>
    <w:p w14:paraId="10FD5C5D" w14:textId="77777777" w:rsidR="00B42292" w:rsidRPr="00B02A0B" w:rsidRDefault="00B42292" w:rsidP="00B42292">
      <w:pPr>
        <w:pStyle w:val="B1"/>
      </w:pPr>
      <w:r w:rsidRPr="00B02A0B">
        <w:t>1)</w:t>
      </w:r>
      <w:r w:rsidRPr="00B02A0B">
        <w:tab/>
        <w:t>shall generate a SIP MESSAGE request in accordance with 3GPP TS 24.229 [5] and IETF RFC 3428 [6]:</w:t>
      </w:r>
    </w:p>
    <w:p w14:paraId="62CD0871" w14:textId="77777777" w:rsidR="00B42292" w:rsidRPr="00B02A0B" w:rsidRDefault="00B42292" w:rsidP="00B42292">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EC9BAC7" w14:textId="77777777" w:rsidR="00B42292" w:rsidRPr="00B02A0B" w:rsidRDefault="00B42292" w:rsidP="00B42292">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4C0F5B6E" w14:textId="77777777" w:rsidR="00B42292" w:rsidRPr="00B02A0B" w:rsidRDefault="00B42292" w:rsidP="00B42292">
      <w:pPr>
        <w:pStyle w:val="B1"/>
      </w:pPr>
      <w:r w:rsidRPr="00B02A0B">
        <w:t>4)</w:t>
      </w:r>
      <w:r w:rsidRPr="00B02A0B">
        <w:tab/>
        <w:t>shall set the Request-URI to the public service identity identifying the originating participating MCData function serving the MCData user;</w:t>
      </w:r>
    </w:p>
    <w:p w14:paraId="04335D9C" w14:textId="77777777" w:rsidR="00B42292" w:rsidRPr="00B02A0B" w:rsidRDefault="00B42292" w:rsidP="00B42292">
      <w:pPr>
        <w:pStyle w:val="B1"/>
      </w:pPr>
      <w:r w:rsidRPr="00B02A0B">
        <w:t>5)</w:t>
      </w:r>
      <w:r w:rsidRPr="00B02A0B">
        <w:tab/>
        <w:t>may include a P-Preferred-Identity header field in the SIP INVITE request containing a public user identity as specified in 3GPP TS 24.229 [5];</w:t>
      </w:r>
    </w:p>
    <w:p w14:paraId="419AEA8F" w14:textId="77777777" w:rsidR="00B42292" w:rsidRPr="00B02A0B" w:rsidRDefault="00B42292" w:rsidP="00B42292">
      <w:pPr>
        <w:pStyle w:val="B1"/>
      </w:pPr>
      <w:r w:rsidRPr="00B02A0B">
        <w:t>6)</w:t>
      </w:r>
      <w:r w:rsidRPr="00B02A0B">
        <w:tab/>
        <w:t>shall include the ICSI value "urn:urn-7:3gpp-service.ims.icsi.mcdata" (coded as specified in 3GPP TS 24.229 [5]), in a P-Asserted-Service-Id header field according to IETF RFC 6050 [7];</w:t>
      </w:r>
    </w:p>
    <w:p w14:paraId="6F255553" w14:textId="77777777" w:rsidR="00B42292" w:rsidRPr="00B02A0B" w:rsidRDefault="00B42292" w:rsidP="00B42292">
      <w:pPr>
        <w:pStyle w:val="B1"/>
      </w:pPr>
      <w:r w:rsidRPr="00B02A0B">
        <w:t>7)</w:t>
      </w:r>
      <w:r w:rsidRPr="00B02A0B">
        <w:tab/>
        <w:t>shall contain an application/vnd.3gpp.mcdata-info+xml MIME body with the &lt;mcdatainfo&gt; element containing the &lt;mcdata-Params&gt; element with:</w:t>
      </w:r>
    </w:p>
    <w:p w14:paraId="06474824" w14:textId="77777777" w:rsidR="00B42292" w:rsidRPr="00B02A0B" w:rsidRDefault="00B42292" w:rsidP="00B42292">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77A751A2" w14:textId="77777777" w:rsidR="00B42292" w:rsidRPr="00B02A0B" w:rsidRDefault="00B42292" w:rsidP="00B42292">
      <w:pPr>
        <w:pStyle w:val="B2"/>
        <w:rPr>
          <w:rFonts w:eastAsia="Malgun Gothic"/>
        </w:rPr>
      </w:pPr>
      <w:r w:rsidRPr="00B02A0B">
        <w:t>b)</w:t>
      </w:r>
      <w:r w:rsidRPr="00B02A0B">
        <w:tab/>
        <w:t>if the MCData client is aware of active functional aliases, and an active functional alias is to be included in the SIP MESSAGE request, the &lt;functional-alias-URI&gt; set to the URI of the used functional alias; and</w:t>
      </w:r>
    </w:p>
    <w:p w14:paraId="68F3BBC5" w14:textId="77777777" w:rsidR="00B42292" w:rsidRPr="00B02A0B" w:rsidRDefault="00B42292" w:rsidP="00B42292">
      <w:pPr>
        <w:pStyle w:val="B1"/>
      </w:pPr>
      <w:r w:rsidRPr="00B02A0B">
        <w:t>8)</w:t>
      </w:r>
      <w:r w:rsidRPr="00B02A0B">
        <w:tab/>
        <w:t>shall contain an application/vnd.3gpp.mcdata-regroup+xml MIME body with:</w:t>
      </w:r>
    </w:p>
    <w:p w14:paraId="69776196" w14:textId="77777777" w:rsidR="00B42292" w:rsidRPr="00B02A0B" w:rsidRDefault="00B42292" w:rsidP="00B42292">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23E79C59" w14:textId="77777777" w:rsidR="00B42292" w:rsidRPr="00B02A0B" w:rsidRDefault="00B42292" w:rsidP="00B42292">
      <w:pPr>
        <w:pStyle w:val="B2"/>
      </w:pPr>
      <w:r w:rsidRPr="00B02A0B">
        <w:t>b)</w:t>
      </w:r>
      <w:r w:rsidRPr="00B02A0B">
        <w:tab/>
      </w:r>
      <w:r w:rsidRPr="00B02A0B">
        <w:rPr>
          <w:rFonts w:eastAsia="Malgun Gothic"/>
        </w:rPr>
        <w:t>the</w:t>
      </w:r>
      <w:r w:rsidRPr="00B02A0B">
        <w:t xml:space="preserve"> &lt;regroup-action&gt; element set to "remove"; and</w:t>
      </w:r>
    </w:p>
    <w:p w14:paraId="0765C88B" w14:textId="77777777" w:rsidR="00B42292" w:rsidRPr="00B02A0B" w:rsidRDefault="00B42292" w:rsidP="00B42292">
      <w:pPr>
        <w:pStyle w:val="B1"/>
      </w:pPr>
      <w:r w:rsidRPr="00B02A0B">
        <w:t>9)</w:t>
      </w:r>
      <w:r w:rsidRPr="00B02A0B">
        <w:tab/>
        <w:t>shall send the SIP MESSAGE request according to 3GPP TS 24.229 [5].</w:t>
      </w:r>
    </w:p>
    <w:p w14:paraId="66CB378A" w14:textId="77777777" w:rsidR="00B42292" w:rsidRPr="00B02A0B" w:rsidRDefault="00B42292" w:rsidP="00B42292">
      <w:r w:rsidRPr="00B02A0B">
        <w:t>On receiving a SIP 2xx response to the SIP MESSAGE request, the MCData client:</w:t>
      </w:r>
    </w:p>
    <w:p w14:paraId="1D1E8812" w14:textId="77777777" w:rsidR="00B42292" w:rsidRPr="00B02A0B" w:rsidRDefault="00B42292" w:rsidP="00B42292">
      <w:pPr>
        <w:pStyle w:val="B1"/>
      </w:pPr>
      <w:r w:rsidRPr="00B02A0B">
        <w:t>1)</w:t>
      </w:r>
      <w:r w:rsidRPr="00B02A0B">
        <w:tab/>
        <w:t>should notify the MCData user of the successful removal of the regroup using preconfigured group.</w:t>
      </w:r>
    </w:p>
    <w:p w14:paraId="3756D356" w14:textId="77777777" w:rsidR="00B42292" w:rsidRPr="00B02A0B" w:rsidRDefault="00B42292" w:rsidP="00B42292">
      <w:r w:rsidRPr="00B02A0B">
        <w:t>On receiving a SIP 4xx response, a SIP 5xx response or a SIP 6xx response to the SIP INVITE request:</w:t>
      </w:r>
    </w:p>
    <w:p w14:paraId="18F657F2" w14:textId="77777777" w:rsidR="00B42292" w:rsidRPr="00513F5C" w:rsidRDefault="00B42292" w:rsidP="00B42292">
      <w:pPr>
        <w:pStyle w:val="B1"/>
      </w:pPr>
      <w:r w:rsidRPr="00B02A0B">
        <w:t>1)</w:t>
      </w:r>
      <w:r w:rsidRPr="00B02A0B">
        <w:tab/>
        <w:t>should notify the MCData user of the failure to remove the regroup using preconfigured group.</w:t>
      </w:r>
    </w:p>
    <w:p w14:paraId="3D98A041" w14:textId="77777777" w:rsidR="00B42292" w:rsidRPr="001F396A" w:rsidRDefault="00B42292" w:rsidP="00B42292">
      <w:pPr>
        <w:pStyle w:val="H6"/>
      </w:pPr>
      <w:r w:rsidRPr="001F396A">
        <w:t>6.</w:t>
      </w:r>
      <w:r>
        <w:rPr>
          <w:rFonts w:hint="eastAsia"/>
        </w:rPr>
        <w:t>9</w:t>
      </w:r>
      <w:r w:rsidRPr="001F396A">
        <w:t>.3.3</w:t>
      </w:r>
      <w:r w:rsidRPr="001F396A">
        <w:tab/>
        <w:t>Test description</w:t>
      </w:r>
    </w:p>
    <w:p w14:paraId="2348A014" w14:textId="77777777" w:rsidR="00B42292" w:rsidRPr="001F396A" w:rsidRDefault="00B42292" w:rsidP="00B42292">
      <w:pPr>
        <w:pStyle w:val="H6"/>
      </w:pPr>
      <w:r w:rsidRPr="001F396A">
        <w:t>6.</w:t>
      </w:r>
      <w:r>
        <w:rPr>
          <w:rFonts w:hint="eastAsia"/>
        </w:rPr>
        <w:t>9</w:t>
      </w:r>
      <w:r w:rsidRPr="001F396A">
        <w:t>.3.3.1</w:t>
      </w:r>
      <w:r w:rsidRPr="001F396A">
        <w:tab/>
        <w:t>Pre-test conditions</w:t>
      </w:r>
    </w:p>
    <w:p w14:paraId="3431D72A" w14:textId="77777777" w:rsidR="00B42292" w:rsidRPr="001F396A" w:rsidRDefault="00B42292" w:rsidP="00B42292">
      <w:pPr>
        <w:pStyle w:val="H6"/>
      </w:pPr>
      <w:r w:rsidRPr="001F396A">
        <w:t>Test configuration:</w:t>
      </w:r>
    </w:p>
    <w:p w14:paraId="77182D10" w14:textId="77777777" w:rsidR="00B42292" w:rsidRPr="001F396A" w:rsidRDefault="00B42292" w:rsidP="00B42292">
      <w:pPr>
        <w:pStyle w:val="B1"/>
      </w:pPr>
      <w:r w:rsidRPr="001F396A">
        <w:t>-</w:t>
      </w:r>
      <w:r w:rsidRPr="001F396A">
        <w:tab/>
        <w:t>Single cell configuration according to TS 37.579-1 [2] clause 5.2.2.2.1.</w:t>
      </w:r>
    </w:p>
    <w:p w14:paraId="7585B19A" w14:textId="77777777" w:rsidR="00B42292" w:rsidRPr="001F396A" w:rsidRDefault="00B42292" w:rsidP="00B42292">
      <w:pPr>
        <w:pStyle w:val="H6"/>
      </w:pPr>
      <w:r w:rsidRPr="001F396A">
        <w:t>Preamble:</w:t>
      </w:r>
    </w:p>
    <w:p w14:paraId="24FB4547" w14:textId="77777777" w:rsidR="00B42292" w:rsidRPr="001F396A" w:rsidRDefault="00B42292" w:rsidP="00B42292">
      <w:pPr>
        <w:pStyle w:val="B1"/>
      </w:pPr>
      <w:r w:rsidRPr="001F396A">
        <w:t>-</w:t>
      </w:r>
      <w:r w:rsidRPr="001F396A">
        <w:tab/>
        <w:t>The UE has performed procedure 'Initial registration' as described in TS 37.579-1 [2] clause 5.4.2.</w:t>
      </w:r>
    </w:p>
    <w:p w14:paraId="569D70A9" w14:textId="77777777" w:rsidR="00B42292" w:rsidRPr="001F396A" w:rsidRDefault="00B42292" w:rsidP="00B42292">
      <w:pPr>
        <w:pStyle w:val="B1"/>
      </w:pPr>
      <w:r w:rsidRPr="001F396A">
        <w:t>-</w:t>
      </w:r>
      <w:r w:rsidRPr="001F396A">
        <w:tab/>
        <w:t>UE States at the end of the preamble:</w:t>
      </w:r>
    </w:p>
    <w:p w14:paraId="70F7E240" w14:textId="77777777" w:rsidR="00B42292" w:rsidRPr="001F396A" w:rsidRDefault="00B42292" w:rsidP="00B42292">
      <w:pPr>
        <w:pStyle w:val="B1"/>
        <w:ind w:left="852"/>
      </w:pPr>
      <w:r w:rsidRPr="001F396A">
        <w:t>-</w:t>
      </w:r>
      <w:r w:rsidRPr="001F396A">
        <w:tab/>
        <w:t>The UE is in RRC_IDLE state.</w:t>
      </w:r>
    </w:p>
    <w:p w14:paraId="70AFAFCD" w14:textId="77777777" w:rsidR="00B42292" w:rsidRPr="001F396A" w:rsidRDefault="00B42292" w:rsidP="00B42292">
      <w:pPr>
        <w:pStyle w:val="B1"/>
        <w:ind w:left="852"/>
      </w:pPr>
      <w:r w:rsidRPr="001F396A">
        <w:t>-</w:t>
      </w:r>
      <w:r w:rsidRPr="001F396A">
        <w:tab/>
        <w:t xml:space="preserve">The client is registered for </w:t>
      </w:r>
      <w:r>
        <w:rPr>
          <w:rFonts w:hint="eastAsia"/>
        </w:rPr>
        <w:t>MCData</w:t>
      </w:r>
      <w:r w:rsidRPr="001F396A">
        <w:t>.</w:t>
      </w:r>
    </w:p>
    <w:p w14:paraId="1EF843BC" w14:textId="77777777" w:rsidR="00B42292" w:rsidRPr="001F396A" w:rsidRDefault="00B42292" w:rsidP="00B42292">
      <w:pPr>
        <w:pStyle w:val="H6"/>
      </w:pPr>
      <w:r w:rsidRPr="001F396A">
        <w:t>6.</w:t>
      </w:r>
      <w:r>
        <w:rPr>
          <w:rFonts w:hint="eastAsia"/>
        </w:rPr>
        <w:t>9</w:t>
      </w:r>
      <w:r w:rsidRPr="001F396A">
        <w:t>.3.3.2</w:t>
      </w:r>
      <w:r w:rsidRPr="001F396A">
        <w:tab/>
        <w:t>Test procedure sequence</w:t>
      </w:r>
    </w:p>
    <w:p w14:paraId="354B4B4E" w14:textId="77777777" w:rsidR="00B42292" w:rsidRPr="001F396A" w:rsidRDefault="00B42292" w:rsidP="00B42292">
      <w:pPr>
        <w:pStyle w:val="TH"/>
      </w:pPr>
      <w:r w:rsidRPr="001F396A">
        <w:t>Table 6.</w:t>
      </w:r>
      <w:r>
        <w:rPr>
          <w:rFonts w:hint="eastAsia"/>
        </w:rPr>
        <w:t>9</w:t>
      </w:r>
      <w:r w:rsidRPr="001F396A">
        <w:t>.3.3.2-1: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B42292" w:rsidRPr="001F396A" w14:paraId="524CBFAF" w14:textId="77777777" w:rsidTr="00F251D6">
        <w:tc>
          <w:tcPr>
            <w:tcW w:w="533" w:type="dxa"/>
            <w:tcBorders>
              <w:top w:val="single" w:sz="4" w:space="0" w:color="auto"/>
              <w:left w:val="single" w:sz="4" w:space="0" w:color="auto"/>
              <w:bottom w:val="nil"/>
              <w:right w:val="single" w:sz="4" w:space="0" w:color="auto"/>
            </w:tcBorders>
            <w:hideMark/>
          </w:tcPr>
          <w:p w14:paraId="2494B82B" w14:textId="77777777" w:rsidR="00B42292" w:rsidRPr="001F396A" w:rsidRDefault="00B42292" w:rsidP="00F251D6">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786A1260" w14:textId="77777777" w:rsidR="00B42292" w:rsidRPr="001F396A" w:rsidRDefault="00B42292" w:rsidP="00F251D6">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84FD507" w14:textId="77777777" w:rsidR="00B42292" w:rsidRPr="001F396A" w:rsidRDefault="00B42292" w:rsidP="00F251D6">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49AC339A" w14:textId="77777777" w:rsidR="00B42292" w:rsidRPr="001F396A" w:rsidRDefault="00B42292" w:rsidP="00F251D6">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6E446E6A" w14:textId="77777777" w:rsidR="00B42292" w:rsidRPr="001F396A" w:rsidRDefault="00B42292" w:rsidP="00F251D6">
            <w:pPr>
              <w:pStyle w:val="TAH"/>
            </w:pPr>
            <w:r w:rsidRPr="001F396A">
              <w:t>Verdict</w:t>
            </w:r>
          </w:p>
        </w:tc>
      </w:tr>
      <w:tr w:rsidR="00B42292" w:rsidRPr="001F396A" w14:paraId="5EBF422C" w14:textId="77777777" w:rsidTr="00F251D6">
        <w:tc>
          <w:tcPr>
            <w:tcW w:w="533" w:type="dxa"/>
            <w:tcBorders>
              <w:top w:val="nil"/>
              <w:left w:val="single" w:sz="4" w:space="0" w:color="auto"/>
              <w:bottom w:val="single" w:sz="4" w:space="0" w:color="auto"/>
              <w:right w:val="single" w:sz="4" w:space="0" w:color="auto"/>
            </w:tcBorders>
          </w:tcPr>
          <w:p w14:paraId="65627B0F" w14:textId="77777777" w:rsidR="00B42292" w:rsidRPr="001F396A" w:rsidRDefault="00B42292" w:rsidP="00F251D6">
            <w:pPr>
              <w:pStyle w:val="TAH"/>
            </w:pPr>
          </w:p>
        </w:tc>
        <w:tc>
          <w:tcPr>
            <w:tcW w:w="3967" w:type="dxa"/>
            <w:tcBorders>
              <w:top w:val="nil"/>
              <w:left w:val="single" w:sz="4" w:space="0" w:color="auto"/>
              <w:bottom w:val="single" w:sz="4" w:space="0" w:color="auto"/>
              <w:right w:val="single" w:sz="4" w:space="0" w:color="auto"/>
            </w:tcBorders>
          </w:tcPr>
          <w:p w14:paraId="0E17CA2A" w14:textId="77777777" w:rsidR="00B42292" w:rsidRPr="001F396A" w:rsidRDefault="00B42292" w:rsidP="00F251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1B36D52" w14:textId="77777777" w:rsidR="00B42292" w:rsidRPr="001F396A" w:rsidRDefault="00B42292" w:rsidP="00F251D6">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1B75C83F" w14:textId="77777777" w:rsidR="00B42292" w:rsidRPr="001F396A" w:rsidRDefault="00B42292" w:rsidP="00F251D6">
            <w:pPr>
              <w:pStyle w:val="TAH"/>
            </w:pPr>
            <w:r w:rsidRPr="001F396A">
              <w:t>Message</w:t>
            </w:r>
          </w:p>
        </w:tc>
        <w:tc>
          <w:tcPr>
            <w:tcW w:w="565" w:type="dxa"/>
            <w:tcBorders>
              <w:top w:val="nil"/>
              <w:left w:val="single" w:sz="4" w:space="0" w:color="auto"/>
              <w:bottom w:val="single" w:sz="4" w:space="0" w:color="auto"/>
              <w:right w:val="single" w:sz="4" w:space="0" w:color="auto"/>
            </w:tcBorders>
          </w:tcPr>
          <w:p w14:paraId="108FCA1E" w14:textId="77777777" w:rsidR="00B42292" w:rsidRPr="001F396A" w:rsidRDefault="00B42292" w:rsidP="00F251D6">
            <w:pPr>
              <w:pStyle w:val="TAH"/>
            </w:pPr>
          </w:p>
        </w:tc>
        <w:tc>
          <w:tcPr>
            <w:tcW w:w="850" w:type="dxa"/>
            <w:tcBorders>
              <w:top w:val="nil"/>
              <w:left w:val="single" w:sz="4" w:space="0" w:color="auto"/>
              <w:bottom w:val="single" w:sz="4" w:space="0" w:color="auto"/>
              <w:right w:val="single" w:sz="4" w:space="0" w:color="auto"/>
            </w:tcBorders>
          </w:tcPr>
          <w:p w14:paraId="7749A155" w14:textId="77777777" w:rsidR="00B42292" w:rsidRPr="001F396A" w:rsidRDefault="00B42292" w:rsidP="00F251D6">
            <w:pPr>
              <w:pStyle w:val="TAH"/>
            </w:pPr>
          </w:p>
        </w:tc>
      </w:tr>
      <w:tr w:rsidR="00B42292" w:rsidRPr="001F396A" w14:paraId="2FC0FFDA" w14:textId="77777777" w:rsidTr="00F251D6">
        <w:tc>
          <w:tcPr>
            <w:tcW w:w="533" w:type="dxa"/>
            <w:tcBorders>
              <w:top w:val="single" w:sz="4" w:space="0" w:color="auto"/>
              <w:left w:val="single" w:sz="4" w:space="0" w:color="auto"/>
              <w:bottom w:val="single" w:sz="4" w:space="0" w:color="auto"/>
              <w:right w:val="single" w:sz="4" w:space="0" w:color="auto"/>
            </w:tcBorders>
          </w:tcPr>
          <w:p w14:paraId="6A5A7B68" w14:textId="77777777" w:rsidR="00B42292" w:rsidRPr="001F396A" w:rsidRDefault="00B42292" w:rsidP="00F251D6">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2C3D346D" w14:textId="77777777" w:rsidR="00B42292" w:rsidRPr="001F396A" w:rsidRDefault="00B42292" w:rsidP="00F251D6">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431105CD" w14:textId="77777777" w:rsidR="00B42292" w:rsidRPr="001F396A" w:rsidRDefault="00B42292" w:rsidP="00F251D6">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7F1858E5" w14:textId="77777777" w:rsidR="00B42292" w:rsidRPr="001F396A" w:rsidRDefault="00B42292" w:rsidP="00F251D6">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641737B5" w14:textId="77777777" w:rsidR="00B42292" w:rsidRPr="001F396A" w:rsidRDefault="00B42292" w:rsidP="00F251D6">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9C117F5" w14:textId="77777777" w:rsidR="00B42292" w:rsidRPr="001F396A" w:rsidRDefault="00B42292" w:rsidP="00F251D6">
            <w:pPr>
              <w:pStyle w:val="TAC"/>
            </w:pPr>
            <w:r w:rsidRPr="001F396A">
              <w:t>-</w:t>
            </w:r>
          </w:p>
        </w:tc>
      </w:tr>
      <w:tr w:rsidR="00B42292" w:rsidRPr="001F396A" w14:paraId="56462ADC" w14:textId="77777777" w:rsidTr="00F251D6">
        <w:tc>
          <w:tcPr>
            <w:tcW w:w="533" w:type="dxa"/>
            <w:tcBorders>
              <w:top w:val="single" w:sz="4" w:space="0" w:color="auto"/>
              <w:left w:val="single" w:sz="4" w:space="0" w:color="auto"/>
              <w:bottom w:val="single" w:sz="4" w:space="0" w:color="auto"/>
              <w:right w:val="single" w:sz="4" w:space="0" w:color="auto"/>
            </w:tcBorders>
          </w:tcPr>
          <w:p w14:paraId="1A240C9D" w14:textId="77777777" w:rsidR="00B42292" w:rsidRPr="001F396A" w:rsidRDefault="00B42292" w:rsidP="00F251D6">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7404A246" w14:textId="77777777" w:rsidR="00B42292" w:rsidRPr="001F396A" w:rsidRDefault="00B42292" w:rsidP="00F251D6">
            <w:pPr>
              <w:pStyle w:val="TAL"/>
            </w:pPr>
            <w:r w:rsidRPr="001F396A">
              <w:t>Make the UE (</w:t>
            </w:r>
            <w:r>
              <w:rPr>
                <w:rFonts w:hint="eastAsia"/>
              </w:rPr>
              <w:t>MCData</w:t>
            </w:r>
            <w:r w:rsidRPr="001F396A">
              <w:t xml:space="preserve"> client) request creation of a new group (group B).</w:t>
            </w:r>
          </w:p>
          <w:p w14:paraId="70D23CF4" w14:textId="77777777" w:rsidR="00B42292" w:rsidRPr="001F396A" w:rsidRDefault="00B42292" w:rsidP="00F251D6">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4C7961A3" w14:textId="77777777" w:rsidR="00B42292" w:rsidRPr="001F396A" w:rsidRDefault="00B42292" w:rsidP="00F251D6">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67A393F0" w14:textId="77777777" w:rsidR="00B42292" w:rsidRPr="001F396A" w:rsidRDefault="00B42292" w:rsidP="00F251D6">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096F4358" w14:textId="77777777" w:rsidR="00B42292" w:rsidRPr="001F396A" w:rsidRDefault="00B42292" w:rsidP="00F251D6">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0C7742B1" w14:textId="77777777" w:rsidR="00B42292" w:rsidRPr="001F396A" w:rsidRDefault="00B42292" w:rsidP="00F251D6">
            <w:pPr>
              <w:pStyle w:val="TAC"/>
            </w:pPr>
            <w:r w:rsidRPr="001F396A">
              <w:t>-</w:t>
            </w:r>
          </w:p>
        </w:tc>
      </w:tr>
      <w:tr w:rsidR="00B42292" w:rsidRPr="001F396A" w14:paraId="75E373E1" w14:textId="77777777" w:rsidTr="00F251D6">
        <w:tc>
          <w:tcPr>
            <w:tcW w:w="533" w:type="dxa"/>
            <w:tcBorders>
              <w:top w:val="single" w:sz="4" w:space="0" w:color="auto"/>
              <w:left w:val="single" w:sz="4" w:space="0" w:color="auto"/>
              <w:bottom w:val="single" w:sz="4" w:space="0" w:color="auto"/>
              <w:right w:val="single" w:sz="4" w:space="0" w:color="auto"/>
            </w:tcBorders>
          </w:tcPr>
          <w:p w14:paraId="5CE71A5A" w14:textId="77777777" w:rsidR="00B42292" w:rsidRPr="001F396A" w:rsidRDefault="00B42292" w:rsidP="00F251D6">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28EAE622" w14:textId="77777777" w:rsidR="00B42292" w:rsidRPr="001F396A" w:rsidRDefault="00B42292" w:rsidP="00F251D6">
            <w:pPr>
              <w:pStyle w:val="TAL"/>
              <w:rPr>
                <w:rFonts w:eastAsia="Calibri"/>
              </w:rPr>
            </w:pPr>
            <w:r w:rsidRPr="001F396A">
              <w:t>The UE (</w:t>
            </w:r>
            <w:r>
              <w:rPr>
                <w:rFonts w:hint="eastAsia"/>
              </w:rPr>
              <w:t>MCData</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568B6E5B" w14:textId="77777777" w:rsidR="00B42292" w:rsidRPr="001F396A" w:rsidRDefault="00B42292" w:rsidP="00F251D6">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E158841" w14:textId="77777777" w:rsidR="00B42292" w:rsidRPr="001F396A" w:rsidRDefault="00B42292" w:rsidP="00F251D6">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5B18EE5E" w14:textId="77777777" w:rsidR="00B42292" w:rsidRPr="001F396A" w:rsidRDefault="00B42292" w:rsidP="00F251D6">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67D744C" w14:textId="77777777" w:rsidR="00B42292" w:rsidRPr="001F396A" w:rsidRDefault="00B42292" w:rsidP="00F251D6">
            <w:pPr>
              <w:pStyle w:val="TAC"/>
            </w:pPr>
            <w:r w:rsidRPr="001F396A">
              <w:t>-</w:t>
            </w:r>
          </w:p>
        </w:tc>
      </w:tr>
      <w:tr w:rsidR="00B42292" w:rsidRPr="001F396A" w14:paraId="7639D3FF" w14:textId="77777777" w:rsidTr="00F251D6">
        <w:tc>
          <w:tcPr>
            <w:tcW w:w="533" w:type="dxa"/>
            <w:tcBorders>
              <w:top w:val="single" w:sz="4" w:space="0" w:color="auto"/>
              <w:left w:val="single" w:sz="4" w:space="0" w:color="auto"/>
              <w:bottom w:val="single" w:sz="4" w:space="0" w:color="auto"/>
              <w:right w:val="single" w:sz="4" w:space="0" w:color="auto"/>
            </w:tcBorders>
          </w:tcPr>
          <w:p w14:paraId="31E16AA3" w14:textId="77777777" w:rsidR="00B42292" w:rsidRPr="001F396A" w:rsidRDefault="00B42292" w:rsidP="00F251D6">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2FC4B845" w14:textId="77777777" w:rsidR="00B42292" w:rsidRPr="001F396A" w:rsidRDefault="00B42292" w:rsidP="00F251D6">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28DE0CBA" w14:textId="77777777" w:rsidR="00B42292" w:rsidRPr="001F396A" w:rsidRDefault="00B42292" w:rsidP="00F251D6">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699B175B" w14:textId="77777777" w:rsidR="00B42292" w:rsidRPr="001F396A" w:rsidRDefault="00B42292" w:rsidP="00F251D6">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7DDBEB73" w14:textId="77777777" w:rsidR="00B42292" w:rsidRPr="001F396A" w:rsidRDefault="00B42292" w:rsidP="00F251D6">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78E4A278" w14:textId="77777777" w:rsidR="00B42292" w:rsidRPr="001F396A" w:rsidRDefault="00B42292" w:rsidP="00F251D6">
            <w:pPr>
              <w:pStyle w:val="TAC"/>
              <w:rPr>
                <w:rFonts w:eastAsia="Calibri"/>
              </w:rPr>
            </w:pPr>
            <w:r w:rsidRPr="001F396A">
              <w:t>-</w:t>
            </w:r>
          </w:p>
        </w:tc>
      </w:tr>
      <w:tr w:rsidR="00B42292" w:rsidRPr="001F396A" w14:paraId="1A293BA7" w14:textId="77777777" w:rsidTr="00F251D6">
        <w:tc>
          <w:tcPr>
            <w:tcW w:w="533" w:type="dxa"/>
            <w:tcBorders>
              <w:top w:val="single" w:sz="4" w:space="0" w:color="auto"/>
              <w:left w:val="single" w:sz="4" w:space="0" w:color="auto"/>
              <w:bottom w:val="single" w:sz="4" w:space="0" w:color="auto"/>
              <w:right w:val="single" w:sz="4" w:space="0" w:color="auto"/>
            </w:tcBorders>
          </w:tcPr>
          <w:p w14:paraId="2386C7F6" w14:textId="77777777" w:rsidR="00B42292" w:rsidRPr="00DD7F69" w:rsidRDefault="00B42292" w:rsidP="00F251D6">
            <w:pPr>
              <w:pStyle w:val="TAC"/>
            </w:pPr>
            <w:r w:rsidRPr="00DD7F69">
              <w:t>4</w:t>
            </w:r>
          </w:p>
        </w:tc>
        <w:tc>
          <w:tcPr>
            <w:tcW w:w="3967" w:type="dxa"/>
            <w:tcBorders>
              <w:top w:val="single" w:sz="4" w:space="0" w:color="auto"/>
              <w:left w:val="single" w:sz="4" w:space="0" w:color="auto"/>
              <w:bottom w:val="single" w:sz="4" w:space="0" w:color="auto"/>
              <w:right w:val="single" w:sz="4" w:space="0" w:color="auto"/>
            </w:tcBorders>
            <w:hideMark/>
          </w:tcPr>
          <w:p w14:paraId="04B1F89F" w14:textId="77777777" w:rsidR="00B42292" w:rsidRPr="00DD7F69" w:rsidRDefault="00B42292" w:rsidP="00F251D6">
            <w:pPr>
              <w:pStyle w:val="TAL"/>
              <w:rPr>
                <w:rFonts w:eastAsia="Calibri"/>
              </w:rPr>
            </w:pPr>
            <w:r w:rsidRPr="00DD7F69">
              <w:rPr>
                <w:rFonts w:eastAsia="Calibri"/>
              </w:rPr>
              <w:t>Make the UE (</w:t>
            </w:r>
            <w:r w:rsidRPr="00DD7F69">
              <w:t>MCData</w:t>
            </w:r>
            <w:r w:rsidRPr="00DD7F69">
              <w:rPr>
                <w:rFonts w:eastAsia="Calibri"/>
              </w:rPr>
              <w:t xml:space="preserve"> client) request </w:t>
            </w:r>
            <w:r w:rsidRPr="00DD7F69">
              <w:t>to establish an MCData user regroup using a preconfigured group.</w:t>
            </w:r>
          </w:p>
          <w:p w14:paraId="3A9B8D7B" w14:textId="77777777" w:rsidR="00B42292" w:rsidRPr="00DD7F69" w:rsidRDefault="00B42292" w:rsidP="00F251D6">
            <w:pPr>
              <w:pStyle w:val="TAL"/>
            </w:pPr>
            <w:r w:rsidRPr="00DD7F69">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C8F777B" w14:textId="77777777" w:rsidR="00B42292" w:rsidRPr="00DD7F69" w:rsidRDefault="00B42292" w:rsidP="00F251D6">
            <w:pPr>
              <w:pStyle w:val="TAC"/>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E794AF" w14:textId="77777777" w:rsidR="00B42292" w:rsidRPr="00DD7F69" w:rsidRDefault="00B42292" w:rsidP="00F251D6">
            <w:pPr>
              <w:pStyle w:val="TAL"/>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D3FBFBD" w14:textId="77777777" w:rsidR="00B42292" w:rsidRPr="00DD7F69" w:rsidRDefault="00B42292" w:rsidP="00F251D6">
            <w:pPr>
              <w:pStyle w:val="TAC"/>
            </w:pPr>
            <w:r w:rsidRPr="00DD7F69">
              <w:t>-</w:t>
            </w:r>
          </w:p>
        </w:tc>
        <w:tc>
          <w:tcPr>
            <w:tcW w:w="850" w:type="dxa"/>
            <w:tcBorders>
              <w:top w:val="single" w:sz="4" w:space="0" w:color="auto"/>
              <w:left w:val="single" w:sz="4" w:space="0" w:color="auto"/>
              <w:bottom w:val="single" w:sz="4" w:space="0" w:color="auto"/>
              <w:right w:val="single" w:sz="4" w:space="0" w:color="auto"/>
            </w:tcBorders>
          </w:tcPr>
          <w:p w14:paraId="31AB780C" w14:textId="77777777" w:rsidR="00B42292" w:rsidRPr="00DD7F69" w:rsidRDefault="00B42292" w:rsidP="00F251D6">
            <w:pPr>
              <w:pStyle w:val="TAC"/>
            </w:pPr>
            <w:r w:rsidRPr="00DD7F69">
              <w:t>-</w:t>
            </w:r>
          </w:p>
        </w:tc>
      </w:tr>
      <w:tr w:rsidR="00B42292" w:rsidRPr="001F396A" w14:paraId="05EF0D48" w14:textId="77777777" w:rsidTr="00F251D6">
        <w:tc>
          <w:tcPr>
            <w:tcW w:w="533" w:type="dxa"/>
            <w:tcBorders>
              <w:top w:val="single" w:sz="4" w:space="0" w:color="auto"/>
              <w:left w:val="single" w:sz="4" w:space="0" w:color="auto"/>
              <w:bottom w:val="single" w:sz="4" w:space="0" w:color="auto"/>
              <w:right w:val="single" w:sz="4" w:space="0" w:color="auto"/>
            </w:tcBorders>
          </w:tcPr>
          <w:p w14:paraId="3AE24099" w14:textId="77777777" w:rsidR="00B42292" w:rsidRPr="00DD7F69" w:rsidRDefault="00B42292" w:rsidP="00F251D6">
            <w:pPr>
              <w:pStyle w:val="TAC"/>
            </w:pPr>
            <w:r w:rsidRPr="00DD7F69">
              <w:t>5</w:t>
            </w:r>
          </w:p>
        </w:tc>
        <w:tc>
          <w:tcPr>
            <w:tcW w:w="3967" w:type="dxa"/>
            <w:tcBorders>
              <w:top w:val="single" w:sz="4" w:space="0" w:color="auto"/>
              <w:left w:val="single" w:sz="4" w:space="0" w:color="auto"/>
              <w:bottom w:val="single" w:sz="4" w:space="0" w:color="auto"/>
              <w:right w:val="single" w:sz="4" w:space="0" w:color="auto"/>
            </w:tcBorders>
            <w:hideMark/>
          </w:tcPr>
          <w:p w14:paraId="14D4F9A3" w14:textId="77777777" w:rsidR="00B42292" w:rsidRPr="00DD7F69" w:rsidRDefault="00B42292" w:rsidP="00F251D6">
            <w:pPr>
              <w:pStyle w:val="TAL"/>
              <w:rPr>
                <w:rFonts w:eastAsia="Calibri"/>
              </w:rPr>
            </w:pPr>
            <w:r w:rsidRPr="00DD7F69">
              <w:rPr>
                <w:rFonts w:eastAsia="Calibri"/>
              </w:rPr>
              <w:t>Check: Does the UE (</w:t>
            </w:r>
            <w:r w:rsidRPr="00DD7F69">
              <w:t>MCData</w:t>
            </w:r>
            <w:r w:rsidRPr="00DD7F69">
              <w:rPr>
                <w:rFonts w:eastAsia="Calibri"/>
              </w:rPr>
              <w:t xml:space="preserve"> client) correctly perform procedure </w:t>
            </w:r>
            <w:r w:rsidRPr="00DD7F69">
              <w:t xml:space="preserve">'MCX SIP MESSAGE CO' as described in TS 37.579-1 [2] Table 5.3.32.3-1 </w:t>
            </w:r>
            <w:r w:rsidRPr="00DD7F69">
              <w:rPr>
                <w:bCs/>
              </w:rPr>
              <w:t>to</w:t>
            </w:r>
            <w:r w:rsidRPr="00DD7F69">
              <w:t xml:space="preserve"> establish an MCData user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4979A3B4" w14:textId="77777777" w:rsidR="00B42292" w:rsidRPr="00DD7F69" w:rsidRDefault="00B42292" w:rsidP="00F251D6">
            <w:pPr>
              <w:pStyle w:val="TAC"/>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A8A00CA" w14:textId="77777777" w:rsidR="00B42292" w:rsidRPr="00DD7F69" w:rsidRDefault="00B42292" w:rsidP="00F251D6">
            <w:pPr>
              <w:pStyle w:val="TAL"/>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B4D1B66" w14:textId="77777777" w:rsidR="00B42292" w:rsidRPr="00DD7F69" w:rsidRDefault="00B42292" w:rsidP="00F251D6">
            <w:pPr>
              <w:pStyle w:val="TAC"/>
            </w:pPr>
            <w:r w:rsidRPr="00DD7F69">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582105F9" w14:textId="77777777" w:rsidR="00B42292" w:rsidRPr="00DD7F69" w:rsidRDefault="00B42292" w:rsidP="00F251D6">
            <w:pPr>
              <w:pStyle w:val="TAC"/>
            </w:pPr>
            <w:r w:rsidRPr="00DD7F69">
              <w:t>P</w:t>
            </w:r>
          </w:p>
        </w:tc>
      </w:tr>
      <w:tr w:rsidR="00B42292" w:rsidRPr="001F396A" w14:paraId="392EAEFA" w14:textId="77777777" w:rsidTr="00F251D6">
        <w:tc>
          <w:tcPr>
            <w:tcW w:w="533" w:type="dxa"/>
            <w:tcBorders>
              <w:top w:val="single" w:sz="4" w:space="0" w:color="auto"/>
              <w:left w:val="single" w:sz="4" w:space="0" w:color="auto"/>
              <w:bottom w:val="single" w:sz="4" w:space="0" w:color="auto"/>
              <w:right w:val="single" w:sz="4" w:space="0" w:color="auto"/>
            </w:tcBorders>
          </w:tcPr>
          <w:p w14:paraId="3EDD453E" w14:textId="77777777" w:rsidR="00B42292" w:rsidRPr="00DD7F69" w:rsidRDefault="00B42292" w:rsidP="00F251D6">
            <w:pPr>
              <w:pStyle w:val="TAC"/>
            </w:pPr>
            <w:r w:rsidRPr="00DD7F69">
              <w:t>6</w:t>
            </w:r>
          </w:p>
        </w:tc>
        <w:tc>
          <w:tcPr>
            <w:tcW w:w="3967" w:type="dxa"/>
            <w:tcBorders>
              <w:top w:val="single" w:sz="4" w:space="0" w:color="auto"/>
              <w:left w:val="single" w:sz="4" w:space="0" w:color="auto"/>
              <w:bottom w:val="single" w:sz="4" w:space="0" w:color="auto"/>
              <w:right w:val="single" w:sz="4" w:space="0" w:color="auto"/>
            </w:tcBorders>
          </w:tcPr>
          <w:p w14:paraId="49B63D4E" w14:textId="77777777" w:rsidR="00B42292" w:rsidRPr="00DD7F69" w:rsidRDefault="00B42292" w:rsidP="00F251D6">
            <w:pPr>
              <w:pStyle w:val="TAL"/>
              <w:rPr>
                <w:rFonts w:eastAsia="Calibri"/>
              </w:rPr>
            </w:pPr>
            <w:r w:rsidRPr="00DD7F69">
              <w:rPr>
                <w:rFonts w:eastAsia="Calibri"/>
              </w:rPr>
              <w:t>Make the UE (</w:t>
            </w:r>
            <w:r w:rsidRPr="00DD7F69">
              <w:t>MCData</w:t>
            </w:r>
            <w:r w:rsidRPr="00DD7F69">
              <w:rPr>
                <w:rFonts w:eastAsia="Calibri"/>
              </w:rPr>
              <w:t xml:space="preserve"> client) request the establishment of a SDS group session using the user regroup.</w:t>
            </w:r>
          </w:p>
          <w:p w14:paraId="6F5AB4BF" w14:textId="77777777" w:rsidR="00B42292" w:rsidRPr="00DD7F69" w:rsidRDefault="00B42292" w:rsidP="00F251D6">
            <w:pPr>
              <w:pStyle w:val="TAL"/>
            </w:pPr>
            <w:r w:rsidRPr="00DD7F69">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5D4F44F" w14:textId="77777777" w:rsidR="00B42292" w:rsidRPr="00DD7F69" w:rsidRDefault="00B42292" w:rsidP="00F251D6">
            <w:pPr>
              <w:pStyle w:val="TAC"/>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AD23FC" w14:textId="77777777" w:rsidR="00B42292" w:rsidRPr="00DD7F69" w:rsidRDefault="00B42292" w:rsidP="00F251D6">
            <w:pPr>
              <w:pStyle w:val="TAL"/>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E4A579B" w14:textId="77777777" w:rsidR="00B42292" w:rsidRPr="00DD7F69" w:rsidRDefault="00B42292" w:rsidP="00F251D6">
            <w:pPr>
              <w:pStyle w:val="TAC"/>
            </w:pPr>
            <w:r w:rsidRPr="00DD7F69">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50FC614" w14:textId="77777777" w:rsidR="00B42292" w:rsidRPr="00DD7F69" w:rsidRDefault="00B42292" w:rsidP="00F251D6">
            <w:pPr>
              <w:pStyle w:val="TAC"/>
            </w:pPr>
            <w:r w:rsidRPr="00DD7F69">
              <w:rPr>
                <w:rFonts w:eastAsia="Calibri"/>
              </w:rPr>
              <w:t>-</w:t>
            </w:r>
          </w:p>
        </w:tc>
      </w:tr>
      <w:tr w:rsidR="00B42292" w:rsidRPr="001F396A" w14:paraId="71005661" w14:textId="77777777" w:rsidTr="00F251D6">
        <w:tc>
          <w:tcPr>
            <w:tcW w:w="533" w:type="dxa"/>
            <w:tcBorders>
              <w:top w:val="single" w:sz="4" w:space="0" w:color="auto"/>
              <w:left w:val="single" w:sz="4" w:space="0" w:color="auto"/>
              <w:bottom w:val="single" w:sz="4" w:space="0" w:color="auto"/>
              <w:right w:val="single" w:sz="4" w:space="0" w:color="auto"/>
            </w:tcBorders>
          </w:tcPr>
          <w:p w14:paraId="4EFB921F" w14:textId="77777777" w:rsidR="00B42292" w:rsidRPr="00DD7F69" w:rsidRDefault="00B42292" w:rsidP="00F251D6">
            <w:pPr>
              <w:pStyle w:val="TAC"/>
            </w:pPr>
            <w:r w:rsidRPr="00DD7F69">
              <w:t>7</w:t>
            </w:r>
          </w:p>
        </w:tc>
        <w:tc>
          <w:tcPr>
            <w:tcW w:w="3967" w:type="dxa"/>
            <w:tcBorders>
              <w:top w:val="single" w:sz="4" w:space="0" w:color="auto"/>
              <w:left w:val="single" w:sz="4" w:space="0" w:color="auto"/>
              <w:bottom w:val="single" w:sz="4" w:space="0" w:color="auto"/>
              <w:right w:val="single" w:sz="4" w:space="0" w:color="auto"/>
            </w:tcBorders>
          </w:tcPr>
          <w:p w14:paraId="24219F48" w14:textId="77777777" w:rsidR="00B42292" w:rsidRPr="00DD7F69" w:rsidRDefault="00B42292" w:rsidP="00F251D6">
            <w:pPr>
              <w:pStyle w:val="TAL"/>
              <w:rPr>
                <w:rFonts w:eastAsia="Calibri"/>
              </w:rPr>
            </w:pPr>
            <w:r w:rsidRPr="00DD7F69">
              <w:rPr>
                <w:rFonts w:eastAsia="Calibri"/>
              </w:rPr>
              <w:t>Check: Does the UE (</w:t>
            </w:r>
            <w:r w:rsidRPr="00DD7F69">
              <w:t>MCData</w:t>
            </w:r>
            <w:r w:rsidRPr="00DD7F69">
              <w:rPr>
                <w:rFonts w:eastAsia="Calibri"/>
              </w:rPr>
              <w:t xml:space="preserve"> client) correctly perform procedure '</w:t>
            </w:r>
            <w:r w:rsidRPr="00DD7F69">
              <w:rPr>
                <w:rFonts w:hint="eastAsia"/>
              </w:rPr>
              <w:t>CO</w:t>
            </w:r>
            <w:r w:rsidRPr="00DD7F69">
              <w:t xml:space="preserve"> MCData </w:t>
            </w:r>
            <w:r w:rsidRPr="00DD7F69">
              <w:rPr>
                <w:rFonts w:hint="eastAsia"/>
              </w:rPr>
              <w:t>Call E</w:t>
            </w:r>
            <w:r w:rsidRPr="00DD7F69">
              <w:t>stablishment' as described in TS 37.579-1 [2] Table 5.3</w:t>
            </w:r>
            <w:r w:rsidRPr="00DD7F69">
              <w:rPr>
                <w:rFonts w:hint="eastAsia"/>
              </w:rPr>
              <w:t>C</w:t>
            </w:r>
            <w:r w:rsidRPr="00DD7F69">
              <w:t>.</w:t>
            </w:r>
            <w:r w:rsidRPr="00DD7F69">
              <w:rPr>
                <w:rFonts w:hint="eastAsia"/>
              </w:rPr>
              <w:t>2</w:t>
            </w:r>
            <w:r w:rsidRPr="00DD7F69">
              <w:t xml:space="preserve">.3-1 </w:t>
            </w:r>
            <w:r w:rsidRPr="00DD7F69">
              <w:rPr>
                <w:bCs/>
              </w:rPr>
              <w:t xml:space="preserve">to </w:t>
            </w:r>
            <w:r w:rsidRPr="00DD7F69">
              <w:rPr>
                <w:rFonts w:eastAsia="Calibri"/>
              </w:rPr>
              <w:t xml:space="preserve">establish an SDS group session </w:t>
            </w:r>
            <w:r w:rsidRPr="00DD7F69">
              <w:rPr>
                <w:bCs/>
              </w:rPr>
              <w:t>using the user regroup</w:t>
            </w:r>
            <w:r w:rsidRPr="00DD7F69">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8E855D6" w14:textId="77777777" w:rsidR="00B42292" w:rsidRPr="00DD7F69" w:rsidRDefault="00B42292" w:rsidP="00F251D6">
            <w:pPr>
              <w:pStyle w:val="TAC"/>
              <w:rPr>
                <w:rFonts w:eastAsia="Calibri"/>
                <w:szCs w:val="22"/>
              </w:rPr>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431D3ED" w14:textId="77777777" w:rsidR="00B42292" w:rsidRPr="00DD7F69" w:rsidRDefault="00B42292" w:rsidP="00F251D6">
            <w:pPr>
              <w:pStyle w:val="TAL"/>
              <w:rPr>
                <w:rFonts w:eastAsia="Calibri"/>
              </w:rPr>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69BF520" w14:textId="77777777" w:rsidR="00B42292" w:rsidRPr="00DD7F69" w:rsidRDefault="00B42292" w:rsidP="00F251D6">
            <w:pPr>
              <w:pStyle w:val="TAC"/>
              <w:rPr>
                <w:rFonts w:eastAsia="Calibri"/>
              </w:rPr>
            </w:pPr>
            <w:r w:rsidRPr="00DD7F69">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6817B825" w14:textId="77777777" w:rsidR="00B42292" w:rsidRPr="00DD7F69" w:rsidRDefault="00B42292" w:rsidP="00F251D6">
            <w:pPr>
              <w:pStyle w:val="TAC"/>
              <w:rPr>
                <w:rFonts w:eastAsia="Calibri"/>
              </w:rPr>
            </w:pPr>
            <w:r w:rsidRPr="00DD7F69">
              <w:t>P</w:t>
            </w:r>
          </w:p>
        </w:tc>
      </w:tr>
      <w:tr w:rsidR="00B42292" w:rsidRPr="00AB505C" w14:paraId="18DFD557" w14:textId="77777777" w:rsidTr="00F251D6">
        <w:tc>
          <w:tcPr>
            <w:tcW w:w="533" w:type="dxa"/>
            <w:tcBorders>
              <w:top w:val="single" w:sz="4" w:space="0" w:color="auto"/>
              <w:left w:val="single" w:sz="4" w:space="0" w:color="auto"/>
              <w:bottom w:val="single" w:sz="4" w:space="0" w:color="auto"/>
              <w:right w:val="single" w:sz="4" w:space="0" w:color="auto"/>
            </w:tcBorders>
          </w:tcPr>
          <w:p w14:paraId="34FEB981" w14:textId="77777777" w:rsidR="00B42292" w:rsidRPr="00DD7F69" w:rsidRDefault="00B42292" w:rsidP="00F251D6">
            <w:pPr>
              <w:pStyle w:val="TAC"/>
            </w:pPr>
            <w:r w:rsidRPr="00DD7F69">
              <w:t>8</w:t>
            </w:r>
          </w:p>
        </w:tc>
        <w:tc>
          <w:tcPr>
            <w:tcW w:w="3967" w:type="dxa"/>
            <w:tcBorders>
              <w:top w:val="single" w:sz="4" w:space="0" w:color="auto"/>
              <w:left w:val="single" w:sz="4" w:space="0" w:color="auto"/>
              <w:bottom w:val="single" w:sz="4" w:space="0" w:color="auto"/>
              <w:right w:val="single" w:sz="4" w:space="0" w:color="auto"/>
            </w:tcBorders>
          </w:tcPr>
          <w:p w14:paraId="2B1F63DB" w14:textId="77777777" w:rsidR="00B42292" w:rsidRPr="00DD7F69" w:rsidRDefault="00B42292" w:rsidP="00F251D6">
            <w:pPr>
              <w:pStyle w:val="TAL"/>
              <w:rPr>
                <w:rFonts w:eastAsia="Calibri"/>
              </w:rPr>
            </w:pPr>
            <w:r w:rsidRPr="00DD7F69">
              <w:rPr>
                <w:rFonts w:eastAsia="Calibri"/>
              </w:rPr>
              <w:t>Make the UE (</w:t>
            </w:r>
            <w:r w:rsidRPr="00DD7F69">
              <w:t>MCData</w:t>
            </w:r>
            <w:r w:rsidRPr="00DD7F69">
              <w:rPr>
                <w:rFonts w:eastAsia="Calibri"/>
              </w:rPr>
              <w:t xml:space="preserve"> client) release the</w:t>
            </w:r>
            <w:r w:rsidRPr="00DD7F69">
              <w:rPr>
                <w:rFonts w:hint="eastAsia"/>
              </w:rPr>
              <w:t xml:space="preserve"> call</w:t>
            </w:r>
            <w:r w:rsidRPr="00DD7F69">
              <w:rPr>
                <w:rFonts w:eastAsia="Calibri"/>
              </w:rPr>
              <w:t>.</w:t>
            </w:r>
          </w:p>
          <w:p w14:paraId="6E4681CD" w14:textId="77777777" w:rsidR="00B42292" w:rsidRPr="00DD7F69" w:rsidRDefault="00B42292" w:rsidP="00F251D6">
            <w:pPr>
              <w:pStyle w:val="TAL"/>
              <w:rPr>
                <w:rFonts w:eastAsia="Calibri"/>
              </w:rPr>
            </w:pPr>
            <w:r w:rsidRPr="00DD7F69">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1EE8CFC" w14:textId="77777777" w:rsidR="00B42292" w:rsidRPr="00DD7F69" w:rsidRDefault="00B42292" w:rsidP="00F251D6">
            <w:pPr>
              <w:pStyle w:val="TAC"/>
              <w:rPr>
                <w:rFonts w:eastAsia="Calibri"/>
              </w:rPr>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7A36E98" w14:textId="77777777" w:rsidR="00B42292" w:rsidRPr="00DD7F69" w:rsidRDefault="00B42292" w:rsidP="00F251D6">
            <w:pPr>
              <w:pStyle w:val="TAL"/>
              <w:rPr>
                <w:rFonts w:eastAsia="Calibri"/>
              </w:rPr>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3D6AF43" w14:textId="77777777" w:rsidR="00B42292" w:rsidRPr="00DD7F69" w:rsidRDefault="00B42292" w:rsidP="00F251D6">
            <w:pPr>
              <w:pStyle w:val="TAC"/>
              <w:rPr>
                <w:rFonts w:eastAsia="Calibri"/>
              </w:rPr>
            </w:pPr>
            <w:r w:rsidRPr="00DD7F69">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E0E6259" w14:textId="77777777" w:rsidR="00B42292" w:rsidRPr="00DD7F69" w:rsidRDefault="00B42292" w:rsidP="00F251D6">
            <w:pPr>
              <w:pStyle w:val="TAC"/>
              <w:rPr>
                <w:rFonts w:eastAsia="Calibri"/>
              </w:rPr>
            </w:pPr>
            <w:r w:rsidRPr="00DD7F69">
              <w:rPr>
                <w:rFonts w:eastAsia="Calibri"/>
              </w:rPr>
              <w:t>-</w:t>
            </w:r>
          </w:p>
        </w:tc>
      </w:tr>
      <w:tr w:rsidR="00B42292" w:rsidRPr="001F396A" w14:paraId="491B4CD6" w14:textId="77777777" w:rsidTr="00F251D6">
        <w:tc>
          <w:tcPr>
            <w:tcW w:w="533" w:type="dxa"/>
            <w:tcBorders>
              <w:top w:val="single" w:sz="4" w:space="0" w:color="auto"/>
              <w:left w:val="single" w:sz="4" w:space="0" w:color="auto"/>
              <w:bottom w:val="single" w:sz="4" w:space="0" w:color="auto"/>
              <w:right w:val="single" w:sz="4" w:space="0" w:color="auto"/>
            </w:tcBorders>
          </w:tcPr>
          <w:p w14:paraId="5E081863" w14:textId="77777777" w:rsidR="00B42292" w:rsidRPr="00DD7F69" w:rsidRDefault="00B42292" w:rsidP="00F251D6">
            <w:pPr>
              <w:pStyle w:val="TAC"/>
            </w:pPr>
            <w:r w:rsidRPr="00DD7F69">
              <w:t>9</w:t>
            </w:r>
          </w:p>
        </w:tc>
        <w:tc>
          <w:tcPr>
            <w:tcW w:w="3967" w:type="dxa"/>
            <w:tcBorders>
              <w:top w:val="single" w:sz="4" w:space="0" w:color="auto"/>
              <w:left w:val="single" w:sz="4" w:space="0" w:color="auto"/>
              <w:bottom w:val="single" w:sz="4" w:space="0" w:color="auto"/>
              <w:right w:val="single" w:sz="4" w:space="0" w:color="auto"/>
            </w:tcBorders>
          </w:tcPr>
          <w:p w14:paraId="779C6720" w14:textId="77777777" w:rsidR="00B42292" w:rsidRPr="00DD7F69" w:rsidRDefault="00B42292" w:rsidP="00F251D6">
            <w:pPr>
              <w:pStyle w:val="TAL"/>
              <w:rPr>
                <w:rFonts w:eastAsia="Calibri"/>
              </w:rPr>
            </w:pPr>
            <w:r w:rsidRPr="00DD7F69">
              <w:rPr>
                <w:rFonts w:eastAsia="Calibri"/>
              </w:rPr>
              <w:t>Check: Does the UE (</w:t>
            </w:r>
            <w:r w:rsidRPr="00DD7F69">
              <w:t>MCData</w:t>
            </w:r>
            <w:r w:rsidRPr="00DD7F69">
              <w:rPr>
                <w:rFonts w:eastAsia="Calibri"/>
              </w:rPr>
              <w:t xml:space="preserve"> client) correctly perform procedure '</w:t>
            </w:r>
            <w:r w:rsidRPr="00DD7F69">
              <w:rPr>
                <w:rFonts w:hint="eastAsia"/>
              </w:rPr>
              <w:t xml:space="preserve">CO </w:t>
            </w:r>
            <w:r w:rsidRPr="00DD7F69">
              <w:t xml:space="preserve">MCData </w:t>
            </w:r>
            <w:r w:rsidRPr="00DD7F69">
              <w:rPr>
                <w:rFonts w:hint="eastAsia"/>
              </w:rPr>
              <w:t>call release</w:t>
            </w:r>
            <w:r w:rsidRPr="00DD7F69">
              <w:t>'</w:t>
            </w:r>
            <w:r w:rsidRPr="00DD7F69">
              <w:rPr>
                <w:rFonts w:eastAsia="Calibri"/>
              </w:rPr>
              <w:t xml:space="preserve"> as described in </w:t>
            </w:r>
            <w:r w:rsidRPr="00DD7F69">
              <w:t>TS 37.579-1 [2] Table 5.3</w:t>
            </w:r>
            <w:r w:rsidRPr="00DD7F69">
              <w:rPr>
                <w:rFonts w:hint="eastAsia"/>
              </w:rPr>
              <w:t>C.6.3-1</w:t>
            </w:r>
            <w:r w:rsidRPr="00DD7F69">
              <w:t>?</w:t>
            </w:r>
          </w:p>
        </w:tc>
        <w:tc>
          <w:tcPr>
            <w:tcW w:w="708" w:type="dxa"/>
            <w:tcBorders>
              <w:top w:val="single" w:sz="4" w:space="0" w:color="auto"/>
              <w:left w:val="single" w:sz="4" w:space="0" w:color="auto"/>
              <w:bottom w:val="single" w:sz="4" w:space="0" w:color="auto"/>
              <w:right w:val="single" w:sz="4" w:space="0" w:color="auto"/>
            </w:tcBorders>
          </w:tcPr>
          <w:p w14:paraId="462D3CAC" w14:textId="77777777" w:rsidR="00B42292" w:rsidRPr="00DD7F69" w:rsidRDefault="00B42292" w:rsidP="00F251D6">
            <w:pPr>
              <w:pStyle w:val="TAC"/>
              <w:rPr>
                <w:rFonts w:eastAsia="Calibri"/>
              </w:rPr>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07D6AAD" w14:textId="77777777" w:rsidR="00B42292" w:rsidRPr="00DD7F69" w:rsidRDefault="00B42292" w:rsidP="00F251D6">
            <w:pPr>
              <w:pStyle w:val="TAL"/>
              <w:rPr>
                <w:rFonts w:eastAsia="Calibri"/>
              </w:rPr>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67240AB" w14:textId="77777777" w:rsidR="00B42292" w:rsidRPr="00DD7F69" w:rsidRDefault="00B42292" w:rsidP="00F251D6">
            <w:pPr>
              <w:pStyle w:val="TAC"/>
              <w:rPr>
                <w:rFonts w:eastAsia="Calibri"/>
              </w:rPr>
            </w:pPr>
            <w:r w:rsidRPr="00DD7F69">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827C773" w14:textId="77777777" w:rsidR="00B42292" w:rsidRPr="00DD7F69" w:rsidRDefault="00B42292" w:rsidP="00F251D6">
            <w:pPr>
              <w:pStyle w:val="TAC"/>
              <w:rPr>
                <w:rFonts w:eastAsia="Calibri"/>
              </w:rPr>
            </w:pPr>
            <w:r w:rsidRPr="00DD7F69">
              <w:t>P</w:t>
            </w:r>
          </w:p>
        </w:tc>
      </w:tr>
      <w:tr w:rsidR="00B42292" w:rsidRPr="001F396A" w14:paraId="1AE8DD2B" w14:textId="77777777" w:rsidTr="00F251D6">
        <w:tc>
          <w:tcPr>
            <w:tcW w:w="533" w:type="dxa"/>
            <w:tcBorders>
              <w:top w:val="single" w:sz="4" w:space="0" w:color="auto"/>
              <w:left w:val="single" w:sz="4" w:space="0" w:color="auto"/>
              <w:bottom w:val="single" w:sz="4" w:space="0" w:color="auto"/>
              <w:right w:val="single" w:sz="4" w:space="0" w:color="auto"/>
            </w:tcBorders>
          </w:tcPr>
          <w:p w14:paraId="375F8137" w14:textId="77777777" w:rsidR="00B42292" w:rsidRPr="001F396A" w:rsidRDefault="00B42292" w:rsidP="00F251D6">
            <w:pPr>
              <w:pStyle w:val="TAC"/>
            </w:pPr>
            <w:r w:rsidRPr="001F396A">
              <w:t>1</w:t>
            </w:r>
            <w:r>
              <w:t>0</w:t>
            </w:r>
          </w:p>
        </w:tc>
        <w:tc>
          <w:tcPr>
            <w:tcW w:w="3967" w:type="dxa"/>
            <w:tcBorders>
              <w:top w:val="single" w:sz="4" w:space="0" w:color="auto"/>
              <w:left w:val="single" w:sz="4" w:space="0" w:color="auto"/>
              <w:bottom w:val="single" w:sz="4" w:space="0" w:color="auto"/>
              <w:right w:val="single" w:sz="4" w:space="0" w:color="auto"/>
            </w:tcBorders>
          </w:tcPr>
          <w:p w14:paraId="65ECDBCB" w14:textId="77777777" w:rsidR="00B42292" w:rsidRPr="001F396A" w:rsidRDefault="00B42292" w:rsidP="00F251D6">
            <w:pPr>
              <w:pStyle w:val="TAL"/>
              <w:rPr>
                <w:rFonts w:eastAsia="Calibri"/>
              </w:rPr>
            </w:pPr>
            <w:r w:rsidRPr="001F396A">
              <w:rPr>
                <w:rFonts w:eastAsia="Calibri"/>
              </w:rPr>
              <w:t>Make the UE (</w:t>
            </w:r>
            <w:r>
              <w:t>MCData</w:t>
            </w:r>
            <w:r w:rsidRPr="001F396A">
              <w:rPr>
                <w:rFonts w:eastAsia="Calibri"/>
              </w:rPr>
              <w:t xml:space="preserve"> client) request </w:t>
            </w:r>
            <w:r w:rsidRPr="001F396A">
              <w:t>to remove the user regroup</w:t>
            </w:r>
            <w:r w:rsidRPr="001F396A">
              <w:rPr>
                <w:rFonts w:eastAsia="Calibri"/>
              </w:rPr>
              <w:t>.</w:t>
            </w:r>
          </w:p>
          <w:p w14:paraId="4AB8D928" w14:textId="77777777" w:rsidR="00B42292" w:rsidRPr="001F396A" w:rsidRDefault="00B42292" w:rsidP="00F251D6">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06FA847" w14:textId="77777777" w:rsidR="00B42292" w:rsidRPr="001F396A" w:rsidRDefault="00B42292" w:rsidP="00F251D6">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6976FFA" w14:textId="77777777" w:rsidR="00B42292" w:rsidRPr="001F396A" w:rsidRDefault="00B42292" w:rsidP="00F251D6">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AFAEE6" w14:textId="77777777" w:rsidR="00B42292" w:rsidRPr="001F396A" w:rsidRDefault="00B42292" w:rsidP="00F251D6">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0D588AC" w14:textId="77777777" w:rsidR="00B42292" w:rsidRPr="001F396A" w:rsidRDefault="00B42292" w:rsidP="00F251D6">
            <w:pPr>
              <w:pStyle w:val="TAC"/>
              <w:rPr>
                <w:rFonts w:eastAsia="Calibri"/>
              </w:rPr>
            </w:pPr>
            <w:r w:rsidRPr="001F396A">
              <w:rPr>
                <w:rFonts w:eastAsia="Calibri"/>
              </w:rPr>
              <w:t>-</w:t>
            </w:r>
          </w:p>
        </w:tc>
      </w:tr>
      <w:tr w:rsidR="00B42292" w:rsidRPr="001F396A" w14:paraId="7D1CC6B2" w14:textId="77777777" w:rsidTr="00F251D6">
        <w:tc>
          <w:tcPr>
            <w:tcW w:w="533" w:type="dxa"/>
            <w:tcBorders>
              <w:top w:val="single" w:sz="4" w:space="0" w:color="auto"/>
              <w:left w:val="single" w:sz="4" w:space="0" w:color="auto"/>
              <w:bottom w:val="single" w:sz="4" w:space="0" w:color="auto"/>
              <w:right w:val="single" w:sz="4" w:space="0" w:color="auto"/>
            </w:tcBorders>
          </w:tcPr>
          <w:p w14:paraId="72797450" w14:textId="77777777" w:rsidR="00B42292" w:rsidRPr="00D20361" w:rsidRDefault="00B42292" w:rsidP="00F251D6">
            <w:pPr>
              <w:pStyle w:val="TAC"/>
            </w:pPr>
            <w:r w:rsidRPr="001F396A">
              <w:rPr>
                <w:rFonts w:eastAsia="Calibri"/>
              </w:rPr>
              <w:t>1</w:t>
            </w:r>
            <w:r>
              <w:t>1</w:t>
            </w:r>
          </w:p>
        </w:tc>
        <w:tc>
          <w:tcPr>
            <w:tcW w:w="3967" w:type="dxa"/>
            <w:tcBorders>
              <w:top w:val="single" w:sz="4" w:space="0" w:color="auto"/>
              <w:left w:val="single" w:sz="4" w:space="0" w:color="auto"/>
              <w:bottom w:val="single" w:sz="4" w:space="0" w:color="auto"/>
              <w:right w:val="single" w:sz="4" w:space="0" w:color="auto"/>
            </w:tcBorders>
            <w:hideMark/>
          </w:tcPr>
          <w:p w14:paraId="38702786" w14:textId="77777777" w:rsidR="00B42292" w:rsidRPr="001F396A" w:rsidRDefault="00B42292" w:rsidP="00F251D6">
            <w:pPr>
              <w:pStyle w:val="TAL"/>
              <w:rPr>
                <w:rFonts w:eastAsia="Calibri"/>
              </w:rPr>
            </w:pPr>
            <w:r w:rsidRPr="001F396A">
              <w:rPr>
                <w:rFonts w:eastAsia="Calibri"/>
              </w:rPr>
              <w:t>Check: Does the UE (</w:t>
            </w:r>
            <w:r>
              <w:t>MCData</w:t>
            </w:r>
            <w:r w:rsidRPr="001F396A">
              <w:rPr>
                <w:rFonts w:eastAsia="Calibri"/>
              </w:rPr>
              <w:t xml:space="preserve"> client) correctly perform procedure ‘</w:t>
            </w:r>
            <w:r w:rsidRPr="001F396A">
              <w:t xml:space="preserve">MCX SIP MESSAGE CO' as described in TS 37.579-1 [2] Table 5.3.32.3-1 </w:t>
            </w:r>
            <w:r w:rsidRPr="001F396A">
              <w:rPr>
                <w:bCs/>
              </w:rPr>
              <w:t xml:space="preserve">to </w:t>
            </w:r>
            <w:r w:rsidRPr="001F396A">
              <w:t>remove</w:t>
            </w:r>
            <w:r>
              <w:rPr>
                <w:rFonts w:hint="eastAsia"/>
              </w:rPr>
              <w:t xml:space="preserve"> the</w:t>
            </w:r>
            <w:r w:rsidRPr="001F396A">
              <w:t xml:space="preserve"> user regroup?</w:t>
            </w:r>
          </w:p>
        </w:tc>
        <w:tc>
          <w:tcPr>
            <w:tcW w:w="708" w:type="dxa"/>
            <w:tcBorders>
              <w:top w:val="single" w:sz="4" w:space="0" w:color="auto"/>
              <w:left w:val="single" w:sz="4" w:space="0" w:color="auto"/>
              <w:bottom w:val="single" w:sz="4" w:space="0" w:color="auto"/>
              <w:right w:val="single" w:sz="4" w:space="0" w:color="auto"/>
            </w:tcBorders>
            <w:hideMark/>
          </w:tcPr>
          <w:p w14:paraId="41A904B0" w14:textId="77777777" w:rsidR="00B42292" w:rsidRPr="001F396A" w:rsidRDefault="00B42292" w:rsidP="00F251D6">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25B8F2" w14:textId="77777777" w:rsidR="00B42292" w:rsidRPr="001F396A" w:rsidRDefault="00B42292" w:rsidP="00F251D6">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E34C9B3" w14:textId="77777777" w:rsidR="00B42292" w:rsidRPr="001F396A" w:rsidRDefault="00B42292" w:rsidP="00F251D6">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A2A8AD4" w14:textId="77777777" w:rsidR="00B42292" w:rsidRPr="001F396A" w:rsidRDefault="00B42292" w:rsidP="00F251D6">
            <w:pPr>
              <w:pStyle w:val="TAC"/>
              <w:rPr>
                <w:rFonts w:eastAsia="Calibri"/>
              </w:rPr>
            </w:pPr>
            <w:r w:rsidRPr="001F396A">
              <w:t>P</w:t>
            </w:r>
          </w:p>
        </w:tc>
      </w:tr>
      <w:tr w:rsidR="00B42292" w:rsidRPr="001F396A" w14:paraId="0FA2EB4C" w14:textId="77777777" w:rsidTr="00F251D6">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53FF9924" w14:textId="77777777" w:rsidR="00B42292" w:rsidRPr="001F396A" w:rsidRDefault="00B42292" w:rsidP="00F251D6">
            <w:pPr>
              <w:pStyle w:val="TAN"/>
            </w:pPr>
            <w:r w:rsidRPr="001F396A">
              <w:t>NOTE 1:</w:t>
            </w:r>
            <w:r w:rsidRPr="001F396A">
              <w:tab/>
              <w:t>This is expected to be done via a suitable implementation dependent MMI.</w:t>
            </w:r>
          </w:p>
        </w:tc>
      </w:tr>
    </w:tbl>
    <w:p w14:paraId="782987B1" w14:textId="77777777" w:rsidR="00B42292" w:rsidRPr="001F396A" w:rsidRDefault="00B42292" w:rsidP="00B42292"/>
    <w:p w14:paraId="6C477D45" w14:textId="77777777" w:rsidR="00B42292" w:rsidRPr="001F396A" w:rsidRDefault="00B42292" w:rsidP="00B42292">
      <w:pPr>
        <w:pStyle w:val="H6"/>
      </w:pPr>
      <w:r w:rsidRPr="001F396A">
        <w:t>6.</w:t>
      </w:r>
      <w:r>
        <w:t>9</w:t>
      </w:r>
      <w:r w:rsidRPr="001F396A">
        <w:t>.3.3.3</w:t>
      </w:r>
      <w:r w:rsidRPr="001F396A">
        <w:tab/>
        <w:t>Specific message contents</w:t>
      </w:r>
    </w:p>
    <w:p w14:paraId="0D9DB688" w14:textId="77777777" w:rsidR="00B42292" w:rsidRPr="001F396A" w:rsidRDefault="00B42292" w:rsidP="00B42292">
      <w:pPr>
        <w:pStyle w:val="TH"/>
      </w:pPr>
      <w:r w:rsidRPr="001F396A">
        <w:t>Table 6.</w:t>
      </w:r>
      <w:r>
        <w:t>9</w:t>
      </w:r>
      <w:r w:rsidRPr="001F396A">
        <w:t>.3.3.3-1: HTTP PUT (step 2, Table 6.</w:t>
      </w:r>
      <w:r>
        <w:t>9</w:t>
      </w:r>
      <w:r w:rsidRPr="001F396A">
        <w:t>.3.3.2-1;</w:t>
      </w:r>
      <w:r w:rsidRPr="001F396A">
        <w:br/>
        <w:t>step 1, TS 37.579-1 [2], Table 5.3.26.3-1)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42292" w:rsidRPr="001F396A" w14:paraId="4A5F8E22" w14:textId="77777777" w:rsidTr="00F251D6">
        <w:tc>
          <w:tcPr>
            <w:tcW w:w="9639" w:type="dxa"/>
          </w:tcPr>
          <w:p w14:paraId="7670399F" w14:textId="77777777" w:rsidR="00B42292" w:rsidRPr="001F396A" w:rsidRDefault="00B42292" w:rsidP="00F251D6">
            <w:pPr>
              <w:pStyle w:val="TAL"/>
              <w:rPr>
                <w:rFonts w:cs="Arial"/>
                <w:szCs w:val="18"/>
              </w:rPr>
            </w:pPr>
            <w:r w:rsidRPr="001F396A">
              <w:t>Derivation Path: TS 37.579-1 [2], Table 5.5.4.4-1, condition GROUPCREATE</w:t>
            </w:r>
          </w:p>
        </w:tc>
      </w:tr>
    </w:tbl>
    <w:p w14:paraId="4EDC947A" w14:textId="77777777" w:rsidR="00B42292" w:rsidRPr="001F396A" w:rsidRDefault="00B42292" w:rsidP="00B42292"/>
    <w:p w14:paraId="7F38FC42" w14:textId="77777777" w:rsidR="00B42292" w:rsidRPr="001F396A" w:rsidRDefault="00B42292" w:rsidP="00B42292">
      <w:pPr>
        <w:pStyle w:val="TH"/>
      </w:pPr>
      <w:r w:rsidRPr="001F396A">
        <w:t>Table 6.</w:t>
      </w:r>
      <w:r>
        <w:t>9</w:t>
      </w:r>
      <w:r w:rsidRPr="001F396A">
        <w:t>.3.3.3-2: SIP MESSAGE from the UE (Step 5, Table 6.</w:t>
      </w:r>
      <w:r>
        <w:t>9</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B42292" w:rsidRPr="001F396A" w14:paraId="54288DE3"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8327E6A" w14:textId="77777777" w:rsidR="00B42292" w:rsidRPr="001F396A" w:rsidRDefault="00B42292" w:rsidP="00F251D6">
            <w:pPr>
              <w:pStyle w:val="TAL"/>
            </w:pPr>
            <w:r w:rsidRPr="001F396A">
              <w:t>Derivation Path: TS 37.579-1 [2], Table 5.5.2.7.1-1</w:t>
            </w:r>
          </w:p>
        </w:tc>
      </w:tr>
      <w:tr w:rsidR="00B42292" w:rsidRPr="001F396A" w14:paraId="7C68AAB8"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2D80E17" w14:textId="77777777" w:rsidR="00B42292" w:rsidRPr="001F396A" w:rsidRDefault="00B42292" w:rsidP="00F251D6">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5A14CEB" w14:textId="77777777" w:rsidR="00B42292" w:rsidRPr="001F396A" w:rsidRDefault="00B42292" w:rsidP="00F251D6">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38108E91" w14:textId="77777777" w:rsidR="00B42292" w:rsidRPr="001F396A" w:rsidRDefault="00B42292" w:rsidP="00F251D6">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6E3A172E"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5983CFE" w14:textId="77777777" w:rsidR="00B42292" w:rsidRPr="001F396A" w:rsidRDefault="00B42292" w:rsidP="00F251D6">
            <w:pPr>
              <w:pStyle w:val="TAH"/>
            </w:pPr>
            <w:r w:rsidRPr="001F396A">
              <w:t>Condition</w:t>
            </w:r>
          </w:p>
        </w:tc>
      </w:tr>
      <w:tr w:rsidR="00B42292" w:rsidRPr="001F396A" w14:paraId="1804F857" w14:textId="77777777" w:rsidTr="00F251D6">
        <w:tc>
          <w:tcPr>
            <w:tcW w:w="2836" w:type="dxa"/>
            <w:tcBorders>
              <w:top w:val="single" w:sz="4" w:space="0" w:color="auto"/>
              <w:left w:val="single" w:sz="4" w:space="0" w:color="auto"/>
              <w:bottom w:val="single" w:sz="4" w:space="0" w:color="auto"/>
              <w:right w:val="single" w:sz="4" w:space="0" w:color="auto"/>
            </w:tcBorders>
          </w:tcPr>
          <w:p w14:paraId="566A5BDD" w14:textId="77777777" w:rsidR="00B42292" w:rsidRPr="001F396A" w:rsidRDefault="00B42292" w:rsidP="00F251D6">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4953136A"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31C9317"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A439B11"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1EA0C07B" w14:textId="77777777" w:rsidR="00B42292" w:rsidRPr="001F396A" w:rsidRDefault="00B42292" w:rsidP="00F251D6">
            <w:pPr>
              <w:pStyle w:val="TAH"/>
              <w:jc w:val="left"/>
              <w:rPr>
                <w:b w:val="0"/>
                <w:bCs/>
              </w:rPr>
            </w:pPr>
          </w:p>
        </w:tc>
      </w:tr>
      <w:tr w:rsidR="00B42292" w:rsidRPr="001F396A" w14:paraId="77599BF7" w14:textId="77777777" w:rsidTr="00F251D6">
        <w:tc>
          <w:tcPr>
            <w:tcW w:w="2836" w:type="dxa"/>
            <w:tcBorders>
              <w:top w:val="single" w:sz="4" w:space="0" w:color="auto"/>
              <w:left w:val="single" w:sz="4" w:space="0" w:color="auto"/>
              <w:bottom w:val="single" w:sz="4" w:space="0" w:color="auto"/>
              <w:right w:val="single" w:sz="4" w:space="0" w:color="auto"/>
            </w:tcBorders>
          </w:tcPr>
          <w:p w14:paraId="11B7EA4A" w14:textId="77777777" w:rsidR="00B42292" w:rsidRPr="001F396A" w:rsidRDefault="00B42292" w:rsidP="00F251D6">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57A3D3B3"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42FD6A6C"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0EE87666"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0712CD46" w14:textId="77777777" w:rsidR="00B42292" w:rsidRPr="001F396A" w:rsidRDefault="00B42292" w:rsidP="00F251D6">
            <w:pPr>
              <w:pStyle w:val="TAH"/>
              <w:jc w:val="left"/>
              <w:rPr>
                <w:b w:val="0"/>
                <w:bCs/>
              </w:rPr>
            </w:pPr>
          </w:p>
        </w:tc>
      </w:tr>
      <w:tr w:rsidR="00B42292" w:rsidRPr="001F396A" w14:paraId="6615832C" w14:textId="77777777" w:rsidTr="00F251D6">
        <w:tc>
          <w:tcPr>
            <w:tcW w:w="2836" w:type="dxa"/>
            <w:tcBorders>
              <w:top w:val="single" w:sz="4" w:space="0" w:color="auto"/>
              <w:left w:val="single" w:sz="4" w:space="0" w:color="auto"/>
              <w:bottom w:val="single" w:sz="4" w:space="0" w:color="auto"/>
              <w:right w:val="single" w:sz="4" w:space="0" w:color="auto"/>
            </w:tcBorders>
          </w:tcPr>
          <w:p w14:paraId="43C15302" w14:textId="77777777" w:rsidR="00B42292" w:rsidRPr="001F396A" w:rsidRDefault="00B42292" w:rsidP="00F251D6">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6A9A4C5D" w14:textId="77777777" w:rsidR="00B42292" w:rsidRPr="001F396A" w:rsidRDefault="00B42292" w:rsidP="00F251D6">
            <w:pPr>
              <w:pStyle w:val="TAH"/>
              <w:jc w:val="left"/>
              <w:rPr>
                <w:b w:val="0"/>
                <w:bCs/>
              </w:rPr>
            </w:pPr>
            <w:r w:rsidRPr="001F396A">
              <w:rPr>
                <w:b w:val="0"/>
                <w:bCs/>
              </w:rPr>
              <w:t>"+g.3gpp.</w:t>
            </w:r>
            <w:r>
              <w:rPr>
                <w:rFonts w:hint="eastAsia"/>
                <w:b w:val="0"/>
                <w:bCs/>
              </w:rPr>
              <w:t>mcdata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3C70876B"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407E279"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7D88042F" w14:textId="77777777" w:rsidR="00B42292" w:rsidRPr="001F396A" w:rsidRDefault="00B42292" w:rsidP="00F251D6">
            <w:pPr>
              <w:pStyle w:val="TAH"/>
              <w:jc w:val="left"/>
              <w:rPr>
                <w:b w:val="0"/>
                <w:bCs/>
              </w:rPr>
            </w:pPr>
          </w:p>
        </w:tc>
      </w:tr>
      <w:tr w:rsidR="00B42292" w:rsidRPr="001F396A" w14:paraId="17D6711F" w14:textId="77777777" w:rsidTr="00F251D6">
        <w:tc>
          <w:tcPr>
            <w:tcW w:w="2836" w:type="dxa"/>
            <w:tcBorders>
              <w:top w:val="single" w:sz="4" w:space="0" w:color="auto"/>
              <w:left w:val="single" w:sz="4" w:space="0" w:color="auto"/>
              <w:bottom w:val="single" w:sz="4" w:space="0" w:color="auto"/>
              <w:right w:val="single" w:sz="4" w:space="0" w:color="auto"/>
            </w:tcBorders>
          </w:tcPr>
          <w:p w14:paraId="625611D0" w14:textId="77777777" w:rsidR="00B42292" w:rsidRPr="001F396A" w:rsidRDefault="00B42292" w:rsidP="00F251D6">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1AF648CF" w14:textId="77777777" w:rsidR="00B42292" w:rsidRPr="001F396A" w:rsidRDefault="00B42292" w:rsidP="00F251D6">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7553E46B"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E6ED80E"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6D635C3D" w14:textId="77777777" w:rsidR="00B42292" w:rsidRPr="001F396A" w:rsidRDefault="00B42292" w:rsidP="00F251D6">
            <w:pPr>
              <w:pStyle w:val="TAH"/>
              <w:jc w:val="left"/>
              <w:rPr>
                <w:b w:val="0"/>
                <w:bCs/>
              </w:rPr>
            </w:pPr>
          </w:p>
        </w:tc>
      </w:tr>
      <w:tr w:rsidR="00B42292" w:rsidRPr="001F396A" w14:paraId="056336BC" w14:textId="77777777" w:rsidTr="00F251D6">
        <w:tc>
          <w:tcPr>
            <w:tcW w:w="2836" w:type="dxa"/>
            <w:tcBorders>
              <w:top w:val="single" w:sz="4" w:space="0" w:color="auto"/>
              <w:left w:val="single" w:sz="4" w:space="0" w:color="auto"/>
              <w:bottom w:val="single" w:sz="4" w:space="0" w:color="auto"/>
              <w:right w:val="single" w:sz="4" w:space="0" w:color="auto"/>
            </w:tcBorders>
          </w:tcPr>
          <w:p w14:paraId="18BE678A" w14:textId="77777777" w:rsidR="00B42292" w:rsidRPr="001F396A" w:rsidRDefault="00B42292" w:rsidP="00F251D6">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5B96D23A" w14:textId="77777777" w:rsidR="00B42292" w:rsidRPr="001F396A" w:rsidRDefault="00B42292" w:rsidP="00F251D6">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440BE4A5"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74F6529"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5BE899DA" w14:textId="77777777" w:rsidR="00B42292" w:rsidRPr="001F396A" w:rsidRDefault="00B42292" w:rsidP="00F251D6">
            <w:pPr>
              <w:pStyle w:val="TAH"/>
              <w:jc w:val="left"/>
              <w:rPr>
                <w:b w:val="0"/>
                <w:bCs/>
              </w:rPr>
            </w:pPr>
          </w:p>
        </w:tc>
      </w:tr>
      <w:tr w:rsidR="00B42292" w:rsidRPr="001F396A" w14:paraId="0E605E5C" w14:textId="77777777" w:rsidTr="00F251D6">
        <w:tc>
          <w:tcPr>
            <w:tcW w:w="2836" w:type="dxa"/>
            <w:tcBorders>
              <w:top w:val="single" w:sz="4" w:space="0" w:color="auto"/>
              <w:left w:val="single" w:sz="4" w:space="0" w:color="auto"/>
              <w:bottom w:val="single" w:sz="4" w:space="0" w:color="auto"/>
              <w:right w:val="single" w:sz="4" w:space="0" w:color="auto"/>
            </w:tcBorders>
          </w:tcPr>
          <w:p w14:paraId="4A378B69" w14:textId="77777777" w:rsidR="00B42292" w:rsidRPr="001F396A" w:rsidRDefault="00B42292" w:rsidP="00F251D6">
            <w:pPr>
              <w:pStyle w:val="TAL"/>
              <w:rPr>
                <w:rFonts w:cs="Arial"/>
                <w:bCs/>
                <w:szCs w:val="18"/>
              </w:rPr>
            </w:pPr>
            <w:r w:rsidRPr="001F396A">
              <w:rPr>
                <w:b/>
              </w:rPr>
              <w:t>P-Asserted-Service</w:t>
            </w:r>
          </w:p>
        </w:tc>
        <w:tc>
          <w:tcPr>
            <w:tcW w:w="2129" w:type="dxa"/>
            <w:tcBorders>
              <w:top w:val="single" w:sz="4" w:space="0" w:color="auto"/>
              <w:left w:val="single" w:sz="4" w:space="0" w:color="auto"/>
              <w:bottom w:val="single" w:sz="4" w:space="0" w:color="auto"/>
              <w:right w:val="single" w:sz="4" w:space="0" w:color="auto"/>
            </w:tcBorders>
          </w:tcPr>
          <w:p w14:paraId="4FEC0F10"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2E0AC37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DF8655E" w14:textId="77777777" w:rsidR="00B42292" w:rsidRPr="003C6850" w:rsidRDefault="00B42292" w:rsidP="00F251D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6D55C480" w14:textId="77777777" w:rsidR="00B42292" w:rsidRPr="001F396A" w:rsidRDefault="00B42292" w:rsidP="00F251D6">
            <w:pPr>
              <w:pStyle w:val="TAH"/>
              <w:jc w:val="left"/>
              <w:rPr>
                <w:b w:val="0"/>
                <w:bCs/>
              </w:rPr>
            </w:pPr>
          </w:p>
        </w:tc>
      </w:tr>
      <w:tr w:rsidR="00B42292" w:rsidRPr="001F396A" w14:paraId="6EEC0FA9" w14:textId="77777777" w:rsidTr="00F251D6">
        <w:tc>
          <w:tcPr>
            <w:tcW w:w="2836" w:type="dxa"/>
            <w:tcBorders>
              <w:top w:val="single" w:sz="4" w:space="0" w:color="auto"/>
              <w:left w:val="single" w:sz="4" w:space="0" w:color="auto"/>
              <w:bottom w:val="single" w:sz="4" w:space="0" w:color="auto"/>
              <w:right w:val="single" w:sz="4" w:space="0" w:color="auto"/>
            </w:tcBorders>
          </w:tcPr>
          <w:p w14:paraId="2210ACA4" w14:textId="77777777" w:rsidR="00B42292" w:rsidRPr="001F396A" w:rsidRDefault="00B42292" w:rsidP="00F251D6">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74BBD269" w14:textId="77777777" w:rsidR="00B42292" w:rsidRPr="001F396A" w:rsidRDefault="00B42292" w:rsidP="00F251D6">
            <w:pPr>
              <w:pStyle w:val="TAH"/>
              <w:jc w:val="left"/>
              <w:rPr>
                <w:b w:val="0"/>
                <w:bCs/>
              </w:rPr>
            </w:pPr>
            <w:r w:rsidRPr="001F396A">
              <w:rPr>
                <w:b w:val="0"/>
                <w:bCs/>
              </w:rPr>
              <w:t>"urn:urn-7:3gpp-service.ims.icsi.mc</w:t>
            </w:r>
            <w:r>
              <w:rPr>
                <w:rFonts w:hint="eastAsia"/>
                <w:b w:val="0"/>
                <w:bCs/>
              </w:rPr>
              <w:t>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6484073E"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3816D487"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tcPr>
          <w:p w14:paraId="5EE4144F" w14:textId="77777777" w:rsidR="00B42292" w:rsidRPr="001F396A" w:rsidRDefault="00B42292" w:rsidP="00F251D6">
            <w:pPr>
              <w:pStyle w:val="TAH"/>
              <w:jc w:val="left"/>
              <w:rPr>
                <w:b w:val="0"/>
                <w:bCs/>
              </w:rPr>
            </w:pPr>
          </w:p>
        </w:tc>
      </w:tr>
      <w:tr w:rsidR="00B42292" w:rsidRPr="001F396A" w14:paraId="49E411D7" w14:textId="77777777" w:rsidTr="00F251D6">
        <w:tc>
          <w:tcPr>
            <w:tcW w:w="2836" w:type="dxa"/>
            <w:tcBorders>
              <w:top w:val="single" w:sz="4" w:space="0" w:color="auto"/>
              <w:left w:val="single" w:sz="4" w:space="0" w:color="auto"/>
              <w:bottom w:val="single" w:sz="4" w:space="0" w:color="auto"/>
              <w:right w:val="single" w:sz="4" w:space="0" w:color="auto"/>
            </w:tcBorders>
          </w:tcPr>
          <w:p w14:paraId="7121B4FC" w14:textId="77777777" w:rsidR="00B42292" w:rsidRPr="001F396A" w:rsidRDefault="00B42292" w:rsidP="00F251D6">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35292BA5" w14:textId="77777777" w:rsidR="00B42292" w:rsidRPr="001F396A" w:rsidRDefault="00B42292" w:rsidP="00F251D6">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077C3BC7"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40DE4CF"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640FB6C8" w14:textId="77777777" w:rsidR="00B42292" w:rsidRPr="001F396A" w:rsidRDefault="00B42292" w:rsidP="00F251D6">
            <w:pPr>
              <w:pStyle w:val="TAH"/>
              <w:jc w:val="left"/>
              <w:rPr>
                <w:b w:val="0"/>
                <w:bCs/>
              </w:rPr>
            </w:pPr>
          </w:p>
        </w:tc>
      </w:tr>
      <w:tr w:rsidR="00B42292" w:rsidRPr="001F396A" w14:paraId="2F89B962"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4D8D3042" w14:textId="77777777" w:rsidR="00B42292" w:rsidRPr="001F396A" w:rsidRDefault="00B42292" w:rsidP="00F251D6">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C8134EF"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43D89050"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6251E95"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9132BF2" w14:textId="77777777" w:rsidR="00B42292" w:rsidRPr="001F396A" w:rsidRDefault="00B42292" w:rsidP="00F251D6">
            <w:pPr>
              <w:pStyle w:val="TAL"/>
            </w:pPr>
          </w:p>
        </w:tc>
      </w:tr>
      <w:tr w:rsidR="00B42292" w:rsidRPr="001F396A" w14:paraId="73428024"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199AF9B"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0FF2A055"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FD9A3E" w14:textId="77777777" w:rsidR="00B42292" w:rsidRPr="001F396A" w:rsidRDefault="00B42292" w:rsidP="00F251D6">
            <w:pPr>
              <w:pStyle w:val="TAL"/>
              <w:rPr>
                <w:b/>
              </w:rPr>
            </w:pPr>
            <w:r>
              <w:rPr>
                <w:b/>
              </w:rPr>
              <w:t>MCData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11333A9"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8B1ACE5" w14:textId="77777777" w:rsidR="00B42292" w:rsidRPr="001F396A" w:rsidRDefault="00B42292" w:rsidP="00F251D6">
            <w:pPr>
              <w:pStyle w:val="TAL"/>
            </w:pPr>
          </w:p>
        </w:tc>
      </w:tr>
      <w:tr w:rsidR="00B42292" w:rsidRPr="001F396A" w14:paraId="3BC31F3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93AD2B2" w14:textId="77777777" w:rsidR="00B42292" w:rsidRPr="001F396A" w:rsidRDefault="00B42292" w:rsidP="00F251D6">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40B1ECFA" w14:textId="77777777" w:rsidR="00B42292" w:rsidRPr="001F396A" w:rsidRDefault="00B42292" w:rsidP="00F251D6">
            <w:pPr>
              <w:pStyle w:val="TAL"/>
            </w:pPr>
            <w:r>
              <w:t>MCData</w:t>
            </w:r>
            <w:r w:rsidRPr="001F396A">
              <w:t>-Info as described in Table 6.</w:t>
            </w:r>
            <w:r>
              <w:t>9</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04DD0565"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E24AD9D" w14:textId="77777777" w:rsidR="00B42292" w:rsidRPr="001F396A" w:rsidRDefault="00B42292" w:rsidP="00F251D6">
            <w:pPr>
              <w:pStyle w:val="TAL"/>
              <w:rPr>
                <w:bCs/>
              </w:rPr>
            </w:pPr>
            <w:r w:rsidRPr="003C6850">
              <w:t>TS 2</w:t>
            </w:r>
            <w:r w:rsidRPr="00BB057E">
              <w:t xml:space="preserve">4.282 [31] clause </w:t>
            </w:r>
            <w:r w:rsidRPr="003C6850">
              <w:t>2</w:t>
            </w:r>
            <w:r>
              <w:t>3</w:t>
            </w:r>
            <w:r w:rsidRPr="003C6850">
              <w:t>.</w:t>
            </w:r>
            <w:r w:rsidRPr="00BB057E">
              <w:rPr>
                <w:rFonts w:hint="eastAsia"/>
                <w:bCs/>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5025232C" w14:textId="77777777" w:rsidR="00B42292" w:rsidRPr="001F396A" w:rsidRDefault="00B42292" w:rsidP="00F251D6">
            <w:pPr>
              <w:pStyle w:val="TAL"/>
            </w:pPr>
          </w:p>
        </w:tc>
      </w:tr>
      <w:tr w:rsidR="00B42292" w:rsidRPr="001F396A" w14:paraId="624C613B" w14:textId="77777777" w:rsidTr="00F251D6">
        <w:tc>
          <w:tcPr>
            <w:tcW w:w="2836" w:type="dxa"/>
            <w:tcBorders>
              <w:top w:val="single" w:sz="4" w:space="0" w:color="auto"/>
              <w:left w:val="single" w:sz="4" w:space="0" w:color="auto"/>
              <w:bottom w:val="single" w:sz="4" w:space="0" w:color="auto"/>
              <w:right w:val="single" w:sz="4" w:space="0" w:color="auto"/>
            </w:tcBorders>
          </w:tcPr>
          <w:p w14:paraId="479208E1"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86B6F89"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5CA2C5C4" w14:textId="77777777" w:rsidR="00B42292" w:rsidRPr="001F396A" w:rsidRDefault="00B42292" w:rsidP="00F251D6">
            <w:pPr>
              <w:pStyle w:val="TAL"/>
              <w:rPr>
                <w:b/>
                <w:bCs/>
              </w:rPr>
            </w:pPr>
            <w:r>
              <w:rPr>
                <w:b/>
                <w:bCs/>
              </w:rPr>
              <w:t>MCData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6B89D8BA"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224C4052" w14:textId="77777777" w:rsidR="00B42292" w:rsidRPr="001F396A" w:rsidRDefault="00B42292" w:rsidP="00F251D6">
            <w:pPr>
              <w:pStyle w:val="TAL"/>
            </w:pPr>
          </w:p>
        </w:tc>
      </w:tr>
      <w:tr w:rsidR="00B42292" w:rsidRPr="001F396A" w14:paraId="02488E08" w14:textId="77777777" w:rsidTr="00F251D6">
        <w:tc>
          <w:tcPr>
            <w:tcW w:w="2836" w:type="dxa"/>
            <w:tcBorders>
              <w:top w:val="single" w:sz="4" w:space="0" w:color="auto"/>
              <w:left w:val="single" w:sz="4" w:space="0" w:color="auto"/>
              <w:bottom w:val="single" w:sz="4" w:space="0" w:color="auto"/>
              <w:right w:val="single" w:sz="4" w:space="0" w:color="auto"/>
            </w:tcBorders>
          </w:tcPr>
          <w:p w14:paraId="273AED4D" w14:textId="77777777" w:rsidR="00B42292" w:rsidRPr="001F396A" w:rsidRDefault="00B42292" w:rsidP="00F251D6">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1AAE66C9"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FA9EF42"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54C8055"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02E4100E" w14:textId="77777777" w:rsidR="00B42292" w:rsidRPr="001F396A" w:rsidRDefault="00B42292" w:rsidP="00F251D6">
            <w:pPr>
              <w:pStyle w:val="TAL"/>
            </w:pPr>
          </w:p>
        </w:tc>
      </w:tr>
      <w:tr w:rsidR="00B42292" w:rsidRPr="001F396A" w14:paraId="3F0F9E20" w14:textId="77777777" w:rsidTr="00F251D6">
        <w:tc>
          <w:tcPr>
            <w:tcW w:w="2836" w:type="dxa"/>
            <w:tcBorders>
              <w:top w:val="single" w:sz="4" w:space="0" w:color="auto"/>
              <w:left w:val="single" w:sz="4" w:space="0" w:color="auto"/>
              <w:bottom w:val="single" w:sz="4" w:space="0" w:color="auto"/>
              <w:right w:val="single" w:sz="4" w:space="0" w:color="auto"/>
            </w:tcBorders>
          </w:tcPr>
          <w:p w14:paraId="347D6B14" w14:textId="77777777" w:rsidR="00B42292" w:rsidRPr="001F396A" w:rsidRDefault="00B42292" w:rsidP="00F251D6">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A81A225" w14:textId="77777777" w:rsidR="00B42292" w:rsidRPr="001F396A" w:rsidRDefault="00B42292" w:rsidP="00F251D6">
            <w:pPr>
              <w:pStyle w:val="TAL"/>
            </w:pPr>
            <w:r w:rsidRPr="001F396A">
              <w:t>"application/vnd.3gpp.mc</w:t>
            </w:r>
            <w:r>
              <w:rPr>
                <w:rFonts w:hint="eastAsia"/>
              </w:rPr>
              <w:t>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6A364D5D"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042E684"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619227D9" w14:textId="77777777" w:rsidR="00B42292" w:rsidRPr="001F396A" w:rsidRDefault="00B42292" w:rsidP="00F251D6">
            <w:pPr>
              <w:pStyle w:val="TAL"/>
            </w:pPr>
          </w:p>
        </w:tc>
      </w:tr>
      <w:tr w:rsidR="00B42292" w:rsidRPr="00DD7F69" w14:paraId="39F68E1A" w14:textId="77777777" w:rsidTr="00F251D6">
        <w:tc>
          <w:tcPr>
            <w:tcW w:w="2836" w:type="dxa"/>
            <w:tcBorders>
              <w:top w:val="single" w:sz="4" w:space="0" w:color="auto"/>
              <w:left w:val="single" w:sz="4" w:space="0" w:color="auto"/>
              <w:bottom w:val="single" w:sz="4" w:space="0" w:color="auto"/>
              <w:right w:val="single" w:sz="4" w:space="0" w:color="auto"/>
            </w:tcBorders>
          </w:tcPr>
          <w:p w14:paraId="553219D9" w14:textId="77777777" w:rsidR="00B42292" w:rsidRPr="00DD7F69" w:rsidRDefault="00B42292" w:rsidP="00F251D6">
            <w:pPr>
              <w:pStyle w:val="TAL"/>
            </w:pPr>
            <w:r w:rsidRPr="001F396A">
              <w:t xml:space="preserve">      </w:t>
            </w:r>
            <w:r w:rsidRPr="00DD7F69">
              <w:t>Content-ID</w:t>
            </w:r>
          </w:p>
        </w:tc>
        <w:tc>
          <w:tcPr>
            <w:tcW w:w="2129" w:type="dxa"/>
            <w:tcBorders>
              <w:top w:val="single" w:sz="4" w:space="0" w:color="auto"/>
              <w:left w:val="single" w:sz="4" w:space="0" w:color="auto"/>
              <w:bottom w:val="single" w:sz="4" w:space="0" w:color="auto"/>
              <w:right w:val="single" w:sz="4" w:space="0" w:color="auto"/>
            </w:tcBorders>
          </w:tcPr>
          <w:p w14:paraId="7E168D11" w14:textId="77777777" w:rsidR="00B42292" w:rsidRPr="00DD7F69" w:rsidRDefault="00B42292" w:rsidP="00F251D6">
            <w:pPr>
              <w:pStyle w:val="TAL"/>
            </w:pPr>
            <w:r w:rsidRPr="00DD7F69">
              <w:t>any value</w:t>
            </w:r>
          </w:p>
        </w:tc>
        <w:tc>
          <w:tcPr>
            <w:tcW w:w="2127" w:type="dxa"/>
            <w:tcBorders>
              <w:top w:val="single" w:sz="4" w:space="0" w:color="auto"/>
              <w:left w:val="single" w:sz="4" w:space="0" w:color="auto"/>
              <w:bottom w:val="single" w:sz="4" w:space="0" w:color="auto"/>
              <w:right w:val="single" w:sz="4" w:space="0" w:color="auto"/>
            </w:tcBorders>
          </w:tcPr>
          <w:p w14:paraId="422ED351" w14:textId="77777777" w:rsidR="00B42292" w:rsidRPr="00DD7F69" w:rsidRDefault="00B42292" w:rsidP="00F251D6">
            <w:pPr>
              <w:pStyle w:val="TAL"/>
            </w:pPr>
            <w:r w:rsidRPr="00DD7F69">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196D93EF" w14:textId="77777777" w:rsidR="00B42292" w:rsidRPr="00DD7F69"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BD0F292" w14:textId="77777777" w:rsidR="00B42292" w:rsidRPr="00DD7F69" w:rsidRDefault="00B42292" w:rsidP="00F251D6">
            <w:pPr>
              <w:pStyle w:val="TAL"/>
            </w:pPr>
          </w:p>
        </w:tc>
      </w:tr>
      <w:tr w:rsidR="00B42292" w:rsidRPr="00DD7F69" w14:paraId="0720C36B" w14:textId="77777777" w:rsidTr="00F251D6">
        <w:tc>
          <w:tcPr>
            <w:tcW w:w="2836" w:type="dxa"/>
            <w:tcBorders>
              <w:top w:val="single" w:sz="4" w:space="0" w:color="auto"/>
              <w:left w:val="single" w:sz="4" w:space="0" w:color="auto"/>
              <w:bottom w:val="single" w:sz="4" w:space="0" w:color="auto"/>
              <w:right w:val="single" w:sz="4" w:space="0" w:color="auto"/>
            </w:tcBorders>
          </w:tcPr>
          <w:p w14:paraId="42B644BA" w14:textId="77777777" w:rsidR="00B42292" w:rsidRPr="00DD7F69" w:rsidRDefault="00B42292" w:rsidP="00F251D6">
            <w:pPr>
              <w:pStyle w:val="TAL"/>
            </w:pPr>
            <w:r w:rsidRPr="00DD7F69">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65775FC5" w14:textId="77777777" w:rsidR="00B42292" w:rsidRPr="00DD7F69" w:rsidRDefault="00B42292" w:rsidP="00F251D6">
            <w:pPr>
              <w:pStyle w:val="TAL"/>
            </w:pPr>
            <w:r w:rsidRPr="00DD7F69">
              <w:t>MCData-Regroup as described in Table 6.9.3.3.3-4</w:t>
            </w:r>
          </w:p>
        </w:tc>
        <w:tc>
          <w:tcPr>
            <w:tcW w:w="2127" w:type="dxa"/>
            <w:tcBorders>
              <w:top w:val="single" w:sz="4" w:space="0" w:color="auto"/>
              <w:left w:val="single" w:sz="4" w:space="0" w:color="auto"/>
              <w:bottom w:val="single" w:sz="4" w:space="0" w:color="auto"/>
              <w:right w:val="single" w:sz="4" w:space="0" w:color="auto"/>
            </w:tcBorders>
          </w:tcPr>
          <w:p w14:paraId="2FA1FE5B" w14:textId="77777777" w:rsidR="00B42292" w:rsidRPr="00DD7F69"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4A7B136" w14:textId="77777777" w:rsidR="00B42292" w:rsidRPr="00DD7F69" w:rsidRDefault="00B42292" w:rsidP="00F251D6">
            <w:pPr>
              <w:pStyle w:val="TAL"/>
              <w:rPr>
                <w:bCs/>
              </w:rPr>
            </w:pPr>
            <w:r w:rsidRPr="00DD7F69">
              <w:t>TS 24.282 [31] clause 23.</w:t>
            </w:r>
            <w:r w:rsidRPr="00DD7F69">
              <w:rPr>
                <w:rFonts w:hint="eastAsia"/>
                <w:bCs/>
              </w:rPr>
              <w:t>3</w:t>
            </w:r>
            <w:r w:rsidRPr="00DD7F69">
              <w:t>.1.1</w:t>
            </w:r>
          </w:p>
        </w:tc>
        <w:tc>
          <w:tcPr>
            <w:tcW w:w="1134" w:type="dxa"/>
            <w:tcBorders>
              <w:top w:val="single" w:sz="4" w:space="0" w:color="auto"/>
              <w:left w:val="single" w:sz="4" w:space="0" w:color="auto"/>
              <w:bottom w:val="single" w:sz="4" w:space="0" w:color="auto"/>
              <w:right w:val="single" w:sz="4" w:space="0" w:color="auto"/>
            </w:tcBorders>
          </w:tcPr>
          <w:p w14:paraId="604661BF" w14:textId="77777777" w:rsidR="00B42292" w:rsidRPr="00DD7F69" w:rsidRDefault="00B42292" w:rsidP="00F251D6">
            <w:pPr>
              <w:pStyle w:val="TAL"/>
            </w:pPr>
          </w:p>
        </w:tc>
      </w:tr>
    </w:tbl>
    <w:p w14:paraId="0EF589FC" w14:textId="77777777" w:rsidR="00B42292" w:rsidRPr="00DD7F69" w:rsidRDefault="00B42292" w:rsidP="00B42292"/>
    <w:p w14:paraId="7CBB3F2B" w14:textId="77777777" w:rsidR="00B42292" w:rsidRPr="00DD7F69" w:rsidRDefault="00B42292" w:rsidP="00B42292">
      <w:pPr>
        <w:pStyle w:val="TH"/>
      </w:pPr>
      <w:r w:rsidRPr="00DD7F69">
        <w:t>Table 6.9.3.3.3-3: MCData-Info in SIP MESSAGE (Table 6.9.3.3.3-2)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B42292" w:rsidRPr="00DD7F69" w14:paraId="7E2E7AFD"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36733E6C" w14:textId="77777777" w:rsidR="00B42292" w:rsidRPr="00DD7F69" w:rsidRDefault="00B42292" w:rsidP="00F251D6">
            <w:pPr>
              <w:pStyle w:val="TAL"/>
            </w:pPr>
            <w:r w:rsidRPr="00DD7F69">
              <w:t>Derivation Path: TS 37.579-1 [2], Table 5.5.3.2.1-3</w:t>
            </w:r>
          </w:p>
        </w:tc>
      </w:tr>
      <w:tr w:rsidR="00B42292" w:rsidRPr="00DD7F69" w14:paraId="5B92CA60"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5831403B" w14:textId="77777777" w:rsidR="00B42292" w:rsidRPr="00DD7F69" w:rsidRDefault="00B42292" w:rsidP="00F251D6">
            <w:pPr>
              <w:pStyle w:val="TAH"/>
            </w:pPr>
            <w:r w:rsidRPr="00DD7F69">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47A0F3E" w14:textId="77777777" w:rsidR="00B42292" w:rsidRPr="00DD7F69" w:rsidRDefault="00B42292" w:rsidP="00F251D6">
            <w:pPr>
              <w:pStyle w:val="TAH"/>
            </w:pPr>
            <w:r w:rsidRPr="00DD7F69">
              <w:t>Value/remark</w:t>
            </w:r>
          </w:p>
        </w:tc>
        <w:tc>
          <w:tcPr>
            <w:tcW w:w="2127" w:type="dxa"/>
            <w:tcBorders>
              <w:top w:val="single" w:sz="4" w:space="0" w:color="auto"/>
              <w:left w:val="single" w:sz="4" w:space="0" w:color="auto"/>
              <w:bottom w:val="single" w:sz="4" w:space="0" w:color="auto"/>
              <w:right w:val="single" w:sz="4" w:space="0" w:color="auto"/>
            </w:tcBorders>
            <w:hideMark/>
          </w:tcPr>
          <w:p w14:paraId="09A7A860" w14:textId="77777777" w:rsidR="00B42292" w:rsidRPr="00DD7F69" w:rsidRDefault="00B42292" w:rsidP="00F251D6">
            <w:pPr>
              <w:pStyle w:val="TAH"/>
            </w:pPr>
            <w:r w:rsidRPr="00DD7F69">
              <w:t>Comment</w:t>
            </w:r>
          </w:p>
        </w:tc>
        <w:tc>
          <w:tcPr>
            <w:tcW w:w="1419" w:type="dxa"/>
            <w:tcBorders>
              <w:top w:val="single" w:sz="4" w:space="0" w:color="auto"/>
              <w:left w:val="single" w:sz="4" w:space="0" w:color="auto"/>
              <w:bottom w:val="single" w:sz="4" w:space="0" w:color="auto"/>
              <w:right w:val="single" w:sz="4" w:space="0" w:color="auto"/>
            </w:tcBorders>
            <w:hideMark/>
          </w:tcPr>
          <w:p w14:paraId="7FF31F3F" w14:textId="77777777" w:rsidR="00B42292" w:rsidRPr="00DD7F69" w:rsidRDefault="00B42292" w:rsidP="00F251D6">
            <w:pPr>
              <w:pStyle w:val="TAH"/>
            </w:pPr>
            <w:r w:rsidRPr="00DD7F69">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D02B2D1" w14:textId="77777777" w:rsidR="00B42292" w:rsidRPr="00DD7F69" w:rsidRDefault="00B42292" w:rsidP="00F251D6">
            <w:pPr>
              <w:pStyle w:val="TAH"/>
            </w:pPr>
            <w:r w:rsidRPr="00DD7F69">
              <w:t>Condition</w:t>
            </w:r>
          </w:p>
        </w:tc>
      </w:tr>
      <w:tr w:rsidR="00B42292" w:rsidRPr="00DD7F69" w14:paraId="155B10EA"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96AA589" w14:textId="77777777" w:rsidR="00B42292" w:rsidRPr="00DD7F69" w:rsidRDefault="00B42292" w:rsidP="00F251D6">
            <w:pPr>
              <w:pStyle w:val="TAL"/>
            </w:pPr>
            <w:r w:rsidRPr="00DD7F69">
              <w:t>mcdatainfo</w:t>
            </w:r>
          </w:p>
        </w:tc>
        <w:tc>
          <w:tcPr>
            <w:tcW w:w="2129" w:type="dxa"/>
            <w:tcBorders>
              <w:top w:val="single" w:sz="4" w:space="0" w:color="auto"/>
              <w:left w:val="single" w:sz="4" w:space="0" w:color="auto"/>
              <w:bottom w:val="single" w:sz="4" w:space="0" w:color="auto"/>
              <w:right w:val="single" w:sz="4" w:space="0" w:color="auto"/>
            </w:tcBorders>
          </w:tcPr>
          <w:p w14:paraId="7B5D3861" w14:textId="77777777" w:rsidR="00B42292" w:rsidRPr="00DD7F69"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4248E99C" w14:textId="77777777" w:rsidR="00B42292" w:rsidRPr="00DD7F69"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236CFA1" w14:textId="77777777" w:rsidR="00B42292" w:rsidRPr="00DD7F69"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C811AF" w14:textId="77777777" w:rsidR="00B42292" w:rsidRPr="00DD7F69" w:rsidRDefault="00B42292" w:rsidP="00F251D6">
            <w:pPr>
              <w:pStyle w:val="TAL"/>
            </w:pPr>
          </w:p>
        </w:tc>
      </w:tr>
      <w:tr w:rsidR="00B42292" w:rsidRPr="00DD7F69" w14:paraId="5342BFE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61A49D2A" w14:textId="77777777" w:rsidR="00B42292" w:rsidRPr="00DD7F69" w:rsidRDefault="00B42292" w:rsidP="00F251D6">
            <w:pPr>
              <w:pStyle w:val="TAL"/>
            </w:pPr>
            <w:r w:rsidRPr="00DD7F69">
              <w:t xml:space="preserve">  mcdata-Params</w:t>
            </w:r>
          </w:p>
        </w:tc>
        <w:tc>
          <w:tcPr>
            <w:tcW w:w="2129" w:type="dxa"/>
            <w:tcBorders>
              <w:top w:val="single" w:sz="4" w:space="0" w:color="auto"/>
              <w:left w:val="single" w:sz="4" w:space="0" w:color="auto"/>
              <w:bottom w:val="single" w:sz="4" w:space="0" w:color="auto"/>
              <w:right w:val="single" w:sz="4" w:space="0" w:color="auto"/>
            </w:tcBorders>
          </w:tcPr>
          <w:p w14:paraId="032E3FBF" w14:textId="77777777" w:rsidR="00B42292" w:rsidRPr="00DD7F69"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0503856" w14:textId="77777777" w:rsidR="00B42292" w:rsidRPr="00DD7F69"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08E0CB1" w14:textId="77777777" w:rsidR="00B42292" w:rsidRPr="00DD7F69"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489BDCA" w14:textId="77777777" w:rsidR="00B42292" w:rsidRPr="00DD7F69" w:rsidRDefault="00B42292" w:rsidP="00F251D6">
            <w:pPr>
              <w:pStyle w:val="TAL"/>
            </w:pPr>
          </w:p>
        </w:tc>
      </w:tr>
      <w:tr w:rsidR="00B42292" w:rsidRPr="001F396A" w14:paraId="23A494AB" w14:textId="77777777" w:rsidTr="00F251D6">
        <w:tc>
          <w:tcPr>
            <w:tcW w:w="2836" w:type="dxa"/>
            <w:tcBorders>
              <w:top w:val="single" w:sz="4" w:space="0" w:color="auto"/>
              <w:left w:val="single" w:sz="4" w:space="0" w:color="auto"/>
              <w:bottom w:val="single" w:sz="4" w:space="0" w:color="auto"/>
              <w:right w:val="single" w:sz="4" w:space="0" w:color="auto"/>
            </w:tcBorders>
          </w:tcPr>
          <w:p w14:paraId="42C8F2BC" w14:textId="77777777" w:rsidR="00B42292" w:rsidRPr="00DD7F69" w:rsidRDefault="00B42292" w:rsidP="00F251D6">
            <w:pPr>
              <w:pStyle w:val="TAL"/>
            </w:pPr>
            <w:r w:rsidRPr="00DD7F69">
              <w:t xml:space="preserve">    mcdata-client-id</w:t>
            </w:r>
          </w:p>
        </w:tc>
        <w:tc>
          <w:tcPr>
            <w:tcW w:w="2129" w:type="dxa"/>
            <w:tcBorders>
              <w:top w:val="single" w:sz="4" w:space="0" w:color="auto"/>
              <w:left w:val="single" w:sz="4" w:space="0" w:color="auto"/>
              <w:bottom w:val="single" w:sz="4" w:space="0" w:color="auto"/>
              <w:right w:val="single" w:sz="4" w:space="0" w:color="auto"/>
            </w:tcBorders>
          </w:tcPr>
          <w:p w14:paraId="3214ECC4" w14:textId="77777777" w:rsidR="00B42292" w:rsidRPr="00DD7F69" w:rsidRDefault="00B42292" w:rsidP="00F251D6">
            <w:pPr>
              <w:pStyle w:val="TAL"/>
            </w:pPr>
            <w:r w:rsidRPr="00DD7F69">
              <w:rPr>
                <w:rFonts w:eastAsia="SimSun"/>
              </w:rPr>
              <w:t>Encrypted &lt;</w:t>
            </w:r>
            <w:r w:rsidRPr="00DD7F69">
              <w:t>mcdata</w:t>
            </w:r>
            <w:r w:rsidRPr="00DD7F69">
              <w:rPr>
                <w:rFonts w:eastAsia="SimSun"/>
              </w:rPr>
              <w:t xml:space="preserve">-client-id&gt; with </w:t>
            </w:r>
            <w:r w:rsidRPr="00DD7F69">
              <w:t>mcdata</w:t>
            </w:r>
            <w:r w:rsidRPr="00DD7F69">
              <w:rPr>
                <w:rFonts w:eastAsia="SimSun"/>
              </w:rPr>
              <w:t>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67CBE634" w14:textId="77777777" w:rsidR="00B42292" w:rsidRPr="00DD7F69" w:rsidRDefault="00B42292" w:rsidP="00F251D6">
            <w:pPr>
              <w:pStyle w:val="TAL"/>
            </w:pPr>
            <w:r w:rsidRPr="00DD7F69">
              <w:rPr>
                <w:rFonts w:eastAsia="SimSun"/>
              </w:rPr>
              <w:t>Encryption according to NOTE 1 and NOTE 2 in TS 37.579-1 [2] Table 5.5.3.2.1-</w:t>
            </w:r>
            <w:r w:rsidRPr="00DD7F69">
              <w:t>3</w:t>
            </w:r>
          </w:p>
        </w:tc>
        <w:tc>
          <w:tcPr>
            <w:tcW w:w="1419" w:type="dxa"/>
            <w:tcBorders>
              <w:top w:val="single" w:sz="4" w:space="0" w:color="auto"/>
              <w:left w:val="single" w:sz="4" w:space="0" w:color="auto"/>
              <w:bottom w:val="single" w:sz="4" w:space="0" w:color="auto"/>
              <w:right w:val="single" w:sz="4" w:space="0" w:color="auto"/>
            </w:tcBorders>
          </w:tcPr>
          <w:p w14:paraId="144B5247" w14:textId="77777777" w:rsidR="00B42292" w:rsidRPr="001F396A" w:rsidRDefault="00B42292" w:rsidP="00F251D6">
            <w:pPr>
              <w:pStyle w:val="TAL"/>
            </w:pPr>
            <w:r w:rsidRPr="00DD7F69">
              <w:t>TS 24.282 [31] clause 23.</w:t>
            </w:r>
            <w:r w:rsidRPr="00DD7F69">
              <w:rPr>
                <w:rFonts w:hint="eastAsia"/>
                <w:bCs/>
              </w:rPr>
              <w:t>3</w:t>
            </w:r>
            <w:r w:rsidRPr="00DD7F69">
              <w:t>.1.1</w:t>
            </w:r>
          </w:p>
        </w:tc>
        <w:tc>
          <w:tcPr>
            <w:tcW w:w="1134" w:type="dxa"/>
            <w:tcBorders>
              <w:top w:val="single" w:sz="4" w:space="0" w:color="auto"/>
              <w:left w:val="single" w:sz="4" w:space="0" w:color="auto"/>
              <w:bottom w:val="single" w:sz="4" w:space="0" w:color="auto"/>
              <w:right w:val="single" w:sz="4" w:space="0" w:color="auto"/>
            </w:tcBorders>
          </w:tcPr>
          <w:p w14:paraId="28A02B29" w14:textId="77777777" w:rsidR="00B42292" w:rsidRPr="001F396A" w:rsidRDefault="00B42292" w:rsidP="00F251D6">
            <w:pPr>
              <w:pStyle w:val="TAL"/>
            </w:pPr>
          </w:p>
        </w:tc>
      </w:tr>
    </w:tbl>
    <w:p w14:paraId="7BE8369D" w14:textId="77777777" w:rsidR="00B42292" w:rsidRPr="001F396A" w:rsidRDefault="00B42292" w:rsidP="00B42292"/>
    <w:p w14:paraId="168424B7" w14:textId="77777777" w:rsidR="00B42292" w:rsidRPr="001F396A" w:rsidRDefault="00B42292" w:rsidP="00B42292">
      <w:pPr>
        <w:pStyle w:val="TH"/>
      </w:pPr>
      <w:r w:rsidRPr="001F396A">
        <w:t>Table 6.</w:t>
      </w:r>
      <w:r>
        <w:t>9</w:t>
      </w:r>
      <w:r w:rsidRPr="001F396A">
        <w:t xml:space="preserve">.3.3.3-4: </w:t>
      </w:r>
      <w:r>
        <w:t>MCData</w:t>
      </w:r>
      <w:r w:rsidRPr="001F396A">
        <w:t>-Regroup in SIP MESSAGE (Table 6.</w:t>
      </w:r>
      <w:r>
        <w:t>9</w:t>
      </w:r>
      <w:r w:rsidRPr="001F396A">
        <w:t>.3.3.3-2)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08A9ED8A"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668147BC" w14:textId="77777777" w:rsidR="00B42292" w:rsidRPr="001F396A" w:rsidRDefault="00B42292" w:rsidP="00F251D6">
            <w:pPr>
              <w:pStyle w:val="TAL"/>
            </w:pPr>
            <w:r w:rsidRPr="001F396A">
              <w:t>Derivation Path: TS 37.579-1 [2], Table 5.5.3.16.2-</w:t>
            </w:r>
            <w:r>
              <w:t>3</w:t>
            </w:r>
            <w:r w:rsidRPr="001F396A">
              <w:t>, condition USER_REGROUP</w:t>
            </w:r>
          </w:p>
        </w:tc>
      </w:tr>
    </w:tbl>
    <w:p w14:paraId="7A0A6C5E" w14:textId="77777777" w:rsidR="00B42292" w:rsidRPr="001F396A" w:rsidRDefault="00B42292" w:rsidP="00B42292"/>
    <w:p w14:paraId="7CEC5CEA" w14:textId="77777777" w:rsidR="00B42292" w:rsidRPr="001F396A" w:rsidRDefault="00B42292" w:rsidP="00B42292">
      <w:pPr>
        <w:pStyle w:val="TH"/>
      </w:pPr>
      <w:r w:rsidRPr="001F396A">
        <w:t>Table 6.</w:t>
      </w:r>
      <w:r>
        <w:t>9</w:t>
      </w:r>
      <w:r w:rsidRPr="001F396A">
        <w:t>.3.3.3-5: SIP INVITE from the UE (step 7, Table 6.</w:t>
      </w:r>
      <w:r>
        <w:t>9</w:t>
      </w:r>
      <w:r w:rsidRPr="001F396A">
        <w:t>.3.3.2-1;</w:t>
      </w:r>
      <w:r w:rsidRPr="001F396A">
        <w:br/>
        <w:t xml:space="preserve">step 2, TS 37.579-1 [2] </w:t>
      </w:r>
      <w:r w:rsidRPr="00DD7F69">
        <w:t>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1F396A" w14:paraId="541BFA32"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12B56623" w14:textId="77777777" w:rsidR="00B42292" w:rsidRPr="001F396A" w:rsidRDefault="00B42292" w:rsidP="00F251D6">
            <w:pPr>
              <w:pStyle w:val="TAL"/>
            </w:pPr>
            <w:r w:rsidRPr="001F396A">
              <w:t>Derivation Path: TS 37.579-1 [2], Table 5.5.2.5.1-1</w:t>
            </w:r>
          </w:p>
        </w:tc>
      </w:tr>
      <w:tr w:rsidR="00B42292" w:rsidRPr="001F396A" w14:paraId="51AFD0AC"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505A33D1" w14:textId="77777777" w:rsidR="00B42292" w:rsidRPr="001F396A" w:rsidRDefault="00B42292" w:rsidP="00F251D6">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82C918" w14:textId="77777777" w:rsidR="00B42292" w:rsidRPr="001F396A" w:rsidRDefault="00B42292" w:rsidP="00F251D6">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47697456" w14:textId="77777777" w:rsidR="00B42292" w:rsidRPr="001F396A" w:rsidRDefault="00B42292" w:rsidP="00F251D6">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33A0E02F"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3DC535DA" w14:textId="77777777" w:rsidR="00B42292" w:rsidRPr="001F396A" w:rsidRDefault="00B42292" w:rsidP="00F251D6">
            <w:pPr>
              <w:pStyle w:val="TAH"/>
            </w:pPr>
            <w:r w:rsidRPr="001F396A">
              <w:t>Condition</w:t>
            </w:r>
          </w:p>
        </w:tc>
      </w:tr>
      <w:tr w:rsidR="00B42292" w:rsidRPr="001F396A" w14:paraId="4B14450F"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0E54693" w14:textId="77777777" w:rsidR="00B42292" w:rsidRPr="001F396A" w:rsidRDefault="00B42292" w:rsidP="00F251D6">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56D16B6A"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3B129E92"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545A1171"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1E5C040E" w14:textId="77777777" w:rsidR="00B42292" w:rsidRPr="001F396A" w:rsidRDefault="00B42292" w:rsidP="00F251D6">
            <w:pPr>
              <w:pStyle w:val="TAL"/>
            </w:pPr>
          </w:p>
        </w:tc>
      </w:tr>
      <w:tr w:rsidR="00B42292" w:rsidRPr="001F396A" w14:paraId="18EF5FBA"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3AA1E39" w14:textId="77777777" w:rsidR="00B42292" w:rsidRPr="001F396A" w:rsidRDefault="00B42292" w:rsidP="00F251D6">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10565F61"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95CA94" w14:textId="77777777" w:rsidR="00B42292" w:rsidRPr="001F396A" w:rsidRDefault="00B42292" w:rsidP="00F251D6">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79896E66"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85D28B5" w14:textId="77777777" w:rsidR="00B42292" w:rsidRPr="001F396A" w:rsidRDefault="00B42292" w:rsidP="00F251D6">
            <w:pPr>
              <w:pStyle w:val="TAL"/>
            </w:pPr>
          </w:p>
        </w:tc>
      </w:tr>
      <w:tr w:rsidR="00B42292" w:rsidRPr="001F396A" w14:paraId="57D6EA46"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32383059" w14:textId="77777777" w:rsidR="00B42292" w:rsidRPr="001F396A" w:rsidRDefault="00B42292" w:rsidP="00F251D6">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A38EA4" w14:textId="77777777" w:rsidR="00B42292" w:rsidRPr="001F396A" w:rsidRDefault="00B42292" w:rsidP="00F251D6">
            <w:pPr>
              <w:pStyle w:val="TAL"/>
            </w:pPr>
            <w:r w:rsidRPr="001F396A">
              <w:t>SDP Message as described in Table 6.</w:t>
            </w:r>
            <w:r>
              <w:t>9</w:t>
            </w:r>
            <w:r w:rsidRPr="001F396A">
              <w:t>.3.3.3-6</w:t>
            </w:r>
          </w:p>
        </w:tc>
        <w:tc>
          <w:tcPr>
            <w:tcW w:w="2126" w:type="dxa"/>
            <w:tcBorders>
              <w:top w:val="single" w:sz="4" w:space="0" w:color="auto"/>
              <w:left w:val="single" w:sz="4" w:space="0" w:color="auto"/>
              <w:bottom w:val="single" w:sz="4" w:space="0" w:color="auto"/>
              <w:right w:val="single" w:sz="4" w:space="0" w:color="auto"/>
            </w:tcBorders>
          </w:tcPr>
          <w:p w14:paraId="0DA3E7EC"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4050101"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F046D03" w14:textId="77777777" w:rsidR="00B42292" w:rsidRPr="001F396A" w:rsidRDefault="00B42292" w:rsidP="00F251D6">
            <w:pPr>
              <w:pStyle w:val="TAL"/>
            </w:pPr>
          </w:p>
        </w:tc>
      </w:tr>
      <w:tr w:rsidR="00B42292" w:rsidRPr="001F396A" w14:paraId="5D46B5A6"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AE665A1" w14:textId="77777777" w:rsidR="00B42292" w:rsidRPr="001F396A" w:rsidRDefault="00B42292" w:rsidP="00F251D6">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3D5C867"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75D515" w14:textId="77777777" w:rsidR="00B42292" w:rsidRPr="001F396A" w:rsidRDefault="00B42292" w:rsidP="00F251D6">
            <w:pPr>
              <w:pStyle w:val="TAL"/>
              <w:rPr>
                <w:b/>
              </w:rPr>
            </w:pPr>
            <w:r>
              <w:rPr>
                <w:b/>
              </w:rPr>
              <w:t>MCData</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527C7346"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0B5F2CCF" w14:textId="77777777" w:rsidR="00B42292" w:rsidRPr="001F396A" w:rsidRDefault="00B42292" w:rsidP="00F251D6">
            <w:pPr>
              <w:pStyle w:val="TAL"/>
            </w:pPr>
          </w:p>
        </w:tc>
      </w:tr>
      <w:tr w:rsidR="00B42292" w:rsidRPr="001F396A" w14:paraId="3B0E9F8E"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7CB380D6" w14:textId="77777777" w:rsidR="00B42292" w:rsidRPr="001F396A" w:rsidRDefault="00B42292" w:rsidP="00F251D6">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D62824A" w14:textId="77777777" w:rsidR="00B42292" w:rsidRPr="001F396A" w:rsidRDefault="00B42292" w:rsidP="00F251D6">
            <w:pPr>
              <w:pStyle w:val="TAL"/>
            </w:pPr>
            <w:r>
              <w:t>MCData</w:t>
            </w:r>
            <w:r w:rsidRPr="001F396A">
              <w:t>-Info as described in Table 6</w:t>
            </w:r>
            <w:r>
              <w:rPr>
                <w:rFonts w:hint="eastAsia"/>
              </w:rPr>
              <w:t>.</w:t>
            </w:r>
            <w:r>
              <w:t>9</w:t>
            </w:r>
            <w:r w:rsidRPr="001F396A">
              <w:t>.3.3.3-7</w:t>
            </w:r>
          </w:p>
        </w:tc>
        <w:tc>
          <w:tcPr>
            <w:tcW w:w="2126" w:type="dxa"/>
            <w:tcBorders>
              <w:top w:val="single" w:sz="4" w:space="0" w:color="auto"/>
              <w:left w:val="single" w:sz="4" w:space="0" w:color="auto"/>
              <w:bottom w:val="single" w:sz="4" w:space="0" w:color="auto"/>
              <w:right w:val="single" w:sz="4" w:space="0" w:color="auto"/>
            </w:tcBorders>
          </w:tcPr>
          <w:p w14:paraId="172CFDC5"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4101A7A"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68D47EBA" w14:textId="77777777" w:rsidR="00B42292" w:rsidRPr="001F396A" w:rsidRDefault="00B42292" w:rsidP="00F251D6">
            <w:pPr>
              <w:pStyle w:val="TAL"/>
            </w:pPr>
          </w:p>
        </w:tc>
      </w:tr>
    </w:tbl>
    <w:p w14:paraId="3B0BD956" w14:textId="77777777" w:rsidR="00B42292" w:rsidRPr="001F396A" w:rsidRDefault="00B42292" w:rsidP="00B42292"/>
    <w:p w14:paraId="509D8E69" w14:textId="77777777" w:rsidR="00B42292" w:rsidRPr="001F396A" w:rsidRDefault="00B42292" w:rsidP="00B42292">
      <w:pPr>
        <w:pStyle w:val="TH"/>
      </w:pPr>
      <w:r w:rsidRPr="001F396A">
        <w:t>Table 6.</w:t>
      </w:r>
      <w:r>
        <w:t>9</w:t>
      </w:r>
      <w:r w:rsidRPr="001F396A">
        <w:t>.3.3.3-6: SDP in SIP INVITE (Table 6.</w:t>
      </w:r>
      <w:r>
        <w:t>9</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41967BB8"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476D27A3" w14:textId="77777777" w:rsidR="00B42292" w:rsidRPr="001F396A" w:rsidRDefault="00B42292" w:rsidP="00F251D6">
            <w:pPr>
              <w:pStyle w:val="TAL"/>
            </w:pPr>
            <w:r w:rsidRPr="001F396A">
              <w:t>Derivation Path: TS 37.579-1 [2], Table 5.5.3.1.1-</w:t>
            </w:r>
            <w:r>
              <w:t>3</w:t>
            </w:r>
            <w:r w:rsidRPr="001F396A">
              <w:t xml:space="preserve">, condition INITIAL_SDP_OFFER, </w:t>
            </w:r>
            <w:r w:rsidRPr="003A19C6">
              <w:t>MCDATA_SDS, SDS_SESSION</w:t>
            </w:r>
          </w:p>
        </w:tc>
      </w:tr>
    </w:tbl>
    <w:p w14:paraId="45152413" w14:textId="77777777" w:rsidR="00B42292" w:rsidRPr="001F396A" w:rsidRDefault="00B42292" w:rsidP="00B42292"/>
    <w:p w14:paraId="5715CBC3" w14:textId="77777777" w:rsidR="00B42292" w:rsidRPr="001F396A" w:rsidRDefault="00B42292" w:rsidP="00B42292">
      <w:pPr>
        <w:pStyle w:val="TH"/>
      </w:pPr>
      <w:r w:rsidRPr="001F396A">
        <w:t>Table 6.</w:t>
      </w:r>
      <w:r>
        <w:t>9</w:t>
      </w:r>
      <w:r w:rsidRPr="001F396A">
        <w:t xml:space="preserve">.3.3.3-7: </w:t>
      </w:r>
      <w:r>
        <w:t>MCData</w:t>
      </w:r>
      <w:r w:rsidRPr="001F396A">
        <w:t>-Info in SIP INVITE (Table 6.</w:t>
      </w:r>
      <w:r>
        <w:t>9</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1F396A" w14:paraId="23D794BB"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7A36D007" w14:textId="77777777" w:rsidR="00B42292" w:rsidRPr="001F396A" w:rsidRDefault="00B42292" w:rsidP="00F251D6">
            <w:pPr>
              <w:pStyle w:val="TAL"/>
            </w:pPr>
            <w:r w:rsidRPr="001F396A">
              <w:t>Derivation Path: TS 37.579-1 [2], Table 5.5.3.2.1-</w:t>
            </w:r>
            <w:r>
              <w:t>3</w:t>
            </w:r>
            <w:r w:rsidRPr="001F396A">
              <w:t xml:space="preserve">, condition </w:t>
            </w:r>
            <w:r>
              <w:t>MCD_grp</w:t>
            </w:r>
          </w:p>
        </w:tc>
      </w:tr>
      <w:tr w:rsidR="00B42292" w:rsidRPr="001F396A" w14:paraId="0CCB3660"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20718AE6" w14:textId="77777777" w:rsidR="00B42292" w:rsidRPr="001F396A" w:rsidRDefault="00B42292" w:rsidP="00F251D6">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EA5F8A" w14:textId="77777777" w:rsidR="00B42292" w:rsidRPr="001F396A" w:rsidRDefault="00B42292" w:rsidP="00F251D6">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405FFDA3" w14:textId="77777777" w:rsidR="00B42292" w:rsidRPr="001F396A" w:rsidRDefault="00B42292" w:rsidP="00F251D6">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3D921B26" w14:textId="77777777" w:rsidR="00B42292" w:rsidRPr="001F396A" w:rsidRDefault="00B42292" w:rsidP="00F251D6">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29285ED7" w14:textId="77777777" w:rsidR="00B42292" w:rsidRPr="001F396A" w:rsidRDefault="00B42292" w:rsidP="00F251D6">
            <w:pPr>
              <w:pStyle w:val="TAH"/>
            </w:pPr>
            <w:r w:rsidRPr="001F396A">
              <w:t>Condition</w:t>
            </w:r>
          </w:p>
        </w:tc>
      </w:tr>
      <w:tr w:rsidR="00B42292" w:rsidRPr="001F396A" w14:paraId="59265BB5"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AF1B34D" w14:textId="77777777" w:rsidR="00B42292" w:rsidRPr="001F396A" w:rsidRDefault="00B42292" w:rsidP="00F251D6">
            <w:pPr>
              <w:pStyle w:val="TAL"/>
              <w:rPr>
                <w:b/>
              </w:rPr>
            </w:pPr>
            <w:r>
              <w:t>mcdata</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5578742D"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090DCF13"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1CDAE84"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7AACFB01" w14:textId="77777777" w:rsidR="00B42292" w:rsidRPr="001F396A" w:rsidRDefault="00B42292" w:rsidP="00F251D6">
            <w:pPr>
              <w:pStyle w:val="TAL"/>
            </w:pPr>
          </w:p>
        </w:tc>
      </w:tr>
      <w:tr w:rsidR="00B42292" w:rsidRPr="001F396A" w14:paraId="3B7802FA" w14:textId="77777777" w:rsidTr="00F251D6">
        <w:tc>
          <w:tcPr>
            <w:tcW w:w="2837" w:type="dxa"/>
            <w:tcBorders>
              <w:top w:val="single" w:sz="4" w:space="0" w:color="auto"/>
              <w:left w:val="single" w:sz="4" w:space="0" w:color="auto"/>
              <w:bottom w:val="single" w:sz="4" w:space="0" w:color="auto"/>
              <w:right w:val="single" w:sz="4" w:space="0" w:color="auto"/>
            </w:tcBorders>
          </w:tcPr>
          <w:p w14:paraId="2F9922D2" w14:textId="77777777" w:rsidR="00B42292" w:rsidRPr="001F396A" w:rsidRDefault="00B42292" w:rsidP="00F251D6">
            <w:pPr>
              <w:pStyle w:val="TAL"/>
              <w:rPr>
                <w:b/>
              </w:rPr>
            </w:pPr>
            <w:r w:rsidRPr="001F396A">
              <w:t xml:space="preserve">  </w:t>
            </w:r>
            <w:r>
              <w:t>mcdata</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20D993A1"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560149F3"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A7ECD8A"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D9FEDF1" w14:textId="77777777" w:rsidR="00B42292" w:rsidRPr="001F396A" w:rsidRDefault="00B42292" w:rsidP="00F251D6">
            <w:pPr>
              <w:pStyle w:val="TAL"/>
            </w:pPr>
          </w:p>
        </w:tc>
      </w:tr>
      <w:tr w:rsidR="00B42292" w:rsidRPr="001F396A" w14:paraId="2C4F8671" w14:textId="77777777" w:rsidTr="00F251D6">
        <w:tc>
          <w:tcPr>
            <w:tcW w:w="2837" w:type="dxa"/>
            <w:tcBorders>
              <w:top w:val="single" w:sz="4" w:space="0" w:color="auto"/>
              <w:left w:val="single" w:sz="4" w:space="0" w:color="auto"/>
              <w:bottom w:val="single" w:sz="4" w:space="0" w:color="auto"/>
              <w:right w:val="single" w:sz="4" w:space="0" w:color="auto"/>
            </w:tcBorders>
          </w:tcPr>
          <w:p w14:paraId="06171527" w14:textId="77777777" w:rsidR="00B42292" w:rsidRPr="001F396A" w:rsidRDefault="00B42292" w:rsidP="00F251D6">
            <w:pPr>
              <w:pStyle w:val="TAL"/>
            </w:pPr>
            <w:r w:rsidRPr="00EC1B4E">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3E9334F6" w14:textId="77777777" w:rsidR="00B42292" w:rsidRPr="001F396A" w:rsidRDefault="00B42292" w:rsidP="00F251D6">
            <w:pPr>
              <w:pStyle w:val="TAL"/>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30639942" w14:textId="77777777" w:rsidR="00B42292" w:rsidRPr="001F396A" w:rsidRDefault="00B42292" w:rsidP="00F251D6">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FB5549"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003C956" w14:textId="77777777" w:rsidR="00B42292" w:rsidRPr="001F396A" w:rsidRDefault="00B42292" w:rsidP="00F251D6">
            <w:pPr>
              <w:pStyle w:val="TAL"/>
            </w:pPr>
          </w:p>
        </w:tc>
      </w:tr>
      <w:tr w:rsidR="00B42292" w:rsidRPr="001F396A" w14:paraId="77EA906A" w14:textId="77777777" w:rsidTr="00F251D6">
        <w:tc>
          <w:tcPr>
            <w:tcW w:w="2837" w:type="dxa"/>
            <w:tcBorders>
              <w:top w:val="single" w:sz="4" w:space="0" w:color="auto"/>
              <w:left w:val="single" w:sz="4" w:space="0" w:color="auto"/>
              <w:bottom w:val="single" w:sz="4" w:space="0" w:color="auto"/>
              <w:right w:val="single" w:sz="4" w:space="0" w:color="auto"/>
            </w:tcBorders>
          </w:tcPr>
          <w:p w14:paraId="01E55840" w14:textId="77777777" w:rsidR="00B42292" w:rsidRPr="001F396A" w:rsidRDefault="00B42292" w:rsidP="00F251D6">
            <w:pPr>
              <w:pStyle w:val="TAL"/>
              <w:rPr>
                <w:b/>
              </w:rPr>
            </w:pPr>
            <w:r w:rsidRPr="001F396A">
              <w:t xml:space="preserve">    </w:t>
            </w:r>
            <w:r>
              <w:t>mcdata</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56773D38" w14:textId="77777777" w:rsidR="00B42292" w:rsidRPr="001F396A" w:rsidRDefault="00B42292" w:rsidP="00F251D6">
            <w:pPr>
              <w:pStyle w:val="TAL"/>
            </w:pPr>
            <w:r w:rsidRPr="001F396A">
              <w:t>Encrypted &lt;</w:t>
            </w:r>
            <w:r>
              <w:t>mcdata</w:t>
            </w:r>
            <w:r w:rsidRPr="001F396A">
              <w:t xml:space="preserve">-request-uri&gt; with </w:t>
            </w:r>
            <w:r>
              <w:t>mcdata</w:t>
            </w:r>
            <w:r w:rsidRPr="001F396A">
              <w:t>URI set to px_</w:t>
            </w:r>
            <w:r>
              <w:t>MCData</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377464C0" w14:textId="77777777" w:rsidR="00B42292" w:rsidRPr="004A1148" w:rsidRDefault="00B42292" w:rsidP="00F251D6">
            <w:pPr>
              <w:pStyle w:val="TAL"/>
            </w:pPr>
            <w:r w:rsidRPr="001F396A">
              <w:rPr>
                <w:rFonts w:eastAsia="SimSun"/>
              </w:rPr>
              <w:t>Encryption according to NOTE 1 and NOTE 2 in TS 37.579-1 [2] Table 5.5.3.2.1-</w:t>
            </w:r>
            <w:r>
              <w:t>3</w:t>
            </w:r>
          </w:p>
        </w:tc>
        <w:tc>
          <w:tcPr>
            <w:tcW w:w="1419" w:type="dxa"/>
            <w:tcBorders>
              <w:top w:val="single" w:sz="4" w:space="0" w:color="auto"/>
              <w:left w:val="single" w:sz="4" w:space="0" w:color="auto"/>
              <w:bottom w:val="single" w:sz="4" w:space="0" w:color="auto"/>
              <w:right w:val="single" w:sz="4" w:space="0" w:color="auto"/>
            </w:tcBorders>
          </w:tcPr>
          <w:p w14:paraId="0749F2EB"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AF8DAB1" w14:textId="77777777" w:rsidR="00B42292" w:rsidRPr="001F396A" w:rsidRDefault="00B42292" w:rsidP="00F251D6">
            <w:pPr>
              <w:pStyle w:val="TAL"/>
            </w:pPr>
          </w:p>
        </w:tc>
      </w:tr>
    </w:tbl>
    <w:p w14:paraId="7CB323B9" w14:textId="77777777" w:rsidR="00B42292" w:rsidRPr="001F396A" w:rsidRDefault="00B42292" w:rsidP="00B42292"/>
    <w:p w14:paraId="7F6E5BBA" w14:textId="77777777" w:rsidR="00B42292" w:rsidRPr="001F396A" w:rsidRDefault="00B42292" w:rsidP="00B42292">
      <w:pPr>
        <w:pStyle w:val="TH"/>
      </w:pPr>
      <w:r w:rsidRPr="001F396A">
        <w:t>Table 6.</w:t>
      </w:r>
      <w:r>
        <w:t>9</w:t>
      </w:r>
      <w:r w:rsidRPr="001F396A">
        <w:t>.3.3.3-8: SIP 200 (OK) from the SS (step 7, Table 6.</w:t>
      </w:r>
      <w:r>
        <w:t>9</w:t>
      </w:r>
      <w:r w:rsidRPr="001F396A">
        <w:t xml:space="preserve">.3.3.2-1; </w:t>
      </w:r>
      <w:r w:rsidRPr="001F396A">
        <w:br/>
        <w:t>step 4, TS 37.579-1 [2] Table 5.3</w:t>
      </w:r>
      <w:r>
        <w:t>C</w:t>
      </w:r>
      <w:r w:rsidRPr="001F396A">
        <w:t>.</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1F396A" w14:paraId="73F80A6F"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47C1E196" w14:textId="77777777" w:rsidR="00B42292" w:rsidRPr="001F396A" w:rsidRDefault="00B42292" w:rsidP="00F251D6">
            <w:pPr>
              <w:pStyle w:val="TAL"/>
            </w:pPr>
            <w:r w:rsidRPr="001F396A">
              <w:t>Derivation Path: TS 37.579-1 [2], Table 5.5.2.17.1.2-1, condition INVITE-RSP</w:t>
            </w:r>
          </w:p>
        </w:tc>
      </w:tr>
      <w:tr w:rsidR="00B42292" w:rsidRPr="001F396A" w14:paraId="78A71DB9"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0DB54774" w14:textId="77777777" w:rsidR="00B42292" w:rsidRPr="001F396A" w:rsidRDefault="00B42292" w:rsidP="00F251D6">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82DBD1" w14:textId="77777777" w:rsidR="00B42292" w:rsidRPr="001F396A" w:rsidRDefault="00B42292" w:rsidP="00F251D6">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7D37E758" w14:textId="77777777" w:rsidR="00B42292" w:rsidRPr="001F396A" w:rsidRDefault="00B42292" w:rsidP="00F251D6">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64B31613"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562C186" w14:textId="77777777" w:rsidR="00B42292" w:rsidRPr="001F396A" w:rsidRDefault="00B42292" w:rsidP="00F251D6">
            <w:pPr>
              <w:pStyle w:val="TAH"/>
            </w:pPr>
            <w:r w:rsidRPr="001F396A">
              <w:t>Condition</w:t>
            </w:r>
          </w:p>
        </w:tc>
      </w:tr>
      <w:tr w:rsidR="00B42292" w:rsidRPr="001F396A" w14:paraId="00EB7524"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3E2C3F90" w14:textId="77777777" w:rsidR="00B42292" w:rsidRPr="001F396A" w:rsidRDefault="00B42292" w:rsidP="00F251D6">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428F4CCE"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0E825E58"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A6A11D6"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123B1D9B" w14:textId="77777777" w:rsidR="00B42292" w:rsidRPr="001F396A" w:rsidRDefault="00B42292" w:rsidP="00F251D6">
            <w:pPr>
              <w:pStyle w:val="TAL"/>
            </w:pPr>
          </w:p>
        </w:tc>
      </w:tr>
      <w:tr w:rsidR="00B42292" w:rsidRPr="001F396A" w14:paraId="48DBC764"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63F99189" w14:textId="77777777" w:rsidR="00B42292" w:rsidRPr="001F396A" w:rsidRDefault="00B42292" w:rsidP="00F251D6">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511C18" w14:textId="77777777" w:rsidR="00B42292" w:rsidRPr="001F396A" w:rsidRDefault="00B42292" w:rsidP="00F251D6">
            <w:pPr>
              <w:pStyle w:val="TAL"/>
            </w:pPr>
            <w:r w:rsidRPr="001F396A">
              <w:t>As described in Table 6.</w:t>
            </w:r>
            <w:r>
              <w:t>9</w:t>
            </w:r>
            <w:r w:rsidRPr="001F396A">
              <w:t>.3.3.3-9</w:t>
            </w:r>
          </w:p>
        </w:tc>
        <w:tc>
          <w:tcPr>
            <w:tcW w:w="2126" w:type="dxa"/>
            <w:tcBorders>
              <w:top w:val="single" w:sz="4" w:space="0" w:color="auto"/>
              <w:left w:val="single" w:sz="4" w:space="0" w:color="auto"/>
              <w:bottom w:val="single" w:sz="4" w:space="0" w:color="auto"/>
              <w:right w:val="single" w:sz="4" w:space="0" w:color="auto"/>
            </w:tcBorders>
          </w:tcPr>
          <w:p w14:paraId="5AAFBC87"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22E071F8"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1780F24A" w14:textId="77777777" w:rsidR="00B42292" w:rsidRPr="001F396A" w:rsidRDefault="00B42292" w:rsidP="00F251D6">
            <w:pPr>
              <w:pStyle w:val="TAL"/>
            </w:pPr>
          </w:p>
        </w:tc>
      </w:tr>
    </w:tbl>
    <w:p w14:paraId="327D1E3F" w14:textId="77777777" w:rsidR="00B42292" w:rsidRPr="001F396A" w:rsidRDefault="00B42292" w:rsidP="00B42292"/>
    <w:p w14:paraId="04FE2557" w14:textId="77777777" w:rsidR="00B42292" w:rsidRPr="001F396A" w:rsidRDefault="00B42292" w:rsidP="00B42292">
      <w:pPr>
        <w:pStyle w:val="TH"/>
      </w:pPr>
      <w:r w:rsidRPr="001F396A">
        <w:t>Table 6.</w:t>
      </w:r>
      <w:r>
        <w:t>9</w:t>
      </w:r>
      <w:r w:rsidRPr="001F396A">
        <w:t>.3.3.3-9: SDP in SIP 200 (OK) (Table 6.</w:t>
      </w:r>
      <w:r>
        <w:t>9</w:t>
      </w:r>
      <w:r w:rsidRPr="001F396A">
        <w:t>.3.3.3-8)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6E594188"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24EB34E7" w14:textId="77777777" w:rsidR="00B42292" w:rsidRPr="001F396A" w:rsidRDefault="00B42292" w:rsidP="00F251D6">
            <w:pPr>
              <w:pStyle w:val="TAL"/>
            </w:pPr>
            <w:r w:rsidRPr="001F396A">
              <w:t>Derivation Path: TS 37.579-1 [2], Table 5.5.3.1.2-</w:t>
            </w:r>
            <w:r>
              <w:t>3</w:t>
            </w:r>
            <w:r w:rsidRPr="001F396A">
              <w:t xml:space="preserve">, condition SDP_ANSWER, </w:t>
            </w:r>
            <w:r w:rsidRPr="00A4241A">
              <w:t>SDS_SESSION, MCDATA_SDS</w:t>
            </w:r>
          </w:p>
        </w:tc>
      </w:tr>
    </w:tbl>
    <w:p w14:paraId="7133E069" w14:textId="77777777" w:rsidR="00B42292" w:rsidRPr="001F396A" w:rsidRDefault="00B42292" w:rsidP="00B42292"/>
    <w:p w14:paraId="6E350C76" w14:textId="77777777" w:rsidR="00B42292" w:rsidRPr="001F396A" w:rsidRDefault="00B42292" w:rsidP="00B42292">
      <w:pPr>
        <w:pStyle w:val="TH"/>
      </w:pPr>
      <w:r w:rsidRPr="001F396A">
        <w:t>Table 6.</w:t>
      </w:r>
      <w:r>
        <w:t>9</w:t>
      </w:r>
      <w:r w:rsidRPr="001F396A">
        <w:t>.3.3.3-10: SIP MESSAGE from the UE (Step 1</w:t>
      </w:r>
      <w:r>
        <w:t>1</w:t>
      </w:r>
      <w:r w:rsidRPr="001F396A">
        <w:t>, Table 6.</w:t>
      </w:r>
      <w:r>
        <w:t>9</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B42292" w:rsidRPr="001F396A" w14:paraId="248FB2E1"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42BEF80" w14:textId="77777777" w:rsidR="00B42292" w:rsidRPr="001F396A" w:rsidRDefault="00B42292" w:rsidP="00F251D6">
            <w:pPr>
              <w:pStyle w:val="TAL"/>
            </w:pPr>
            <w:r w:rsidRPr="001F396A">
              <w:t>Derivation Path: TS 37.579-1 [2], Table 5.5.2.7.1-1</w:t>
            </w:r>
          </w:p>
        </w:tc>
      </w:tr>
      <w:tr w:rsidR="00B42292" w:rsidRPr="001F396A" w14:paraId="4883D056"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7CE301D" w14:textId="77777777" w:rsidR="00B42292" w:rsidRPr="001F396A" w:rsidRDefault="00B42292" w:rsidP="00F251D6">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C18A239" w14:textId="77777777" w:rsidR="00B42292" w:rsidRPr="001F396A" w:rsidRDefault="00B42292" w:rsidP="00F251D6">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58144ECE" w14:textId="77777777" w:rsidR="00B42292" w:rsidRPr="001F396A" w:rsidRDefault="00B42292" w:rsidP="00F251D6">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E201678"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00AC712" w14:textId="77777777" w:rsidR="00B42292" w:rsidRPr="001F396A" w:rsidRDefault="00B42292" w:rsidP="00F251D6">
            <w:pPr>
              <w:pStyle w:val="TAH"/>
            </w:pPr>
            <w:r w:rsidRPr="001F396A">
              <w:t>Condition</w:t>
            </w:r>
          </w:p>
        </w:tc>
      </w:tr>
      <w:tr w:rsidR="00B42292" w:rsidRPr="001F396A" w14:paraId="5F785233" w14:textId="77777777" w:rsidTr="00F251D6">
        <w:tc>
          <w:tcPr>
            <w:tcW w:w="2836" w:type="dxa"/>
            <w:tcBorders>
              <w:top w:val="single" w:sz="4" w:space="0" w:color="auto"/>
              <w:left w:val="single" w:sz="4" w:space="0" w:color="auto"/>
              <w:bottom w:val="single" w:sz="4" w:space="0" w:color="auto"/>
              <w:right w:val="single" w:sz="4" w:space="0" w:color="auto"/>
            </w:tcBorders>
          </w:tcPr>
          <w:p w14:paraId="03DC4212" w14:textId="77777777" w:rsidR="00B42292" w:rsidRPr="001F396A" w:rsidRDefault="00B42292" w:rsidP="00F251D6">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33DF6350"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BF1C57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5301735"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40F7049A" w14:textId="77777777" w:rsidR="00B42292" w:rsidRPr="001F396A" w:rsidRDefault="00B42292" w:rsidP="00F251D6">
            <w:pPr>
              <w:pStyle w:val="TAH"/>
              <w:jc w:val="left"/>
              <w:rPr>
                <w:b w:val="0"/>
                <w:bCs/>
              </w:rPr>
            </w:pPr>
          </w:p>
        </w:tc>
      </w:tr>
      <w:tr w:rsidR="00B42292" w:rsidRPr="001F396A" w14:paraId="4698C4BF" w14:textId="77777777" w:rsidTr="00F251D6">
        <w:tc>
          <w:tcPr>
            <w:tcW w:w="2836" w:type="dxa"/>
            <w:tcBorders>
              <w:top w:val="single" w:sz="4" w:space="0" w:color="auto"/>
              <w:left w:val="single" w:sz="4" w:space="0" w:color="auto"/>
              <w:bottom w:val="single" w:sz="4" w:space="0" w:color="auto"/>
              <w:right w:val="single" w:sz="4" w:space="0" w:color="auto"/>
            </w:tcBorders>
          </w:tcPr>
          <w:p w14:paraId="25F64898" w14:textId="77777777" w:rsidR="00B42292" w:rsidRPr="001F396A" w:rsidRDefault="00B42292" w:rsidP="00F251D6">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744BAF6E"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696025A"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3E5060C"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5425BB8C" w14:textId="77777777" w:rsidR="00B42292" w:rsidRPr="001F396A" w:rsidRDefault="00B42292" w:rsidP="00F251D6">
            <w:pPr>
              <w:pStyle w:val="TAH"/>
              <w:jc w:val="left"/>
              <w:rPr>
                <w:b w:val="0"/>
                <w:bCs/>
              </w:rPr>
            </w:pPr>
          </w:p>
        </w:tc>
      </w:tr>
      <w:tr w:rsidR="00B42292" w:rsidRPr="001F396A" w14:paraId="3E3326D5" w14:textId="77777777" w:rsidTr="00F251D6">
        <w:tc>
          <w:tcPr>
            <w:tcW w:w="2836" w:type="dxa"/>
            <w:tcBorders>
              <w:top w:val="single" w:sz="4" w:space="0" w:color="auto"/>
              <w:left w:val="single" w:sz="4" w:space="0" w:color="auto"/>
              <w:bottom w:val="single" w:sz="4" w:space="0" w:color="auto"/>
              <w:right w:val="single" w:sz="4" w:space="0" w:color="auto"/>
            </w:tcBorders>
          </w:tcPr>
          <w:p w14:paraId="6DC0B9E3" w14:textId="77777777" w:rsidR="00B42292" w:rsidRPr="001F396A" w:rsidRDefault="00B42292" w:rsidP="00F251D6">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15A825E4" w14:textId="77777777" w:rsidR="00B42292" w:rsidRPr="001F396A" w:rsidRDefault="00B42292" w:rsidP="00F251D6">
            <w:pPr>
              <w:pStyle w:val="TAH"/>
              <w:jc w:val="left"/>
              <w:rPr>
                <w:b w:val="0"/>
                <w:bCs/>
              </w:rPr>
            </w:pPr>
            <w:r w:rsidRPr="001F396A">
              <w:rPr>
                <w:b w:val="0"/>
                <w:bCs/>
              </w:rPr>
              <w:t>"+g.3gpp.</w:t>
            </w:r>
            <w:r>
              <w:rPr>
                <w:b w:val="0"/>
                <w:bCs/>
              </w:rPr>
              <w:t>mcdata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6EC24902"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E77BFDF" w14:textId="77777777" w:rsidR="00B42292" w:rsidRPr="00791BC8" w:rsidRDefault="00B42292" w:rsidP="00F251D6">
            <w:pPr>
              <w:pStyle w:val="TAH"/>
              <w:jc w:val="left"/>
              <w:rPr>
                <w:b w:val="0"/>
              </w:rPr>
            </w:pPr>
            <w:r w:rsidRPr="003C6850">
              <w:rPr>
                <w:b w:val="0"/>
              </w:rPr>
              <w:t>TS 24.28</w:t>
            </w:r>
            <w:r>
              <w:rPr>
                <w:b w:val="0"/>
              </w:rPr>
              <w:t>2</w:t>
            </w:r>
            <w:r w:rsidRPr="003C6850">
              <w:rPr>
                <w:b w:val="0"/>
              </w:rPr>
              <w:t xml:space="preserve"> [</w:t>
            </w:r>
            <w:r>
              <w:rPr>
                <w:b w:val="0"/>
              </w:rPr>
              <w:t>31</w:t>
            </w:r>
            <w:r w:rsidRPr="003C6850">
              <w:rPr>
                <w:b w:val="0"/>
              </w:rPr>
              <w:t>] clause 2</w:t>
            </w:r>
            <w:r>
              <w:rPr>
                <w:b w:val="0"/>
              </w:rPr>
              <w:t>3.3</w:t>
            </w:r>
            <w:r w:rsidRPr="003C6850">
              <w:rPr>
                <w:b w:val="0"/>
              </w:rPr>
              <w:t>.1.</w:t>
            </w:r>
            <w:r>
              <w:rPr>
                <w:rFonts w:hint="eastAsia"/>
                <w:b w:val="0"/>
              </w:rPr>
              <w:t>2</w:t>
            </w:r>
          </w:p>
        </w:tc>
        <w:tc>
          <w:tcPr>
            <w:tcW w:w="1134" w:type="dxa"/>
            <w:tcBorders>
              <w:top w:val="single" w:sz="4" w:space="0" w:color="auto"/>
              <w:left w:val="single" w:sz="4" w:space="0" w:color="auto"/>
              <w:bottom w:val="single" w:sz="4" w:space="0" w:color="auto"/>
              <w:right w:val="single" w:sz="4" w:space="0" w:color="auto"/>
            </w:tcBorders>
            <w:vAlign w:val="bottom"/>
          </w:tcPr>
          <w:p w14:paraId="4308A873" w14:textId="77777777" w:rsidR="00B42292" w:rsidRPr="001F396A" w:rsidRDefault="00B42292" w:rsidP="00F251D6">
            <w:pPr>
              <w:pStyle w:val="TAH"/>
              <w:jc w:val="left"/>
              <w:rPr>
                <w:b w:val="0"/>
                <w:bCs/>
              </w:rPr>
            </w:pPr>
          </w:p>
        </w:tc>
      </w:tr>
      <w:tr w:rsidR="00B42292" w:rsidRPr="001F396A" w14:paraId="34EF9FC0" w14:textId="77777777" w:rsidTr="00F251D6">
        <w:tc>
          <w:tcPr>
            <w:tcW w:w="2836" w:type="dxa"/>
            <w:tcBorders>
              <w:top w:val="single" w:sz="4" w:space="0" w:color="auto"/>
              <w:left w:val="single" w:sz="4" w:space="0" w:color="auto"/>
              <w:bottom w:val="single" w:sz="4" w:space="0" w:color="auto"/>
              <w:right w:val="single" w:sz="4" w:space="0" w:color="auto"/>
            </w:tcBorders>
          </w:tcPr>
          <w:p w14:paraId="4B65982A" w14:textId="77777777" w:rsidR="00B42292" w:rsidRPr="001F396A" w:rsidRDefault="00B42292" w:rsidP="00F251D6">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138B547C" w14:textId="77777777" w:rsidR="00B42292" w:rsidRPr="001F396A" w:rsidRDefault="00B42292" w:rsidP="00F251D6">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6334C8A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B018913" w14:textId="77777777" w:rsidR="00B42292" w:rsidRPr="00791BC8" w:rsidRDefault="00B42292" w:rsidP="00F251D6">
            <w:pPr>
              <w:pStyle w:val="TAH"/>
              <w:jc w:val="left"/>
              <w:rPr>
                <w:b w:val="0"/>
              </w:rPr>
            </w:pPr>
            <w:r w:rsidRPr="006F404F">
              <w:rPr>
                <w:b w:val="0"/>
              </w:rPr>
              <w:t>TS 24.282 [31] clause 23.3.1.</w:t>
            </w:r>
            <w:r w:rsidRPr="006F404F">
              <w:rPr>
                <w:rFonts w:hint="eastAsia"/>
                <w:b w:val="0"/>
              </w:rPr>
              <w:t>2</w:t>
            </w:r>
          </w:p>
        </w:tc>
        <w:tc>
          <w:tcPr>
            <w:tcW w:w="1134" w:type="dxa"/>
            <w:tcBorders>
              <w:top w:val="single" w:sz="4" w:space="0" w:color="auto"/>
              <w:left w:val="single" w:sz="4" w:space="0" w:color="auto"/>
              <w:bottom w:val="single" w:sz="4" w:space="0" w:color="auto"/>
              <w:right w:val="single" w:sz="4" w:space="0" w:color="auto"/>
            </w:tcBorders>
            <w:vAlign w:val="bottom"/>
          </w:tcPr>
          <w:p w14:paraId="04F48DC6" w14:textId="77777777" w:rsidR="00B42292" w:rsidRPr="001F396A" w:rsidRDefault="00B42292" w:rsidP="00F251D6">
            <w:pPr>
              <w:pStyle w:val="TAH"/>
              <w:jc w:val="left"/>
              <w:rPr>
                <w:b w:val="0"/>
                <w:bCs/>
              </w:rPr>
            </w:pPr>
          </w:p>
        </w:tc>
      </w:tr>
      <w:tr w:rsidR="00B42292" w:rsidRPr="001F396A" w14:paraId="2F06F98A" w14:textId="77777777" w:rsidTr="00F251D6">
        <w:tc>
          <w:tcPr>
            <w:tcW w:w="2836" w:type="dxa"/>
            <w:tcBorders>
              <w:top w:val="single" w:sz="4" w:space="0" w:color="auto"/>
              <w:left w:val="single" w:sz="4" w:space="0" w:color="auto"/>
              <w:bottom w:val="single" w:sz="4" w:space="0" w:color="auto"/>
              <w:right w:val="single" w:sz="4" w:space="0" w:color="auto"/>
            </w:tcBorders>
          </w:tcPr>
          <w:p w14:paraId="67D052C7" w14:textId="77777777" w:rsidR="00B42292" w:rsidRPr="001F396A" w:rsidRDefault="00B42292" w:rsidP="00F251D6">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E0487D1" w14:textId="77777777" w:rsidR="00B42292" w:rsidRPr="001F396A" w:rsidRDefault="00B42292" w:rsidP="00F251D6">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4EDB298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8D405C4" w14:textId="77777777" w:rsidR="00B42292" w:rsidRPr="00791BC8" w:rsidRDefault="00B42292" w:rsidP="00F251D6">
            <w:pPr>
              <w:pStyle w:val="TAH"/>
              <w:jc w:val="left"/>
              <w:rPr>
                <w:b w:val="0"/>
              </w:rPr>
            </w:pPr>
            <w:r w:rsidRPr="006F404F">
              <w:rPr>
                <w:b w:val="0"/>
              </w:rPr>
              <w:t>TS 24.282 [31] clause 23.3.1.</w:t>
            </w:r>
            <w:r w:rsidRPr="006F404F">
              <w:rPr>
                <w:rFonts w:hint="eastAsia"/>
                <w:b w:val="0"/>
              </w:rPr>
              <w:t>2</w:t>
            </w:r>
          </w:p>
        </w:tc>
        <w:tc>
          <w:tcPr>
            <w:tcW w:w="1134" w:type="dxa"/>
            <w:tcBorders>
              <w:top w:val="single" w:sz="4" w:space="0" w:color="auto"/>
              <w:left w:val="single" w:sz="4" w:space="0" w:color="auto"/>
              <w:bottom w:val="single" w:sz="4" w:space="0" w:color="auto"/>
              <w:right w:val="single" w:sz="4" w:space="0" w:color="auto"/>
            </w:tcBorders>
            <w:vAlign w:val="bottom"/>
          </w:tcPr>
          <w:p w14:paraId="08EE0A1F" w14:textId="77777777" w:rsidR="00B42292" w:rsidRPr="001F396A" w:rsidRDefault="00B42292" w:rsidP="00F251D6">
            <w:pPr>
              <w:pStyle w:val="TAH"/>
              <w:jc w:val="left"/>
              <w:rPr>
                <w:b w:val="0"/>
                <w:bCs/>
              </w:rPr>
            </w:pPr>
          </w:p>
        </w:tc>
      </w:tr>
      <w:tr w:rsidR="00B42292" w:rsidRPr="001F396A" w14:paraId="1E20123C" w14:textId="77777777" w:rsidTr="00F251D6">
        <w:tc>
          <w:tcPr>
            <w:tcW w:w="2836" w:type="dxa"/>
            <w:tcBorders>
              <w:top w:val="single" w:sz="4" w:space="0" w:color="auto"/>
              <w:left w:val="single" w:sz="4" w:space="0" w:color="auto"/>
              <w:bottom w:val="single" w:sz="4" w:space="0" w:color="auto"/>
              <w:right w:val="single" w:sz="4" w:space="0" w:color="auto"/>
            </w:tcBorders>
          </w:tcPr>
          <w:p w14:paraId="399FF867" w14:textId="77777777" w:rsidR="00B42292" w:rsidRPr="001F396A" w:rsidRDefault="00B42292" w:rsidP="00F251D6">
            <w:pPr>
              <w:pStyle w:val="TAL"/>
              <w:rPr>
                <w:rFonts w:cs="Arial"/>
                <w:bCs/>
                <w:szCs w:val="18"/>
              </w:rPr>
            </w:pPr>
            <w:r w:rsidRPr="001F396A">
              <w:rPr>
                <w:b/>
              </w:rPr>
              <w:t>P-Asserted-Service</w:t>
            </w:r>
          </w:p>
        </w:tc>
        <w:tc>
          <w:tcPr>
            <w:tcW w:w="2129" w:type="dxa"/>
            <w:tcBorders>
              <w:top w:val="single" w:sz="4" w:space="0" w:color="auto"/>
              <w:left w:val="single" w:sz="4" w:space="0" w:color="auto"/>
              <w:bottom w:val="single" w:sz="4" w:space="0" w:color="auto"/>
              <w:right w:val="single" w:sz="4" w:space="0" w:color="auto"/>
            </w:tcBorders>
          </w:tcPr>
          <w:p w14:paraId="49095604"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0635C60D"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7FB9818" w14:textId="77777777" w:rsidR="00B42292" w:rsidRPr="00791BC8" w:rsidRDefault="00B42292" w:rsidP="00F251D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6A06B379" w14:textId="77777777" w:rsidR="00B42292" w:rsidRPr="001F396A" w:rsidRDefault="00B42292" w:rsidP="00F251D6">
            <w:pPr>
              <w:pStyle w:val="TAH"/>
              <w:jc w:val="left"/>
              <w:rPr>
                <w:b w:val="0"/>
                <w:bCs/>
              </w:rPr>
            </w:pPr>
          </w:p>
        </w:tc>
      </w:tr>
      <w:tr w:rsidR="00B42292" w:rsidRPr="001F396A" w14:paraId="0A7761A4" w14:textId="77777777" w:rsidTr="00F251D6">
        <w:tc>
          <w:tcPr>
            <w:tcW w:w="2836" w:type="dxa"/>
            <w:tcBorders>
              <w:top w:val="single" w:sz="4" w:space="0" w:color="auto"/>
              <w:left w:val="single" w:sz="4" w:space="0" w:color="auto"/>
              <w:bottom w:val="single" w:sz="4" w:space="0" w:color="auto"/>
              <w:right w:val="single" w:sz="4" w:space="0" w:color="auto"/>
            </w:tcBorders>
          </w:tcPr>
          <w:p w14:paraId="4F684324" w14:textId="77777777" w:rsidR="00B42292" w:rsidRPr="001F396A" w:rsidRDefault="00B42292" w:rsidP="00F251D6">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DE49085" w14:textId="77777777" w:rsidR="00B42292" w:rsidRPr="001F396A" w:rsidRDefault="00B42292" w:rsidP="00F251D6">
            <w:pPr>
              <w:pStyle w:val="TAH"/>
              <w:jc w:val="left"/>
              <w:rPr>
                <w:b w:val="0"/>
                <w:bCs/>
              </w:rPr>
            </w:pPr>
            <w:r w:rsidRPr="001F396A">
              <w:rPr>
                <w:b w:val="0"/>
                <w:bCs/>
              </w:rPr>
              <w:t>"urn:urn-7:3gpp-service.ims.icsi.</w:t>
            </w:r>
            <w:r>
              <w:rPr>
                <w:b w:val="0"/>
                <w:bCs/>
              </w:rPr>
              <w:t>mcdata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7489335A"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E83F968" w14:textId="77777777" w:rsidR="00B42292" w:rsidRPr="00791BC8" w:rsidRDefault="00B42292" w:rsidP="00F251D6">
            <w:pPr>
              <w:pStyle w:val="TAH"/>
              <w:jc w:val="left"/>
              <w:rPr>
                <w:b w:val="0"/>
              </w:rPr>
            </w:pPr>
            <w:r w:rsidRPr="003C6850">
              <w:rPr>
                <w:b w:val="0"/>
              </w:rPr>
              <w:t>TS 24.28</w:t>
            </w:r>
            <w:r>
              <w:rPr>
                <w:b w:val="0"/>
              </w:rPr>
              <w:t>2</w:t>
            </w:r>
            <w:r w:rsidRPr="003C6850">
              <w:rPr>
                <w:b w:val="0"/>
              </w:rPr>
              <w:t xml:space="preserve"> [</w:t>
            </w:r>
            <w:r>
              <w:rPr>
                <w:b w:val="0"/>
              </w:rPr>
              <w:t>31</w:t>
            </w:r>
            <w:r w:rsidRPr="003C6850">
              <w:rPr>
                <w:b w:val="0"/>
              </w:rPr>
              <w:t>] clause 2</w:t>
            </w:r>
            <w:r>
              <w:rPr>
                <w:b w:val="0"/>
              </w:rPr>
              <w:t>3.3</w:t>
            </w:r>
            <w:r w:rsidRPr="003C6850">
              <w:rPr>
                <w:b w:val="0"/>
              </w:rPr>
              <w:t>.1.</w:t>
            </w:r>
            <w:r>
              <w:rPr>
                <w:rFonts w:hint="eastAsia"/>
                <w:b w:val="0"/>
              </w:rPr>
              <w:t>2</w:t>
            </w:r>
          </w:p>
        </w:tc>
        <w:tc>
          <w:tcPr>
            <w:tcW w:w="1134" w:type="dxa"/>
            <w:tcBorders>
              <w:top w:val="single" w:sz="4" w:space="0" w:color="auto"/>
              <w:left w:val="single" w:sz="4" w:space="0" w:color="auto"/>
              <w:bottom w:val="single" w:sz="4" w:space="0" w:color="auto"/>
              <w:right w:val="single" w:sz="4" w:space="0" w:color="auto"/>
            </w:tcBorders>
          </w:tcPr>
          <w:p w14:paraId="3803F268" w14:textId="77777777" w:rsidR="00B42292" w:rsidRPr="001F396A" w:rsidRDefault="00B42292" w:rsidP="00F251D6">
            <w:pPr>
              <w:pStyle w:val="TAH"/>
              <w:jc w:val="left"/>
              <w:rPr>
                <w:b w:val="0"/>
                <w:bCs/>
              </w:rPr>
            </w:pPr>
          </w:p>
        </w:tc>
      </w:tr>
      <w:tr w:rsidR="00B42292" w:rsidRPr="001F396A" w14:paraId="5F99090A" w14:textId="77777777" w:rsidTr="00F251D6">
        <w:tc>
          <w:tcPr>
            <w:tcW w:w="2836" w:type="dxa"/>
            <w:tcBorders>
              <w:top w:val="single" w:sz="4" w:space="0" w:color="auto"/>
              <w:left w:val="single" w:sz="4" w:space="0" w:color="auto"/>
              <w:bottom w:val="single" w:sz="4" w:space="0" w:color="auto"/>
              <w:right w:val="single" w:sz="4" w:space="0" w:color="auto"/>
            </w:tcBorders>
          </w:tcPr>
          <w:p w14:paraId="20E98C99" w14:textId="77777777" w:rsidR="00B42292" w:rsidRPr="001F396A" w:rsidRDefault="00B42292" w:rsidP="00F251D6">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3AC39004" w14:textId="77777777" w:rsidR="00B42292" w:rsidRPr="001F396A" w:rsidRDefault="00B42292" w:rsidP="00F251D6">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7B78B966"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16D76FD"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3F7AA858" w14:textId="77777777" w:rsidR="00B42292" w:rsidRPr="001F396A" w:rsidRDefault="00B42292" w:rsidP="00F251D6">
            <w:pPr>
              <w:pStyle w:val="TAH"/>
              <w:jc w:val="left"/>
              <w:rPr>
                <w:b w:val="0"/>
                <w:bCs/>
              </w:rPr>
            </w:pPr>
          </w:p>
        </w:tc>
      </w:tr>
      <w:tr w:rsidR="00B42292" w:rsidRPr="001F396A" w14:paraId="544D2363"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0CFCB301" w14:textId="77777777" w:rsidR="00B42292" w:rsidRPr="001F396A" w:rsidRDefault="00B42292" w:rsidP="00F251D6">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556BF631"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9D0A4EC"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453B385"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5A1AE196" w14:textId="77777777" w:rsidR="00B42292" w:rsidRPr="001F396A" w:rsidRDefault="00B42292" w:rsidP="00F251D6">
            <w:pPr>
              <w:pStyle w:val="TAL"/>
            </w:pPr>
          </w:p>
        </w:tc>
      </w:tr>
      <w:tr w:rsidR="00B42292" w:rsidRPr="001F396A" w14:paraId="2120AED9"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E537C62"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53D79943"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1F7B21" w14:textId="77777777" w:rsidR="00B42292" w:rsidRPr="001F396A" w:rsidRDefault="00B42292" w:rsidP="00F251D6">
            <w:pPr>
              <w:pStyle w:val="TAL"/>
              <w:rPr>
                <w:b/>
              </w:rPr>
            </w:pPr>
            <w:r>
              <w:rPr>
                <w:b/>
              </w:rPr>
              <w:t>MCData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7FC36804"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067A6927" w14:textId="77777777" w:rsidR="00B42292" w:rsidRPr="001F396A" w:rsidRDefault="00B42292" w:rsidP="00F251D6">
            <w:pPr>
              <w:pStyle w:val="TAL"/>
            </w:pPr>
          </w:p>
        </w:tc>
      </w:tr>
      <w:tr w:rsidR="00B42292" w:rsidRPr="001F396A" w14:paraId="329DA4DB"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DE07EB7" w14:textId="77777777" w:rsidR="00B42292" w:rsidRPr="001F396A" w:rsidRDefault="00B42292" w:rsidP="00F251D6">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86A220D" w14:textId="77777777" w:rsidR="00B42292" w:rsidRPr="001F396A" w:rsidRDefault="00B42292" w:rsidP="00F251D6">
            <w:pPr>
              <w:pStyle w:val="TAL"/>
            </w:pPr>
            <w:r>
              <w:t>MCData</w:t>
            </w:r>
            <w:r w:rsidRPr="001F396A">
              <w:t>-Info as described in Table 6.</w:t>
            </w:r>
            <w:r>
              <w:t>9</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0AA91209"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325976C" w14:textId="77777777" w:rsidR="00B42292" w:rsidRPr="001F396A" w:rsidRDefault="00B42292" w:rsidP="00F251D6">
            <w:pPr>
              <w:pStyle w:val="TAL"/>
              <w:rPr>
                <w:bCs/>
              </w:rPr>
            </w:pPr>
            <w:r w:rsidRPr="003C6850">
              <w:t>TS 24.28</w:t>
            </w:r>
            <w:r>
              <w:t>2</w:t>
            </w:r>
            <w:r w:rsidRPr="003C6850">
              <w:t xml:space="preserve"> [</w:t>
            </w:r>
            <w:r>
              <w:t>31</w:t>
            </w:r>
            <w:r w:rsidRPr="003C6850">
              <w:t>] clause 2</w:t>
            </w:r>
            <w:r>
              <w:t>3.3</w:t>
            </w:r>
            <w:r w:rsidRPr="003C6850">
              <w:t>.1.</w:t>
            </w:r>
            <w:r>
              <w:rPr>
                <w:rFonts w:hint="eastAsia"/>
              </w:rPr>
              <w:t>2</w:t>
            </w:r>
          </w:p>
        </w:tc>
        <w:tc>
          <w:tcPr>
            <w:tcW w:w="1134" w:type="dxa"/>
            <w:tcBorders>
              <w:top w:val="single" w:sz="4" w:space="0" w:color="auto"/>
              <w:left w:val="single" w:sz="4" w:space="0" w:color="auto"/>
              <w:bottom w:val="single" w:sz="4" w:space="0" w:color="auto"/>
              <w:right w:val="single" w:sz="4" w:space="0" w:color="auto"/>
            </w:tcBorders>
          </w:tcPr>
          <w:p w14:paraId="242ECDE6" w14:textId="77777777" w:rsidR="00B42292" w:rsidRPr="001F396A" w:rsidRDefault="00B42292" w:rsidP="00F251D6">
            <w:pPr>
              <w:pStyle w:val="TAL"/>
            </w:pPr>
          </w:p>
        </w:tc>
      </w:tr>
      <w:tr w:rsidR="00B42292" w:rsidRPr="001F396A" w14:paraId="148ACECE" w14:textId="77777777" w:rsidTr="00F251D6">
        <w:tc>
          <w:tcPr>
            <w:tcW w:w="2836" w:type="dxa"/>
            <w:tcBorders>
              <w:top w:val="single" w:sz="4" w:space="0" w:color="auto"/>
              <w:left w:val="single" w:sz="4" w:space="0" w:color="auto"/>
              <w:bottom w:val="single" w:sz="4" w:space="0" w:color="auto"/>
              <w:right w:val="single" w:sz="4" w:space="0" w:color="auto"/>
            </w:tcBorders>
          </w:tcPr>
          <w:p w14:paraId="64CA3727"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CB2CBF4"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324721FD" w14:textId="77777777" w:rsidR="00B42292" w:rsidRPr="001F396A" w:rsidRDefault="00B42292" w:rsidP="00F251D6">
            <w:pPr>
              <w:pStyle w:val="TAL"/>
              <w:rPr>
                <w:b/>
                <w:bCs/>
              </w:rPr>
            </w:pPr>
            <w:r>
              <w:rPr>
                <w:b/>
                <w:bCs/>
              </w:rPr>
              <w:t>MCData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6DEFB249"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F979062" w14:textId="77777777" w:rsidR="00B42292" w:rsidRPr="001F396A" w:rsidRDefault="00B42292" w:rsidP="00F251D6">
            <w:pPr>
              <w:pStyle w:val="TAL"/>
            </w:pPr>
          </w:p>
        </w:tc>
      </w:tr>
      <w:tr w:rsidR="00B42292" w:rsidRPr="001F396A" w14:paraId="3C407E59" w14:textId="77777777" w:rsidTr="00F251D6">
        <w:tc>
          <w:tcPr>
            <w:tcW w:w="2836" w:type="dxa"/>
            <w:tcBorders>
              <w:top w:val="single" w:sz="4" w:space="0" w:color="auto"/>
              <w:left w:val="single" w:sz="4" w:space="0" w:color="auto"/>
              <w:bottom w:val="single" w:sz="4" w:space="0" w:color="auto"/>
              <w:right w:val="single" w:sz="4" w:space="0" w:color="auto"/>
            </w:tcBorders>
          </w:tcPr>
          <w:p w14:paraId="2C2C6817" w14:textId="77777777" w:rsidR="00B42292" w:rsidRPr="001F396A" w:rsidRDefault="00B42292" w:rsidP="00F251D6">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EA1F71F"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6924603"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494D48F"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2CAB21E8" w14:textId="77777777" w:rsidR="00B42292" w:rsidRPr="001F396A" w:rsidRDefault="00B42292" w:rsidP="00F251D6">
            <w:pPr>
              <w:pStyle w:val="TAL"/>
            </w:pPr>
          </w:p>
        </w:tc>
      </w:tr>
      <w:tr w:rsidR="00B42292" w:rsidRPr="001F396A" w14:paraId="382622F6" w14:textId="77777777" w:rsidTr="00F251D6">
        <w:tc>
          <w:tcPr>
            <w:tcW w:w="2836" w:type="dxa"/>
            <w:tcBorders>
              <w:top w:val="single" w:sz="4" w:space="0" w:color="auto"/>
              <w:left w:val="single" w:sz="4" w:space="0" w:color="auto"/>
              <w:bottom w:val="single" w:sz="4" w:space="0" w:color="auto"/>
              <w:right w:val="single" w:sz="4" w:space="0" w:color="auto"/>
            </w:tcBorders>
          </w:tcPr>
          <w:p w14:paraId="113BF799" w14:textId="77777777" w:rsidR="00B42292" w:rsidRPr="001F396A" w:rsidRDefault="00B42292" w:rsidP="00F251D6">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4966533" w14:textId="77777777" w:rsidR="00B42292" w:rsidRPr="001F396A" w:rsidRDefault="00B42292" w:rsidP="00F251D6">
            <w:pPr>
              <w:pStyle w:val="TAL"/>
            </w:pPr>
            <w:r w:rsidRPr="001F396A">
              <w:t>"application/vnd.3gpp.</w:t>
            </w:r>
            <w:r>
              <w:t>mcdata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58B52D58"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9995E50"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BC3F8A1" w14:textId="77777777" w:rsidR="00B42292" w:rsidRPr="001F396A" w:rsidRDefault="00B42292" w:rsidP="00F251D6">
            <w:pPr>
              <w:pStyle w:val="TAL"/>
            </w:pPr>
          </w:p>
        </w:tc>
      </w:tr>
      <w:tr w:rsidR="00B42292" w:rsidRPr="001F396A" w14:paraId="249E8886" w14:textId="77777777" w:rsidTr="00F251D6">
        <w:tc>
          <w:tcPr>
            <w:tcW w:w="2836" w:type="dxa"/>
            <w:tcBorders>
              <w:top w:val="single" w:sz="4" w:space="0" w:color="auto"/>
              <w:left w:val="single" w:sz="4" w:space="0" w:color="auto"/>
              <w:bottom w:val="single" w:sz="4" w:space="0" w:color="auto"/>
              <w:right w:val="single" w:sz="4" w:space="0" w:color="auto"/>
            </w:tcBorders>
          </w:tcPr>
          <w:p w14:paraId="2A18157B" w14:textId="77777777" w:rsidR="00B42292" w:rsidRPr="001F396A" w:rsidRDefault="00B42292" w:rsidP="00F251D6">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78FCC88D" w14:textId="77777777" w:rsidR="00B42292" w:rsidRPr="001F396A" w:rsidRDefault="00B42292" w:rsidP="00F251D6">
            <w:pPr>
              <w:pStyle w:val="TAL"/>
            </w:pPr>
            <w:r w:rsidRPr="001F396A">
              <w:t>any value</w:t>
            </w:r>
          </w:p>
        </w:tc>
        <w:tc>
          <w:tcPr>
            <w:tcW w:w="2127" w:type="dxa"/>
            <w:tcBorders>
              <w:top w:val="single" w:sz="4" w:space="0" w:color="auto"/>
              <w:left w:val="single" w:sz="4" w:space="0" w:color="auto"/>
              <w:bottom w:val="single" w:sz="4" w:space="0" w:color="auto"/>
              <w:right w:val="single" w:sz="4" w:space="0" w:color="auto"/>
            </w:tcBorders>
          </w:tcPr>
          <w:p w14:paraId="14A6C442" w14:textId="77777777" w:rsidR="00B42292" w:rsidRPr="007023B1" w:rsidRDefault="00B42292" w:rsidP="00F251D6">
            <w:pPr>
              <w:pStyle w:val="TAL"/>
            </w:pPr>
            <w:r w:rsidRPr="001F396A">
              <w:t xml:space="preserve">Unique URL identifying the </w:t>
            </w:r>
            <w:r>
              <w:t xml:space="preserve">MCData-Regroup </w:t>
            </w:r>
            <w:r w:rsidRPr="001F396A">
              <w:t>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5CC3D557"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FDC61BD" w14:textId="77777777" w:rsidR="00B42292" w:rsidRPr="001F396A" w:rsidRDefault="00B42292" w:rsidP="00F251D6">
            <w:pPr>
              <w:pStyle w:val="TAL"/>
            </w:pPr>
          </w:p>
        </w:tc>
      </w:tr>
      <w:tr w:rsidR="00B42292" w:rsidRPr="001F396A" w14:paraId="535E65E5" w14:textId="77777777" w:rsidTr="00F251D6">
        <w:tc>
          <w:tcPr>
            <w:tcW w:w="2836" w:type="dxa"/>
            <w:tcBorders>
              <w:top w:val="single" w:sz="4" w:space="0" w:color="auto"/>
              <w:left w:val="single" w:sz="4" w:space="0" w:color="auto"/>
              <w:bottom w:val="single" w:sz="4" w:space="0" w:color="auto"/>
              <w:right w:val="single" w:sz="4" w:space="0" w:color="auto"/>
            </w:tcBorders>
          </w:tcPr>
          <w:p w14:paraId="70E82FA1" w14:textId="77777777" w:rsidR="00B42292" w:rsidRPr="001F396A" w:rsidRDefault="00B42292" w:rsidP="00F251D6">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678211C" w14:textId="77777777" w:rsidR="00B42292" w:rsidRPr="001F396A" w:rsidRDefault="00B42292" w:rsidP="00F251D6">
            <w:pPr>
              <w:pStyle w:val="TAL"/>
            </w:pPr>
            <w:r>
              <w:t>MCData</w:t>
            </w:r>
            <w:r w:rsidRPr="001F396A">
              <w:t>-Regroup as described in Table 6.</w:t>
            </w:r>
            <w:r>
              <w:t>9</w:t>
            </w:r>
            <w:r w:rsidRPr="001F396A">
              <w:t>.3.3.3-11</w:t>
            </w:r>
          </w:p>
        </w:tc>
        <w:tc>
          <w:tcPr>
            <w:tcW w:w="2127" w:type="dxa"/>
            <w:tcBorders>
              <w:top w:val="single" w:sz="4" w:space="0" w:color="auto"/>
              <w:left w:val="single" w:sz="4" w:space="0" w:color="auto"/>
              <w:bottom w:val="single" w:sz="4" w:space="0" w:color="auto"/>
              <w:right w:val="single" w:sz="4" w:space="0" w:color="auto"/>
            </w:tcBorders>
          </w:tcPr>
          <w:p w14:paraId="199AFF1F"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A3A1AD5" w14:textId="77777777" w:rsidR="00B42292" w:rsidRPr="000B7705" w:rsidRDefault="00B42292" w:rsidP="00F251D6">
            <w:pPr>
              <w:pStyle w:val="TAL"/>
            </w:pPr>
            <w:r w:rsidRPr="003C6850">
              <w:t>TS 24.28</w:t>
            </w:r>
            <w:r>
              <w:t>2</w:t>
            </w:r>
            <w:r w:rsidRPr="003C6850">
              <w:t xml:space="preserve"> [</w:t>
            </w:r>
            <w:r>
              <w:t>31</w:t>
            </w:r>
            <w:r w:rsidRPr="003C6850">
              <w:t>] clause 2</w:t>
            </w:r>
            <w:r>
              <w:t>3.3</w:t>
            </w:r>
            <w:r w:rsidRPr="003C6850">
              <w:t>.1.</w:t>
            </w:r>
            <w:r>
              <w:rPr>
                <w:rFonts w:hint="eastAsia"/>
              </w:rPr>
              <w:t>2</w:t>
            </w:r>
          </w:p>
        </w:tc>
        <w:tc>
          <w:tcPr>
            <w:tcW w:w="1134" w:type="dxa"/>
            <w:tcBorders>
              <w:top w:val="single" w:sz="4" w:space="0" w:color="auto"/>
              <w:left w:val="single" w:sz="4" w:space="0" w:color="auto"/>
              <w:bottom w:val="single" w:sz="4" w:space="0" w:color="auto"/>
              <w:right w:val="single" w:sz="4" w:space="0" w:color="auto"/>
            </w:tcBorders>
          </w:tcPr>
          <w:p w14:paraId="52243DA9" w14:textId="77777777" w:rsidR="00B42292" w:rsidRPr="001F396A" w:rsidRDefault="00B42292" w:rsidP="00F251D6">
            <w:pPr>
              <w:pStyle w:val="TAL"/>
            </w:pPr>
          </w:p>
        </w:tc>
      </w:tr>
    </w:tbl>
    <w:p w14:paraId="6777D270" w14:textId="77777777" w:rsidR="00B42292" w:rsidRPr="001F396A" w:rsidRDefault="00B42292" w:rsidP="00B42292"/>
    <w:p w14:paraId="7AD10121" w14:textId="77777777" w:rsidR="00B42292" w:rsidRPr="001F396A" w:rsidRDefault="00B42292" w:rsidP="00B42292">
      <w:pPr>
        <w:pStyle w:val="TH"/>
      </w:pPr>
      <w:r w:rsidRPr="001F396A">
        <w:t>Table 6.</w:t>
      </w:r>
      <w:r>
        <w:t>9</w:t>
      </w:r>
      <w:r w:rsidRPr="001F396A">
        <w:t xml:space="preserve">.3.3.3-11: </w:t>
      </w:r>
      <w:r>
        <w:t>MCData</w:t>
      </w:r>
      <w:r w:rsidRPr="001F396A">
        <w:t>-Regroup in SIP MESSAGE (Table 6.</w:t>
      </w:r>
      <w:r>
        <w:t>9</w:t>
      </w:r>
      <w:r w:rsidRPr="001F396A">
        <w:t>.3.3.3-10)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13DAADE1"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3F254527" w14:textId="77777777" w:rsidR="00B42292" w:rsidRPr="001F396A" w:rsidRDefault="00B42292" w:rsidP="00F251D6">
            <w:pPr>
              <w:pStyle w:val="TAL"/>
            </w:pPr>
            <w:r w:rsidRPr="001F396A">
              <w:t>Derivation Path: TS 37.579-1 [2], Table 5.5.3.16.2-</w:t>
            </w:r>
            <w:r>
              <w:t>3</w:t>
            </w:r>
            <w:r w:rsidRPr="001F396A">
              <w:t>, condition REMOVE</w:t>
            </w:r>
          </w:p>
        </w:tc>
      </w:tr>
    </w:tbl>
    <w:p w14:paraId="474D59DE" w14:textId="77777777" w:rsidR="00B42292" w:rsidRDefault="00B42292" w:rsidP="00B42292">
      <w:pPr>
        <w:rPr>
          <w:noProof/>
        </w:rPr>
      </w:pPr>
    </w:p>
    <w:p w14:paraId="3B15A1F3" w14:textId="77777777" w:rsidR="00DE71E3" w:rsidRPr="006D2773" w:rsidRDefault="00DE71E3" w:rsidP="00DE71E3">
      <w:pPr>
        <w:pStyle w:val="Heading3"/>
      </w:pPr>
      <w:bookmarkStart w:id="1317" w:name="_Toc219462423"/>
      <w:r>
        <w:t>6</w:t>
      </w:r>
      <w:r w:rsidRPr="006D2773">
        <w:t>.</w:t>
      </w:r>
      <w:r>
        <w:t>9.4</w:t>
      </w:r>
      <w:r w:rsidRPr="006D2773">
        <w:tab/>
      </w:r>
      <w:r w:rsidRPr="000B3ACE">
        <w:t>On-network / Regroup using a preconfigured group / Creating a user regroup using preconfigured group / Removing a user regroup using preconfigured group / Client Terminated (CT)</w:t>
      </w:r>
      <w:bookmarkEnd w:id="1317"/>
    </w:p>
    <w:p w14:paraId="47F2A7DE" w14:textId="77777777" w:rsidR="00DE71E3" w:rsidRPr="006D2773" w:rsidRDefault="00DE71E3" w:rsidP="00DE71E3">
      <w:pPr>
        <w:pStyle w:val="H6"/>
      </w:pPr>
      <w:r>
        <w:t>6</w:t>
      </w:r>
      <w:r w:rsidRPr="006D2773">
        <w:t>.</w:t>
      </w:r>
      <w:r>
        <w:t>9</w:t>
      </w:r>
      <w:r w:rsidRPr="006D2773">
        <w:t>.</w:t>
      </w:r>
      <w:r>
        <w:t>4.</w:t>
      </w:r>
      <w:r w:rsidRPr="006D2773">
        <w:t>1</w:t>
      </w:r>
      <w:r w:rsidRPr="006D2773">
        <w:tab/>
        <w:t>Test Purpose (TP)</w:t>
      </w:r>
    </w:p>
    <w:p w14:paraId="431EB927" w14:textId="77777777" w:rsidR="00DE71E3" w:rsidRPr="00F5641C" w:rsidRDefault="00DE71E3" w:rsidP="00DE71E3">
      <w:pPr>
        <w:pStyle w:val="H6"/>
      </w:pPr>
      <w:r w:rsidRPr="00F5641C">
        <w:t>(1)</w:t>
      </w:r>
    </w:p>
    <w:p w14:paraId="0CB1EE47" w14:textId="77777777" w:rsidR="00DE71E3" w:rsidRPr="00F5641C" w:rsidRDefault="00DE71E3" w:rsidP="00DE71E3">
      <w:pPr>
        <w:pStyle w:val="PL"/>
      </w:pPr>
      <w:r w:rsidRPr="00F5641C">
        <w:rPr>
          <w:b/>
        </w:rPr>
        <w:t>with</w:t>
      </w:r>
      <w:r w:rsidRPr="00F5641C">
        <w:t xml:space="preserve"> { UE (</w:t>
      </w:r>
      <w:r w:rsidRPr="0028784C">
        <w:t>MC</w:t>
      </w:r>
      <w:r>
        <w:t>Data</w:t>
      </w:r>
      <w:r w:rsidRPr="00F5641C">
        <w:t xml:space="preserve"> Client) registered and authorised for </w:t>
      </w:r>
      <w:r w:rsidRPr="0028784C">
        <w:t>MC</w:t>
      </w:r>
      <w:r>
        <w:t>Data</w:t>
      </w:r>
      <w:r w:rsidRPr="00F5641C">
        <w:t xml:space="preserve"> Service }</w:t>
      </w:r>
    </w:p>
    <w:p w14:paraId="210EDCDB" w14:textId="77777777" w:rsidR="00DE71E3" w:rsidRPr="00F5641C" w:rsidRDefault="00DE71E3" w:rsidP="00DE71E3">
      <w:pPr>
        <w:pStyle w:val="PL"/>
      </w:pPr>
      <w:r w:rsidRPr="00F5641C">
        <w:t>ensure that {</w:t>
      </w:r>
    </w:p>
    <w:p w14:paraId="523B86D6" w14:textId="77777777" w:rsidR="00DE71E3" w:rsidRPr="00F5641C" w:rsidRDefault="00DE71E3" w:rsidP="00DE71E3">
      <w:pPr>
        <w:pStyle w:val="PL"/>
      </w:pPr>
      <w:r w:rsidRPr="00F5641C">
        <w:t xml:space="preserve">  </w:t>
      </w:r>
      <w:r w:rsidRPr="00F5641C">
        <w:rPr>
          <w:b/>
        </w:rPr>
        <w:t>when</w:t>
      </w:r>
      <w:r w:rsidRPr="00F5641C">
        <w:t xml:space="preserve"> { UE (</w:t>
      </w:r>
      <w:r w:rsidRPr="0028784C">
        <w:t>MC</w:t>
      </w:r>
      <w:r>
        <w:t>Data</w:t>
      </w:r>
      <w:r w:rsidRPr="00F5641C">
        <w:t xml:space="preserve"> Client) receives a request via a SIP MESSAGE message to create an </w:t>
      </w:r>
      <w:r>
        <w:t>MCData</w:t>
      </w:r>
      <w:r w:rsidRPr="00F5641C">
        <w:t xml:space="preserve"> user regroup using a preconfigured group }</w:t>
      </w:r>
    </w:p>
    <w:p w14:paraId="50B0B24F" w14:textId="77777777" w:rsidR="00DE71E3" w:rsidRPr="00F5641C" w:rsidRDefault="00DE71E3" w:rsidP="00DE71E3">
      <w:pPr>
        <w:pStyle w:val="PL"/>
      </w:pPr>
      <w:r w:rsidRPr="00F5641C">
        <w:t xml:space="preserve">    </w:t>
      </w:r>
      <w:r w:rsidRPr="00F5641C">
        <w:rPr>
          <w:b/>
        </w:rPr>
        <w:t>then</w:t>
      </w:r>
      <w:r w:rsidRPr="00F5641C">
        <w:t xml:space="preserve"> { UE (</w:t>
      </w:r>
      <w:r w:rsidRPr="0028784C">
        <w:t>MC</w:t>
      </w:r>
      <w:r>
        <w:t>Data</w:t>
      </w:r>
      <w:r w:rsidRPr="00F5641C">
        <w:t xml:space="preserve"> Client) responds with a SIP 200 (OK) message }</w:t>
      </w:r>
    </w:p>
    <w:p w14:paraId="25B55020" w14:textId="77777777" w:rsidR="00DE71E3" w:rsidRPr="00F5641C" w:rsidRDefault="00DE71E3" w:rsidP="00DE71E3">
      <w:pPr>
        <w:pStyle w:val="PL"/>
      </w:pPr>
      <w:r w:rsidRPr="00F5641C">
        <w:t xml:space="preserve">            }</w:t>
      </w:r>
    </w:p>
    <w:p w14:paraId="37CFA3C8" w14:textId="77777777" w:rsidR="00DE71E3" w:rsidRPr="00F5641C" w:rsidRDefault="00DE71E3" w:rsidP="00DE71E3">
      <w:pPr>
        <w:pStyle w:val="PL"/>
      </w:pPr>
    </w:p>
    <w:p w14:paraId="33CB066D" w14:textId="77777777" w:rsidR="00DE71E3" w:rsidRPr="00F5641C" w:rsidRDefault="00DE71E3" w:rsidP="00DE71E3">
      <w:pPr>
        <w:pStyle w:val="H6"/>
      </w:pPr>
      <w:r w:rsidRPr="00F5641C">
        <w:t>(2)</w:t>
      </w:r>
    </w:p>
    <w:p w14:paraId="0EC2441D" w14:textId="77777777" w:rsidR="00DE71E3" w:rsidRPr="00F5641C" w:rsidRDefault="00DE71E3" w:rsidP="00DE71E3">
      <w:pPr>
        <w:pStyle w:val="PL"/>
      </w:pPr>
      <w:r w:rsidRPr="00F5641C">
        <w:rPr>
          <w:b/>
        </w:rPr>
        <w:t>with</w:t>
      </w:r>
      <w:r w:rsidRPr="00F5641C">
        <w:t xml:space="preserve"> { UE (</w:t>
      </w:r>
      <w:r>
        <w:t>MCData</w:t>
      </w:r>
      <w:r w:rsidRPr="00F5641C">
        <w:t xml:space="preserve"> Client) having established an </w:t>
      </w:r>
      <w:r>
        <w:t>MCData</w:t>
      </w:r>
      <w:r w:rsidRPr="00F5641C">
        <w:t xml:space="preserve"> user regroup using a preconfigured group }</w:t>
      </w:r>
    </w:p>
    <w:p w14:paraId="4DBBCF12" w14:textId="77777777" w:rsidR="00DE71E3" w:rsidRPr="00F5641C" w:rsidRDefault="00DE71E3" w:rsidP="00DE71E3">
      <w:pPr>
        <w:pStyle w:val="PL"/>
      </w:pPr>
      <w:r w:rsidRPr="00F5641C">
        <w:t>ensure that {</w:t>
      </w:r>
    </w:p>
    <w:p w14:paraId="3903CAC5" w14:textId="77777777" w:rsidR="00DE71E3" w:rsidRPr="00F5641C" w:rsidRDefault="00DE71E3" w:rsidP="00DE71E3">
      <w:pPr>
        <w:pStyle w:val="PL"/>
      </w:pPr>
      <w:r w:rsidRPr="00F5641C">
        <w:t xml:space="preserve">  </w:t>
      </w:r>
      <w:r w:rsidRPr="00F5641C">
        <w:rPr>
          <w:b/>
        </w:rPr>
        <w:t>when</w:t>
      </w:r>
      <w:r w:rsidRPr="00F5641C">
        <w:t xml:space="preserve"> { UE (</w:t>
      </w:r>
      <w:r>
        <w:t>MCData</w:t>
      </w:r>
      <w:r w:rsidRPr="00F5641C">
        <w:t xml:space="preserve"> Client) receives a request to establish an </w:t>
      </w:r>
      <w:r>
        <w:t>MCData</w:t>
      </w:r>
      <w:r w:rsidRPr="00F5641C">
        <w:t xml:space="preserve"> </w:t>
      </w:r>
      <w:r w:rsidRPr="00F5641C">
        <w:rPr>
          <w:lang w:eastAsia="ko-KR"/>
        </w:rPr>
        <w:t xml:space="preserve">On-demand Pre-arranged Group Call </w:t>
      </w:r>
      <w:r w:rsidRPr="00F5641C">
        <w:t>using the user regroup }</w:t>
      </w:r>
    </w:p>
    <w:p w14:paraId="6186AA40" w14:textId="77777777" w:rsidR="00DE71E3" w:rsidRPr="00F5641C" w:rsidRDefault="00DE71E3" w:rsidP="00DE71E3">
      <w:pPr>
        <w:pStyle w:val="PL"/>
      </w:pPr>
      <w:r w:rsidRPr="00F5641C">
        <w:t xml:space="preserve">    </w:t>
      </w:r>
      <w:r w:rsidRPr="00F5641C">
        <w:rPr>
          <w:b/>
        </w:rPr>
        <w:t>then</w:t>
      </w:r>
      <w:r w:rsidRPr="00F5641C">
        <w:t xml:space="preserve"> { UE (</w:t>
      </w:r>
      <w:r>
        <w:t>MCData</w:t>
      </w:r>
      <w:r w:rsidRPr="00F5641C">
        <w:t xml:space="preserve"> Client) sends a SIP INVITE message using the user regroup to establish an </w:t>
      </w:r>
      <w:r>
        <w:t>MCData</w:t>
      </w:r>
      <w:r w:rsidRPr="00F5641C">
        <w:t xml:space="preserve"> </w:t>
      </w:r>
      <w:r w:rsidRPr="00F5641C">
        <w:rPr>
          <w:lang w:eastAsia="ko-KR"/>
        </w:rPr>
        <w:t xml:space="preserve">On-demand Pre-arranged Group Call </w:t>
      </w:r>
      <w:r w:rsidRPr="00F5641C">
        <w:t>}</w:t>
      </w:r>
    </w:p>
    <w:p w14:paraId="063E4C6B" w14:textId="77777777" w:rsidR="00DE71E3" w:rsidRPr="00F5641C" w:rsidRDefault="00DE71E3" w:rsidP="00DE71E3">
      <w:pPr>
        <w:pStyle w:val="PL"/>
      </w:pPr>
      <w:r w:rsidRPr="00F5641C">
        <w:t xml:space="preserve">            }</w:t>
      </w:r>
    </w:p>
    <w:p w14:paraId="1F065F51" w14:textId="77777777" w:rsidR="00DE71E3" w:rsidRPr="00F5641C" w:rsidRDefault="00DE71E3" w:rsidP="00DE71E3">
      <w:pPr>
        <w:pStyle w:val="PL"/>
      </w:pPr>
    </w:p>
    <w:p w14:paraId="528373FA" w14:textId="77777777" w:rsidR="00DE71E3" w:rsidRPr="003A19C6" w:rsidRDefault="00DE71E3" w:rsidP="00DE71E3">
      <w:pPr>
        <w:pStyle w:val="H6"/>
      </w:pPr>
      <w:r w:rsidRPr="003A19C6">
        <w:t>(3)</w:t>
      </w:r>
    </w:p>
    <w:p w14:paraId="18051796" w14:textId="77777777" w:rsidR="00DE71E3" w:rsidRPr="003A19C6" w:rsidRDefault="00DE71E3" w:rsidP="00DE71E3">
      <w:pPr>
        <w:pStyle w:val="PL"/>
      </w:pPr>
      <w:r w:rsidRPr="003A19C6">
        <w:rPr>
          <w:b/>
        </w:rPr>
        <w:t>with</w:t>
      </w:r>
      <w:r w:rsidRPr="003A19C6">
        <w:t xml:space="preserve"> { UE (MCData Client) having an ongoing On-demand Pre-arranged Group Call }</w:t>
      </w:r>
    </w:p>
    <w:p w14:paraId="1666A033" w14:textId="77777777" w:rsidR="00DE71E3" w:rsidRPr="003A19C6" w:rsidRDefault="00DE71E3" w:rsidP="00DE71E3">
      <w:pPr>
        <w:pStyle w:val="PL"/>
      </w:pPr>
      <w:r w:rsidRPr="003A19C6">
        <w:t>ensure that {</w:t>
      </w:r>
    </w:p>
    <w:p w14:paraId="7A1C7BAC" w14:textId="77777777" w:rsidR="00DE71E3" w:rsidRPr="003A19C6" w:rsidRDefault="00DE71E3" w:rsidP="00DE71E3">
      <w:pPr>
        <w:pStyle w:val="PL"/>
      </w:pPr>
      <w:r w:rsidRPr="003A19C6">
        <w:t xml:space="preserve">  </w:t>
      </w:r>
      <w:r w:rsidRPr="003A19C6">
        <w:rPr>
          <w:b/>
        </w:rPr>
        <w:t>when</w:t>
      </w:r>
      <w:r w:rsidRPr="003A19C6">
        <w:t xml:space="preserve"> { MCData User requests to terminate the ongoing MCData Group Call }</w:t>
      </w:r>
    </w:p>
    <w:p w14:paraId="31C169B3" w14:textId="77777777" w:rsidR="00DE71E3" w:rsidRPr="003A19C6" w:rsidRDefault="00DE71E3" w:rsidP="00DE71E3">
      <w:pPr>
        <w:pStyle w:val="PL"/>
      </w:pPr>
      <w:r w:rsidRPr="003A19C6">
        <w:t xml:space="preserve">    </w:t>
      </w:r>
      <w:r w:rsidRPr="003A19C6">
        <w:rPr>
          <w:b/>
        </w:rPr>
        <w:t>then</w:t>
      </w:r>
      <w:r w:rsidRPr="003A19C6">
        <w:t xml:space="preserve"> { UE (MCData Client) sends a SIP BYE message and leaves the MCData session }</w:t>
      </w:r>
    </w:p>
    <w:p w14:paraId="6400C760" w14:textId="77777777" w:rsidR="00DE71E3" w:rsidRPr="003A19C6" w:rsidRDefault="00DE71E3" w:rsidP="00DE71E3">
      <w:pPr>
        <w:pStyle w:val="PL"/>
      </w:pPr>
      <w:r w:rsidRPr="003A19C6">
        <w:t xml:space="preserve">            }</w:t>
      </w:r>
    </w:p>
    <w:p w14:paraId="0CED956E" w14:textId="77777777" w:rsidR="00DE71E3" w:rsidRPr="003A19C6" w:rsidRDefault="00DE71E3" w:rsidP="00DE71E3">
      <w:pPr>
        <w:pStyle w:val="PL"/>
      </w:pPr>
    </w:p>
    <w:p w14:paraId="118A517D" w14:textId="77777777" w:rsidR="00DE71E3" w:rsidRPr="003A19C6" w:rsidRDefault="00DE71E3" w:rsidP="00DE71E3">
      <w:pPr>
        <w:pStyle w:val="H6"/>
      </w:pPr>
      <w:r w:rsidRPr="003A19C6">
        <w:t>(4)</w:t>
      </w:r>
    </w:p>
    <w:p w14:paraId="0264E88E" w14:textId="77777777" w:rsidR="00DE71E3" w:rsidRPr="003A19C6" w:rsidRDefault="00DE71E3" w:rsidP="00DE71E3">
      <w:pPr>
        <w:pStyle w:val="PL"/>
      </w:pPr>
      <w:r w:rsidRPr="003A19C6">
        <w:rPr>
          <w:b/>
        </w:rPr>
        <w:t>with</w:t>
      </w:r>
      <w:r w:rsidRPr="003A19C6">
        <w:t xml:space="preserve"> { UE (MCData Client) having an affiliation with an established MCData user regroup }</w:t>
      </w:r>
    </w:p>
    <w:p w14:paraId="743A2F47" w14:textId="77777777" w:rsidR="00DE71E3" w:rsidRPr="003A19C6" w:rsidRDefault="00DE71E3" w:rsidP="00DE71E3">
      <w:pPr>
        <w:pStyle w:val="PL"/>
      </w:pPr>
      <w:r w:rsidRPr="003A19C6">
        <w:t>ensure that {</w:t>
      </w:r>
    </w:p>
    <w:p w14:paraId="7734B0A0" w14:textId="77777777" w:rsidR="00DE71E3" w:rsidRPr="003A19C6" w:rsidRDefault="00DE71E3" w:rsidP="00DE71E3">
      <w:pPr>
        <w:pStyle w:val="PL"/>
      </w:pPr>
      <w:r w:rsidRPr="003A19C6">
        <w:t xml:space="preserve">  </w:t>
      </w:r>
      <w:r w:rsidRPr="003A19C6">
        <w:rPr>
          <w:b/>
        </w:rPr>
        <w:t>when</w:t>
      </w:r>
      <w:r w:rsidRPr="003A19C6">
        <w:t xml:space="preserve"> { UE (MCData Client) receives a request to remove the user regroup via a SIP MESSAGE message }</w:t>
      </w:r>
    </w:p>
    <w:p w14:paraId="19CA6132" w14:textId="77777777" w:rsidR="00A36A05" w:rsidRDefault="00DE71E3" w:rsidP="00DE71E3">
      <w:pPr>
        <w:pStyle w:val="PL"/>
      </w:pPr>
      <w:r w:rsidRPr="003A19C6">
        <w:t xml:space="preserve">    </w:t>
      </w:r>
      <w:r w:rsidRPr="003A19C6">
        <w:rPr>
          <w:b/>
        </w:rPr>
        <w:t>then</w:t>
      </w:r>
      <w:r w:rsidRPr="00F5641C">
        <w:t xml:space="preserve"> { UE (</w:t>
      </w:r>
      <w:r>
        <w:t>MCData</w:t>
      </w:r>
      <w:r w:rsidRPr="00F5641C">
        <w:t xml:space="preserve"> Client) responds with a SIP 200 (OK) message }</w:t>
      </w:r>
    </w:p>
    <w:p w14:paraId="3B68E861" w14:textId="0FC52934" w:rsidR="00DE71E3" w:rsidRDefault="00DE71E3" w:rsidP="00DE71E3">
      <w:pPr>
        <w:pStyle w:val="PL"/>
      </w:pPr>
      <w:r w:rsidRPr="00F5641C">
        <w:t xml:space="preserve">            }</w:t>
      </w:r>
    </w:p>
    <w:p w14:paraId="35E3C4FC" w14:textId="77777777" w:rsidR="00DE71E3" w:rsidRPr="00F5641C" w:rsidRDefault="00DE71E3" w:rsidP="00DE71E3">
      <w:pPr>
        <w:pStyle w:val="PL"/>
      </w:pPr>
    </w:p>
    <w:p w14:paraId="2EE8A093" w14:textId="77777777" w:rsidR="00DE71E3" w:rsidRPr="006D2773" w:rsidRDefault="00DE71E3" w:rsidP="00DE71E3">
      <w:pPr>
        <w:pStyle w:val="H6"/>
      </w:pPr>
      <w:r>
        <w:t>6</w:t>
      </w:r>
      <w:r w:rsidRPr="006D2773">
        <w:t>.</w:t>
      </w:r>
      <w:r>
        <w:t>9</w:t>
      </w:r>
      <w:r w:rsidRPr="006D2773">
        <w:t>.</w:t>
      </w:r>
      <w:r>
        <w:t>4.</w:t>
      </w:r>
      <w:r w:rsidRPr="006D2773">
        <w:t>2</w:t>
      </w:r>
      <w:r w:rsidRPr="006D2773">
        <w:tab/>
        <w:t>Conformance requirements</w:t>
      </w:r>
    </w:p>
    <w:p w14:paraId="2D64E958" w14:textId="77777777" w:rsidR="00DE71E3" w:rsidRPr="006D2773" w:rsidRDefault="00DE71E3" w:rsidP="00DE71E3">
      <w:pPr>
        <w:keepNext/>
        <w:keepLines/>
      </w:pPr>
      <w:r w:rsidRPr="006D2773">
        <w:t xml:space="preserve">References: The conformance requirements covered in the present TC are specified in: </w:t>
      </w:r>
      <w:r>
        <w:t xml:space="preserve">TS 24.282 clauses </w:t>
      </w:r>
      <w:r w:rsidRPr="00220B5C">
        <w:t>2</w:t>
      </w:r>
      <w:r>
        <w:t>3</w:t>
      </w:r>
      <w:r w:rsidRPr="00220B5C">
        <w:t>.3.1.3, 2</w:t>
      </w:r>
      <w:r>
        <w:t>3</w:t>
      </w:r>
      <w:r w:rsidRPr="00220B5C">
        <w:t>.2.1.</w:t>
      </w:r>
      <w:r>
        <w:t>3</w:t>
      </w:r>
      <w:r w:rsidRPr="00220B5C">
        <w:t>, 2</w:t>
      </w:r>
      <w:r>
        <w:t>3</w:t>
      </w:r>
      <w:r w:rsidRPr="00220B5C">
        <w:t>.3.1.4, 2</w:t>
      </w:r>
      <w:r>
        <w:t>3</w:t>
      </w:r>
      <w:r w:rsidRPr="00220B5C">
        <w:t>.2.1.4</w:t>
      </w:r>
      <w:r>
        <w:t xml:space="preserve">. </w:t>
      </w:r>
      <w:r w:rsidRPr="006D2773">
        <w:t>Unless otherwise stated these are Rel-1</w:t>
      </w:r>
      <w:r>
        <w:t>7</w:t>
      </w:r>
      <w:r w:rsidRPr="006D2773">
        <w:t xml:space="preserve"> requirements.</w:t>
      </w:r>
    </w:p>
    <w:p w14:paraId="13589975" w14:textId="77777777" w:rsidR="00DE71E3" w:rsidRDefault="00DE71E3" w:rsidP="00DE71E3">
      <w:pPr>
        <w:keepNext/>
        <w:keepLines/>
      </w:pPr>
      <w:r>
        <w:t xml:space="preserve">[TS 24.282 clause </w:t>
      </w:r>
      <w:r w:rsidRPr="00220B5C">
        <w:t>2</w:t>
      </w:r>
      <w:r>
        <w:t>3</w:t>
      </w:r>
      <w:r w:rsidRPr="00220B5C">
        <w:t>.3.1.3</w:t>
      </w:r>
      <w:r>
        <w:t>]</w:t>
      </w:r>
    </w:p>
    <w:p w14:paraId="4903D1BB" w14:textId="77777777" w:rsidR="00DE71E3" w:rsidRPr="00690538" w:rsidRDefault="00DE71E3" w:rsidP="00DE71E3">
      <w:pPr>
        <w:overflowPunct w:val="0"/>
        <w:autoSpaceDE w:val="0"/>
        <w:autoSpaceDN w:val="0"/>
        <w:adjustRightInd w:val="0"/>
        <w:textAlignment w:val="baseline"/>
        <w:rPr>
          <w:rFonts w:eastAsia="SimSun"/>
          <w:lang w:eastAsia="en-GB"/>
        </w:rPr>
      </w:pPr>
      <w:r w:rsidRPr="00690538">
        <w:rPr>
          <w:rFonts w:eastAsia="SimSun"/>
          <w:lang w:eastAsia="en-GB"/>
        </w:rPr>
        <w:t>The procedure in clause 23.2.1.3 is used by the MCData client when the MCData server notifies the MCData client of the creation of a user regroup using preconfigured group.</w:t>
      </w:r>
    </w:p>
    <w:p w14:paraId="3291BD90" w14:textId="77777777" w:rsidR="00DE71E3" w:rsidRDefault="00DE71E3" w:rsidP="00DE71E3">
      <w:pPr>
        <w:keepNext/>
        <w:keepLines/>
      </w:pPr>
      <w:r>
        <w:t xml:space="preserve">[TS 24.282 clause </w:t>
      </w:r>
      <w:r w:rsidRPr="00220B5C">
        <w:t>2</w:t>
      </w:r>
      <w:r>
        <w:t>3</w:t>
      </w:r>
      <w:r w:rsidRPr="00220B5C">
        <w:t>.2.1.</w:t>
      </w:r>
      <w:r>
        <w:t>3]</w:t>
      </w:r>
    </w:p>
    <w:p w14:paraId="1C2213DB" w14:textId="77777777" w:rsidR="00DE71E3" w:rsidRPr="00254C23" w:rsidRDefault="00DE71E3" w:rsidP="00DE71E3">
      <w:pPr>
        <w:overflowPunct w:val="0"/>
        <w:autoSpaceDE w:val="0"/>
        <w:autoSpaceDN w:val="0"/>
        <w:adjustRightInd w:val="0"/>
        <w:textAlignment w:val="baseline"/>
        <w:rPr>
          <w:rFonts w:eastAsia="SimSun"/>
          <w:lang w:eastAsia="en-GB"/>
        </w:rPr>
      </w:pPr>
      <w:r w:rsidRPr="00254C23">
        <w:rPr>
          <w:rFonts w:eastAsia="SimSun"/>
          <w:lang w:eastAsia="en-GB"/>
        </w:rPr>
        <w:t>Upon receiving a "SIP MESSAGE request to the MCData client to request creation of a regroup using preconfigured group", the MCData client:</w:t>
      </w:r>
    </w:p>
    <w:p w14:paraId="62608A87"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1)</w:t>
      </w:r>
      <w:r w:rsidRPr="00254C23">
        <w:rPr>
          <w:rFonts w:eastAsia="SimSun"/>
          <w:lang w:eastAsia="en-GB"/>
        </w:rPr>
        <w:tab/>
        <w:t>should notify the MCData user of the creation of the regroup using preconfigured group;</w:t>
      </w:r>
    </w:p>
    <w:p w14:paraId="2CAF524F"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2)</w:t>
      </w:r>
      <w:r w:rsidRPr="00254C23">
        <w:rPr>
          <w:rFonts w:eastAsia="SimSun"/>
          <w:lang w:eastAsia="en-GB"/>
        </w:rPr>
        <w:tab/>
        <w:t>shall send a 200 (OK) response to the MCData server according to 3GPP TS 24.229 [5];</w:t>
      </w:r>
    </w:p>
    <w:p w14:paraId="5CF55E70"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3)</w:t>
      </w:r>
      <w:r w:rsidRPr="00254C23">
        <w:rPr>
          <w:rFonts w:eastAsia="SimSun"/>
          <w:lang w:eastAsia="en-GB"/>
        </w:rPr>
        <w:tab/>
        <w:t>in the application/vnd.3gpp.mcdata-regroup+xml MIME body contained in the incoming SIP MESSAGE request:</w:t>
      </w:r>
    </w:p>
    <w:p w14:paraId="4C34E24D" w14:textId="77777777" w:rsidR="00DE71E3" w:rsidRPr="00254C23" w:rsidRDefault="00DE71E3" w:rsidP="00DE71E3">
      <w:pPr>
        <w:overflowPunct w:val="0"/>
        <w:autoSpaceDE w:val="0"/>
        <w:autoSpaceDN w:val="0"/>
        <w:adjustRightInd w:val="0"/>
        <w:ind w:left="851" w:hanging="284"/>
        <w:textAlignment w:val="baseline"/>
        <w:rPr>
          <w:rFonts w:eastAsia="SimSun"/>
          <w:lang w:eastAsia="en-GB"/>
        </w:rPr>
      </w:pPr>
      <w:r w:rsidRPr="00254C23">
        <w:rPr>
          <w:rFonts w:eastAsia="SimSun"/>
          <w:lang w:eastAsia="en-GB"/>
        </w:rPr>
        <w:t>a)</w:t>
      </w:r>
      <w:r w:rsidRPr="00254C23">
        <w:rPr>
          <w:rFonts w:eastAsia="SimSun"/>
          <w:lang w:eastAsia="en-GB"/>
        </w:rPr>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23DA883B" w14:textId="77777777" w:rsidR="00DE71E3" w:rsidRPr="00254C23" w:rsidRDefault="00DE71E3" w:rsidP="00DE71E3">
      <w:pPr>
        <w:overflowPunct w:val="0"/>
        <w:autoSpaceDE w:val="0"/>
        <w:autoSpaceDN w:val="0"/>
        <w:adjustRightInd w:val="0"/>
        <w:ind w:left="851" w:hanging="284"/>
        <w:textAlignment w:val="baseline"/>
        <w:rPr>
          <w:rFonts w:eastAsia="SimSun"/>
          <w:lang w:eastAsia="en-GB"/>
        </w:rPr>
      </w:pPr>
      <w:r w:rsidRPr="00254C23">
        <w:rPr>
          <w:rFonts w:eastAsia="SimSun"/>
          <w:lang w:eastAsia="en-GB"/>
        </w:rPr>
        <w:t>b)</w:t>
      </w:r>
      <w:r w:rsidRPr="00254C23">
        <w:rPr>
          <w:rFonts w:eastAsia="SimSun"/>
          <w:lang w:eastAsia="en-GB"/>
        </w:rPr>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11A8F443"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4)</w:t>
      </w:r>
      <w:r w:rsidRPr="00254C23">
        <w:rPr>
          <w:rFonts w:eastAsia="SimSun"/>
          <w:lang w:eastAsia="en-GB"/>
        </w:rPr>
        <w:tab/>
        <w:t>shall consider that the MCData Client is affiliated with the regroup;</w:t>
      </w:r>
    </w:p>
    <w:p w14:paraId="19AF63FE"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5)</w:t>
      </w:r>
      <w:r w:rsidRPr="00254C23">
        <w:rPr>
          <w:rFonts w:eastAsia="SimSun"/>
          <w:lang w:eastAsia="en-GB"/>
        </w:rPr>
        <w:tab/>
        <w:t>should not initiate calls targeting any of the constituent groups but instead target the regroup for the duration of a group regroup; and</w:t>
      </w:r>
    </w:p>
    <w:p w14:paraId="09A8A5CE" w14:textId="1A9C34F1" w:rsidR="00DE71E3" w:rsidRPr="00DE71E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6)</w:t>
      </w:r>
      <w:r w:rsidRPr="00254C23">
        <w:rPr>
          <w:rFonts w:eastAsia="SimSun"/>
          <w:lang w:eastAsia="en-GB"/>
        </w:rPr>
        <w:tab/>
        <w:t>if the regroup is a chat group, the MCData client should join the regroup when this notification of creation is received.</w:t>
      </w:r>
    </w:p>
    <w:p w14:paraId="25ED82B7" w14:textId="77777777" w:rsidR="00DE71E3" w:rsidRDefault="00DE71E3" w:rsidP="00DE71E3">
      <w:pPr>
        <w:keepNext/>
        <w:keepLines/>
      </w:pPr>
      <w:r>
        <w:t xml:space="preserve">[TS 24.282 clause </w:t>
      </w:r>
      <w:r w:rsidRPr="00220B5C">
        <w:t>2</w:t>
      </w:r>
      <w:r>
        <w:t>3</w:t>
      </w:r>
      <w:r w:rsidRPr="00220B5C">
        <w:t>.3.1.4</w:t>
      </w:r>
      <w:r>
        <w:t>]</w:t>
      </w:r>
    </w:p>
    <w:p w14:paraId="23BC66C5" w14:textId="77777777" w:rsidR="00DE71E3" w:rsidRPr="001F04FD" w:rsidRDefault="00DE71E3" w:rsidP="00DE71E3">
      <w:pPr>
        <w:overflowPunct w:val="0"/>
        <w:autoSpaceDE w:val="0"/>
        <w:autoSpaceDN w:val="0"/>
        <w:adjustRightInd w:val="0"/>
        <w:textAlignment w:val="baseline"/>
        <w:rPr>
          <w:rFonts w:eastAsia="SimSun"/>
          <w:lang w:eastAsia="en-GB"/>
        </w:rPr>
      </w:pPr>
      <w:r w:rsidRPr="001F04FD">
        <w:rPr>
          <w:rFonts w:eastAsia="SimSun"/>
          <w:lang w:eastAsia="en-GB"/>
        </w:rPr>
        <w:t>The procedure in clause 23.2.1.4 is used by the MCData client when the MCData server notifies the MCData client of the removal of a user regroup using preconfigured group.</w:t>
      </w:r>
    </w:p>
    <w:p w14:paraId="0DBF6790" w14:textId="77777777" w:rsidR="00DE71E3" w:rsidRDefault="00DE71E3" w:rsidP="00DE71E3">
      <w:pPr>
        <w:keepNext/>
        <w:keepLines/>
      </w:pPr>
      <w:r>
        <w:t xml:space="preserve">[TS 24.282 clause </w:t>
      </w:r>
      <w:r w:rsidRPr="00220B5C">
        <w:t>2</w:t>
      </w:r>
      <w:r>
        <w:t>3</w:t>
      </w:r>
      <w:r w:rsidRPr="00220B5C">
        <w:t>.2.1.4</w:t>
      </w:r>
      <w:r>
        <w:t>]</w:t>
      </w:r>
    </w:p>
    <w:p w14:paraId="02F4CA8B" w14:textId="77777777" w:rsidR="00DE71E3" w:rsidRPr="009F2984" w:rsidRDefault="00DE71E3" w:rsidP="00DE71E3">
      <w:pPr>
        <w:overflowPunct w:val="0"/>
        <w:autoSpaceDE w:val="0"/>
        <w:autoSpaceDN w:val="0"/>
        <w:adjustRightInd w:val="0"/>
        <w:textAlignment w:val="baseline"/>
        <w:rPr>
          <w:rFonts w:eastAsia="SimSun"/>
          <w:lang w:eastAsia="en-GB"/>
        </w:rPr>
      </w:pPr>
      <w:r w:rsidRPr="009F2984">
        <w:rPr>
          <w:rFonts w:eastAsia="SimSun"/>
          <w:lang w:eastAsia="en-GB"/>
        </w:rPr>
        <w:t>Upon receiving a "SIP MESSAGE request to the MCData client to request removal of a regroup using preconfigured group", the MCData client:</w:t>
      </w:r>
    </w:p>
    <w:p w14:paraId="040AF810" w14:textId="77777777" w:rsidR="00DE71E3" w:rsidRPr="009F2984" w:rsidRDefault="00DE71E3" w:rsidP="00DE71E3">
      <w:pPr>
        <w:pStyle w:val="B1"/>
        <w:rPr>
          <w:rFonts w:eastAsia="SimSun"/>
          <w:lang w:eastAsia="en-GB"/>
        </w:rPr>
      </w:pPr>
      <w:r w:rsidRPr="009F2984">
        <w:rPr>
          <w:rFonts w:eastAsia="SimSun"/>
          <w:lang w:eastAsia="en-GB"/>
        </w:rPr>
        <w:t>1)</w:t>
      </w:r>
      <w:r w:rsidRPr="009F2984">
        <w:rPr>
          <w:rFonts w:eastAsia="SimSun"/>
          <w:lang w:eastAsia="en-GB"/>
        </w:rPr>
        <w:tab/>
        <w:t>should notify the MCData user of the removal of the regroup using preconfigured group;</w:t>
      </w:r>
    </w:p>
    <w:p w14:paraId="33DB2ED2" w14:textId="77777777" w:rsidR="00DE71E3" w:rsidRPr="009F2984" w:rsidRDefault="00DE71E3" w:rsidP="00DE71E3">
      <w:pPr>
        <w:pStyle w:val="B1"/>
        <w:rPr>
          <w:rFonts w:eastAsia="SimSun"/>
          <w:lang w:eastAsia="en-GB"/>
        </w:rPr>
      </w:pPr>
      <w:r w:rsidRPr="009F2984">
        <w:rPr>
          <w:rFonts w:eastAsia="SimSun"/>
          <w:lang w:eastAsia="en-GB"/>
        </w:rPr>
        <w:t>2)</w:t>
      </w:r>
      <w:r w:rsidRPr="009F2984">
        <w:rPr>
          <w:rFonts w:eastAsia="SimSun"/>
          <w:lang w:eastAsia="en-GB"/>
        </w:rPr>
        <w:tab/>
        <w:t>shall send a 200 (OK) response to the MCData server according to 3GPP TS 24.229 [5]; and</w:t>
      </w:r>
    </w:p>
    <w:p w14:paraId="73C73692" w14:textId="28BD0206" w:rsidR="00DE71E3" w:rsidRPr="00DE71E3" w:rsidRDefault="00DE71E3" w:rsidP="00DE71E3">
      <w:pPr>
        <w:pStyle w:val="B1"/>
        <w:rPr>
          <w:rFonts w:eastAsia="SimSun"/>
          <w:lang w:eastAsia="en-GB"/>
        </w:rPr>
      </w:pPr>
      <w:r w:rsidRPr="009F2984">
        <w:rPr>
          <w:rFonts w:eastAsia="SimSun"/>
          <w:lang w:eastAsia="en-GB"/>
        </w:rPr>
        <w:t>3)</w:t>
      </w:r>
      <w:r w:rsidRPr="009F2984">
        <w:rPr>
          <w:rFonts w:eastAsia="SimSun"/>
          <w:lang w:eastAsia="en-GB"/>
        </w:rPr>
        <w:tab/>
        <w:t>shall consider that the MCData client is de-affiliated from the regroup.</w:t>
      </w:r>
    </w:p>
    <w:p w14:paraId="3C857055" w14:textId="77777777" w:rsidR="00DE71E3" w:rsidRPr="006D2773" w:rsidRDefault="00DE71E3" w:rsidP="00DE71E3">
      <w:pPr>
        <w:pStyle w:val="H6"/>
      </w:pPr>
      <w:r>
        <w:t>6</w:t>
      </w:r>
      <w:r w:rsidRPr="006D2773">
        <w:t>.</w:t>
      </w:r>
      <w:r>
        <w:t>9</w:t>
      </w:r>
      <w:r w:rsidRPr="006D2773">
        <w:t>.</w:t>
      </w:r>
      <w:r>
        <w:t>4.</w:t>
      </w:r>
      <w:r w:rsidRPr="006D2773">
        <w:t>3</w:t>
      </w:r>
      <w:r w:rsidRPr="006D2773">
        <w:tab/>
        <w:t>Test description</w:t>
      </w:r>
    </w:p>
    <w:p w14:paraId="663338EE" w14:textId="77777777" w:rsidR="00DE71E3" w:rsidRPr="006D2773" w:rsidRDefault="00DE71E3" w:rsidP="00DE71E3">
      <w:pPr>
        <w:pStyle w:val="H6"/>
      </w:pPr>
      <w:r>
        <w:t>6</w:t>
      </w:r>
      <w:r w:rsidRPr="006D2773">
        <w:t>.</w:t>
      </w:r>
      <w:r>
        <w:t>9</w:t>
      </w:r>
      <w:r w:rsidRPr="006D2773">
        <w:t>.</w:t>
      </w:r>
      <w:r>
        <w:t>4.</w:t>
      </w:r>
      <w:r w:rsidRPr="006D2773">
        <w:t>3.1</w:t>
      </w:r>
      <w:r w:rsidRPr="006D2773">
        <w:tab/>
        <w:t>Pre-test conditions</w:t>
      </w:r>
    </w:p>
    <w:p w14:paraId="561BEA4F" w14:textId="77777777" w:rsidR="00DE71E3" w:rsidRPr="006D2773" w:rsidRDefault="00DE71E3" w:rsidP="00DE71E3">
      <w:pPr>
        <w:pStyle w:val="H6"/>
      </w:pPr>
      <w:r w:rsidRPr="006D2773">
        <w:t>Test configuration:</w:t>
      </w:r>
    </w:p>
    <w:p w14:paraId="07F8CF77" w14:textId="77777777" w:rsidR="00DE71E3" w:rsidRPr="006D2773" w:rsidRDefault="00DE71E3" w:rsidP="00DE71E3">
      <w:pPr>
        <w:pStyle w:val="B1"/>
      </w:pPr>
      <w:r w:rsidRPr="006D2773">
        <w:t>-</w:t>
      </w:r>
      <w:r w:rsidRPr="006D2773">
        <w:tab/>
        <w:t>Single cell configuration according to TS 37.579-1 [2] clause 5.2.2.2.1.</w:t>
      </w:r>
    </w:p>
    <w:p w14:paraId="6F3BB7E2" w14:textId="77777777" w:rsidR="00DE71E3" w:rsidRPr="006D2773" w:rsidRDefault="00DE71E3" w:rsidP="00DE71E3">
      <w:pPr>
        <w:pStyle w:val="H6"/>
      </w:pPr>
      <w:r w:rsidRPr="006D2773">
        <w:t>Preamble:</w:t>
      </w:r>
    </w:p>
    <w:p w14:paraId="610A4705" w14:textId="77777777" w:rsidR="00DE71E3" w:rsidRPr="006D2773" w:rsidRDefault="00DE71E3" w:rsidP="00DE71E3">
      <w:pPr>
        <w:pStyle w:val="B1"/>
      </w:pPr>
      <w:r w:rsidRPr="006D2773">
        <w:t>-</w:t>
      </w:r>
      <w:r w:rsidRPr="006D2773">
        <w:tab/>
        <w:t>The UE has performed procedure 'Initial registration' as described in TS 37.579-1 [2] clause 5.4.2.</w:t>
      </w:r>
    </w:p>
    <w:p w14:paraId="625376A3" w14:textId="77777777" w:rsidR="00DE71E3" w:rsidRPr="006D2773" w:rsidRDefault="00DE71E3" w:rsidP="00DE71E3">
      <w:pPr>
        <w:pStyle w:val="B1"/>
      </w:pPr>
      <w:r w:rsidRPr="006D2773">
        <w:t>-</w:t>
      </w:r>
      <w:r w:rsidRPr="006D2773">
        <w:tab/>
        <w:t>UE States at the end of the preamble:</w:t>
      </w:r>
    </w:p>
    <w:p w14:paraId="36FB33AA" w14:textId="77777777" w:rsidR="00DE71E3" w:rsidRPr="006D2773" w:rsidRDefault="00DE71E3" w:rsidP="00DE71E3">
      <w:pPr>
        <w:pStyle w:val="B2"/>
      </w:pPr>
      <w:r w:rsidRPr="006D2773">
        <w:t>-</w:t>
      </w:r>
      <w:r w:rsidRPr="006D2773">
        <w:tab/>
        <w:t>The UE is in RRC_IDLE state.</w:t>
      </w:r>
    </w:p>
    <w:p w14:paraId="5674A38B" w14:textId="48B32C83" w:rsidR="00DE71E3" w:rsidRDefault="00DE71E3" w:rsidP="00DE71E3">
      <w:pPr>
        <w:pStyle w:val="B2"/>
      </w:pPr>
      <w:r w:rsidRPr="006D2773">
        <w:t>-</w:t>
      </w:r>
      <w:r w:rsidRPr="006D2773">
        <w:tab/>
        <w:t>The client is registered for MC</w:t>
      </w:r>
      <w:r>
        <w:t>Data</w:t>
      </w:r>
      <w:r w:rsidRPr="006D2773">
        <w:t>.</w:t>
      </w:r>
    </w:p>
    <w:p w14:paraId="53B2FC6A" w14:textId="77777777" w:rsidR="00DE71E3" w:rsidRDefault="00DE71E3" w:rsidP="00DE71E3">
      <w:pPr>
        <w:pStyle w:val="H6"/>
      </w:pPr>
      <w:r>
        <w:t>6</w:t>
      </w:r>
      <w:r w:rsidRPr="006D2773">
        <w:t>.</w:t>
      </w:r>
      <w:r>
        <w:t>9</w:t>
      </w:r>
      <w:r w:rsidRPr="006D2773">
        <w:t>.</w:t>
      </w:r>
      <w:r>
        <w:t>4.</w:t>
      </w:r>
      <w:r w:rsidRPr="006D2773">
        <w:t>3.2</w:t>
      </w:r>
      <w:r w:rsidRPr="006D2773">
        <w:tab/>
        <w:t>Test procedure sequence</w:t>
      </w:r>
    </w:p>
    <w:p w14:paraId="148A3E16" w14:textId="77777777" w:rsidR="00DE71E3" w:rsidRPr="003A19C6" w:rsidRDefault="00DE71E3" w:rsidP="00DE71E3">
      <w:pPr>
        <w:pStyle w:val="TH"/>
      </w:pPr>
      <w:r w:rsidRPr="003A19C6">
        <w:t>Table 6.9.4.3.2-1: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DE71E3" w:rsidRPr="003A19C6" w14:paraId="2C3E93C7" w14:textId="77777777" w:rsidTr="00EE26EF">
        <w:tc>
          <w:tcPr>
            <w:tcW w:w="533" w:type="dxa"/>
            <w:tcBorders>
              <w:top w:val="single" w:sz="4" w:space="0" w:color="auto"/>
              <w:left w:val="single" w:sz="4" w:space="0" w:color="auto"/>
              <w:bottom w:val="nil"/>
              <w:right w:val="single" w:sz="4" w:space="0" w:color="auto"/>
            </w:tcBorders>
            <w:hideMark/>
          </w:tcPr>
          <w:p w14:paraId="167C81B9" w14:textId="77777777" w:rsidR="00DE71E3" w:rsidRPr="003A19C6" w:rsidRDefault="00DE71E3" w:rsidP="00EE26EF">
            <w:pPr>
              <w:pStyle w:val="TAH"/>
            </w:pPr>
            <w:r w:rsidRPr="003A19C6">
              <w:t>St</w:t>
            </w:r>
          </w:p>
        </w:tc>
        <w:tc>
          <w:tcPr>
            <w:tcW w:w="3967" w:type="dxa"/>
            <w:tcBorders>
              <w:top w:val="single" w:sz="4" w:space="0" w:color="auto"/>
              <w:left w:val="single" w:sz="4" w:space="0" w:color="auto"/>
              <w:bottom w:val="nil"/>
              <w:right w:val="single" w:sz="4" w:space="0" w:color="auto"/>
            </w:tcBorders>
            <w:hideMark/>
          </w:tcPr>
          <w:p w14:paraId="418964BB" w14:textId="77777777" w:rsidR="00DE71E3" w:rsidRPr="003A19C6" w:rsidRDefault="00DE71E3" w:rsidP="00EE26EF">
            <w:pPr>
              <w:pStyle w:val="TAH"/>
            </w:pPr>
            <w:r w:rsidRPr="003A19C6">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EEA418F" w14:textId="77777777" w:rsidR="00DE71E3" w:rsidRPr="003A19C6" w:rsidRDefault="00DE71E3" w:rsidP="00EE26EF">
            <w:pPr>
              <w:pStyle w:val="TAH"/>
            </w:pPr>
            <w:r w:rsidRPr="003A19C6">
              <w:t>Message Sequence</w:t>
            </w:r>
          </w:p>
        </w:tc>
        <w:tc>
          <w:tcPr>
            <w:tcW w:w="565" w:type="dxa"/>
            <w:tcBorders>
              <w:top w:val="single" w:sz="4" w:space="0" w:color="auto"/>
              <w:left w:val="single" w:sz="4" w:space="0" w:color="auto"/>
              <w:bottom w:val="nil"/>
              <w:right w:val="single" w:sz="4" w:space="0" w:color="auto"/>
            </w:tcBorders>
            <w:hideMark/>
          </w:tcPr>
          <w:p w14:paraId="0BE1ECCF" w14:textId="77777777" w:rsidR="00DE71E3" w:rsidRPr="003A19C6" w:rsidRDefault="00DE71E3" w:rsidP="00EE26EF">
            <w:pPr>
              <w:pStyle w:val="TAH"/>
            </w:pPr>
            <w:r w:rsidRPr="003A19C6">
              <w:t>TP</w:t>
            </w:r>
          </w:p>
        </w:tc>
        <w:tc>
          <w:tcPr>
            <w:tcW w:w="850" w:type="dxa"/>
            <w:tcBorders>
              <w:top w:val="single" w:sz="4" w:space="0" w:color="auto"/>
              <w:left w:val="single" w:sz="4" w:space="0" w:color="auto"/>
              <w:bottom w:val="nil"/>
              <w:right w:val="single" w:sz="4" w:space="0" w:color="auto"/>
            </w:tcBorders>
            <w:hideMark/>
          </w:tcPr>
          <w:p w14:paraId="75467D37" w14:textId="77777777" w:rsidR="00DE71E3" w:rsidRPr="003A19C6" w:rsidRDefault="00DE71E3" w:rsidP="00EE26EF">
            <w:pPr>
              <w:pStyle w:val="TAH"/>
            </w:pPr>
            <w:r w:rsidRPr="003A19C6">
              <w:t>Verdict</w:t>
            </w:r>
          </w:p>
        </w:tc>
      </w:tr>
      <w:tr w:rsidR="00DE71E3" w:rsidRPr="003A19C6" w14:paraId="0B9120EB" w14:textId="77777777" w:rsidTr="00EE26EF">
        <w:tc>
          <w:tcPr>
            <w:tcW w:w="533" w:type="dxa"/>
            <w:tcBorders>
              <w:top w:val="nil"/>
              <w:left w:val="single" w:sz="4" w:space="0" w:color="auto"/>
              <w:bottom w:val="single" w:sz="4" w:space="0" w:color="auto"/>
              <w:right w:val="single" w:sz="4" w:space="0" w:color="auto"/>
            </w:tcBorders>
          </w:tcPr>
          <w:p w14:paraId="77B8093D" w14:textId="77777777" w:rsidR="00DE71E3" w:rsidRPr="003A19C6" w:rsidRDefault="00DE71E3" w:rsidP="00EE26EF">
            <w:pPr>
              <w:pStyle w:val="TAH"/>
            </w:pPr>
          </w:p>
        </w:tc>
        <w:tc>
          <w:tcPr>
            <w:tcW w:w="3967" w:type="dxa"/>
            <w:tcBorders>
              <w:top w:val="nil"/>
              <w:left w:val="single" w:sz="4" w:space="0" w:color="auto"/>
              <w:bottom w:val="single" w:sz="4" w:space="0" w:color="auto"/>
              <w:right w:val="single" w:sz="4" w:space="0" w:color="auto"/>
            </w:tcBorders>
          </w:tcPr>
          <w:p w14:paraId="6A476218" w14:textId="77777777" w:rsidR="00DE71E3" w:rsidRPr="003A19C6" w:rsidRDefault="00DE71E3"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F8B1327" w14:textId="77777777" w:rsidR="00DE71E3" w:rsidRPr="003A19C6" w:rsidRDefault="00DE71E3" w:rsidP="00EE26EF">
            <w:pPr>
              <w:pStyle w:val="TAH"/>
            </w:pPr>
            <w:r w:rsidRPr="003A19C6">
              <w:t>U - S</w:t>
            </w:r>
          </w:p>
        </w:tc>
        <w:tc>
          <w:tcPr>
            <w:tcW w:w="2977" w:type="dxa"/>
            <w:tcBorders>
              <w:top w:val="single" w:sz="4" w:space="0" w:color="auto"/>
              <w:left w:val="single" w:sz="4" w:space="0" w:color="auto"/>
              <w:bottom w:val="single" w:sz="4" w:space="0" w:color="auto"/>
              <w:right w:val="single" w:sz="4" w:space="0" w:color="auto"/>
            </w:tcBorders>
            <w:hideMark/>
          </w:tcPr>
          <w:p w14:paraId="256A903E" w14:textId="77777777" w:rsidR="00DE71E3" w:rsidRPr="003A19C6" w:rsidRDefault="00DE71E3" w:rsidP="00EE26EF">
            <w:pPr>
              <w:pStyle w:val="TAH"/>
            </w:pPr>
            <w:r w:rsidRPr="003A19C6">
              <w:t>Message</w:t>
            </w:r>
          </w:p>
        </w:tc>
        <w:tc>
          <w:tcPr>
            <w:tcW w:w="565" w:type="dxa"/>
            <w:tcBorders>
              <w:top w:val="nil"/>
              <w:left w:val="single" w:sz="4" w:space="0" w:color="auto"/>
              <w:bottom w:val="single" w:sz="4" w:space="0" w:color="auto"/>
              <w:right w:val="single" w:sz="4" w:space="0" w:color="auto"/>
            </w:tcBorders>
          </w:tcPr>
          <w:p w14:paraId="042C6289" w14:textId="77777777" w:rsidR="00DE71E3" w:rsidRPr="003A19C6" w:rsidRDefault="00DE71E3" w:rsidP="00EE26EF">
            <w:pPr>
              <w:pStyle w:val="TAH"/>
            </w:pPr>
          </w:p>
        </w:tc>
        <w:tc>
          <w:tcPr>
            <w:tcW w:w="850" w:type="dxa"/>
            <w:tcBorders>
              <w:top w:val="nil"/>
              <w:left w:val="single" w:sz="4" w:space="0" w:color="auto"/>
              <w:bottom w:val="single" w:sz="4" w:space="0" w:color="auto"/>
              <w:right w:val="single" w:sz="4" w:space="0" w:color="auto"/>
            </w:tcBorders>
          </w:tcPr>
          <w:p w14:paraId="35CCC43D" w14:textId="77777777" w:rsidR="00DE71E3" w:rsidRPr="003A19C6" w:rsidRDefault="00DE71E3" w:rsidP="00EE26EF">
            <w:pPr>
              <w:pStyle w:val="TAH"/>
            </w:pPr>
          </w:p>
        </w:tc>
      </w:tr>
      <w:tr w:rsidR="00DE71E3" w:rsidRPr="003A19C6" w14:paraId="415144F0" w14:textId="77777777" w:rsidTr="00EE26EF">
        <w:tc>
          <w:tcPr>
            <w:tcW w:w="533" w:type="dxa"/>
            <w:tcBorders>
              <w:top w:val="single" w:sz="4" w:space="0" w:color="auto"/>
              <w:left w:val="single" w:sz="4" w:space="0" w:color="auto"/>
              <w:bottom w:val="single" w:sz="4" w:space="0" w:color="auto"/>
              <w:right w:val="single" w:sz="4" w:space="0" w:color="auto"/>
            </w:tcBorders>
          </w:tcPr>
          <w:p w14:paraId="59A89928" w14:textId="77777777" w:rsidR="00DE71E3" w:rsidRPr="003A19C6" w:rsidRDefault="00DE71E3" w:rsidP="00EE26EF">
            <w:pPr>
              <w:pStyle w:val="TAC"/>
            </w:pPr>
            <w:r w:rsidRPr="003A19C6">
              <w:t>-</w:t>
            </w:r>
          </w:p>
        </w:tc>
        <w:tc>
          <w:tcPr>
            <w:tcW w:w="3967" w:type="dxa"/>
            <w:tcBorders>
              <w:top w:val="single" w:sz="4" w:space="0" w:color="auto"/>
              <w:left w:val="single" w:sz="4" w:space="0" w:color="auto"/>
              <w:bottom w:val="single" w:sz="4" w:space="0" w:color="auto"/>
              <w:right w:val="single" w:sz="4" w:space="0" w:color="auto"/>
            </w:tcBorders>
          </w:tcPr>
          <w:p w14:paraId="34087FCE" w14:textId="77777777" w:rsidR="00DE71E3" w:rsidRPr="003A19C6" w:rsidRDefault="00DE71E3" w:rsidP="00EE26EF">
            <w:pPr>
              <w:pStyle w:val="TAL"/>
            </w:pPr>
            <w:r w:rsidRPr="003A19C6">
              <w:t xml:space="preserve">EXCEPTION: </w:t>
            </w:r>
            <w:r w:rsidRPr="003A19C6">
              <w:rPr>
                <w:color w:val="000000"/>
              </w:rPr>
              <w:t xml:space="preserve">Procedure 'MCX CO communication' as described in </w:t>
            </w:r>
            <w:r w:rsidRPr="003A19C6">
              <w:t xml:space="preserve">TS 37.579-1 [2] </w:t>
            </w:r>
            <w:r w:rsidRPr="003A19C6">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451BC75F" w14:textId="77777777" w:rsidR="00DE71E3" w:rsidRPr="003A19C6" w:rsidRDefault="00DE71E3" w:rsidP="00EE26EF">
            <w:pPr>
              <w:pStyle w:val="TAC"/>
            </w:pPr>
            <w:r w:rsidRPr="003A19C6">
              <w:t>-</w:t>
            </w:r>
          </w:p>
        </w:tc>
        <w:tc>
          <w:tcPr>
            <w:tcW w:w="2977" w:type="dxa"/>
            <w:tcBorders>
              <w:top w:val="single" w:sz="4" w:space="0" w:color="auto"/>
              <w:left w:val="single" w:sz="4" w:space="0" w:color="auto"/>
              <w:bottom w:val="single" w:sz="4" w:space="0" w:color="auto"/>
              <w:right w:val="single" w:sz="4" w:space="0" w:color="auto"/>
            </w:tcBorders>
          </w:tcPr>
          <w:p w14:paraId="55BC5091" w14:textId="77777777" w:rsidR="00DE71E3" w:rsidRPr="003A19C6" w:rsidRDefault="00DE71E3" w:rsidP="00EE26EF">
            <w:pPr>
              <w:pStyle w:val="TAL"/>
            </w:pPr>
            <w:r w:rsidRPr="003A19C6">
              <w:t>-</w:t>
            </w:r>
          </w:p>
        </w:tc>
        <w:tc>
          <w:tcPr>
            <w:tcW w:w="565" w:type="dxa"/>
            <w:tcBorders>
              <w:top w:val="single" w:sz="4" w:space="0" w:color="auto"/>
              <w:left w:val="single" w:sz="4" w:space="0" w:color="auto"/>
              <w:bottom w:val="single" w:sz="4" w:space="0" w:color="auto"/>
              <w:right w:val="single" w:sz="4" w:space="0" w:color="auto"/>
            </w:tcBorders>
          </w:tcPr>
          <w:p w14:paraId="346BA856"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2125C708" w14:textId="77777777" w:rsidR="00DE71E3" w:rsidRPr="003A19C6" w:rsidRDefault="00DE71E3" w:rsidP="00EE26EF">
            <w:pPr>
              <w:pStyle w:val="TAC"/>
            </w:pPr>
            <w:r w:rsidRPr="003A19C6">
              <w:t>-</w:t>
            </w:r>
          </w:p>
        </w:tc>
      </w:tr>
      <w:tr w:rsidR="00DE71E3" w:rsidRPr="003A19C6" w14:paraId="51D4362E" w14:textId="77777777" w:rsidTr="00EE26EF">
        <w:tc>
          <w:tcPr>
            <w:tcW w:w="533" w:type="dxa"/>
            <w:tcBorders>
              <w:top w:val="single" w:sz="4" w:space="0" w:color="auto"/>
              <w:left w:val="single" w:sz="4" w:space="0" w:color="auto"/>
              <w:bottom w:val="single" w:sz="4" w:space="0" w:color="auto"/>
              <w:right w:val="single" w:sz="4" w:space="0" w:color="auto"/>
            </w:tcBorders>
          </w:tcPr>
          <w:p w14:paraId="65CE8C84" w14:textId="77777777" w:rsidR="00DE71E3" w:rsidRPr="003A19C6" w:rsidRDefault="00DE71E3" w:rsidP="00EE26EF">
            <w:pPr>
              <w:pStyle w:val="TAC"/>
            </w:pPr>
            <w:r w:rsidRPr="003A19C6">
              <w:t>1</w:t>
            </w:r>
          </w:p>
        </w:tc>
        <w:tc>
          <w:tcPr>
            <w:tcW w:w="3967" w:type="dxa"/>
            <w:tcBorders>
              <w:top w:val="single" w:sz="4" w:space="0" w:color="auto"/>
              <w:left w:val="single" w:sz="4" w:space="0" w:color="auto"/>
              <w:bottom w:val="single" w:sz="4" w:space="0" w:color="auto"/>
              <w:right w:val="single" w:sz="4" w:space="0" w:color="auto"/>
            </w:tcBorders>
          </w:tcPr>
          <w:p w14:paraId="3FF1A248" w14:textId="77777777" w:rsidR="00DE71E3" w:rsidRPr="003A19C6" w:rsidRDefault="00DE71E3" w:rsidP="00EE26EF">
            <w:pPr>
              <w:pStyle w:val="TAL"/>
            </w:pPr>
            <w:r w:rsidRPr="003A19C6">
              <w:t>Make the UE (MCData client) request creation of a new group (group B).</w:t>
            </w:r>
          </w:p>
          <w:p w14:paraId="33EB8770" w14:textId="77777777" w:rsidR="00DE71E3" w:rsidRPr="003A19C6" w:rsidRDefault="00DE71E3" w:rsidP="00EE26EF">
            <w:pPr>
              <w:pStyle w:val="TAL"/>
              <w:rPr>
                <w:rFonts w:eastAsia="Calibri"/>
              </w:rPr>
            </w:pPr>
            <w:r w:rsidRPr="003A19C6">
              <w:t>(NOTE 1)</w:t>
            </w:r>
          </w:p>
        </w:tc>
        <w:tc>
          <w:tcPr>
            <w:tcW w:w="708" w:type="dxa"/>
            <w:tcBorders>
              <w:top w:val="single" w:sz="4" w:space="0" w:color="auto"/>
              <w:left w:val="single" w:sz="4" w:space="0" w:color="auto"/>
              <w:bottom w:val="single" w:sz="4" w:space="0" w:color="auto"/>
              <w:right w:val="single" w:sz="4" w:space="0" w:color="auto"/>
            </w:tcBorders>
          </w:tcPr>
          <w:p w14:paraId="6DB7A103"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38A8DB50"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40F26334"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2DD4A53F" w14:textId="77777777" w:rsidR="00DE71E3" w:rsidRPr="003A19C6" w:rsidRDefault="00DE71E3" w:rsidP="00EE26EF">
            <w:pPr>
              <w:pStyle w:val="TAC"/>
            </w:pPr>
            <w:r w:rsidRPr="003A19C6">
              <w:t>-</w:t>
            </w:r>
          </w:p>
        </w:tc>
      </w:tr>
      <w:tr w:rsidR="00DE71E3" w:rsidRPr="003A19C6" w14:paraId="033F7D5C" w14:textId="77777777" w:rsidTr="00EE26EF">
        <w:tc>
          <w:tcPr>
            <w:tcW w:w="533" w:type="dxa"/>
            <w:tcBorders>
              <w:top w:val="single" w:sz="4" w:space="0" w:color="auto"/>
              <w:left w:val="single" w:sz="4" w:space="0" w:color="auto"/>
              <w:bottom w:val="single" w:sz="4" w:space="0" w:color="auto"/>
              <w:right w:val="single" w:sz="4" w:space="0" w:color="auto"/>
            </w:tcBorders>
          </w:tcPr>
          <w:p w14:paraId="552F69D0" w14:textId="77777777" w:rsidR="00DE71E3" w:rsidRPr="003A19C6" w:rsidRDefault="00DE71E3" w:rsidP="00EE26EF">
            <w:pPr>
              <w:pStyle w:val="TAC"/>
            </w:pPr>
            <w:r w:rsidRPr="003A19C6">
              <w:t>2</w:t>
            </w:r>
          </w:p>
        </w:tc>
        <w:tc>
          <w:tcPr>
            <w:tcW w:w="3967" w:type="dxa"/>
            <w:tcBorders>
              <w:top w:val="single" w:sz="4" w:space="0" w:color="auto"/>
              <w:left w:val="single" w:sz="4" w:space="0" w:color="auto"/>
              <w:bottom w:val="single" w:sz="4" w:space="0" w:color="auto"/>
              <w:right w:val="single" w:sz="4" w:space="0" w:color="auto"/>
            </w:tcBorders>
          </w:tcPr>
          <w:p w14:paraId="16FB2802" w14:textId="77777777" w:rsidR="00DE71E3" w:rsidRPr="003A19C6" w:rsidRDefault="00DE71E3" w:rsidP="00EE26EF">
            <w:pPr>
              <w:pStyle w:val="TAL"/>
              <w:rPr>
                <w:rFonts w:eastAsia="Calibri"/>
              </w:rPr>
            </w:pPr>
            <w:r w:rsidRPr="003A19C6">
              <w:t>The UE (MCData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3C3A873B"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2C62A63F"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5F90811F"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45B671FB" w14:textId="77777777" w:rsidR="00DE71E3" w:rsidRPr="003A19C6" w:rsidRDefault="00DE71E3" w:rsidP="00EE26EF">
            <w:pPr>
              <w:pStyle w:val="TAC"/>
            </w:pPr>
            <w:r w:rsidRPr="003A19C6">
              <w:t>-</w:t>
            </w:r>
          </w:p>
        </w:tc>
      </w:tr>
      <w:tr w:rsidR="00DE71E3" w:rsidRPr="003A19C6" w14:paraId="79996DE9" w14:textId="77777777" w:rsidTr="00EE26EF">
        <w:tc>
          <w:tcPr>
            <w:tcW w:w="533" w:type="dxa"/>
            <w:tcBorders>
              <w:top w:val="single" w:sz="4" w:space="0" w:color="auto"/>
              <w:left w:val="single" w:sz="4" w:space="0" w:color="auto"/>
              <w:bottom w:val="single" w:sz="4" w:space="0" w:color="auto"/>
              <w:right w:val="single" w:sz="4" w:space="0" w:color="auto"/>
            </w:tcBorders>
          </w:tcPr>
          <w:p w14:paraId="35B8D75D" w14:textId="77777777" w:rsidR="00DE71E3" w:rsidRPr="003A19C6" w:rsidRDefault="00DE71E3" w:rsidP="00EE26EF">
            <w:pPr>
              <w:pStyle w:val="TAC"/>
            </w:pPr>
            <w:r w:rsidRPr="003A19C6">
              <w:t>3</w:t>
            </w:r>
          </w:p>
        </w:tc>
        <w:tc>
          <w:tcPr>
            <w:tcW w:w="3967" w:type="dxa"/>
            <w:tcBorders>
              <w:top w:val="single" w:sz="4" w:space="0" w:color="auto"/>
              <w:left w:val="single" w:sz="4" w:space="0" w:color="auto"/>
              <w:bottom w:val="single" w:sz="4" w:space="0" w:color="auto"/>
              <w:right w:val="single" w:sz="4" w:space="0" w:color="auto"/>
            </w:tcBorders>
          </w:tcPr>
          <w:p w14:paraId="0F2AD352" w14:textId="77777777" w:rsidR="00DE71E3" w:rsidRPr="003A19C6" w:rsidRDefault="00DE71E3" w:rsidP="00EE26EF">
            <w:pPr>
              <w:pStyle w:val="TAL"/>
              <w:rPr>
                <w:rFonts w:eastAsia="Calibri"/>
              </w:rPr>
            </w:pPr>
            <w:r w:rsidRPr="003A19C6">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8F9B4AC"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1E951A0E"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59155065" w14:textId="77777777" w:rsidR="00DE71E3" w:rsidRPr="003A19C6" w:rsidRDefault="00DE71E3" w:rsidP="00EE26EF">
            <w:pPr>
              <w:pStyle w:val="TAC"/>
              <w:rPr>
                <w:rFonts w:eastAsia="Calibri"/>
              </w:rPr>
            </w:pPr>
            <w:r w:rsidRPr="003A19C6">
              <w:t>-</w:t>
            </w:r>
          </w:p>
        </w:tc>
        <w:tc>
          <w:tcPr>
            <w:tcW w:w="850" w:type="dxa"/>
            <w:tcBorders>
              <w:top w:val="single" w:sz="4" w:space="0" w:color="auto"/>
              <w:left w:val="single" w:sz="4" w:space="0" w:color="auto"/>
              <w:bottom w:val="single" w:sz="4" w:space="0" w:color="auto"/>
              <w:right w:val="single" w:sz="4" w:space="0" w:color="auto"/>
            </w:tcBorders>
          </w:tcPr>
          <w:p w14:paraId="21BA0D35" w14:textId="77777777" w:rsidR="00DE71E3" w:rsidRPr="003A19C6" w:rsidRDefault="00DE71E3" w:rsidP="00EE26EF">
            <w:pPr>
              <w:pStyle w:val="TAC"/>
              <w:rPr>
                <w:rFonts w:eastAsia="Calibri"/>
              </w:rPr>
            </w:pPr>
            <w:r w:rsidRPr="003A19C6">
              <w:t>-</w:t>
            </w:r>
          </w:p>
        </w:tc>
      </w:tr>
      <w:tr w:rsidR="00DE71E3" w:rsidRPr="003A19C6" w14:paraId="5DF7FFF3" w14:textId="77777777" w:rsidTr="00EE26EF">
        <w:tc>
          <w:tcPr>
            <w:tcW w:w="533" w:type="dxa"/>
            <w:tcBorders>
              <w:top w:val="single" w:sz="4" w:space="0" w:color="auto"/>
              <w:left w:val="single" w:sz="4" w:space="0" w:color="auto"/>
              <w:bottom w:val="single" w:sz="4" w:space="0" w:color="auto"/>
              <w:right w:val="single" w:sz="4" w:space="0" w:color="auto"/>
            </w:tcBorders>
          </w:tcPr>
          <w:p w14:paraId="0E1A84AD" w14:textId="77777777" w:rsidR="00DE71E3" w:rsidRPr="003A19C6" w:rsidRDefault="00DE71E3" w:rsidP="00EE26EF">
            <w:pPr>
              <w:pStyle w:val="TAC"/>
            </w:pPr>
            <w:r w:rsidRPr="003A19C6">
              <w:t>4</w:t>
            </w:r>
          </w:p>
        </w:tc>
        <w:tc>
          <w:tcPr>
            <w:tcW w:w="3967" w:type="dxa"/>
            <w:tcBorders>
              <w:top w:val="single" w:sz="4" w:space="0" w:color="auto"/>
              <w:left w:val="single" w:sz="4" w:space="0" w:color="auto"/>
              <w:bottom w:val="single" w:sz="4" w:space="0" w:color="auto"/>
              <w:right w:val="single" w:sz="4" w:space="0" w:color="auto"/>
            </w:tcBorders>
          </w:tcPr>
          <w:p w14:paraId="2A608C3C" w14:textId="77777777" w:rsidR="00DE71E3" w:rsidRPr="003A19C6" w:rsidRDefault="00DE71E3" w:rsidP="00EE26EF">
            <w:pPr>
              <w:pStyle w:val="TAL"/>
              <w:rPr>
                <w:rFonts w:eastAsia="Calibri"/>
              </w:rPr>
            </w:pPr>
            <w:r w:rsidRPr="003A19C6">
              <w:rPr>
                <w:rFonts w:eastAsia="Calibri"/>
              </w:rPr>
              <w:t>Check: Does the UE (</w:t>
            </w:r>
            <w:r w:rsidRPr="003A19C6">
              <w:t>MCData</w:t>
            </w:r>
            <w:r w:rsidRPr="003A19C6">
              <w:rPr>
                <w:rFonts w:eastAsia="Calibri"/>
                <w:lang w:eastAsia="ko-KR"/>
              </w:rPr>
              <w:t xml:space="preserve"> client) correctly perform procedure ‘</w:t>
            </w:r>
            <w:r w:rsidRPr="003A19C6">
              <w:t xml:space="preserve">MCX SIP MESSAGE CT' as described in TS 37.579-1 [2] Table 5.3.33.3-1 </w:t>
            </w:r>
            <w:r w:rsidRPr="003A19C6">
              <w:rPr>
                <w:bCs/>
              </w:rPr>
              <w:t>to</w:t>
            </w:r>
            <w:r w:rsidRPr="003A19C6">
              <w:t xml:space="preserve"> establish an MCData user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54F093CA"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629CDA"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E282352" w14:textId="77777777" w:rsidR="00DE71E3" w:rsidRPr="003A19C6" w:rsidRDefault="00DE71E3" w:rsidP="00EE26EF">
            <w:pPr>
              <w:pStyle w:val="TAC"/>
              <w:rPr>
                <w:rFonts w:eastAsia="Calibri"/>
              </w:rPr>
            </w:pPr>
            <w:r w:rsidRPr="003A19C6">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4DFEF9C" w14:textId="77777777" w:rsidR="00DE71E3" w:rsidRPr="003A19C6" w:rsidRDefault="00DE71E3" w:rsidP="00EE26EF">
            <w:pPr>
              <w:pStyle w:val="TAC"/>
              <w:rPr>
                <w:rFonts w:eastAsia="Calibri"/>
              </w:rPr>
            </w:pPr>
            <w:r w:rsidRPr="003A19C6">
              <w:t>P</w:t>
            </w:r>
          </w:p>
        </w:tc>
      </w:tr>
      <w:tr w:rsidR="00DE71E3" w:rsidRPr="003A19C6" w14:paraId="2EEF29C6" w14:textId="77777777" w:rsidTr="00EE26EF">
        <w:tc>
          <w:tcPr>
            <w:tcW w:w="533" w:type="dxa"/>
            <w:tcBorders>
              <w:top w:val="single" w:sz="4" w:space="0" w:color="auto"/>
              <w:left w:val="single" w:sz="4" w:space="0" w:color="auto"/>
              <w:bottom w:val="single" w:sz="4" w:space="0" w:color="auto"/>
              <w:right w:val="single" w:sz="4" w:space="0" w:color="auto"/>
            </w:tcBorders>
          </w:tcPr>
          <w:p w14:paraId="0E22E3AC" w14:textId="77777777" w:rsidR="00DE71E3" w:rsidRPr="003A19C6" w:rsidRDefault="00DE71E3" w:rsidP="00EE26EF">
            <w:pPr>
              <w:pStyle w:val="TAC"/>
            </w:pPr>
            <w:r w:rsidRPr="003A19C6">
              <w:t>5</w:t>
            </w:r>
          </w:p>
        </w:tc>
        <w:tc>
          <w:tcPr>
            <w:tcW w:w="3967" w:type="dxa"/>
            <w:tcBorders>
              <w:top w:val="single" w:sz="4" w:space="0" w:color="auto"/>
              <w:left w:val="single" w:sz="4" w:space="0" w:color="auto"/>
              <w:bottom w:val="single" w:sz="4" w:space="0" w:color="auto"/>
              <w:right w:val="single" w:sz="4" w:space="0" w:color="auto"/>
            </w:tcBorders>
          </w:tcPr>
          <w:p w14:paraId="6B850184" w14:textId="77777777" w:rsidR="00DE71E3" w:rsidRPr="003A19C6" w:rsidRDefault="00DE71E3" w:rsidP="00EE26EF">
            <w:pPr>
              <w:pStyle w:val="TAL"/>
              <w:rPr>
                <w:rFonts w:eastAsia="Calibri"/>
              </w:rPr>
            </w:pPr>
            <w:r w:rsidRPr="003A19C6">
              <w:rPr>
                <w:rFonts w:eastAsia="Calibri"/>
              </w:rPr>
              <w:t>Make the UE (</w:t>
            </w:r>
            <w:r w:rsidRPr="003A19C6">
              <w:t>MCData</w:t>
            </w:r>
            <w:r w:rsidRPr="003A19C6">
              <w:rPr>
                <w:rFonts w:eastAsia="Calibri"/>
              </w:rPr>
              <w:t xml:space="preserve"> client) request the establishment of a SDS group session using the user regroup.</w:t>
            </w:r>
          </w:p>
          <w:p w14:paraId="68982275" w14:textId="77777777" w:rsidR="00DE71E3" w:rsidRPr="003A19C6" w:rsidRDefault="00DE71E3" w:rsidP="00EE26EF">
            <w:pPr>
              <w:pStyle w:val="TAL"/>
            </w:pPr>
            <w:r w:rsidRPr="003A19C6">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F6EC5EF" w14:textId="77777777" w:rsidR="00DE71E3" w:rsidRPr="003A19C6" w:rsidRDefault="00DE71E3" w:rsidP="00EE26EF">
            <w:pPr>
              <w:pStyle w:val="TAC"/>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7AC3D16" w14:textId="77777777" w:rsidR="00DE71E3" w:rsidRPr="003A19C6" w:rsidRDefault="00DE71E3" w:rsidP="00EE26EF">
            <w:pPr>
              <w:pStyle w:val="TAL"/>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5B057F9" w14:textId="77777777" w:rsidR="00DE71E3" w:rsidRPr="003A19C6" w:rsidRDefault="00DE71E3" w:rsidP="00EE26EF">
            <w:pPr>
              <w:pStyle w:val="TAC"/>
            </w:pPr>
            <w:r w:rsidRPr="003A19C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92BC346" w14:textId="77777777" w:rsidR="00DE71E3" w:rsidRPr="003A19C6" w:rsidRDefault="00DE71E3" w:rsidP="00EE26EF">
            <w:pPr>
              <w:pStyle w:val="TAC"/>
            </w:pPr>
            <w:r w:rsidRPr="003A19C6">
              <w:rPr>
                <w:rFonts w:eastAsia="Calibri"/>
              </w:rPr>
              <w:t>-</w:t>
            </w:r>
          </w:p>
        </w:tc>
      </w:tr>
      <w:tr w:rsidR="00DE71E3" w:rsidRPr="003A19C6" w14:paraId="1AA9D3AF" w14:textId="77777777" w:rsidTr="00EE26EF">
        <w:tc>
          <w:tcPr>
            <w:tcW w:w="533" w:type="dxa"/>
            <w:tcBorders>
              <w:top w:val="single" w:sz="4" w:space="0" w:color="auto"/>
              <w:left w:val="single" w:sz="4" w:space="0" w:color="auto"/>
              <w:bottom w:val="single" w:sz="4" w:space="0" w:color="auto"/>
              <w:right w:val="single" w:sz="4" w:space="0" w:color="auto"/>
            </w:tcBorders>
          </w:tcPr>
          <w:p w14:paraId="28226680" w14:textId="77777777" w:rsidR="00DE71E3" w:rsidRPr="003A19C6" w:rsidRDefault="00DE71E3" w:rsidP="00EE26EF">
            <w:pPr>
              <w:pStyle w:val="TAC"/>
            </w:pPr>
            <w:r w:rsidRPr="003A19C6">
              <w:t>6</w:t>
            </w:r>
          </w:p>
        </w:tc>
        <w:tc>
          <w:tcPr>
            <w:tcW w:w="3967" w:type="dxa"/>
            <w:tcBorders>
              <w:top w:val="single" w:sz="4" w:space="0" w:color="auto"/>
              <w:left w:val="single" w:sz="4" w:space="0" w:color="auto"/>
              <w:bottom w:val="single" w:sz="4" w:space="0" w:color="auto"/>
              <w:right w:val="single" w:sz="4" w:space="0" w:color="auto"/>
            </w:tcBorders>
          </w:tcPr>
          <w:p w14:paraId="4AC3009C" w14:textId="6F23C6DD" w:rsidR="00DE71E3" w:rsidRPr="003A19C6" w:rsidRDefault="00DE71E3" w:rsidP="00EE26EF">
            <w:pPr>
              <w:pStyle w:val="TAL"/>
              <w:rPr>
                <w:rFonts w:eastAsia="Calibri"/>
              </w:rPr>
            </w:pPr>
            <w:r w:rsidRPr="003A19C6">
              <w:rPr>
                <w:rFonts w:eastAsia="Calibri"/>
              </w:rPr>
              <w:t>Check: Does the UE (</w:t>
            </w:r>
            <w:r w:rsidRPr="003A19C6">
              <w:t>MCData</w:t>
            </w:r>
            <w:r w:rsidRPr="003A19C6">
              <w:rPr>
                <w:rFonts w:eastAsia="Calibri"/>
                <w:lang w:eastAsia="ko-KR"/>
              </w:rPr>
              <w:t xml:space="preserve"> client) correctly perform procedure '</w:t>
            </w:r>
            <w:r w:rsidRPr="003A19C6">
              <w:t xml:space="preserve">CO MCData Call Establishment' as described in TS 37.579-1 [2] Table 5.3C.2.3-1 </w:t>
            </w:r>
            <w:r w:rsidRPr="003A19C6">
              <w:rPr>
                <w:bCs/>
              </w:rPr>
              <w:t xml:space="preserve">to </w:t>
            </w:r>
            <w:r w:rsidRPr="003A19C6">
              <w:rPr>
                <w:rFonts w:eastAsia="Calibri"/>
              </w:rPr>
              <w:t xml:space="preserve">establish a SDS group session </w:t>
            </w:r>
            <w:r w:rsidRPr="003A19C6">
              <w:rPr>
                <w:bCs/>
              </w:rPr>
              <w:t>using the user regroup</w:t>
            </w:r>
            <w:r w:rsidRPr="003A19C6">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35FB3EC8" w14:textId="77777777" w:rsidR="00DE71E3" w:rsidRPr="003A19C6" w:rsidRDefault="00DE71E3" w:rsidP="00EE26EF">
            <w:pPr>
              <w:pStyle w:val="TAC"/>
              <w:rPr>
                <w:rFonts w:eastAsia="Calibri"/>
                <w:szCs w:val="22"/>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A45DE5"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6B2C87E" w14:textId="77777777" w:rsidR="00DE71E3" w:rsidRPr="003A19C6" w:rsidRDefault="00DE71E3" w:rsidP="00EE26EF">
            <w:pPr>
              <w:pStyle w:val="TAC"/>
              <w:rPr>
                <w:rFonts w:eastAsia="Calibri"/>
              </w:rPr>
            </w:pPr>
            <w:r w:rsidRPr="003A19C6">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43C293B8" w14:textId="77777777" w:rsidR="00DE71E3" w:rsidRPr="003A19C6" w:rsidRDefault="00DE71E3" w:rsidP="00EE26EF">
            <w:pPr>
              <w:pStyle w:val="TAC"/>
              <w:rPr>
                <w:rFonts w:eastAsia="Calibri"/>
              </w:rPr>
            </w:pPr>
            <w:r w:rsidRPr="003A19C6">
              <w:t>P</w:t>
            </w:r>
          </w:p>
        </w:tc>
      </w:tr>
      <w:tr w:rsidR="00DE71E3" w:rsidRPr="003A19C6" w14:paraId="5C4911D7" w14:textId="77777777" w:rsidTr="00EE26EF">
        <w:tc>
          <w:tcPr>
            <w:tcW w:w="533" w:type="dxa"/>
            <w:tcBorders>
              <w:top w:val="single" w:sz="4" w:space="0" w:color="auto"/>
              <w:left w:val="single" w:sz="4" w:space="0" w:color="auto"/>
              <w:bottom w:val="single" w:sz="4" w:space="0" w:color="auto"/>
              <w:right w:val="single" w:sz="4" w:space="0" w:color="auto"/>
            </w:tcBorders>
          </w:tcPr>
          <w:p w14:paraId="002AB240" w14:textId="77777777" w:rsidR="00DE71E3" w:rsidRPr="003A19C6" w:rsidRDefault="00DE71E3" w:rsidP="00EE26EF">
            <w:pPr>
              <w:pStyle w:val="TAC"/>
            </w:pPr>
            <w:r w:rsidRPr="003A19C6">
              <w:t>7</w:t>
            </w:r>
          </w:p>
        </w:tc>
        <w:tc>
          <w:tcPr>
            <w:tcW w:w="3967" w:type="dxa"/>
            <w:tcBorders>
              <w:top w:val="single" w:sz="4" w:space="0" w:color="auto"/>
              <w:left w:val="single" w:sz="4" w:space="0" w:color="auto"/>
              <w:bottom w:val="single" w:sz="4" w:space="0" w:color="auto"/>
              <w:right w:val="single" w:sz="4" w:space="0" w:color="auto"/>
            </w:tcBorders>
          </w:tcPr>
          <w:p w14:paraId="0104F448" w14:textId="77777777" w:rsidR="00DE71E3" w:rsidRPr="003A19C6" w:rsidRDefault="00DE71E3" w:rsidP="00EE26EF">
            <w:pPr>
              <w:pStyle w:val="TAL"/>
              <w:rPr>
                <w:rFonts w:eastAsia="Calibri"/>
              </w:rPr>
            </w:pPr>
            <w:r w:rsidRPr="003A19C6">
              <w:rPr>
                <w:rFonts w:eastAsia="Calibri"/>
              </w:rPr>
              <w:t>Make the UE (MCData client) release the call.</w:t>
            </w:r>
          </w:p>
          <w:p w14:paraId="361C1605" w14:textId="77777777" w:rsidR="00DE71E3" w:rsidRPr="003A19C6" w:rsidRDefault="00DE71E3" w:rsidP="00EE26EF">
            <w:pPr>
              <w:pStyle w:val="TAL"/>
              <w:rPr>
                <w:rFonts w:eastAsia="Calibri"/>
              </w:rPr>
            </w:pPr>
            <w:r w:rsidRPr="003A19C6">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6E8597F1"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622DAB6"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22D29CB" w14:textId="77777777" w:rsidR="00DE71E3" w:rsidRPr="003A19C6" w:rsidRDefault="00DE71E3" w:rsidP="00EE26EF">
            <w:pPr>
              <w:pStyle w:val="TAC"/>
              <w:rPr>
                <w:rFonts w:eastAsia="Calibri"/>
              </w:rPr>
            </w:pPr>
            <w:r w:rsidRPr="003A19C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9A93AFF" w14:textId="77777777" w:rsidR="00DE71E3" w:rsidRPr="003A19C6" w:rsidRDefault="00DE71E3" w:rsidP="00EE26EF">
            <w:pPr>
              <w:pStyle w:val="TAC"/>
              <w:rPr>
                <w:rFonts w:eastAsia="Calibri"/>
              </w:rPr>
            </w:pPr>
            <w:r w:rsidRPr="003A19C6">
              <w:rPr>
                <w:rFonts w:eastAsia="Calibri"/>
              </w:rPr>
              <w:t>-</w:t>
            </w:r>
          </w:p>
        </w:tc>
      </w:tr>
      <w:tr w:rsidR="00DE71E3" w:rsidRPr="003A19C6" w14:paraId="339C89DB" w14:textId="77777777" w:rsidTr="00EE26EF">
        <w:tc>
          <w:tcPr>
            <w:tcW w:w="533" w:type="dxa"/>
            <w:tcBorders>
              <w:top w:val="single" w:sz="4" w:space="0" w:color="auto"/>
              <w:left w:val="single" w:sz="4" w:space="0" w:color="auto"/>
              <w:bottom w:val="single" w:sz="4" w:space="0" w:color="auto"/>
              <w:right w:val="single" w:sz="4" w:space="0" w:color="auto"/>
            </w:tcBorders>
          </w:tcPr>
          <w:p w14:paraId="7A3E50B3" w14:textId="77777777" w:rsidR="00DE71E3" w:rsidRPr="003A19C6" w:rsidRDefault="00DE71E3" w:rsidP="00EE26EF">
            <w:pPr>
              <w:pStyle w:val="TAC"/>
            </w:pPr>
            <w:r w:rsidRPr="003A19C6">
              <w:t>8</w:t>
            </w:r>
          </w:p>
        </w:tc>
        <w:tc>
          <w:tcPr>
            <w:tcW w:w="3967" w:type="dxa"/>
            <w:tcBorders>
              <w:top w:val="single" w:sz="4" w:space="0" w:color="auto"/>
              <w:left w:val="single" w:sz="4" w:space="0" w:color="auto"/>
              <w:bottom w:val="single" w:sz="4" w:space="0" w:color="auto"/>
              <w:right w:val="single" w:sz="4" w:space="0" w:color="auto"/>
            </w:tcBorders>
          </w:tcPr>
          <w:p w14:paraId="43AADCF0" w14:textId="35D3149D" w:rsidR="00DE71E3" w:rsidRPr="003A19C6" w:rsidRDefault="00DE71E3" w:rsidP="00EE26EF">
            <w:pPr>
              <w:pStyle w:val="TAL"/>
              <w:rPr>
                <w:rFonts w:eastAsia="Calibri"/>
              </w:rPr>
            </w:pPr>
            <w:r w:rsidRPr="003A19C6">
              <w:rPr>
                <w:rFonts w:eastAsia="Calibri"/>
              </w:rPr>
              <w:t>Check: Does the UE (</w:t>
            </w:r>
            <w:r w:rsidRPr="003A19C6">
              <w:rPr>
                <w:rFonts w:eastAsia="Calibri"/>
                <w:lang w:eastAsia="ko-KR"/>
              </w:rPr>
              <w:t>MCData</w:t>
            </w:r>
            <w:r w:rsidRPr="003A19C6">
              <w:rPr>
                <w:rFonts w:eastAsia="Calibri"/>
              </w:rPr>
              <w:t xml:space="preserve"> client) correctly perform procedure '</w:t>
            </w:r>
            <w:r w:rsidRPr="003A19C6">
              <w:t>CO MCData call release'</w:t>
            </w:r>
            <w:r w:rsidRPr="003A19C6">
              <w:rPr>
                <w:rFonts w:eastAsia="Calibri"/>
              </w:rPr>
              <w:t xml:space="preserve"> as described in </w:t>
            </w:r>
            <w:r w:rsidRPr="003A19C6">
              <w:t>TS 37.579-1 [2] Table 5.3C.6.3-1?</w:t>
            </w:r>
          </w:p>
        </w:tc>
        <w:tc>
          <w:tcPr>
            <w:tcW w:w="708" w:type="dxa"/>
            <w:tcBorders>
              <w:top w:val="single" w:sz="4" w:space="0" w:color="auto"/>
              <w:left w:val="single" w:sz="4" w:space="0" w:color="auto"/>
              <w:bottom w:val="single" w:sz="4" w:space="0" w:color="auto"/>
              <w:right w:val="single" w:sz="4" w:space="0" w:color="auto"/>
            </w:tcBorders>
          </w:tcPr>
          <w:p w14:paraId="0CEAAB0C"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1B0A641"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0E6DC9D" w14:textId="77777777" w:rsidR="00DE71E3" w:rsidRPr="003A19C6" w:rsidRDefault="00DE71E3" w:rsidP="00EE26EF">
            <w:pPr>
              <w:pStyle w:val="TAC"/>
              <w:rPr>
                <w:rFonts w:eastAsia="Calibri"/>
              </w:rPr>
            </w:pPr>
            <w:r w:rsidRPr="003A19C6">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03AA3414" w14:textId="77777777" w:rsidR="00DE71E3" w:rsidRPr="003A19C6" w:rsidRDefault="00DE71E3" w:rsidP="00EE26EF">
            <w:pPr>
              <w:pStyle w:val="TAC"/>
              <w:rPr>
                <w:rFonts w:eastAsia="Calibri"/>
              </w:rPr>
            </w:pPr>
            <w:r w:rsidRPr="003A19C6">
              <w:t>P</w:t>
            </w:r>
          </w:p>
        </w:tc>
      </w:tr>
      <w:tr w:rsidR="00DE71E3" w:rsidRPr="003A19C6" w14:paraId="46C4FE38" w14:textId="77777777" w:rsidTr="00EE26EF">
        <w:tc>
          <w:tcPr>
            <w:tcW w:w="533" w:type="dxa"/>
            <w:tcBorders>
              <w:top w:val="single" w:sz="4" w:space="0" w:color="auto"/>
              <w:left w:val="single" w:sz="4" w:space="0" w:color="auto"/>
              <w:bottom w:val="single" w:sz="4" w:space="0" w:color="auto"/>
              <w:right w:val="single" w:sz="4" w:space="0" w:color="auto"/>
            </w:tcBorders>
          </w:tcPr>
          <w:p w14:paraId="17615EF1" w14:textId="77777777" w:rsidR="00DE71E3" w:rsidRPr="003A19C6" w:rsidRDefault="00DE71E3" w:rsidP="00EE26EF">
            <w:pPr>
              <w:pStyle w:val="TAC"/>
            </w:pPr>
            <w:r w:rsidRPr="003A19C6">
              <w:t>9</w:t>
            </w:r>
          </w:p>
        </w:tc>
        <w:tc>
          <w:tcPr>
            <w:tcW w:w="3967" w:type="dxa"/>
            <w:tcBorders>
              <w:top w:val="single" w:sz="4" w:space="0" w:color="auto"/>
              <w:left w:val="single" w:sz="4" w:space="0" w:color="auto"/>
              <w:bottom w:val="single" w:sz="4" w:space="0" w:color="auto"/>
              <w:right w:val="single" w:sz="4" w:space="0" w:color="auto"/>
            </w:tcBorders>
          </w:tcPr>
          <w:p w14:paraId="0D8408DD" w14:textId="77777777" w:rsidR="00DE71E3" w:rsidRPr="003A19C6" w:rsidRDefault="00DE71E3" w:rsidP="00EE26EF">
            <w:pPr>
              <w:pStyle w:val="TAL"/>
              <w:rPr>
                <w:rFonts w:eastAsia="Calibri"/>
              </w:rPr>
            </w:pPr>
            <w:r w:rsidRPr="003A19C6">
              <w:rPr>
                <w:rFonts w:eastAsia="Calibri"/>
              </w:rPr>
              <w:t>Check: Does the UE (</w:t>
            </w:r>
            <w:r w:rsidRPr="003A19C6">
              <w:rPr>
                <w:rFonts w:eastAsia="Calibri"/>
                <w:lang w:eastAsia="ko-KR"/>
              </w:rPr>
              <w:t>MCData client) correctly perform procedure ‘</w:t>
            </w:r>
            <w:r w:rsidRPr="003A19C6">
              <w:t xml:space="preserve">MCX SIP MESSAGE CT' as described in TS 37.579-1 [2] Table 5.3.33.3-1 </w:t>
            </w:r>
            <w:r w:rsidRPr="003A19C6">
              <w:rPr>
                <w:bCs/>
              </w:rPr>
              <w:t xml:space="preserve">to </w:t>
            </w:r>
            <w:r w:rsidRPr="003A19C6">
              <w:t>remove the user regroup?</w:t>
            </w:r>
          </w:p>
        </w:tc>
        <w:tc>
          <w:tcPr>
            <w:tcW w:w="708" w:type="dxa"/>
            <w:tcBorders>
              <w:top w:val="single" w:sz="4" w:space="0" w:color="auto"/>
              <w:left w:val="single" w:sz="4" w:space="0" w:color="auto"/>
              <w:bottom w:val="single" w:sz="4" w:space="0" w:color="auto"/>
              <w:right w:val="single" w:sz="4" w:space="0" w:color="auto"/>
            </w:tcBorders>
          </w:tcPr>
          <w:p w14:paraId="1D54BA70"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6811E59"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7616FF" w14:textId="77777777" w:rsidR="00DE71E3" w:rsidRPr="003A19C6" w:rsidRDefault="00DE71E3" w:rsidP="00EE26EF">
            <w:pPr>
              <w:pStyle w:val="TAC"/>
              <w:rPr>
                <w:rFonts w:eastAsia="Calibri"/>
              </w:rPr>
            </w:pPr>
            <w:r w:rsidRPr="003A19C6">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775D063B" w14:textId="77777777" w:rsidR="00DE71E3" w:rsidRPr="003A19C6" w:rsidRDefault="00DE71E3" w:rsidP="00EE26EF">
            <w:pPr>
              <w:pStyle w:val="TAC"/>
            </w:pPr>
            <w:r w:rsidRPr="003A19C6">
              <w:t>P</w:t>
            </w:r>
          </w:p>
        </w:tc>
      </w:tr>
      <w:tr w:rsidR="00DE71E3" w:rsidRPr="003A19C6" w14:paraId="1A115DAE"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0E597CB1" w14:textId="77777777" w:rsidR="00DE71E3" w:rsidRPr="003A19C6" w:rsidRDefault="00DE71E3" w:rsidP="00EE26EF">
            <w:pPr>
              <w:pStyle w:val="TAN"/>
            </w:pPr>
            <w:r w:rsidRPr="003A19C6">
              <w:t>NOTE 1:</w:t>
            </w:r>
            <w:r w:rsidRPr="003A19C6">
              <w:tab/>
              <w:t>This is expected to be done via a suitable implementation dependent MMI.</w:t>
            </w:r>
          </w:p>
        </w:tc>
      </w:tr>
    </w:tbl>
    <w:p w14:paraId="2743ABB6" w14:textId="77777777" w:rsidR="00DE71E3" w:rsidRPr="003A19C6" w:rsidRDefault="00DE71E3" w:rsidP="00DE71E3"/>
    <w:p w14:paraId="6A1F343D" w14:textId="77777777" w:rsidR="00DE71E3" w:rsidRPr="003A19C6" w:rsidRDefault="00DE71E3" w:rsidP="00DE71E3">
      <w:pPr>
        <w:pStyle w:val="H6"/>
      </w:pPr>
      <w:r w:rsidRPr="003A19C6">
        <w:t>6.</w:t>
      </w:r>
      <w:r>
        <w:t>9.</w:t>
      </w:r>
      <w:r w:rsidRPr="003A19C6">
        <w:t>4.3.3</w:t>
      </w:r>
      <w:r w:rsidRPr="003A19C6">
        <w:tab/>
        <w:t>Specific message contents</w:t>
      </w:r>
    </w:p>
    <w:p w14:paraId="4A24012B" w14:textId="77777777" w:rsidR="00DE71E3" w:rsidRPr="003A19C6" w:rsidRDefault="00DE71E3" w:rsidP="00DE71E3">
      <w:pPr>
        <w:pStyle w:val="TH"/>
        <w:rPr>
          <w:lang w:eastAsia="ko-KR"/>
        </w:rPr>
      </w:pPr>
      <w:r w:rsidRPr="003A19C6">
        <w:t>Table 6.9.4.3.3-1: HTTP</w:t>
      </w:r>
      <w:r w:rsidRPr="003A19C6">
        <w:rPr>
          <w:lang w:eastAsia="ko-KR"/>
        </w:rPr>
        <w:t xml:space="preserve"> PUT (step 2, </w:t>
      </w:r>
      <w:r w:rsidRPr="003A19C6">
        <w:t>Table 6.9.4.3.2-1</w:t>
      </w:r>
      <w:r w:rsidRPr="003A19C6">
        <w:rPr>
          <w:lang w:eastAsia="ko-KR"/>
        </w:rPr>
        <w:t>;</w:t>
      </w:r>
      <w:r w:rsidRPr="003A19C6">
        <w:rPr>
          <w:lang w:eastAsia="ko-KR"/>
        </w:rPr>
        <w:br/>
        <w:t>step 1</w:t>
      </w:r>
      <w:r w:rsidRPr="003A19C6">
        <w:t>, TS 37.579-1 [2], Table 5.3.26.3-1</w:t>
      </w:r>
      <w:r w:rsidRPr="003A19C6">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DE71E3" w:rsidRPr="003A19C6" w14:paraId="5A471163" w14:textId="77777777" w:rsidTr="00EE26EF">
        <w:tc>
          <w:tcPr>
            <w:tcW w:w="9639" w:type="dxa"/>
          </w:tcPr>
          <w:p w14:paraId="624DB5DF" w14:textId="77777777" w:rsidR="00DE71E3" w:rsidRPr="003A19C6" w:rsidRDefault="00DE71E3" w:rsidP="00EE26EF">
            <w:pPr>
              <w:pStyle w:val="TAL"/>
              <w:rPr>
                <w:rFonts w:cs="Arial"/>
                <w:szCs w:val="18"/>
              </w:rPr>
            </w:pPr>
            <w:r w:rsidRPr="003A19C6">
              <w:t>Derivation Path: TS 37.579-1 [2], Table 5.5.4.4-1, condition GROUPCREATE</w:t>
            </w:r>
          </w:p>
        </w:tc>
      </w:tr>
    </w:tbl>
    <w:p w14:paraId="7372F9F3" w14:textId="77777777" w:rsidR="00DE71E3" w:rsidRPr="003A19C6" w:rsidRDefault="00DE71E3" w:rsidP="00DE71E3"/>
    <w:p w14:paraId="1CEBCA34" w14:textId="77777777" w:rsidR="00DE71E3" w:rsidRPr="003A19C6" w:rsidRDefault="00DE71E3" w:rsidP="00DE71E3">
      <w:pPr>
        <w:pStyle w:val="TH"/>
      </w:pPr>
      <w:r w:rsidRPr="003A19C6">
        <w:t>Table 6.</w:t>
      </w:r>
      <w:r>
        <w:t>9</w:t>
      </w:r>
      <w:r w:rsidRPr="003A19C6">
        <w:t>.4.3.3-2: SIP MESSAGE from the SS (Step 4, Table 6.</w:t>
      </w:r>
      <w:r>
        <w:t>9</w:t>
      </w:r>
      <w:r w:rsidRPr="003A19C6">
        <w:t>.4.3.2-1;</w:t>
      </w:r>
      <w:r w:rsidRPr="003A19C6">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7CAF3A5E"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CB8E829" w14:textId="77777777" w:rsidR="00DE71E3" w:rsidRPr="003A19C6" w:rsidRDefault="00DE71E3" w:rsidP="00EE26EF">
            <w:pPr>
              <w:pStyle w:val="TAL"/>
            </w:pPr>
            <w:r w:rsidRPr="003A19C6">
              <w:t>Derivation Path: TS 37.579-1 [2], Table 5.5.2.7.2-1, condition ACCEPT-CONTACT-WITH-MEDIA-FEATURE-TAG</w:t>
            </w:r>
          </w:p>
        </w:tc>
      </w:tr>
      <w:tr w:rsidR="00DE71E3" w:rsidRPr="003A19C6" w14:paraId="060FEAAE"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695F214E"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18DA29A"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31A3ABB0"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6EFE4C30"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CBDBD32" w14:textId="77777777" w:rsidR="00DE71E3" w:rsidRPr="003A19C6" w:rsidRDefault="00DE71E3" w:rsidP="00EE26EF">
            <w:pPr>
              <w:pStyle w:val="TAH"/>
            </w:pPr>
            <w:r w:rsidRPr="003A19C6">
              <w:t>Condition</w:t>
            </w:r>
          </w:p>
        </w:tc>
      </w:tr>
      <w:tr w:rsidR="00DE71E3" w:rsidRPr="003A19C6" w14:paraId="4F94232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BAABB93" w14:textId="77777777" w:rsidR="00DE71E3" w:rsidRPr="003A19C6" w:rsidRDefault="00DE71E3" w:rsidP="00EE26EF">
            <w:pPr>
              <w:pStyle w:val="TAL"/>
              <w:rPr>
                <w:b/>
              </w:rPr>
            </w:pPr>
            <w:r w:rsidRPr="003A19C6">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4FEAD03E" w14:textId="77777777" w:rsidR="00DE71E3" w:rsidRPr="003A19C6" w:rsidRDefault="00DE71E3"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7E43AC3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531D38F"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8DBCE2" w14:textId="77777777" w:rsidR="00DE71E3" w:rsidRPr="003A19C6" w:rsidRDefault="00DE71E3" w:rsidP="00EE26EF">
            <w:pPr>
              <w:pStyle w:val="TAL"/>
            </w:pPr>
          </w:p>
        </w:tc>
      </w:tr>
      <w:tr w:rsidR="00DE71E3" w:rsidRPr="003A19C6" w14:paraId="31956456"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0116B04C" w14:textId="77777777" w:rsidR="00DE71E3" w:rsidRPr="003A19C6" w:rsidRDefault="00DE71E3" w:rsidP="00EE26EF">
            <w:pPr>
              <w:pStyle w:val="TAL"/>
              <w:rPr>
                <w:b/>
              </w:rPr>
            </w:pPr>
            <w:r w:rsidRPr="003A19C6">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5E760E80" w14:textId="77777777" w:rsidR="00DE71E3" w:rsidRPr="003A19C6" w:rsidRDefault="00DE71E3" w:rsidP="00EE26EF">
            <w:pPr>
              <w:pStyle w:val="TAL"/>
            </w:pPr>
            <w:r w:rsidRPr="003A19C6">
              <w:t>px_MCX_SIP_PublicUserId_B</w:t>
            </w:r>
          </w:p>
        </w:tc>
        <w:tc>
          <w:tcPr>
            <w:tcW w:w="2127" w:type="dxa"/>
            <w:tcBorders>
              <w:top w:val="single" w:sz="4" w:space="0" w:color="auto"/>
              <w:left w:val="single" w:sz="4" w:space="0" w:color="auto"/>
              <w:bottom w:val="single" w:sz="4" w:space="0" w:color="auto"/>
              <w:right w:val="single" w:sz="4" w:space="0" w:color="auto"/>
            </w:tcBorders>
          </w:tcPr>
          <w:p w14:paraId="72173BDC"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06059CB" w14:textId="7DCA889F"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vAlign w:val="bottom"/>
          </w:tcPr>
          <w:p w14:paraId="0B615F65" w14:textId="77777777" w:rsidR="00DE71E3" w:rsidRPr="003A19C6" w:rsidRDefault="00DE71E3" w:rsidP="00EE26EF">
            <w:pPr>
              <w:pStyle w:val="TAL"/>
            </w:pPr>
          </w:p>
        </w:tc>
      </w:tr>
      <w:tr w:rsidR="00DE71E3" w:rsidRPr="003A19C6" w14:paraId="5C662D27"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B36F366" w14:textId="77777777" w:rsidR="00DE71E3" w:rsidRPr="003A19C6" w:rsidRDefault="00DE71E3" w:rsidP="00EE26EF">
            <w:pPr>
              <w:pStyle w:val="TAL"/>
              <w:rPr>
                <w:b/>
              </w:rPr>
            </w:pPr>
            <w:r w:rsidRPr="003A19C6">
              <w:rPr>
                <w:b/>
              </w:rPr>
              <w:t>Message-body</w:t>
            </w:r>
          </w:p>
        </w:tc>
        <w:tc>
          <w:tcPr>
            <w:tcW w:w="2129" w:type="dxa"/>
            <w:tcBorders>
              <w:top w:val="single" w:sz="4" w:space="0" w:color="auto"/>
              <w:left w:val="single" w:sz="4" w:space="0" w:color="auto"/>
              <w:bottom w:val="single" w:sz="4" w:space="0" w:color="auto"/>
              <w:right w:val="single" w:sz="4" w:space="0" w:color="auto"/>
            </w:tcBorders>
          </w:tcPr>
          <w:p w14:paraId="16247B8B"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0A4397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73C9BDD"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3431C5" w14:textId="77777777" w:rsidR="00DE71E3" w:rsidRPr="003A19C6" w:rsidRDefault="00DE71E3" w:rsidP="00EE26EF">
            <w:pPr>
              <w:pStyle w:val="TAL"/>
            </w:pPr>
          </w:p>
        </w:tc>
      </w:tr>
      <w:tr w:rsidR="00DE71E3" w:rsidRPr="003A19C6" w14:paraId="76B95FF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6DF2229"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92E5570"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07BAA" w14:textId="77777777" w:rsidR="00DE71E3" w:rsidRPr="003A19C6" w:rsidRDefault="00DE71E3" w:rsidP="00EE26EF">
            <w:pPr>
              <w:pStyle w:val="TAL"/>
              <w:rPr>
                <w:b/>
              </w:rPr>
            </w:pPr>
            <w:r w:rsidRPr="003A19C6">
              <w:rPr>
                <w:b/>
              </w:rPr>
              <w:t>MCData-Info</w:t>
            </w:r>
          </w:p>
        </w:tc>
        <w:tc>
          <w:tcPr>
            <w:tcW w:w="1419" w:type="dxa"/>
            <w:tcBorders>
              <w:top w:val="single" w:sz="4" w:space="0" w:color="auto"/>
              <w:left w:val="single" w:sz="4" w:space="0" w:color="auto"/>
              <w:bottom w:val="single" w:sz="4" w:space="0" w:color="auto"/>
              <w:right w:val="single" w:sz="4" w:space="0" w:color="auto"/>
            </w:tcBorders>
          </w:tcPr>
          <w:p w14:paraId="6EE4D14B"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B3E0E59" w14:textId="77777777" w:rsidR="00DE71E3" w:rsidRPr="003A19C6" w:rsidRDefault="00DE71E3" w:rsidP="00EE26EF">
            <w:pPr>
              <w:pStyle w:val="TAL"/>
            </w:pPr>
          </w:p>
        </w:tc>
      </w:tr>
      <w:tr w:rsidR="00DE71E3" w:rsidRPr="003A19C6" w14:paraId="42EE866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0A2AB2B"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B8D6BF6" w14:textId="77777777" w:rsidR="00DE71E3" w:rsidRPr="003A19C6" w:rsidRDefault="00DE71E3" w:rsidP="00EE26EF">
            <w:pPr>
              <w:pStyle w:val="TAL"/>
            </w:pPr>
            <w:r w:rsidRPr="003A19C6">
              <w:t>MCData-Info as described in Table 6.9.4.3.3-3</w:t>
            </w:r>
          </w:p>
        </w:tc>
        <w:tc>
          <w:tcPr>
            <w:tcW w:w="2127" w:type="dxa"/>
            <w:tcBorders>
              <w:top w:val="single" w:sz="4" w:space="0" w:color="auto"/>
              <w:left w:val="single" w:sz="4" w:space="0" w:color="auto"/>
              <w:bottom w:val="single" w:sz="4" w:space="0" w:color="auto"/>
              <w:right w:val="single" w:sz="4" w:space="0" w:color="auto"/>
            </w:tcBorders>
          </w:tcPr>
          <w:p w14:paraId="3B737FF4"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9008756" w14:textId="5DE847CD"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tcPr>
          <w:p w14:paraId="0454C3F7" w14:textId="77777777" w:rsidR="00DE71E3" w:rsidRPr="003A19C6" w:rsidRDefault="00DE71E3" w:rsidP="00EE26EF">
            <w:pPr>
              <w:pStyle w:val="TAL"/>
            </w:pPr>
          </w:p>
        </w:tc>
      </w:tr>
      <w:tr w:rsidR="00DE71E3" w:rsidRPr="003A19C6" w14:paraId="25C4EB5C" w14:textId="77777777" w:rsidTr="00EE26EF">
        <w:tc>
          <w:tcPr>
            <w:tcW w:w="2836" w:type="dxa"/>
            <w:tcBorders>
              <w:top w:val="single" w:sz="4" w:space="0" w:color="auto"/>
              <w:left w:val="single" w:sz="4" w:space="0" w:color="auto"/>
              <w:bottom w:val="single" w:sz="4" w:space="0" w:color="auto"/>
              <w:right w:val="single" w:sz="4" w:space="0" w:color="auto"/>
            </w:tcBorders>
          </w:tcPr>
          <w:p w14:paraId="53A76660"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580F50DB"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E9DD58C" w14:textId="77777777" w:rsidR="00DE71E3" w:rsidRPr="003A19C6" w:rsidRDefault="00DE71E3" w:rsidP="00EE26EF">
            <w:pPr>
              <w:pStyle w:val="TAL"/>
              <w:rPr>
                <w:b/>
                <w:bCs/>
              </w:rPr>
            </w:pPr>
            <w:r w:rsidRPr="003A19C6">
              <w:rPr>
                <w:b/>
                <w:bCs/>
              </w:rPr>
              <w:t>MCData-Regroup</w:t>
            </w:r>
          </w:p>
        </w:tc>
        <w:tc>
          <w:tcPr>
            <w:tcW w:w="1419" w:type="dxa"/>
            <w:tcBorders>
              <w:top w:val="single" w:sz="4" w:space="0" w:color="auto"/>
              <w:left w:val="single" w:sz="4" w:space="0" w:color="auto"/>
              <w:bottom w:val="single" w:sz="4" w:space="0" w:color="auto"/>
              <w:right w:val="single" w:sz="4" w:space="0" w:color="auto"/>
            </w:tcBorders>
          </w:tcPr>
          <w:p w14:paraId="68163C97"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81F59CD" w14:textId="77777777" w:rsidR="00DE71E3" w:rsidRPr="003A19C6" w:rsidRDefault="00DE71E3" w:rsidP="00EE26EF">
            <w:pPr>
              <w:pStyle w:val="TAL"/>
            </w:pPr>
          </w:p>
        </w:tc>
      </w:tr>
      <w:tr w:rsidR="00DE71E3" w:rsidRPr="003A19C6" w14:paraId="3AEF32E7" w14:textId="77777777" w:rsidTr="00EE26EF">
        <w:tc>
          <w:tcPr>
            <w:tcW w:w="2836" w:type="dxa"/>
            <w:tcBorders>
              <w:top w:val="single" w:sz="4" w:space="0" w:color="auto"/>
              <w:left w:val="single" w:sz="4" w:space="0" w:color="auto"/>
              <w:bottom w:val="single" w:sz="4" w:space="0" w:color="auto"/>
              <w:right w:val="single" w:sz="4" w:space="0" w:color="auto"/>
            </w:tcBorders>
          </w:tcPr>
          <w:p w14:paraId="0E85F2C1" w14:textId="77777777" w:rsidR="00DE71E3" w:rsidRPr="003A19C6" w:rsidRDefault="00DE71E3" w:rsidP="00EE26EF">
            <w:pPr>
              <w:pStyle w:val="TAL"/>
            </w:pPr>
            <w:r w:rsidRPr="003A19C6">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43BE90C8"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0C52B1E"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713C4F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C76F704" w14:textId="77777777" w:rsidR="00DE71E3" w:rsidRPr="003A19C6" w:rsidRDefault="00DE71E3" w:rsidP="00EE26EF">
            <w:pPr>
              <w:pStyle w:val="TAL"/>
            </w:pPr>
          </w:p>
        </w:tc>
      </w:tr>
      <w:tr w:rsidR="00DE71E3" w:rsidRPr="003A19C6" w14:paraId="4971C886" w14:textId="77777777" w:rsidTr="00EE26EF">
        <w:tc>
          <w:tcPr>
            <w:tcW w:w="2836" w:type="dxa"/>
            <w:tcBorders>
              <w:top w:val="single" w:sz="4" w:space="0" w:color="auto"/>
              <w:left w:val="single" w:sz="4" w:space="0" w:color="auto"/>
              <w:bottom w:val="single" w:sz="4" w:space="0" w:color="auto"/>
              <w:right w:val="single" w:sz="4" w:space="0" w:color="auto"/>
            </w:tcBorders>
          </w:tcPr>
          <w:p w14:paraId="05808D01" w14:textId="77777777" w:rsidR="00DE71E3" w:rsidRPr="003A19C6" w:rsidRDefault="00DE71E3" w:rsidP="00EE26EF">
            <w:pPr>
              <w:pStyle w:val="TAL"/>
            </w:pPr>
            <w:r w:rsidRPr="003A19C6">
              <w:rPr>
                <w:b/>
              </w:rPr>
              <w:t xml:space="preserve">      </w:t>
            </w:r>
            <w:r w:rsidRPr="003A19C6">
              <w:rPr>
                <w:bCs/>
              </w:rPr>
              <w:t>Content-Type</w:t>
            </w:r>
          </w:p>
        </w:tc>
        <w:tc>
          <w:tcPr>
            <w:tcW w:w="2129" w:type="dxa"/>
            <w:tcBorders>
              <w:top w:val="single" w:sz="4" w:space="0" w:color="auto"/>
              <w:left w:val="single" w:sz="4" w:space="0" w:color="auto"/>
              <w:bottom w:val="single" w:sz="4" w:space="0" w:color="auto"/>
              <w:right w:val="single" w:sz="4" w:space="0" w:color="auto"/>
            </w:tcBorders>
          </w:tcPr>
          <w:p w14:paraId="2FAE24F9" w14:textId="77777777" w:rsidR="00DE71E3" w:rsidRPr="003A19C6" w:rsidRDefault="00DE71E3" w:rsidP="00EE26EF">
            <w:pPr>
              <w:pStyle w:val="TAL"/>
            </w:pPr>
            <w:r w:rsidRPr="003A19C6">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46CD347B"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9632C39"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CA462DE" w14:textId="77777777" w:rsidR="00DE71E3" w:rsidRPr="003A19C6" w:rsidRDefault="00DE71E3" w:rsidP="00EE26EF">
            <w:pPr>
              <w:pStyle w:val="TAL"/>
            </w:pPr>
          </w:p>
        </w:tc>
      </w:tr>
      <w:tr w:rsidR="00DE71E3" w:rsidRPr="003A19C6" w14:paraId="6FAC7296" w14:textId="77777777" w:rsidTr="00EE26EF">
        <w:tc>
          <w:tcPr>
            <w:tcW w:w="2836" w:type="dxa"/>
            <w:tcBorders>
              <w:top w:val="single" w:sz="4" w:space="0" w:color="auto"/>
              <w:left w:val="single" w:sz="4" w:space="0" w:color="auto"/>
              <w:bottom w:val="single" w:sz="4" w:space="0" w:color="auto"/>
              <w:right w:val="single" w:sz="4" w:space="0" w:color="auto"/>
            </w:tcBorders>
          </w:tcPr>
          <w:p w14:paraId="2D26897C" w14:textId="77777777" w:rsidR="00DE71E3" w:rsidRPr="003A19C6" w:rsidRDefault="00DE71E3" w:rsidP="00EE26EF">
            <w:pPr>
              <w:pStyle w:val="TAL"/>
            </w:pPr>
            <w:r w:rsidRPr="003A19C6">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3A75147E" w14:textId="77777777" w:rsidR="00DE71E3" w:rsidRPr="003A19C6" w:rsidRDefault="00DE71E3" w:rsidP="00EE26EF">
            <w:pPr>
              <w:pStyle w:val="TAL"/>
            </w:pPr>
            <w:r w:rsidRPr="003A19C6">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0D325214" w14:textId="25323768" w:rsidR="00DE71E3" w:rsidRPr="003A19C6" w:rsidRDefault="00DE71E3" w:rsidP="00EE26EF">
            <w:pPr>
              <w:pStyle w:val="TAL"/>
              <w:rPr>
                <w:b/>
                <w:bCs/>
              </w:rPr>
            </w:pPr>
            <w:r w:rsidRPr="003A19C6">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5E83807C"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5E5103A" w14:textId="77777777" w:rsidR="00DE71E3" w:rsidRPr="003A19C6" w:rsidRDefault="00DE71E3" w:rsidP="00EE26EF">
            <w:pPr>
              <w:pStyle w:val="TAL"/>
            </w:pPr>
          </w:p>
        </w:tc>
      </w:tr>
      <w:tr w:rsidR="00DE71E3" w:rsidRPr="003A19C6" w14:paraId="41368415" w14:textId="77777777" w:rsidTr="00EE26EF">
        <w:tc>
          <w:tcPr>
            <w:tcW w:w="2836" w:type="dxa"/>
            <w:tcBorders>
              <w:top w:val="single" w:sz="4" w:space="0" w:color="auto"/>
              <w:left w:val="single" w:sz="4" w:space="0" w:color="auto"/>
              <w:bottom w:val="single" w:sz="4" w:space="0" w:color="auto"/>
              <w:right w:val="single" w:sz="4" w:space="0" w:color="auto"/>
            </w:tcBorders>
          </w:tcPr>
          <w:p w14:paraId="45B4C586"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430A8836" w14:textId="77777777" w:rsidR="00DE71E3" w:rsidRPr="003A19C6" w:rsidRDefault="00DE71E3" w:rsidP="00EE26EF">
            <w:pPr>
              <w:pStyle w:val="TAL"/>
            </w:pPr>
            <w:r w:rsidRPr="003A19C6">
              <w:t>MCData-Regroup as described in Table 6.9.4.3.3-4</w:t>
            </w:r>
          </w:p>
        </w:tc>
        <w:tc>
          <w:tcPr>
            <w:tcW w:w="2127" w:type="dxa"/>
            <w:tcBorders>
              <w:top w:val="single" w:sz="4" w:space="0" w:color="auto"/>
              <w:left w:val="single" w:sz="4" w:space="0" w:color="auto"/>
              <w:bottom w:val="single" w:sz="4" w:space="0" w:color="auto"/>
              <w:right w:val="single" w:sz="4" w:space="0" w:color="auto"/>
            </w:tcBorders>
          </w:tcPr>
          <w:p w14:paraId="061853FE"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E5AD89D" w14:textId="1284495B"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tcPr>
          <w:p w14:paraId="2E34F8B8" w14:textId="77777777" w:rsidR="00DE71E3" w:rsidRPr="003A19C6" w:rsidRDefault="00DE71E3" w:rsidP="00EE26EF">
            <w:pPr>
              <w:pStyle w:val="TAL"/>
            </w:pPr>
          </w:p>
        </w:tc>
      </w:tr>
    </w:tbl>
    <w:p w14:paraId="63760047" w14:textId="77777777" w:rsidR="00DE71E3" w:rsidRPr="003A19C6" w:rsidRDefault="00DE71E3" w:rsidP="00DE71E3"/>
    <w:p w14:paraId="40F59E27" w14:textId="77777777" w:rsidR="00DE71E3" w:rsidRPr="003A19C6" w:rsidRDefault="00DE71E3" w:rsidP="00DE71E3">
      <w:pPr>
        <w:pStyle w:val="TH"/>
      </w:pPr>
      <w:r w:rsidRPr="003A19C6">
        <w:t>Table 6.9.4.3.3-3: MCData-Info in SIP MESSAGE (Table 6.9.4.3.3-2)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6D924F9D"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9C10966" w14:textId="77777777" w:rsidR="00DE71E3" w:rsidRPr="003A19C6" w:rsidRDefault="00DE71E3" w:rsidP="00EE26EF">
            <w:pPr>
              <w:pStyle w:val="TAL"/>
            </w:pPr>
            <w:r w:rsidRPr="003A19C6">
              <w:t>Derivation Path: TS 37.579-1 [2], Table 5.5.3.2.2-3</w:t>
            </w:r>
          </w:p>
        </w:tc>
      </w:tr>
      <w:tr w:rsidR="00DE71E3" w:rsidRPr="003A19C6" w14:paraId="1080BA4E"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210537C4"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0392C3F"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0C63691F"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5CC483E1"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0442B9" w14:textId="77777777" w:rsidR="00DE71E3" w:rsidRPr="003A19C6" w:rsidRDefault="00DE71E3" w:rsidP="00EE26EF">
            <w:pPr>
              <w:pStyle w:val="TAH"/>
            </w:pPr>
            <w:r w:rsidRPr="003A19C6">
              <w:t>Condition</w:t>
            </w:r>
          </w:p>
        </w:tc>
      </w:tr>
      <w:tr w:rsidR="00DE71E3" w:rsidRPr="003A19C6" w14:paraId="3F922E9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57808FF" w14:textId="77777777" w:rsidR="00DE71E3" w:rsidRPr="003A19C6" w:rsidRDefault="00DE71E3" w:rsidP="00EE26EF">
            <w:pPr>
              <w:pStyle w:val="TAL"/>
            </w:pPr>
            <w:r w:rsidRPr="003A19C6">
              <w:t>mcdatainfo</w:t>
            </w:r>
          </w:p>
        </w:tc>
        <w:tc>
          <w:tcPr>
            <w:tcW w:w="2129" w:type="dxa"/>
            <w:tcBorders>
              <w:top w:val="single" w:sz="4" w:space="0" w:color="auto"/>
              <w:left w:val="single" w:sz="4" w:space="0" w:color="auto"/>
              <w:bottom w:val="single" w:sz="4" w:space="0" w:color="auto"/>
              <w:right w:val="single" w:sz="4" w:space="0" w:color="auto"/>
            </w:tcBorders>
          </w:tcPr>
          <w:p w14:paraId="58FDDD20"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E19013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04FBC9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020BF9" w14:textId="77777777" w:rsidR="00DE71E3" w:rsidRPr="003A19C6" w:rsidRDefault="00DE71E3" w:rsidP="00EE26EF">
            <w:pPr>
              <w:pStyle w:val="TAL"/>
            </w:pPr>
          </w:p>
        </w:tc>
      </w:tr>
      <w:tr w:rsidR="00DE71E3" w:rsidRPr="003A19C6" w14:paraId="49E41BA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66133119" w14:textId="77777777" w:rsidR="00DE71E3" w:rsidRPr="003A19C6" w:rsidRDefault="00DE71E3" w:rsidP="00EE26EF">
            <w:pPr>
              <w:pStyle w:val="TAL"/>
            </w:pPr>
            <w:r w:rsidRPr="003A19C6">
              <w:t xml:space="preserve">  mcdata-Params</w:t>
            </w:r>
          </w:p>
        </w:tc>
        <w:tc>
          <w:tcPr>
            <w:tcW w:w="2129" w:type="dxa"/>
            <w:tcBorders>
              <w:top w:val="single" w:sz="4" w:space="0" w:color="auto"/>
              <w:left w:val="single" w:sz="4" w:space="0" w:color="auto"/>
              <w:bottom w:val="single" w:sz="4" w:space="0" w:color="auto"/>
              <w:right w:val="single" w:sz="4" w:space="0" w:color="auto"/>
            </w:tcBorders>
          </w:tcPr>
          <w:p w14:paraId="094F73C9"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819A87B"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B6154F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0048EBA" w14:textId="77777777" w:rsidR="00DE71E3" w:rsidRPr="003A19C6" w:rsidRDefault="00DE71E3" w:rsidP="00EE26EF">
            <w:pPr>
              <w:pStyle w:val="TAL"/>
            </w:pPr>
          </w:p>
        </w:tc>
      </w:tr>
      <w:tr w:rsidR="00DE71E3" w:rsidRPr="003A19C6" w14:paraId="626A1208" w14:textId="77777777" w:rsidTr="00EE26EF">
        <w:tc>
          <w:tcPr>
            <w:tcW w:w="2836" w:type="dxa"/>
            <w:tcBorders>
              <w:top w:val="single" w:sz="4" w:space="0" w:color="auto"/>
              <w:left w:val="single" w:sz="4" w:space="0" w:color="auto"/>
              <w:bottom w:val="single" w:sz="4" w:space="0" w:color="auto"/>
              <w:right w:val="single" w:sz="4" w:space="0" w:color="auto"/>
            </w:tcBorders>
          </w:tcPr>
          <w:p w14:paraId="4F04FA2E" w14:textId="77777777" w:rsidR="00DE71E3" w:rsidRPr="003A19C6" w:rsidRDefault="00DE71E3" w:rsidP="00EE26EF">
            <w:pPr>
              <w:pStyle w:val="TAL"/>
            </w:pPr>
            <w:r w:rsidRPr="003A19C6">
              <w:t xml:space="preserve">    mcdata-request-uri</w:t>
            </w:r>
          </w:p>
        </w:tc>
        <w:tc>
          <w:tcPr>
            <w:tcW w:w="2129" w:type="dxa"/>
            <w:tcBorders>
              <w:top w:val="single" w:sz="4" w:space="0" w:color="auto"/>
              <w:left w:val="single" w:sz="4" w:space="0" w:color="auto"/>
              <w:bottom w:val="single" w:sz="4" w:space="0" w:color="auto"/>
              <w:right w:val="single" w:sz="4" w:space="0" w:color="auto"/>
            </w:tcBorders>
          </w:tcPr>
          <w:p w14:paraId="0CFEA6BB" w14:textId="77777777" w:rsidR="00DE71E3" w:rsidRPr="003A19C6" w:rsidRDefault="00DE71E3" w:rsidP="00EE26EF">
            <w:pPr>
              <w:pStyle w:val="TAL"/>
            </w:pPr>
            <w:r w:rsidRPr="003A19C6">
              <w:t>not present</w:t>
            </w:r>
          </w:p>
        </w:tc>
        <w:tc>
          <w:tcPr>
            <w:tcW w:w="2127" w:type="dxa"/>
            <w:tcBorders>
              <w:top w:val="single" w:sz="4" w:space="0" w:color="auto"/>
              <w:left w:val="single" w:sz="4" w:space="0" w:color="auto"/>
              <w:bottom w:val="single" w:sz="4" w:space="0" w:color="auto"/>
              <w:right w:val="single" w:sz="4" w:space="0" w:color="auto"/>
            </w:tcBorders>
          </w:tcPr>
          <w:p w14:paraId="204F1C9E"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6099438"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887F260" w14:textId="77777777" w:rsidR="00DE71E3" w:rsidRPr="003A19C6" w:rsidRDefault="00DE71E3" w:rsidP="00EE26EF">
            <w:pPr>
              <w:pStyle w:val="TAL"/>
            </w:pPr>
          </w:p>
        </w:tc>
      </w:tr>
      <w:tr w:rsidR="00DE71E3" w:rsidRPr="003A19C6" w14:paraId="4659557D" w14:textId="77777777" w:rsidTr="00EE26EF">
        <w:tc>
          <w:tcPr>
            <w:tcW w:w="2836" w:type="dxa"/>
            <w:tcBorders>
              <w:top w:val="single" w:sz="4" w:space="0" w:color="auto"/>
              <w:left w:val="single" w:sz="4" w:space="0" w:color="auto"/>
              <w:bottom w:val="single" w:sz="4" w:space="0" w:color="auto"/>
              <w:right w:val="single" w:sz="4" w:space="0" w:color="auto"/>
            </w:tcBorders>
          </w:tcPr>
          <w:p w14:paraId="1A42AFD9" w14:textId="77777777" w:rsidR="00DE71E3" w:rsidRPr="003A19C6" w:rsidRDefault="00DE71E3" w:rsidP="00EE26EF">
            <w:pPr>
              <w:pStyle w:val="TAL"/>
            </w:pPr>
            <w:r w:rsidRPr="003A19C6">
              <w:t xml:space="preserve">    mcdata-calling-user-id</w:t>
            </w:r>
          </w:p>
        </w:tc>
        <w:tc>
          <w:tcPr>
            <w:tcW w:w="2129" w:type="dxa"/>
            <w:tcBorders>
              <w:top w:val="single" w:sz="4" w:space="0" w:color="auto"/>
              <w:left w:val="single" w:sz="4" w:space="0" w:color="auto"/>
              <w:bottom w:val="single" w:sz="4" w:space="0" w:color="auto"/>
              <w:right w:val="single" w:sz="4" w:space="0" w:color="auto"/>
            </w:tcBorders>
          </w:tcPr>
          <w:p w14:paraId="0B60E3BD" w14:textId="77777777" w:rsidR="00DE71E3" w:rsidRPr="003A19C6" w:rsidRDefault="00DE71E3" w:rsidP="00EE26EF">
            <w:pPr>
              <w:pStyle w:val="TAL"/>
            </w:pPr>
            <w:r w:rsidRPr="003A19C6">
              <w:t>not present</w:t>
            </w:r>
          </w:p>
        </w:tc>
        <w:tc>
          <w:tcPr>
            <w:tcW w:w="2127" w:type="dxa"/>
            <w:tcBorders>
              <w:top w:val="single" w:sz="4" w:space="0" w:color="auto"/>
              <w:left w:val="single" w:sz="4" w:space="0" w:color="auto"/>
              <w:bottom w:val="single" w:sz="4" w:space="0" w:color="auto"/>
              <w:right w:val="single" w:sz="4" w:space="0" w:color="auto"/>
            </w:tcBorders>
          </w:tcPr>
          <w:p w14:paraId="1F0D7D37"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3895941"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7320E3F" w14:textId="77777777" w:rsidR="00DE71E3" w:rsidRPr="003A19C6" w:rsidRDefault="00DE71E3" w:rsidP="00EE26EF">
            <w:pPr>
              <w:pStyle w:val="TAL"/>
            </w:pPr>
          </w:p>
        </w:tc>
      </w:tr>
      <w:tr w:rsidR="00DE71E3" w:rsidRPr="003A19C6" w14:paraId="06EA5373" w14:textId="77777777" w:rsidTr="00EE26EF">
        <w:tc>
          <w:tcPr>
            <w:tcW w:w="2836" w:type="dxa"/>
            <w:tcBorders>
              <w:top w:val="single" w:sz="4" w:space="0" w:color="auto"/>
              <w:left w:val="single" w:sz="4" w:space="0" w:color="auto"/>
              <w:bottom w:val="single" w:sz="4" w:space="0" w:color="auto"/>
              <w:right w:val="single" w:sz="4" w:space="0" w:color="auto"/>
            </w:tcBorders>
          </w:tcPr>
          <w:p w14:paraId="6C3164A3" w14:textId="77777777" w:rsidR="00DE71E3" w:rsidRPr="003A19C6" w:rsidRDefault="00DE71E3" w:rsidP="00EE26EF">
            <w:pPr>
              <w:pStyle w:val="TAL"/>
            </w:pPr>
            <w:r w:rsidRPr="003A19C6">
              <w:t xml:space="preserve">    mcdata-client-id</w:t>
            </w:r>
          </w:p>
        </w:tc>
        <w:tc>
          <w:tcPr>
            <w:tcW w:w="2129" w:type="dxa"/>
            <w:tcBorders>
              <w:top w:val="single" w:sz="4" w:space="0" w:color="auto"/>
              <w:left w:val="single" w:sz="4" w:space="0" w:color="auto"/>
              <w:bottom w:val="single" w:sz="4" w:space="0" w:color="auto"/>
              <w:right w:val="single" w:sz="4" w:space="0" w:color="auto"/>
            </w:tcBorders>
          </w:tcPr>
          <w:p w14:paraId="3DEEC550" w14:textId="77777777" w:rsidR="00DE71E3" w:rsidRPr="003A19C6" w:rsidRDefault="00DE71E3" w:rsidP="00EE26EF">
            <w:pPr>
              <w:pStyle w:val="TAL"/>
            </w:pPr>
            <w:r w:rsidRPr="003A19C6">
              <w:rPr>
                <w:rFonts w:eastAsia="SimSun"/>
              </w:rPr>
              <w:t>Encrypted &lt;mcdata-client-id&gt; with mcdataString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0C1470E5" w14:textId="77777777" w:rsidR="00DE71E3" w:rsidRPr="003A19C6" w:rsidRDefault="00DE71E3" w:rsidP="00EE26EF">
            <w:pPr>
              <w:pStyle w:val="TAL"/>
            </w:pPr>
            <w:r w:rsidRPr="003A19C6">
              <w:rPr>
                <w:rFonts w:eastAsia="SimSun"/>
              </w:rPr>
              <w:t>Encryption according to NOTE 1 in TS 37.579-1 [2] Table 5.5.3.2.2-3</w:t>
            </w:r>
          </w:p>
        </w:tc>
        <w:tc>
          <w:tcPr>
            <w:tcW w:w="1419" w:type="dxa"/>
            <w:tcBorders>
              <w:top w:val="single" w:sz="4" w:space="0" w:color="auto"/>
              <w:left w:val="single" w:sz="4" w:space="0" w:color="auto"/>
              <w:bottom w:val="single" w:sz="4" w:space="0" w:color="auto"/>
              <w:right w:val="single" w:sz="4" w:space="0" w:color="auto"/>
            </w:tcBorders>
          </w:tcPr>
          <w:p w14:paraId="073BCB13" w14:textId="77FEE0DA"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tcPr>
          <w:p w14:paraId="1BEA4F21" w14:textId="77777777" w:rsidR="00DE71E3" w:rsidRPr="003A19C6" w:rsidRDefault="00DE71E3" w:rsidP="00EE26EF">
            <w:pPr>
              <w:pStyle w:val="TAL"/>
            </w:pPr>
          </w:p>
        </w:tc>
      </w:tr>
    </w:tbl>
    <w:p w14:paraId="66900791" w14:textId="77777777" w:rsidR="00DE71E3" w:rsidRPr="003A19C6" w:rsidRDefault="00DE71E3" w:rsidP="00DE71E3"/>
    <w:p w14:paraId="3E7F26A2" w14:textId="77777777" w:rsidR="00DE71E3" w:rsidRPr="003A19C6" w:rsidRDefault="00DE71E3" w:rsidP="00DE71E3">
      <w:pPr>
        <w:pStyle w:val="TH"/>
      </w:pPr>
      <w:r w:rsidRPr="003A19C6">
        <w:t>Table 6.9.4.3.3-4: MCData-Regroup in SIP MESSAGE (Table 6.9.4.3.3-2)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45860B21"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2EF9F057" w14:textId="77777777" w:rsidR="00DE71E3" w:rsidRPr="003A19C6" w:rsidRDefault="00DE71E3" w:rsidP="00EE26EF">
            <w:pPr>
              <w:pStyle w:val="TAL"/>
            </w:pPr>
            <w:r w:rsidRPr="003A19C6">
              <w:t>Derivation Path: TS 37.579-1 [2], Table 5.5.3.16.3-3, condition USER_REGROUP</w:t>
            </w:r>
          </w:p>
        </w:tc>
      </w:tr>
    </w:tbl>
    <w:p w14:paraId="4265BC71" w14:textId="77777777" w:rsidR="00DE71E3" w:rsidRPr="003A19C6" w:rsidRDefault="00DE71E3" w:rsidP="00DE71E3"/>
    <w:p w14:paraId="53FB1184" w14:textId="77777777" w:rsidR="00DE71E3" w:rsidRPr="003A19C6" w:rsidRDefault="00DE71E3" w:rsidP="00DE71E3">
      <w:pPr>
        <w:pStyle w:val="TH"/>
      </w:pPr>
      <w:r w:rsidRPr="003A19C6">
        <w:t>Table 6.9.4.3.3-5: SIP INVITE from the UE (step 6, Table 6.9.4.3.2-1;</w:t>
      </w:r>
      <w:r w:rsidRPr="003A19C6">
        <w:br/>
        <w:t>step 2,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4C1FAACF"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61DBE651" w14:textId="77777777" w:rsidR="00DE71E3" w:rsidRPr="003A19C6" w:rsidRDefault="00DE71E3" w:rsidP="00EE26EF">
            <w:pPr>
              <w:pStyle w:val="TAL"/>
            </w:pPr>
            <w:r w:rsidRPr="003A19C6">
              <w:t>Derivation Path: TS 37.579-1 [2], Table 5.5.2.5.1-1</w:t>
            </w:r>
          </w:p>
        </w:tc>
      </w:tr>
      <w:tr w:rsidR="00DE71E3" w:rsidRPr="003A19C6" w14:paraId="2461ED3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5E8AAED" w14:textId="77777777" w:rsidR="00DE71E3" w:rsidRPr="003A19C6" w:rsidRDefault="00DE71E3" w:rsidP="00EE26EF">
            <w:pPr>
              <w:pStyle w:val="TAH"/>
            </w:pPr>
            <w:r w:rsidRPr="003A19C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F23D3B" w14:textId="77777777" w:rsidR="00DE71E3" w:rsidRPr="003A19C6" w:rsidRDefault="00DE71E3" w:rsidP="00EE26EF">
            <w:pPr>
              <w:pStyle w:val="TAH"/>
            </w:pPr>
            <w:r w:rsidRPr="003A19C6">
              <w:t>Value/remark</w:t>
            </w:r>
          </w:p>
        </w:tc>
        <w:tc>
          <w:tcPr>
            <w:tcW w:w="2126" w:type="dxa"/>
            <w:tcBorders>
              <w:top w:val="single" w:sz="4" w:space="0" w:color="auto"/>
              <w:left w:val="single" w:sz="4" w:space="0" w:color="auto"/>
              <w:bottom w:val="single" w:sz="4" w:space="0" w:color="auto"/>
              <w:right w:val="single" w:sz="4" w:space="0" w:color="auto"/>
            </w:tcBorders>
            <w:hideMark/>
          </w:tcPr>
          <w:p w14:paraId="5D23F971" w14:textId="77777777" w:rsidR="00DE71E3" w:rsidRPr="003A19C6" w:rsidRDefault="00DE71E3" w:rsidP="00EE26EF">
            <w:pPr>
              <w:pStyle w:val="TAH"/>
            </w:pPr>
            <w:r w:rsidRPr="003A19C6">
              <w:t>Comment</w:t>
            </w:r>
          </w:p>
        </w:tc>
        <w:tc>
          <w:tcPr>
            <w:tcW w:w="1418" w:type="dxa"/>
            <w:tcBorders>
              <w:top w:val="single" w:sz="4" w:space="0" w:color="auto"/>
              <w:left w:val="single" w:sz="4" w:space="0" w:color="auto"/>
              <w:bottom w:val="single" w:sz="4" w:space="0" w:color="auto"/>
              <w:right w:val="single" w:sz="4" w:space="0" w:color="auto"/>
            </w:tcBorders>
            <w:hideMark/>
          </w:tcPr>
          <w:p w14:paraId="48254B60"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hideMark/>
          </w:tcPr>
          <w:p w14:paraId="59C98E38" w14:textId="77777777" w:rsidR="00DE71E3" w:rsidRPr="003A19C6" w:rsidRDefault="00DE71E3" w:rsidP="00EE26EF">
            <w:pPr>
              <w:pStyle w:val="TAH"/>
            </w:pPr>
            <w:r w:rsidRPr="003A19C6">
              <w:t>Condition</w:t>
            </w:r>
          </w:p>
        </w:tc>
      </w:tr>
      <w:tr w:rsidR="00DE71E3" w:rsidRPr="003A19C6" w14:paraId="7B44A46C"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BD5F58D" w14:textId="77777777" w:rsidR="00DE71E3" w:rsidRPr="003A19C6" w:rsidRDefault="00DE71E3" w:rsidP="00EE26EF">
            <w:pPr>
              <w:pStyle w:val="TAL"/>
              <w:rPr>
                <w:b/>
              </w:rPr>
            </w:pPr>
            <w:r w:rsidRPr="003A19C6">
              <w:rPr>
                <w:b/>
              </w:rPr>
              <w:t>Message-body</w:t>
            </w:r>
          </w:p>
        </w:tc>
        <w:tc>
          <w:tcPr>
            <w:tcW w:w="2126" w:type="dxa"/>
            <w:tcBorders>
              <w:top w:val="single" w:sz="4" w:space="0" w:color="auto"/>
              <w:left w:val="single" w:sz="4" w:space="0" w:color="auto"/>
              <w:bottom w:val="single" w:sz="4" w:space="0" w:color="auto"/>
              <w:right w:val="single" w:sz="4" w:space="0" w:color="auto"/>
            </w:tcBorders>
          </w:tcPr>
          <w:p w14:paraId="3A3A0042"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5E28BC3E"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BCA6F5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01D3346" w14:textId="77777777" w:rsidR="00DE71E3" w:rsidRPr="003A19C6" w:rsidRDefault="00DE71E3" w:rsidP="00EE26EF">
            <w:pPr>
              <w:pStyle w:val="TAL"/>
            </w:pPr>
          </w:p>
        </w:tc>
      </w:tr>
      <w:tr w:rsidR="00DE71E3" w:rsidRPr="003A19C6" w14:paraId="6E0BDC9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1364B295" w14:textId="77777777" w:rsidR="00DE71E3" w:rsidRPr="003A19C6" w:rsidRDefault="00DE71E3" w:rsidP="00EE26EF">
            <w:pPr>
              <w:pStyle w:val="TAL"/>
            </w:pPr>
            <w:r w:rsidRPr="003A19C6">
              <w:rPr>
                <w:b/>
                <w:bCs/>
              </w:rPr>
              <w:t xml:space="preserve">  </w:t>
            </w:r>
            <w:r w:rsidRPr="003A19C6">
              <w:t>MIME body part</w:t>
            </w:r>
          </w:p>
        </w:tc>
        <w:tc>
          <w:tcPr>
            <w:tcW w:w="2126" w:type="dxa"/>
            <w:tcBorders>
              <w:top w:val="single" w:sz="4" w:space="0" w:color="auto"/>
              <w:left w:val="single" w:sz="4" w:space="0" w:color="auto"/>
              <w:bottom w:val="single" w:sz="4" w:space="0" w:color="auto"/>
              <w:right w:val="single" w:sz="4" w:space="0" w:color="auto"/>
            </w:tcBorders>
          </w:tcPr>
          <w:p w14:paraId="1923BCD9"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108596" w14:textId="77777777" w:rsidR="00DE71E3" w:rsidRPr="003A19C6" w:rsidRDefault="00DE71E3" w:rsidP="00EE26EF">
            <w:pPr>
              <w:pStyle w:val="TAL"/>
              <w:rPr>
                <w:b/>
              </w:rPr>
            </w:pPr>
            <w:r w:rsidRPr="003A19C6">
              <w:rPr>
                <w:b/>
              </w:rPr>
              <w:t>SDP message</w:t>
            </w:r>
          </w:p>
        </w:tc>
        <w:tc>
          <w:tcPr>
            <w:tcW w:w="1418" w:type="dxa"/>
            <w:tcBorders>
              <w:top w:val="single" w:sz="4" w:space="0" w:color="auto"/>
              <w:left w:val="single" w:sz="4" w:space="0" w:color="auto"/>
              <w:bottom w:val="single" w:sz="4" w:space="0" w:color="auto"/>
              <w:right w:val="single" w:sz="4" w:space="0" w:color="auto"/>
            </w:tcBorders>
          </w:tcPr>
          <w:p w14:paraId="13E17A2D"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C18CA0B" w14:textId="77777777" w:rsidR="00DE71E3" w:rsidRPr="003A19C6" w:rsidRDefault="00DE71E3" w:rsidP="00EE26EF">
            <w:pPr>
              <w:pStyle w:val="TAL"/>
            </w:pPr>
          </w:p>
        </w:tc>
      </w:tr>
      <w:tr w:rsidR="00DE71E3" w:rsidRPr="003A19C6" w14:paraId="46FB6B5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81A6977" w14:textId="77777777" w:rsidR="00DE71E3" w:rsidRPr="003A19C6" w:rsidRDefault="00DE71E3" w:rsidP="00EE26EF">
            <w:pPr>
              <w:pStyle w:val="TAL"/>
            </w:pPr>
            <w:r w:rsidRPr="003A19C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4CE78E" w14:textId="77777777" w:rsidR="00DE71E3" w:rsidRPr="003A19C6" w:rsidRDefault="00DE71E3" w:rsidP="00EE26EF">
            <w:pPr>
              <w:pStyle w:val="TAL"/>
            </w:pPr>
            <w:r w:rsidRPr="003A19C6">
              <w:t>SDP Message as described in Table 6.9.4.3.3-6</w:t>
            </w:r>
          </w:p>
        </w:tc>
        <w:tc>
          <w:tcPr>
            <w:tcW w:w="2126" w:type="dxa"/>
            <w:tcBorders>
              <w:top w:val="single" w:sz="4" w:space="0" w:color="auto"/>
              <w:left w:val="single" w:sz="4" w:space="0" w:color="auto"/>
              <w:bottom w:val="single" w:sz="4" w:space="0" w:color="auto"/>
              <w:right w:val="single" w:sz="4" w:space="0" w:color="auto"/>
            </w:tcBorders>
          </w:tcPr>
          <w:p w14:paraId="095BE697"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25A9E49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1B2E4AD" w14:textId="77777777" w:rsidR="00DE71E3" w:rsidRPr="003A19C6" w:rsidRDefault="00DE71E3" w:rsidP="00EE26EF">
            <w:pPr>
              <w:pStyle w:val="TAL"/>
            </w:pPr>
          </w:p>
        </w:tc>
      </w:tr>
      <w:tr w:rsidR="00DE71E3" w:rsidRPr="003A19C6" w14:paraId="2B7271F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6517559" w14:textId="77777777" w:rsidR="00DE71E3" w:rsidRPr="003A19C6" w:rsidRDefault="00DE71E3" w:rsidP="00EE26EF">
            <w:pPr>
              <w:pStyle w:val="TAL"/>
              <w:rPr>
                <w:b/>
                <w:bCs/>
              </w:rPr>
            </w:pPr>
            <w:r w:rsidRPr="003A19C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E0F9D2A"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80D392F" w14:textId="77777777" w:rsidR="00DE71E3" w:rsidRPr="003A19C6" w:rsidRDefault="00DE71E3" w:rsidP="00EE26EF">
            <w:pPr>
              <w:pStyle w:val="TAL"/>
              <w:rPr>
                <w:b/>
              </w:rPr>
            </w:pPr>
            <w:r w:rsidRPr="003A19C6">
              <w:rPr>
                <w:b/>
              </w:rPr>
              <w:t>MCData-Info</w:t>
            </w:r>
          </w:p>
        </w:tc>
        <w:tc>
          <w:tcPr>
            <w:tcW w:w="1418" w:type="dxa"/>
            <w:tcBorders>
              <w:top w:val="single" w:sz="4" w:space="0" w:color="auto"/>
              <w:left w:val="single" w:sz="4" w:space="0" w:color="auto"/>
              <w:bottom w:val="single" w:sz="4" w:space="0" w:color="auto"/>
              <w:right w:val="single" w:sz="4" w:space="0" w:color="auto"/>
            </w:tcBorders>
          </w:tcPr>
          <w:p w14:paraId="5E57B3B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5954B31" w14:textId="77777777" w:rsidR="00DE71E3" w:rsidRPr="003A19C6" w:rsidRDefault="00DE71E3" w:rsidP="00EE26EF">
            <w:pPr>
              <w:pStyle w:val="TAL"/>
            </w:pPr>
          </w:p>
        </w:tc>
      </w:tr>
      <w:tr w:rsidR="00DE71E3" w:rsidRPr="003A19C6" w14:paraId="1EBB9ED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08BD2EC" w14:textId="77777777" w:rsidR="00DE71E3" w:rsidRPr="003A19C6" w:rsidRDefault="00DE71E3" w:rsidP="00EE26EF">
            <w:pPr>
              <w:pStyle w:val="TAL"/>
            </w:pPr>
            <w:r w:rsidRPr="003A19C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2783AB" w14:textId="77777777" w:rsidR="00DE71E3" w:rsidRPr="003A19C6" w:rsidRDefault="00DE71E3" w:rsidP="00EE26EF">
            <w:pPr>
              <w:pStyle w:val="TAL"/>
            </w:pPr>
            <w:r w:rsidRPr="003A19C6">
              <w:t>MCData-Info as described in Table 6. 9. 4.3.3-7</w:t>
            </w:r>
          </w:p>
        </w:tc>
        <w:tc>
          <w:tcPr>
            <w:tcW w:w="2126" w:type="dxa"/>
            <w:tcBorders>
              <w:top w:val="single" w:sz="4" w:space="0" w:color="auto"/>
              <w:left w:val="single" w:sz="4" w:space="0" w:color="auto"/>
              <w:bottom w:val="single" w:sz="4" w:space="0" w:color="auto"/>
              <w:right w:val="single" w:sz="4" w:space="0" w:color="auto"/>
            </w:tcBorders>
          </w:tcPr>
          <w:p w14:paraId="59F33274"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1E36561"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BB520E3" w14:textId="77777777" w:rsidR="00DE71E3" w:rsidRPr="003A19C6" w:rsidRDefault="00DE71E3" w:rsidP="00EE26EF">
            <w:pPr>
              <w:pStyle w:val="TAL"/>
            </w:pPr>
          </w:p>
        </w:tc>
      </w:tr>
    </w:tbl>
    <w:p w14:paraId="1EC8CFF5" w14:textId="77777777" w:rsidR="00DE71E3" w:rsidRPr="003A19C6" w:rsidRDefault="00DE71E3" w:rsidP="00DE71E3"/>
    <w:p w14:paraId="18DEB28A" w14:textId="77777777" w:rsidR="00DE71E3" w:rsidRPr="003A19C6" w:rsidRDefault="00DE71E3" w:rsidP="00DE71E3">
      <w:pPr>
        <w:pStyle w:val="TH"/>
      </w:pPr>
      <w:r w:rsidRPr="003A19C6">
        <w:t xml:space="preserve">Table 6.9.4.3.3-6: </w:t>
      </w:r>
      <w:r w:rsidRPr="003A19C6">
        <w:rPr>
          <w:lang w:eastAsia="ko-KR"/>
        </w:rPr>
        <w:t>SDP in SIP INVITE</w:t>
      </w:r>
      <w:r w:rsidRPr="003A19C6">
        <w:t xml:space="preserve"> (Table 6.9.4.3.3-5)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27F13CBA"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32740504" w14:textId="0804FF43" w:rsidR="00DE71E3" w:rsidRPr="003A19C6" w:rsidRDefault="00DE71E3" w:rsidP="00EE26EF">
            <w:pPr>
              <w:pStyle w:val="TAL"/>
            </w:pPr>
            <w:r w:rsidRPr="003A19C6">
              <w:t>Derivation Path: TS 37.579-1 [2], Table 5.5.3.1.1-3, condition INITIAL_SDP_OFFER, MCDATA_SDS,  SDS_SESSION</w:t>
            </w:r>
          </w:p>
        </w:tc>
      </w:tr>
    </w:tbl>
    <w:p w14:paraId="6CB36FFA" w14:textId="77777777" w:rsidR="00DE71E3" w:rsidRPr="003A19C6" w:rsidRDefault="00DE71E3" w:rsidP="00DE71E3"/>
    <w:p w14:paraId="3ADBC3CE" w14:textId="77777777" w:rsidR="00DE71E3" w:rsidRPr="003A19C6" w:rsidRDefault="00DE71E3" w:rsidP="00DE71E3">
      <w:pPr>
        <w:pStyle w:val="TH"/>
      </w:pPr>
      <w:r w:rsidRPr="003A19C6">
        <w:t xml:space="preserve">Table 6.9.4.3.3-7: </w:t>
      </w:r>
      <w:r w:rsidRPr="003A19C6">
        <w:rPr>
          <w:lang w:eastAsia="ko-KR"/>
        </w:rPr>
        <w:t>MCData-Info in SIP INVITE</w:t>
      </w:r>
      <w:r w:rsidRPr="003A19C6">
        <w:t xml:space="preserve"> (Table 6.9.4.3.3-5)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683244A8"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1BF38497" w14:textId="77777777" w:rsidR="00DE71E3" w:rsidRPr="003A19C6" w:rsidRDefault="00DE71E3" w:rsidP="00EE26EF">
            <w:pPr>
              <w:pStyle w:val="TAL"/>
            </w:pPr>
            <w:r w:rsidRPr="003A19C6">
              <w:t>Derivation Path: TS 37.579-1 [2], Table 5.5.3.2.1-3, condition MCD_grp</w:t>
            </w:r>
          </w:p>
        </w:tc>
      </w:tr>
      <w:tr w:rsidR="00DE71E3" w:rsidRPr="003A19C6" w14:paraId="74B160FA"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6B80DCE3" w14:textId="77777777" w:rsidR="00DE71E3" w:rsidRPr="003A19C6" w:rsidRDefault="00DE71E3" w:rsidP="00EE26EF">
            <w:pPr>
              <w:pStyle w:val="TAH"/>
            </w:pPr>
            <w:r w:rsidRPr="003A19C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A6D3F8"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201EB354"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54D25603" w14:textId="77777777" w:rsidR="00DE71E3" w:rsidRPr="003A19C6" w:rsidRDefault="00DE71E3" w:rsidP="00EE26EF">
            <w:pPr>
              <w:pStyle w:val="TAH"/>
            </w:pPr>
            <w:r w:rsidRPr="003A19C6">
              <w:t>Reference</w:t>
            </w:r>
          </w:p>
        </w:tc>
        <w:tc>
          <w:tcPr>
            <w:tcW w:w="1135" w:type="dxa"/>
            <w:tcBorders>
              <w:top w:val="single" w:sz="4" w:space="0" w:color="auto"/>
              <w:left w:val="single" w:sz="4" w:space="0" w:color="auto"/>
              <w:bottom w:val="single" w:sz="4" w:space="0" w:color="auto"/>
              <w:right w:val="single" w:sz="4" w:space="0" w:color="auto"/>
            </w:tcBorders>
            <w:hideMark/>
          </w:tcPr>
          <w:p w14:paraId="243A8948" w14:textId="77777777" w:rsidR="00DE71E3" w:rsidRPr="003A19C6" w:rsidRDefault="00DE71E3" w:rsidP="00EE26EF">
            <w:pPr>
              <w:pStyle w:val="TAH"/>
            </w:pPr>
            <w:r w:rsidRPr="003A19C6">
              <w:t>Condition</w:t>
            </w:r>
          </w:p>
        </w:tc>
      </w:tr>
      <w:tr w:rsidR="00DE71E3" w:rsidRPr="003A19C6" w14:paraId="0BE4FFFE"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53E23E25" w14:textId="77777777" w:rsidR="00DE71E3" w:rsidRPr="003A19C6" w:rsidRDefault="00DE71E3" w:rsidP="00EE26EF">
            <w:pPr>
              <w:pStyle w:val="TAL"/>
              <w:rPr>
                <w:b/>
              </w:rPr>
            </w:pPr>
            <w:r w:rsidRPr="003A19C6">
              <w:t>mcdatainfo</w:t>
            </w:r>
          </w:p>
        </w:tc>
        <w:tc>
          <w:tcPr>
            <w:tcW w:w="2127" w:type="dxa"/>
            <w:tcBorders>
              <w:top w:val="single" w:sz="4" w:space="0" w:color="auto"/>
              <w:left w:val="single" w:sz="4" w:space="0" w:color="auto"/>
              <w:bottom w:val="single" w:sz="4" w:space="0" w:color="auto"/>
              <w:right w:val="single" w:sz="4" w:space="0" w:color="auto"/>
            </w:tcBorders>
          </w:tcPr>
          <w:p w14:paraId="2976FDDD"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4F5DAC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D60549"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0B95C64C" w14:textId="77777777" w:rsidR="00DE71E3" w:rsidRPr="003A19C6" w:rsidRDefault="00DE71E3" w:rsidP="00EE26EF">
            <w:pPr>
              <w:pStyle w:val="TAL"/>
            </w:pPr>
          </w:p>
        </w:tc>
      </w:tr>
      <w:tr w:rsidR="00DE71E3" w:rsidRPr="003A19C6" w14:paraId="6789AD2B" w14:textId="77777777" w:rsidTr="00EE26EF">
        <w:tc>
          <w:tcPr>
            <w:tcW w:w="2837" w:type="dxa"/>
            <w:tcBorders>
              <w:top w:val="single" w:sz="4" w:space="0" w:color="auto"/>
              <w:left w:val="single" w:sz="4" w:space="0" w:color="auto"/>
              <w:bottom w:val="single" w:sz="4" w:space="0" w:color="auto"/>
              <w:right w:val="single" w:sz="4" w:space="0" w:color="auto"/>
            </w:tcBorders>
          </w:tcPr>
          <w:p w14:paraId="6B3D7775" w14:textId="77777777" w:rsidR="00DE71E3" w:rsidRPr="003A19C6" w:rsidRDefault="00DE71E3" w:rsidP="00EE26EF">
            <w:pPr>
              <w:pStyle w:val="TAL"/>
              <w:rPr>
                <w:b/>
              </w:rPr>
            </w:pPr>
            <w:r w:rsidRPr="003A19C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01CA895"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67C375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62FA6F"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4E2E76A0" w14:textId="77777777" w:rsidR="00DE71E3" w:rsidRPr="003A19C6" w:rsidRDefault="00DE71E3" w:rsidP="00EE26EF">
            <w:pPr>
              <w:pStyle w:val="TAL"/>
            </w:pPr>
          </w:p>
        </w:tc>
      </w:tr>
      <w:tr w:rsidR="00D871AD" w:rsidRPr="003A19C6" w14:paraId="5ACE77E7" w14:textId="77777777" w:rsidTr="00EE26EF">
        <w:tc>
          <w:tcPr>
            <w:tcW w:w="2837" w:type="dxa"/>
            <w:tcBorders>
              <w:top w:val="single" w:sz="4" w:space="0" w:color="auto"/>
              <w:left w:val="single" w:sz="4" w:space="0" w:color="auto"/>
              <w:bottom w:val="single" w:sz="4" w:space="0" w:color="auto"/>
              <w:right w:val="single" w:sz="4" w:space="0" w:color="auto"/>
            </w:tcBorders>
          </w:tcPr>
          <w:p w14:paraId="7B58DCE9" w14:textId="249553D8" w:rsidR="00D871AD" w:rsidRPr="003A19C6" w:rsidRDefault="00D871AD" w:rsidP="00D871AD">
            <w:pPr>
              <w:pStyle w:val="TAL"/>
            </w:pPr>
            <w:r>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1B1FCA30" w14:textId="0FBE3AE5" w:rsidR="00D871AD" w:rsidRPr="003A19C6" w:rsidRDefault="00D871AD" w:rsidP="00D871AD">
            <w:pPr>
              <w:pStyle w:val="TAL"/>
            </w:pPr>
            <w:r w:rsidRPr="00D23D59">
              <w:t>"group-sds-session"</w:t>
            </w:r>
          </w:p>
        </w:tc>
        <w:tc>
          <w:tcPr>
            <w:tcW w:w="2127" w:type="dxa"/>
            <w:tcBorders>
              <w:top w:val="single" w:sz="4" w:space="0" w:color="auto"/>
              <w:left w:val="single" w:sz="4" w:space="0" w:color="auto"/>
              <w:bottom w:val="single" w:sz="4" w:space="0" w:color="auto"/>
              <w:right w:val="single" w:sz="4" w:space="0" w:color="auto"/>
            </w:tcBorders>
          </w:tcPr>
          <w:p w14:paraId="2D9C4A83" w14:textId="77777777" w:rsidR="00D871AD" w:rsidRPr="003A19C6" w:rsidRDefault="00D871AD" w:rsidP="00D871AD">
            <w:pPr>
              <w:pStyle w:val="TAL"/>
            </w:pPr>
          </w:p>
        </w:tc>
        <w:tc>
          <w:tcPr>
            <w:tcW w:w="1419" w:type="dxa"/>
            <w:tcBorders>
              <w:top w:val="single" w:sz="4" w:space="0" w:color="auto"/>
              <w:left w:val="single" w:sz="4" w:space="0" w:color="auto"/>
              <w:bottom w:val="single" w:sz="4" w:space="0" w:color="auto"/>
              <w:right w:val="single" w:sz="4" w:space="0" w:color="auto"/>
            </w:tcBorders>
          </w:tcPr>
          <w:p w14:paraId="5FE34A78" w14:textId="77777777" w:rsidR="00D871AD" w:rsidRPr="003A19C6" w:rsidRDefault="00D871AD" w:rsidP="00D871AD">
            <w:pPr>
              <w:pStyle w:val="TAL"/>
            </w:pPr>
          </w:p>
        </w:tc>
        <w:tc>
          <w:tcPr>
            <w:tcW w:w="1135" w:type="dxa"/>
            <w:tcBorders>
              <w:top w:val="single" w:sz="4" w:space="0" w:color="auto"/>
              <w:left w:val="single" w:sz="4" w:space="0" w:color="auto"/>
              <w:bottom w:val="single" w:sz="4" w:space="0" w:color="auto"/>
              <w:right w:val="single" w:sz="4" w:space="0" w:color="auto"/>
            </w:tcBorders>
          </w:tcPr>
          <w:p w14:paraId="2DACD75B" w14:textId="77777777" w:rsidR="00D871AD" w:rsidRPr="003A19C6" w:rsidRDefault="00D871AD" w:rsidP="00D871AD">
            <w:pPr>
              <w:pStyle w:val="TAL"/>
            </w:pPr>
          </w:p>
        </w:tc>
      </w:tr>
      <w:tr w:rsidR="00DE71E3" w:rsidRPr="003A19C6" w14:paraId="2D010F7C" w14:textId="77777777" w:rsidTr="00EE26EF">
        <w:tc>
          <w:tcPr>
            <w:tcW w:w="2837" w:type="dxa"/>
            <w:tcBorders>
              <w:top w:val="single" w:sz="4" w:space="0" w:color="auto"/>
              <w:left w:val="single" w:sz="4" w:space="0" w:color="auto"/>
              <w:bottom w:val="single" w:sz="4" w:space="0" w:color="auto"/>
              <w:right w:val="single" w:sz="4" w:space="0" w:color="auto"/>
            </w:tcBorders>
          </w:tcPr>
          <w:p w14:paraId="27C52AAE" w14:textId="77777777" w:rsidR="00DE71E3" w:rsidRPr="003A19C6" w:rsidRDefault="00DE71E3" w:rsidP="00EE26EF">
            <w:pPr>
              <w:pStyle w:val="TAL"/>
              <w:rPr>
                <w:b/>
              </w:rPr>
            </w:pPr>
            <w:r w:rsidRPr="003A19C6">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520329CE" w14:textId="77777777" w:rsidR="00DE71E3" w:rsidRPr="003A19C6" w:rsidRDefault="00DE71E3" w:rsidP="00EE26EF">
            <w:pPr>
              <w:pStyle w:val="TAL"/>
            </w:pPr>
            <w:r w:rsidRPr="003A19C6">
              <w:t>Encrypted &lt;mcdata-request-uri&gt; with mcdataURI set to px_MCData_Group_T_ID</w:t>
            </w:r>
          </w:p>
        </w:tc>
        <w:tc>
          <w:tcPr>
            <w:tcW w:w="2127" w:type="dxa"/>
            <w:tcBorders>
              <w:top w:val="single" w:sz="4" w:space="0" w:color="auto"/>
              <w:left w:val="single" w:sz="4" w:space="0" w:color="auto"/>
              <w:bottom w:val="single" w:sz="4" w:space="0" w:color="auto"/>
              <w:right w:val="single" w:sz="4" w:space="0" w:color="auto"/>
            </w:tcBorders>
          </w:tcPr>
          <w:p w14:paraId="5E67A072" w14:textId="77777777" w:rsidR="00DE71E3" w:rsidRPr="003A19C6" w:rsidRDefault="00DE71E3" w:rsidP="00EE26EF">
            <w:pPr>
              <w:pStyle w:val="TAL"/>
            </w:pPr>
            <w:r w:rsidRPr="003A19C6">
              <w:rPr>
                <w:rFonts w:eastAsia="SimSun"/>
              </w:rPr>
              <w:t>Encryption according to NOTE 1 and NOTE 2 in TS 37.579-1 [2] Table 5.5.3.2.1-3</w:t>
            </w:r>
          </w:p>
        </w:tc>
        <w:tc>
          <w:tcPr>
            <w:tcW w:w="1419" w:type="dxa"/>
            <w:tcBorders>
              <w:top w:val="single" w:sz="4" w:space="0" w:color="auto"/>
              <w:left w:val="single" w:sz="4" w:space="0" w:color="auto"/>
              <w:bottom w:val="single" w:sz="4" w:space="0" w:color="auto"/>
              <w:right w:val="single" w:sz="4" w:space="0" w:color="auto"/>
            </w:tcBorders>
          </w:tcPr>
          <w:p w14:paraId="488322BC"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9D860A8" w14:textId="77777777" w:rsidR="00DE71E3" w:rsidRPr="003A19C6" w:rsidRDefault="00DE71E3" w:rsidP="00EE26EF">
            <w:pPr>
              <w:pStyle w:val="TAL"/>
            </w:pPr>
          </w:p>
        </w:tc>
      </w:tr>
    </w:tbl>
    <w:p w14:paraId="1CBBC497" w14:textId="77777777" w:rsidR="00DE71E3" w:rsidRPr="003A19C6" w:rsidRDefault="00DE71E3" w:rsidP="00DE71E3"/>
    <w:p w14:paraId="6A71A5B3" w14:textId="77777777" w:rsidR="00DE71E3" w:rsidRPr="003A19C6" w:rsidRDefault="00DE71E3" w:rsidP="00DE71E3">
      <w:pPr>
        <w:pStyle w:val="TH"/>
      </w:pPr>
      <w:r w:rsidRPr="003A19C6">
        <w:t xml:space="preserve">Table 6.9.4.3.3-8: SIP 200 (OK) from the SS (step 6, Table 6.9.4.3.2-1; </w:t>
      </w:r>
      <w:r w:rsidRPr="003A19C6">
        <w:br/>
        <w:t>step 4,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76DC7DC0"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24EEC3DB" w14:textId="77777777" w:rsidR="00DE71E3" w:rsidRPr="003A19C6" w:rsidRDefault="00DE71E3" w:rsidP="00EE26EF">
            <w:pPr>
              <w:pStyle w:val="TAL"/>
            </w:pPr>
            <w:r w:rsidRPr="003A19C6">
              <w:t>Derivation Path: TS 37.579-1 [2], Table 5.5.2.17.1.2-1, condition INVITE-RSP</w:t>
            </w:r>
          </w:p>
        </w:tc>
      </w:tr>
      <w:tr w:rsidR="00DE71E3" w:rsidRPr="003A19C6" w14:paraId="29461AA2"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03D11CC0" w14:textId="77777777" w:rsidR="00DE71E3" w:rsidRPr="003A19C6" w:rsidRDefault="00DE71E3" w:rsidP="00EE26EF">
            <w:pPr>
              <w:pStyle w:val="TAH"/>
            </w:pPr>
            <w:r w:rsidRPr="003A19C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4897BE" w14:textId="77777777" w:rsidR="00DE71E3" w:rsidRPr="003A19C6" w:rsidRDefault="00DE71E3" w:rsidP="00EE26EF">
            <w:pPr>
              <w:pStyle w:val="TAH"/>
            </w:pPr>
            <w:r w:rsidRPr="003A19C6">
              <w:t>Value/remark</w:t>
            </w:r>
          </w:p>
        </w:tc>
        <w:tc>
          <w:tcPr>
            <w:tcW w:w="2126" w:type="dxa"/>
            <w:tcBorders>
              <w:top w:val="single" w:sz="4" w:space="0" w:color="auto"/>
              <w:left w:val="single" w:sz="4" w:space="0" w:color="auto"/>
              <w:bottom w:val="single" w:sz="4" w:space="0" w:color="auto"/>
              <w:right w:val="single" w:sz="4" w:space="0" w:color="auto"/>
            </w:tcBorders>
            <w:hideMark/>
          </w:tcPr>
          <w:p w14:paraId="63F20B05" w14:textId="77777777" w:rsidR="00DE71E3" w:rsidRPr="003A19C6" w:rsidRDefault="00DE71E3" w:rsidP="00EE26EF">
            <w:pPr>
              <w:pStyle w:val="TAH"/>
            </w:pPr>
            <w:r w:rsidRPr="003A19C6">
              <w:t>Comment</w:t>
            </w:r>
          </w:p>
        </w:tc>
        <w:tc>
          <w:tcPr>
            <w:tcW w:w="1418" w:type="dxa"/>
            <w:tcBorders>
              <w:top w:val="single" w:sz="4" w:space="0" w:color="auto"/>
              <w:left w:val="single" w:sz="4" w:space="0" w:color="auto"/>
              <w:bottom w:val="single" w:sz="4" w:space="0" w:color="auto"/>
              <w:right w:val="single" w:sz="4" w:space="0" w:color="auto"/>
            </w:tcBorders>
            <w:hideMark/>
          </w:tcPr>
          <w:p w14:paraId="579DA518"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hideMark/>
          </w:tcPr>
          <w:p w14:paraId="55D3613C" w14:textId="77777777" w:rsidR="00DE71E3" w:rsidRPr="003A19C6" w:rsidRDefault="00DE71E3" w:rsidP="00EE26EF">
            <w:pPr>
              <w:pStyle w:val="TAH"/>
            </w:pPr>
            <w:r w:rsidRPr="003A19C6">
              <w:t>Condition</w:t>
            </w:r>
          </w:p>
        </w:tc>
      </w:tr>
      <w:tr w:rsidR="00DE71E3" w:rsidRPr="003A19C6" w14:paraId="4FEECE21"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0178788B" w14:textId="77777777" w:rsidR="00DE71E3" w:rsidRPr="003A19C6" w:rsidRDefault="00DE71E3" w:rsidP="00EE26EF">
            <w:pPr>
              <w:pStyle w:val="TAL"/>
              <w:rPr>
                <w:b/>
              </w:rPr>
            </w:pPr>
            <w:r w:rsidRPr="003A19C6">
              <w:rPr>
                <w:b/>
              </w:rPr>
              <w:t>Message-body</w:t>
            </w:r>
          </w:p>
        </w:tc>
        <w:tc>
          <w:tcPr>
            <w:tcW w:w="2126" w:type="dxa"/>
            <w:tcBorders>
              <w:top w:val="single" w:sz="4" w:space="0" w:color="auto"/>
              <w:left w:val="single" w:sz="4" w:space="0" w:color="auto"/>
              <w:bottom w:val="single" w:sz="4" w:space="0" w:color="auto"/>
              <w:right w:val="single" w:sz="4" w:space="0" w:color="auto"/>
            </w:tcBorders>
          </w:tcPr>
          <w:p w14:paraId="05B52F1C"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12DD0B02"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4FC15CA"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5DCBA96" w14:textId="77777777" w:rsidR="00DE71E3" w:rsidRPr="003A19C6" w:rsidRDefault="00DE71E3" w:rsidP="00EE26EF">
            <w:pPr>
              <w:pStyle w:val="TAL"/>
            </w:pPr>
          </w:p>
        </w:tc>
      </w:tr>
      <w:tr w:rsidR="00DE71E3" w:rsidRPr="003A19C6" w14:paraId="304724A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1766A653" w14:textId="77777777" w:rsidR="00DE71E3" w:rsidRPr="003A19C6" w:rsidRDefault="00DE71E3" w:rsidP="00EE26EF">
            <w:pPr>
              <w:pStyle w:val="TAL"/>
            </w:pPr>
            <w:r w:rsidRPr="003A19C6">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8078BED" w14:textId="77777777" w:rsidR="00DE71E3" w:rsidRPr="003A19C6" w:rsidRDefault="00DE71E3" w:rsidP="00EE26EF">
            <w:pPr>
              <w:pStyle w:val="TAL"/>
            </w:pPr>
            <w:r w:rsidRPr="003A19C6">
              <w:t>As described in Table 6.9.4.3.3-9</w:t>
            </w:r>
          </w:p>
        </w:tc>
        <w:tc>
          <w:tcPr>
            <w:tcW w:w="2126" w:type="dxa"/>
            <w:tcBorders>
              <w:top w:val="single" w:sz="4" w:space="0" w:color="auto"/>
              <w:left w:val="single" w:sz="4" w:space="0" w:color="auto"/>
              <w:bottom w:val="single" w:sz="4" w:space="0" w:color="auto"/>
              <w:right w:val="single" w:sz="4" w:space="0" w:color="auto"/>
            </w:tcBorders>
          </w:tcPr>
          <w:p w14:paraId="348FF1C5"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13AD0E9"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86D32EB" w14:textId="77777777" w:rsidR="00DE71E3" w:rsidRPr="003A19C6" w:rsidRDefault="00DE71E3" w:rsidP="00EE26EF">
            <w:pPr>
              <w:pStyle w:val="TAL"/>
            </w:pPr>
          </w:p>
        </w:tc>
      </w:tr>
    </w:tbl>
    <w:p w14:paraId="34561F38" w14:textId="77777777" w:rsidR="00DE71E3" w:rsidRPr="003A19C6" w:rsidRDefault="00DE71E3" w:rsidP="00DE71E3"/>
    <w:p w14:paraId="66F8672E" w14:textId="77777777" w:rsidR="00DE71E3" w:rsidRPr="003A19C6" w:rsidRDefault="00DE71E3" w:rsidP="00DE71E3">
      <w:pPr>
        <w:pStyle w:val="TH"/>
      </w:pPr>
      <w:r w:rsidRPr="003A19C6">
        <w:t>Table 6.9.4.3.3-9: SDP in SIP 200 (OK) (Table 6.9.4.3.3-8)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79F125B6"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629B469F" w14:textId="77777777" w:rsidR="00DE71E3" w:rsidRPr="003A19C6" w:rsidRDefault="00DE71E3" w:rsidP="00EE26EF">
            <w:pPr>
              <w:pStyle w:val="TAL"/>
            </w:pPr>
            <w:r w:rsidRPr="003A19C6">
              <w:t>Derivation Path: TS 37.579-1 [2], Table 5.5.3.1.2-3, condition SDP_ANSWER, SDS_SESSION, MCDATA_SDS</w:t>
            </w:r>
          </w:p>
        </w:tc>
      </w:tr>
    </w:tbl>
    <w:p w14:paraId="3340C329" w14:textId="77777777" w:rsidR="00DE71E3" w:rsidRPr="003A19C6" w:rsidRDefault="00DE71E3" w:rsidP="00DE71E3"/>
    <w:p w14:paraId="568BC21A" w14:textId="77777777" w:rsidR="00DE71E3" w:rsidRPr="003A19C6" w:rsidRDefault="00DE71E3" w:rsidP="00DE71E3">
      <w:pPr>
        <w:pStyle w:val="TH"/>
      </w:pPr>
      <w:r w:rsidRPr="003A19C6">
        <w:t>Table 6.9.4.3.3-10: SIP MESSAGE from the SS (Step 9, Table 6.9.4.3.2-1;</w:t>
      </w:r>
      <w:r w:rsidRPr="003A19C6">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4D9ECA21"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AA240DA" w14:textId="77777777" w:rsidR="00DE71E3" w:rsidRPr="003A19C6" w:rsidRDefault="00DE71E3" w:rsidP="00EE26EF">
            <w:pPr>
              <w:pStyle w:val="TAL"/>
            </w:pPr>
            <w:r w:rsidRPr="003A19C6">
              <w:t>Derivation Path: TS 37.579-1 [2], Table 5.5.2.7.2-1, condition ACCEPT-CONTACT-WITH-MEDIA-FEATURE-TAG</w:t>
            </w:r>
          </w:p>
        </w:tc>
      </w:tr>
      <w:tr w:rsidR="00DE71E3" w:rsidRPr="003A19C6" w14:paraId="7B9BA0A0"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FBD3325"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8600681"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16E66A91"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2092FF24"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252BFFA" w14:textId="77777777" w:rsidR="00DE71E3" w:rsidRPr="003A19C6" w:rsidRDefault="00DE71E3" w:rsidP="00EE26EF">
            <w:pPr>
              <w:pStyle w:val="TAH"/>
            </w:pPr>
            <w:r w:rsidRPr="003A19C6">
              <w:t>Condition</w:t>
            </w:r>
          </w:p>
        </w:tc>
      </w:tr>
      <w:tr w:rsidR="00DE71E3" w:rsidRPr="003A19C6" w14:paraId="24373C8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C6E0CEB" w14:textId="77777777" w:rsidR="00DE71E3" w:rsidRPr="003A19C6" w:rsidRDefault="00DE71E3" w:rsidP="00EE26EF">
            <w:pPr>
              <w:pStyle w:val="TAL"/>
              <w:rPr>
                <w:b/>
              </w:rPr>
            </w:pPr>
            <w:r w:rsidRPr="003A19C6">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44F25156" w14:textId="77777777" w:rsidR="00DE71E3" w:rsidRPr="003A19C6" w:rsidRDefault="00DE71E3"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F273267"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DC54AF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D9023A" w14:textId="77777777" w:rsidR="00DE71E3" w:rsidRPr="003A19C6" w:rsidRDefault="00DE71E3" w:rsidP="00EE26EF">
            <w:pPr>
              <w:pStyle w:val="TAL"/>
            </w:pPr>
          </w:p>
        </w:tc>
      </w:tr>
      <w:tr w:rsidR="00DE71E3" w:rsidRPr="003A19C6" w14:paraId="407B51F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6197ECC" w14:textId="77777777" w:rsidR="00DE71E3" w:rsidRPr="003A19C6" w:rsidRDefault="00DE71E3" w:rsidP="00EE26EF">
            <w:pPr>
              <w:pStyle w:val="TAL"/>
              <w:rPr>
                <w:b/>
              </w:rPr>
            </w:pPr>
            <w:r w:rsidRPr="003A19C6">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4B225910" w14:textId="77777777" w:rsidR="00DE71E3" w:rsidRPr="003A19C6" w:rsidRDefault="00DE71E3" w:rsidP="00EE26EF">
            <w:pPr>
              <w:pStyle w:val="TAL"/>
            </w:pPr>
            <w:r w:rsidRPr="003A19C6">
              <w:t>px_MCX_SIP_PublicUserId_B</w:t>
            </w:r>
          </w:p>
        </w:tc>
        <w:tc>
          <w:tcPr>
            <w:tcW w:w="2127" w:type="dxa"/>
            <w:tcBorders>
              <w:top w:val="single" w:sz="4" w:space="0" w:color="auto"/>
              <w:left w:val="single" w:sz="4" w:space="0" w:color="auto"/>
              <w:bottom w:val="single" w:sz="4" w:space="0" w:color="auto"/>
              <w:right w:val="single" w:sz="4" w:space="0" w:color="auto"/>
            </w:tcBorders>
          </w:tcPr>
          <w:p w14:paraId="7FBF858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171F676" w14:textId="42C16EC1" w:rsidR="00DE71E3" w:rsidRPr="003A19C6" w:rsidRDefault="00DE71E3" w:rsidP="00EE26EF">
            <w:pPr>
              <w:pStyle w:val="TAL"/>
            </w:pPr>
            <w:r w:rsidRPr="003A19C6">
              <w:t xml:space="preserve">TS 24.282 [31] clause </w:t>
            </w:r>
            <w:r w:rsidR="00D871AD" w:rsidRPr="00D871AD">
              <w:t>23.3.2.5</w:t>
            </w:r>
          </w:p>
        </w:tc>
        <w:tc>
          <w:tcPr>
            <w:tcW w:w="1134" w:type="dxa"/>
            <w:tcBorders>
              <w:top w:val="single" w:sz="4" w:space="0" w:color="auto"/>
              <w:left w:val="single" w:sz="4" w:space="0" w:color="auto"/>
              <w:bottom w:val="single" w:sz="4" w:space="0" w:color="auto"/>
              <w:right w:val="single" w:sz="4" w:space="0" w:color="auto"/>
            </w:tcBorders>
            <w:vAlign w:val="bottom"/>
          </w:tcPr>
          <w:p w14:paraId="3C090115" w14:textId="77777777" w:rsidR="00DE71E3" w:rsidRPr="003A19C6" w:rsidRDefault="00DE71E3" w:rsidP="00EE26EF">
            <w:pPr>
              <w:pStyle w:val="TAL"/>
            </w:pPr>
          </w:p>
        </w:tc>
      </w:tr>
      <w:tr w:rsidR="00DE71E3" w:rsidRPr="003A19C6" w14:paraId="0DFF915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604CB5F" w14:textId="77777777" w:rsidR="00DE71E3" w:rsidRPr="003A19C6" w:rsidRDefault="00DE71E3" w:rsidP="00EE26EF">
            <w:pPr>
              <w:pStyle w:val="TAL"/>
              <w:rPr>
                <w:b/>
              </w:rPr>
            </w:pPr>
            <w:r w:rsidRPr="003A19C6">
              <w:rPr>
                <w:b/>
              </w:rPr>
              <w:t>Message-body</w:t>
            </w:r>
          </w:p>
        </w:tc>
        <w:tc>
          <w:tcPr>
            <w:tcW w:w="2129" w:type="dxa"/>
            <w:tcBorders>
              <w:top w:val="single" w:sz="4" w:space="0" w:color="auto"/>
              <w:left w:val="single" w:sz="4" w:space="0" w:color="auto"/>
              <w:bottom w:val="single" w:sz="4" w:space="0" w:color="auto"/>
              <w:right w:val="single" w:sz="4" w:space="0" w:color="auto"/>
            </w:tcBorders>
          </w:tcPr>
          <w:p w14:paraId="10FAD667"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1FFED90"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2494D0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1C1933" w14:textId="77777777" w:rsidR="00DE71E3" w:rsidRPr="003A19C6" w:rsidRDefault="00DE71E3" w:rsidP="00EE26EF">
            <w:pPr>
              <w:pStyle w:val="TAL"/>
            </w:pPr>
          </w:p>
        </w:tc>
      </w:tr>
      <w:tr w:rsidR="00DE71E3" w:rsidRPr="003A19C6" w14:paraId="2E2A884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077B250"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B007CA2"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CBA16F6" w14:textId="77777777" w:rsidR="00DE71E3" w:rsidRPr="003A19C6" w:rsidRDefault="00DE71E3" w:rsidP="00EE26EF">
            <w:pPr>
              <w:pStyle w:val="TAL"/>
              <w:rPr>
                <w:b/>
              </w:rPr>
            </w:pPr>
            <w:r w:rsidRPr="003A19C6">
              <w:rPr>
                <w:b/>
              </w:rPr>
              <w:t>MCData-Info</w:t>
            </w:r>
          </w:p>
        </w:tc>
        <w:tc>
          <w:tcPr>
            <w:tcW w:w="1419" w:type="dxa"/>
            <w:tcBorders>
              <w:top w:val="single" w:sz="4" w:space="0" w:color="auto"/>
              <w:left w:val="single" w:sz="4" w:space="0" w:color="auto"/>
              <w:bottom w:val="single" w:sz="4" w:space="0" w:color="auto"/>
              <w:right w:val="single" w:sz="4" w:space="0" w:color="auto"/>
            </w:tcBorders>
          </w:tcPr>
          <w:p w14:paraId="1A0FB97B"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84B5C8D" w14:textId="77777777" w:rsidR="00DE71E3" w:rsidRPr="003A19C6" w:rsidRDefault="00DE71E3" w:rsidP="00EE26EF">
            <w:pPr>
              <w:pStyle w:val="TAL"/>
            </w:pPr>
          </w:p>
        </w:tc>
      </w:tr>
      <w:tr w:rsidR="00DE71E3" w:rsidRPr="003A19C6" w14:paraId="5833071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0BA0932"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BFF85FF" w14:textId="77777777" w:rsidR="00DE71E3" w:rsidRPr="003A19C6" w:rsidRDefault="00DE71E3" w:rsidP="00EE26EF">
            <w:pPr>
              <w:pStyle w:val="TAL"/>
            </w:pPr>
            <w:r w:rsidRPr="003A19C6">
              <w:t>MCData-Info as described in Table 6.9.4.3.3-3</w:t>
            </w:r>
          </w:p>
        </w:tc>
        <w:tc>
          <w:tcPr>
            <w:tcW w:w="2127" w:type="dxa"/>
            <w:tcBorders>
              <w:top w:val="single" w:sz="4" w:space="0" w:color="auto"/>
              <w:left w:val="single" w:sz="4" w:space="0" w:color="auto"/>
              <w:bottom w:val="single" w:sz="4" w:space="0" w:color="auto"/>
              <w:right w:val="single" w:sz="4" w:space="0" w:color="auto"/>
            </w:tcBorders>
          </w:tcPr>
          <w:p w14:paraId="44C488BD"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2BE934D" w14:textId="11C2AB8C" w:rsidR="00DE71E3" w:rsidRPr="003A19C6" w:rsidRDefault="00DE71E3" w:rsidP="00EE26EF">
            <w:pPr>
              <w:pStyle w:val="TAL"/>
            </w:pPr>
            <w:r w:rsidRPr="003A19C6">
              <w:t xml:space="preserve">TS 24.282 [31] clause </w:t>
            </w:r>
            <w:r w:rsidR="00D871AD" w:rsidRPr="00D871AD">
              <w:t>23.3.2.5</w:t>
            </w:r>
          </w:p>
        </w:tc>
        <w:tc>
          <w:tcPr>
            <w:tcW w:w="1134" w:type="dxa"/>
            <w:tcBorders>
              <w:top w:val="single" w:sz="4" w:space="0" w:color="auto"/>
              <w:left w:val="single" w:sz="4" w:space="0" w:color="auto"/>
              <w:bottom w:val="single" w:sz="4" w:space="0" w:color="auto"/>
              <w:right w:val="single" w:sz="4" w:space="0" w:color="auto"/>
            </w:tcBorders>
          </w:tcPr>
          <w:p w14:paraId="2425C63E" w14:textId="77777777" w:rsidR="00DE71E3" w:rsidRPr="003A19C6" w:rsidRDefault="00DE71E3" w:rsidP="00EE26EF">
            <w:pPr>
              <w:pStyle w:val="TAL"/>
            </w:pPr>
          </w:p>
        </w:tc>
      </w:tr>
      <w:tr w:rsidR="00DE71E3" w:rsidRPr="003A19C6" w14:paraId="4FE3CC29" w14:textId="77777777" w:rsidTr="00EE26EF">
        <w:tc>
          <w:tcPr>
            <w:tcW w:w="2836" w:type="dxa"/>
            <w:tcBorders>
              <w:top w:val="single" w:sz="4" w:space="0" w:color="auto"/>
              <w:left w:val="single" w:sz="4" w:space="0" w:color="auto"/>
              <w:bottom w:val="single" w:sz="4" w:space="0" w:color="auto"/>
              <w:right w:val="single" w:sz="4" w:space="0" w:color="auto"/>
            </w:tcBorders>
          </w:tcPr>
          <w:p w14:paraId="38A51EDB"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19D954C"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5754101" w14:textId="77777777" w:rsidR="00DE71E3" w:rsidRPr="003A19C6" w:rsidRDefault="00DE71E3" w:rsidP="00EE26EF">
            <w:pPr>
              <w:pStyle w:val="TAL"/>
              <w:rPr>
                <w:b/>
                <w:bCs/>
              </w:rPr>
            </w:pPr>
            <w:r w:rsidRPr="003A19C6">
              <w:rPr>
                <w:b/>
                <w:bCs/>
              </w:rPr>
              <w:t>MCData-Regroup</w:t>
            </w:r>
          </w:p>
        </w:tc>
        <w:tc>
          <w:tcPr>
            <w:tcW w:w="1419" w:type="dxa"/>
            <w:tcBorders>
              <w:top w:val="single" w:sz="4" w:space="0" w:color="auto"/>
              <w:left w:val="single" w:sz="4" w:space="0" w:color="auto"/>
              <w:bottom w:val="single" w:sz="4" w:space="0" w:color="auto"/>
              <w:right w:val="single" w:sz="4" w:space="0" w:color="auto"/>
            </w:tcBorders>
          </w:tcPr>
          <w:p w14:paraId="7E4B864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26B0D23" w14:textId="77777777" w:rsidR="00DE71E3" w:rsidRPr="003A19C6" w:rsidRDefault="00DE71E3" w:rsidP="00EE26EF">
            <w:pPr>
              <w:pStyle w:val="TAL"/>
            </w:pPr>
          </w:p>
        </w:tc>
      </w:tr>
      <w:tr w:rsidR="00DE71E3" w:rsidRPr="003A19C6" w14:paraId="7F922444" w14:textId="77777777" w:rsidTr="00EE26EF">
        <w:tc>
          <w:tcPr>
            <w:tcW w:w="2836" w:type="dxa"/>
            <w:tcBorders>
              <w:top w:val="single" w:sz="4" w:space="0" w:color="auto"/>
              <w:left w:val="single" w:sz="4" w:space="0" w:color="auto"/>
              <w:bottom w:val="single" w:sz="4" w:space="0" w:color="auto"/>
              <w:right w:val="single" w:sz="4" w:space="0" w:color="auto"/>
            </w:tcBorders>
          </w:tcPr>
          <w:p w14:paraId="711C0F91" w14:textId="77777777" w:rsidR="00DE71E3" w:rsidRPr="003A19C6" w:rsidRDefault="00DE71E3" w:rsidP="00EE26EF">
            <w:pPr>
              <w:pStyle w:val="TAL"/>
            </w:pPr>
            <w:r w:rsidRPr="003A19C6">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C8E233D"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3EAB4D9"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E28D2EE"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F30D618" w14:textId="77777777" w:rsidR="00DE71E3" w:rsidRPr="003A19C6" w:rsidRDefault="00DE71E3" w:rsidP="00EE26EF">
            <w:pPr>
              <w:pStyle w:val="TAL"/>
            </w:pPr>
          </w:p>
        </w:tc>
      </w:tr>
      <w:tr w:rsidR="00DE71E3" w:rsidRPr="003A19C6" w14:paraId="4ACF8B9E" w14:textId="77777777" w:rsidTr="00EE26EF">
        <w:tc>
          <w:tcPr>
            <w:tcW w:w="2836" w:type="dxa"/>
            <w:tcBorders>
              <w:top w:val="single" w:sz="4" w:space="0" w:color="auto"/>
              <w:left w:val="single" w:sz="4" w:space="0" w:color="auto"/>
              <w:bottom w:val="single" w:sz="4" w:space="0" w:color="auto"/>
              <w:right w:val="single" w:sz="4" w:space="0" w:color="auto"/>
            </w:tcBorders>
          </w:tcPr>
          <w:p w14:paraId="248644D5" w14:textId="77777777" w:rsidR="00DE71E3" w:rsidRPr="003A19C6" w:rsidRDefault="00DE71E3" w:rsidP="00EE26EF">
            <w:pPr>
              <w:pStyle w:val="TAL"/>
            </w:pPr>
            <w:r w:rsidRPr="003A19C6">
              <w:rPr>
                <w:b/>
              </w:rPr>
              <w:t xml:space="preserve">      </w:t>
            </w:r>
            <w:r w:rsidRPr="003A19C6">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E0B6A3B" w14:textId="77777777" w:rsidR="00DE71E3" w:rsidRPr="003A19C6" w:rsidRDefault="00DE71E3" w:rsidP="00EE26EF">
            <w:pPr>
              <w:pStyle w:val="TAL"/>
            </w:pPr>
            <w:r w:rsidRPr="003A19C6">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26F744E2"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771A57B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8A3B124" w14:textId="77777777" w:rsidR="00DE71E3" w:rsidRPr="003A19C6" w:rsidRDefault="00DE71E3" w:rsidP="00EE26EF">
            <w:pPr>
              <w:pStyle w:val="TAL"/>
            </w:pPr>
          </w:p>
        </w:tc>
      </w:tr>
      <w:tr w:rsidR="00DE71E3" w:rsidRPr="003A19C6" w14:paraId="248AA194" w14:textId="77777777" w:rsidTr="00EE26EF">
        <w:tc>
          <w:tcPr>
            <w:tcW w:w="2836" w:type="dxa"/>
            <w:tcBorders>
              <w:top w:val="single" w:sz="4" w:space="0" w:color="auto"/>
              <w:left w:val="single" w:sz="4" w:space="0" w:color="auto"/>
              <w:bottom w:val="single" w:sz="4" w:space="0" w:color="auto"/>
              <w:right w:val="single" w:sz="4" w:space="0" w:color="auto"/>
            </w:tcBorders>
          </w:tcPr>
          <w:p w14:paraId="172C0890" w14:textId="77777777" w:rsidR="00DE71E3" w:rsidRPr="003A19C6" w:rsidRDefault="00DE71E3" w:rsidP="00EE26EF">
            <w:pPr>
              <w:pStyle w:val="TAL"/>
            </w:pPr>
            <w:r w:rsidRPr="003A19C6">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F513FD4" w14:textId="77777777" w:rsidR="00DE71E3" w:rsidRPr="003A19C6" w:rsidRDefault="00DE71E3" w:rsidP="00EE26EF">
            <w:pPr>
              <w:pStyle w:val="TAL"/>
            </w:pPr>
            <w:r w:rsidRPr="003A19C6">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3B0A4E61" w14:textId="77777777" w:rsidR="00DE71E3" w:rsidRPr="003A19C6" w:rsidRDefault="00DE71E3" w:rsidP="00EE26EF">
            <w:pPr>
              <w:pStyle w:val="TAL"/>
            </w:pPr>
            <w:r w:rsidRPr="003A19C6">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156DB91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D6205F0" w14:textId="77777777" w:rsidR="00DE71E3" w:rsidRPr="003A19C6" w:rsidRDefault="00DE71E3" w:rsidP="00EE26EF">
            <w:pPr>
              <w:pStyle w:val="TAL"/>
            </w:pPr>
          </w:p>
        </w:tc>
      </w:tr>
      <w:tr w:rsidR="00DE71E3" w:rsidRPr="003A19C6" w14:paraId="43755A35" w14:textId="77777777" w:rsidTr="00EE26EF">
        <w:tc>
          <w:tcPr>
            <w:tcW w:w="2836" w:type="dxa"/>
            <w:tcBorders>
              <w:top w:val="single" w:sz="4" w:space="0" w:color="auto"/>
              <w:left w:val="single" w:sz="4" w:space="0" w:color="auto"/>
              <w:bottom w:val="single" w:sz="4" w:space="0" w:color="auto"/>
              <w:right w:val="single" w:sz="4" w:space="0" w:color="auto"/>
            </w:tcBorders>
          </w:tcPr>
          <w:p w14:paraId="756578FD"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0DF7406" w14:textId="77777777" w:rsidR="00DE71E3" w:rsidRPr="003A19C6" w:rsidRDefault="00DE71E3" w:rsidP="00EE26EF">
            <w:pPr>
              <w:pStyle w:val="TAL"/>
            </w:pPr>
            <w:r w:rsidRPr="003A19C6">
              <w:t>MCData-Regroup as described in Table 6.9.4.3.3-11</w:t>
            </w:r>
          </w:p>
        </w:tc>
        <w:tc>
          <w:tcPr>
            <w:tcW w:w="2127" w:type="dxa"/>
            <w:tcBorders>
              <w:top w:val="single" w:sz="4" w:space="0" w:color="auto"/>
              <w:left w:val="single" w:sz="4" w:space="0" w:color="auto"/>
              <w:bottom w:val="single" w:sz="4" w:space="0" w:color="auto"/>
              <w:right w:val="single" w:sz="4" w:space="0" w:color="auto"/>
            </w:tcBorders>
          </w:tcPr>
          <w:p w14:paraId="2772FC99"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1513B13" w14:textId="743BCDA2" w:rsidR="00DE71E3" w:rsidRPr="003A19C6" w:rsidRDefault="00DE71E3" w:rsidP="00EE26EF">
            <w:pPr>
              <w:pStyle w:val="TAL"/>
            </w:pPr>
            <w:r w:rsidRPr="003A19C6">
              <w:t xml:space="preserve">TS 24.282 [31] clause </w:t>
            </w:r>
            <w:r w:rsidR="00D871AD" w:rsidRPr="00D871AD">
              <w:t>23.3.2.5</w:t>
            </w:r>
          </w:p>
        </w:tc>
        <w:tc>
          <w:tcPr>
            <w:tcW w:w="1134" w:type="dxa"/>
            <w:tcBorders>
              <w:top w:val="single" w:sz="4" w:space="0" w:color="auto"/>
              <w:left w:val="single" w:sz="4" w:space="0" w:color="auto"/>
              <w:bottom w:val="single" w:sz="4" w:space="0" w:color="auto"/>
              <w:right w:val="single" w:sz="4" w:space="0" w:color="auto"/>
            </w:tcBorders>
          </w:tcPr>
          <w:p w14:paraId="2453F1F0" w14:textId="77777777" w:rsidR="00DE71E3" w:rsidRPr="003A19C6" w:rsidRDefault="00DE71E3" w:rsidP="00EE26EF">
            <w:pPr>
              <w:pStyle w:val="TAL"/>
            </w:pPr>
          </w:p>
        </w:tc>
      </w:tr>
    </w:tbl>
    <w:p w14:paraId="08127651" w14:textId="77777777" w:rsidR="00DE71E3" w:rsidRPr="003A19C6" w:rsidRDefault="00DE71E3" w:rsidP="00DE71E3"/>
    <w:p w14:paraId="4751AF22" w14:textId="77777777" w:rsidR="00DE71E3" w:rsidRPr="003A19C6" w:rsidRDefault="00DE71E3" w:rsidP="00DE71E3">
      <w:pPr>
        <w:pStyle w:val="TH"/>
      </w:pPr>
      <w:r w:rsidRPr="003A19C6">
        <w:t>Table 6.9.4.3.3-11: MCData-Regroup in SIP MESSAGE (Table 6.9.4.3.3-10)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1F396A" w14:paraId="77B547A9"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23B87D8D" w14:textId="354CAD66" w:rsidR="00DE71E3" w:rsidRPr="001F396A" w:rsidRDefault="00DE71E3" w:rsidP="00EE26EF">
            <w:pPr>
              <w:pStyle w:val="TAL"/>
            </w:pPr>
            <w:r w:rsidRPr="003A19C6">
              <w:t>Derivation Path: TS 37.579-1 [2], Table 5.5.3.16.3-</w:t>
            </w:r>
            <w:r w:rsidR="00D871AD" w:rsidRPr="00D871AD">
              <w:t>3</w:t>
            </w:r>
            <w:r w:rsidRPr="003A19C6">
              <w:t>, condition REMOVE</w:t>
            </w:r>
          </w:p>
        </w:tc>
      </w:tr>
    </w:tbl>
    <w:p w14:paraId="6A0625FC" w14:textId="77777777" w:rsidR="00DE71E3" w:rsidRPr="001C0FC4" w:rsidRDefault="00DE71E3" w:rsidP="00296E35"/>
    <w:p w14:paraId="2EB1A3CD" w14:textId="77777777" w:rsidR="00296E35" w:rsidRPr="001C0FC4" w:rsidRDefault="00296E35" w:rsidP="00296E35">
      <w:pPr>
        <w:pStyle w:val="Heading1"/>
      </w:pPr>
      <w:bookmarkStart w:id="1318" w:name="_Toc100778813"/>
      <w:bookmarkStart w:id="1319" w:name="_Toc101286144"/>
      <w:bookmarkStart w:id="1320" w:name="_Toc106817730"/>
      <w:bookmarkStart w:id="1321" w:name="_Toc106817855"/>
      <w:bookmarkStart w:id="1322" w:name="_Toc178186389"/>
      <w:bookmarkStart w:id="1323" w:name="_Toc219462424"/>
      <w:r w:rsidRPr="001C0FC4">
        <w:t>7</w:t>
      </w:r>
      <w:r w:rsidRPr="001C0FC4">
        <w:tab/>
        <w:t>Off-Network Test Scenarios</w:t>
      </w:r>
      <w:bookmarkEnd w:id="369"/>
      <w:bookmarkEnd w:id="370"/>
      <w:bookmarkEnd w:id="371"/>
      <w:bookmarkEnd w:id="372"/>
      <w:bookmarkEnd w:id="373"/>
      <w:bookmarkEnd w:id="374"/>
      <w:bookmarkEnd w:id="375"/>
      <w:bookmarkEnd w:id="376"/>
      <w:bookmarkEnd w:id="377"/>
      <w:bookmarkEnd w:id="1318"/>
      <w:bookmarkEnd w:id="1319"/>
      <w:bookmarkEnd w:id="1320"/>
      <w:bookmarkEnd w:id="1321"/>
      <w:bookmarkEnd w:id="1322"/>
      <w:bookmarkEnd w:id="1323"/>
    </w:p>
    <w:p w14:paraId="6FE5CB7B" w14:textId="77777777" w:rsidR="00296E35" w:rsidRPr="001C0FC4" w:rsidRDefault="00296E35" w:rsidP="00296E35">
      <w:pPr>
        <w:pStyle w:val="Heading2"/>
      </w:pPr>
      <w:bookmarkStart w:id="1324" w:name="_Toc106817731"/>
      <w:bookmarkStart w:id="1325" w:name="_Toc106817856"/>
      <w:bookmarkStart w:id="1326" w:name="_Toc178186390"/>
      <w:bookmarkStart w:id="1327" w:name="_Toc522499824"/>
      <w:bookmarkStart w:id="1328" w:name="_Toc25610677"/>
      <w:bookmarkStart w:id="1329" w:name="_Toc219462425"/>
      <w:r w:rsidRPr="001C0FC4">
        <w:t>7.1</w:t>
      </w:r>
      <w:r w:rsidRPr="001C0FC4">
        <w:tab/>
        <w:t>Short Data Service (SDS)</w:t>
      </w:r>
      <w:bookmarkEnd w:id="1324"/>
      <w:bookmarkEnd w:id="1325"/>
      <w:bookmarkEnd w:id="1326"/>
      <w:bookmarkEnd w:id="1329"/>
    </w:p>
    <w:p w14:paraId="5DBC2FFB" w14:textId="77777777" w:rsidR="00296E35" w:rsidRPr="001C0FC4" w:rsidRDefault="00296E35" w:rsidP="00296E35">
      <w:pPr>
        <w:pStyle w:val="Heading3"/>
      </w:pPr>
      <w:bookmarkStart w:id="1330" w:name="_Toc106817732"/>
      <w:bookmarkStart w:id="1331" w:name="_Toc106817857"/>
      <w:bookmarkStart w:id="1332" w:name="_Toc178186391"/>
      <w:bookmarkStart w:id="1333" w:name="_Toc219462426"/>
      <w:r w:rsidRPr="001C0FC4">
        <w:t>7.1.1</w:t>
      </w:r>
      <w:r w:rsidRPr="001C0FC4">
        <w:tab/>
        <w:t>Off-network / Short Data Service (SDS) / Standalone SDS using signalling control plane / One-to-one SDS message / Client Originated (CO)</w:t>
      </w:r>
      <w:bookmarkEnd w:id="1330"/>
      <w:bookmarkEnd w:id="1331"/>
      <w:bookmarkEnd w:id="1332"/>
      <w:bookmarkEnd w:id="1333"/>
    </w:p>
    <w:p w14:paraId="1789AB98" w14:textId="77777777" w:rsidR="00296E35" w:rsidRPr="001C0FC4" w:rsidRDefault="00296E35" w:rsidP="00296E35">
      <w:pPr>
        <w:pStyle w:val="H6"/>
      </w:pPr>
      <w:bookmarkStart w:id="1334" w:name="_Toc52787543"/>
      <w:bookmarkStart w:id="1335" w:name="_Toc52787725"/>
      <w:bookmarkStart w:id="1336" w:name="_Toc75906947"/>
      <w:bookmarkStart w:id="1337" w:name="_Toc75907284"/>
      <w:r w:rsidRPr="001C0FC4">
        <w:t>7.1.1.1</w:t>
      </w:r>
      <w:r w:rsidRPr="001C0FC4">
        <w:tab/>
        <w:t>Test Purpose (TP)</w:t>
      </w:r>
      <w:bookmarkEnd w:id="1334"/>
      <w:bookmarkEnd w:id="1335"/>
      <w:bookmarkEnd w:id="1336"/>
      <w:bookmarkEnd w:id="1337"/>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38" w:name="_Hlk100224173"/>
            <w:r w:rsidRPr="001C0FC4">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38"/>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39" w:name="_Toc106817733"/>
      <w:bookmarkStart w:id="1340" w:name="_Toc106817858"/>
      <w:bookmarkStart w:id="1341" w:name="_Toc178186392"/>
      <w:bookmarkStart w:id="1342" w:name="_Hlk100235200"/>
      <w:bookmarkStart w:id="1343" w:name="_Toc219462427"/>
      <w:r w:rsidRPr="001C0FC4">
        <w:t>7.1.2</w:t>
      </w:r>
      <w:r w:rsidRPr="001C0FC4">
        <w:tab/>
        <w:t>Off-network / Short Data Service (SDS) / Standalone SDS using signalling control plane / One-to-one SDS message / Client Terminated (CT)</w:t>
      </w:r>
      <w:bookmarkEnd w:id="1339"/>
      <w:bookmarkEnd w:id="1340"/>
      <w:bookmarkEnd w:id="1341"/>
      <w:bookmarkEnd w:id="1343"/>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42"/>
    </w:tbl>
    <w:p w14:paraId="4493A9A1" w14:textId="77777777" w:rsidR="00296E35" w:rsidRPr="001C0FC4" w:rsidRDefault="00296E35" w:rsidP="00296E35"/>
    <w:p w14:paraId="6FDF5BE1" w14:textId="77777777" w:rsidR="00296E35" w:rsidRPr="001C0FC4" w:rsidRDefault="00296E35" w:rsidP="00296E35">
      <w:pPr>
        <w:pStyle w:val="Heading3"/>
      </w:pPr>
      <w:bookmarkStart w:id="1344" w:name="_Toc106817734"/>
      <w:bookmarkStart w:id="1345" w:name="_Toc106817859"/>
      <w:bookmarkStart w:id="1346" w:name="_Toc178186393"/>
      <w:bookmarkStart w:id="1347" w:name="_Toc219462428"/>
      <w:r w:rsidRPr="001C0FC4">
        <w:t>7.1.3</w:t>
      </w:r>
      <w:r w:rsidRPr="001C0FC4">
        <w:tab/>
        <w:t>Off-network / Short Data Service (SDS) / Standalone SDS using signalling control plane / Group SDS message / Client Originated (CO)</w:t>
      </w:r>
      <w:bookmarkEnd w:id="1344"/>
      <w:bookmarkEnd w:id="1345"/>
      <w:bookmarkEnd w:id="1346"/>
      <w:bookmarkEnd w:id="1347"/>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48" w:name="_Toc106817735"/>
      <w:bookmarkStart w:id="1349" w:name="_Toc106817860"/>
      <w:bookmarkStart w:id="1350" w:name="_Toc178186394"/>
      <w:bookmarkStart w:id="1351" w:name="_Toc219462429"/>
      <w:r w:rsidRPr="001C0FC4">
        <w:t>7.1.4</w:t>
      </w:r>
      <w:r w:rsidRPr="001C0FC4">
        <w:tab/>
        <w:t>Off-network / Short Data Service (SDS) / Standalone SDS using signalling control plane / Group SDS message / Client Terminated (CT)</w:t>
      </w:r>
      <w:bookmarkEnd w:id="1348"/>
      <w:bookmarkEnd w:id="1349"/>
      <w:bookmarkEnd w:id="1350"/>
      <w:bookmarkEnd w:id="1351"/>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52" w:name="_Toc106817736"/>
      <w:bookmarkStart w:id="1353" w:name="_Toc106817861"/>
      <w:bookmarkStart w:id="1354" w:name="_Toc178186395"/>
      <w:bookmarkStart w:id="1355" w:name="_Toc219462430"/>
      <w:r w:rsidRPr="001C0FC4">
        <w:t>7.2</w:t>
      </w:r>
      <w:r w:rsidRPr="001C0FC4">
        <w:tab/>
        <w:t>Enhanced Status (ES)</w:t>
      </w:r>
      <w:bookmarkEnd w:id="1352"/>
      <w:bookmarkEnd w:id="1353"/>
      <w:bookmarkEnd w:id="1354"/>
      <w:bookmarkEnd w:id="1355"/>
    </w:p>
    <w:p w14:paraId="41B1CD34" w14:textId="77777777" w:rsidR="00296E35" w:rsidRPr="001C0FC4" w:rsidRDefault="00296E35" w:rsidP="00296E35">
      <w:pPr>
        <w:pStyle w:val="Heading3"/>
      </w:pPr>
      <w:bookmarkStart w:id="1356" w:name="_Toc106817737"/>
      <w:bookmarkStart w:id="1357" w:name="_Toc106817862"/>
      <w:bookmarkStart w:id="1358" w:name="_Toc178186396"/>
      <w:bookmarkStart w:id="1359" w:name="_Toc219462431"/>
      <w:r w:rsidRPr="001C0FC4">
        <w:t>7.2.1</w:t>
      </w:r>
      <w:r w:rsidRPr="001C0FC4">
        <w:tab/>
        <w:t>Off-network / Enhanced Status (ES) / Client Originated (CO)</w:t>
      </w:r>
      <w:bookmarkEnd w:id="1356"/>
      <w:bookmarkEnd w:id="1357"/>
      <w:bookmarkEnd w:id="1358"/>
      <w:bookmarkEnd w:id="1359"/>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360" w:name="_Toc106817738"/>
      <w:bookmarkStart w:id="1361" w:name="_Toc106817863"/>
      <w:bookmarkStart w:id="1362" w:name="_Toc178186397"/>
      <w:bookmarkStart w:id="1363" w:name="_Toc219462432"/>
      <w:r w:rsidRPr="001C0FC4">
        <w:t>7.2.2</w:t>
      </w:r>
      <w:r w:rsidRPr="001C0FC4">
        <w:tab/>
        <w:t>Off-network / Enhanced Status (ES) / Client Terminated (CT)</w:t>
      </w:r>
      <w:bookmarkEnd w:id="1360"/>
      <w:bookmarkEnd w:id="1361"/>
      <w:bookmarkEnd w:id="1362"/>
      <w:bookmarkEnd w:id="1363"/>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364" w:name="_Toc178186398"/>
      <w:bookmarkStart w:id="1365" w:name="_Toc219462433"/>
      <w:r w:rsidRPr="00146AA0">
        <w:t>7.3</w:t>
      </w:r>
      <w:r w:rsidRPr="00146AA0">
        <w:tab/>
        <w:t>Emergency Alert</w:t>
      </w:r>
      <w:bookmarkEnd w:id="1364"/>
      <w:bookmarkEnd w:id="1365"/>
    </w:p>
    <w:p w14:paraId="08A9F117" w14:textId="77777777" w:rsidR="00296E35" w:rsidRDefault="00296E35" w:rsidP="00296E35">
      <w:pPr>
        <w:pStyle w:val="Heading3"/>
      </w:pPr>
      <w:bookmarkStart w:id="1366" w:name="_Toc178186399"/>
      <w:bookmarkStart w:id="1367" w:name="_Toc219462434"/>
      <w:r>
        <w:t>7.3.1</w:t>
      </w:r>
      <w:r>
        <w:tab/>
        <w:t>Off-network / Group Call / Emergency Alert / Emergency Alert Retransmission / Cancel Emergency Alert / Client Originated (CO)</w:t>
      </w:r>
      <w:bookmarkEnd w:id="1366"/>
      <w:bookmarkEnd w:id="1367"/>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368" w:name="_Toc178186400"/>
      <w:bookmarkStart w:id="1369" w:name="_Toc219462435"/>
      <w:r>
        <w:t>7.3.2</w:t>
      </w:r>
      <w:r>
        <w:tab/>
        <w:t>Off-network / Group Call / Emergency Alert / Emergency Alert Retransmission / Cancel Emergency Alert / Client Terminated (CT)</w:t>
      </w:r>
      <w:bookmarkEnd w:id="1368"/>
      <w:bookmarkEnd w:id="1369"/>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370" w:name="_Toc27406720"/>
      <w:bookmarkStart w:id="1371" w:name="_Toc36037487"/>
      <w:bookmarkStart w:id="1372" w:name="_Toc43837858"/>
      <w:bookmarkStart w:id="1373" w:name="_Toc51832403"/>
      <w:bookmarkStart w:id="1374" w:name="_Toc60167107"/>
      <w:bookmarkStart w:id="1375" w:name="_Toc68108949"/>
      <w:bookmarkStart w:id="1376" w:name="_Toc75458758"/>
      <w:bookmarkStart w:id="1377" w:name="_Toc90631883"/>
      <w:bookmarkStart w:id="1378" w:name="_Toc100778814"/>
      <w:bookmarkStart w:id="1379" w:name="_Toc101286145"/>
      <w:bookmarkStart w:id="1380" w:name="_Toc106817739"/>
      <w:bookmarkStart w:id="1381" w:name="_Toc106817864"/>
      <w:bookmarkStart w:id="1382" w:name="_Toc178186401"/>
      <w:bookmarkStart w:id="1383" w:name="_Toc522499834"/>
      <w:bookmarkStart w:id="1384" w:name="_Toc25610687"/>
      <w:bookmarkStart w:id="1385" w:name="_Toc42507371"/>
      <w:bookmarkStart w:id="1386" w:name="_Toc52307902"/>
      <w:bookmarkStart w:id="1387" w:name="_Toc52782478"/>
      <w:bookmarkStart w:id="1388" w:name="_Toc52783089"/>
      <w:bookmarkStart w:id="1389" w:name="_Toc59042958"/>
      <w:bookmarkStart w:id="1390" w:name="_Toc75459164"/>
      <w:bookmarkStart w:id="1391" w:name="_Toc90630607"/>
      <w:bookmarkStart w:id="1392" w:name="_Toc219462436"/>
      <w:bookmarkEnd w:id="1327"/>
      <w:bookmarkEnd w:id="1328"/>
      <w:r w:rsidRPr="001C0FC4">
        <w:t>Annex A (normative):</w:t>
      </w:r>
      <w:r w:rsidRPr="001C0FC4">
        <w:br/>
        <w:t xml:space="preserve">Test </w:t>
      </w:r>
      <w:bookmarkEnd w:id="1370"/>
      <w:bookmarkEnd w:id="1371"/>
      <w:bookmarkEnd w:id="1372"/>
      <w:bookmarkEnd w:id="1373"/>
      <w:bookmarkEnd w:id="1374"/>
      <w:bookmarkEnd w:id="1375"/>
      <w:bookmarkEnd w:id="1376"/>
      <w:bookmarkEnd w:id="1377"/>
      <w:r w:rsidRPr="001C0FC4">
        <w:t>Files</w:t>
      </w:r>
      <w:bookmarkEnd w:id="1378"/>
      <w:bookmarkEnd w:id="1379"/>
      <w:bookmarkEnd w:id="1380"/>
      <w:bookmarkEnd w:id="1381"/>
      <w:bookmarkEnd w:id="1382"/>
      <w:bookmarkEnd w:id="1392"/>
    </w:p>
    <w:p w14:paraId="3A9A1E71" w14:textId="77777777" w:rsidR="00296E35" w:rsidRPr="001C0FC4" w:rsidRDefault="00296E35" w:rsidP="00296E35">
      <w:pPr>
        <w:pStyle w:val="Heading1"/>
      </w:pPr>
      <w:bookmarkStart w:id="1393" w:name="_Toc27406721"/>
      <w:bookmarkStart w:id="1394" w:name="_Toc36037488"/>
      <w:bookmarkStart w:id="1395" w:name="_Toc43837859"/>
      <w:bookmarkStart w:id="1396" w:name="_Toc51832404"/>
      <w:bookmarkStart w:id="1397" w:name="_Toc60167108"/>
      <w:bookmarkStart w:id="1398" w:name="_Toc68108950"/>
      <w:bookmarkStart w:id="1399" w:name="_Toc75458759"/>
      <w:bookmarkStart w:id="1400" w:name="_Toc90631884"/>
      <w:bookmarkStart w:id="1401" w:name="_Toc100778815"/>
      <w:bookmarkStart w:id="1402" w:name="_Toc101286146"/>
      <w:bookmarkStart w:id="1403" w:name="_Toc106817740"/>
      <w:bookmarkStart w:id="1404" w:name="_Toc106817865"/>
      <w:bookmarkStart w:id="1405" w:name="_Toc178186402"/>
      <w:bookmarkStart w:id="1406" w:name="_Toc219462437"/>
      <w:r w:rsidRPr="001C0FC4">
        <w:t>A.1</w:t>
      </w:r>
      <w:r w:rsidRPr="001C0FC4">
        <w:tab/>
      </w:r>
      <w:bookmarkEnd w:id="1393"/>
      <w:bookmarkEnd w:id="1394"/>
      <w:bookmarkEnd w:id="1395"/>
      <w:bookmarkEnd w:id="1396"/>
      <w:bookmarkEnd w:id="1397"/>
      <w:bookmarkEnd w:id="1398"/>
      <w:bookmarkEnd w:id="1399"/>
      <w:bookmarkEnd w:id="1400"/>
      <w:r w:rsidRPr="001C0FC4">
        <w:t>Introduction</w:t>
      </w:r>
      <w:bookmarkEnd w:id="1401"/>
      <w:bookmarkEnd w:id="1402"/>
      <w:bookmarkEnd w:id="1403"/>
      <w:bookmarkEnd w:id="1404"/>
      <w:bookmarkEnd w:id="1405"/>
      <w:bookmarkEnd w:id="1406"/>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407" w:name="_Toc100778816"/>
      <w:bookmarkStart w:id="1408" w:name="_Toc101286147"/>
      <w:bookmarkStart w:id="1409" w:name="_Toc106817741"/>
      <w:bookmarkStart w:id="1410" w:name="_Toc106817866"/>
      <w:bookmarkStart w:id="1411" w:name="_Toc178186403"/>
      <w:bookmarkStart w:id="1412" w:name="_Toc219462438"/>
      <w:r w:rsidRPr="001C0FC4">
        <w:t>A.2</w:t>
      </w:r>
      <w:r w:rsidRPr="001C0FC4">
        <w:tab/>
        <w:t>Test files for client originated file distribution</w:t>
      </w:r>
      <w:bookmarkEnd w:id="1407"/>
      <w:bookmarkEnd w:id="1408"/>
      <w:bookmarkEnd w:id="1409"/>
      <w:bookmarkEnd w:id="1410"/>
      <w:bookmarkEnd w:id="1411"/>
      <w:bookmarkEnd w:id="1412"/>
    </w:p>
    <w:p w14:paraId="147DE765" w14:textId="77777777" w:rsidR="00296E35" w:rsidRPr="001C0FC4" w:rsidRDefault="00296E35" w:rsidP="00296E35">
      <w:pPr>
        <w:pStyle w:val="Heading2"/>
      </w:pPr>
      <w:bookmarkStart w:id="1413" w:name="_Toc27406724"/>
      <w:bookmarkStart w:id="1414" w:name="_Toc36037491"/>
      <w:bookmarkStart w:id="1415" w:name="_Toc43837862"/>
      <w:bookmarkStart w:id="1416" w:name="_Toc51832407"/>
      <w:bookmarkStart w:id="1417" w:name="_Toc60167111"/>
      <w:bookmarkStart w:id="1418" w:name="_Toc68108953"/>
      <w:bookmarkStart w:id="1419" w:name="_Toc75458762"/>
      <w:bookmarkStart w:id="1420" w:name="_Toc90631887"/>
      <w:bookmarkStart w:id="1421" w:name="_Toc100778817"/>
      <w:bookmarkStart w:id="1422" w:name="_Toc101286148"/>
      <w:bookmarkStart w:id="1423" w:name="_Toc106817742"/>
      <w:bookmarkStart w:id="1424" w:name="_Toc106817867"/>
      <w:bookmarkStart w:id="1425" w:name="_Toc178186404"/>
      <w:bookmarkStart w:id="1426" w:name="_Toc219462439"/>
      <w:r w:rsidRPr="001C0FC4">
        <w:t>A.2.1</w:t>
      </w:r>
      <w:r w:rsidRPr="001C0FC4">
        <w:tab/>
      </w:r>
      <w:bookmarkEnd w:id="1413"/>
      <w:bookmarkEnd w:id="1414"/>
      <w:bookmarkEnd w:id="1415"/>
      <w:bookmarkEnd w:id="1416"/>
      <w:bookmarkEnd w:id="1417"/>
      <w:bookmarkEnd w:id="1418"/>
      <w:bookmarkEnd w:id="1419"/>
      <w:bookmarkEnd w:id="1420"/>
      <w:r w:rsidRPr="001C0FC4">
        <w:t>Test File 1 for CO FD</w:t>
      </w:r>
      <w:bookmarkEnd w:id="1421"/>
      <w:bookmarkEnd w:id="1422"/>
      <w:bookmarkEnd w:id="1423"/>
      <w:bookmarkEnd w:id="1424"/>
      <w:bookmarkEnd w:id="1425"/>
      <w:bookmarkEnd w:id="1426"/>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27" w:name="_Toc100778818"/>
      <w:bookmarkStart w:id="1428" w:name="_Toc101286149"/>
      <w:bookmarkStart w:id="1429" w:name="_Toc106817743"/>
      <w:bookmarkStart w:id="1430" w:name="_Toc106817868"/>
      <w:bookmarkStart w:id="1431" w:name="_Toc178186405"/>
      <w:bookmarkStart w:id="1432" w:name="_Toc219462440"/>
      <w:r w:rsidRPr="001C0FC4">
        <w:t>A.2.2</w:t>
      </w:r>
      <w:r w:rsidRPr="001C0FC4">
        <w:tab/>
        <w:t>Test File 2 for CO FD</w:t>
      </w:r>
      <w:bookmarkEnd w:id="1427"/>
      <w:bookmarkEnd w:id="1428"/>
      <w:bookmarkEnd w:id="1429"/>
      <w:bookmarkEnd w:id="1430"/>
      <w:bookmarkEnd w:id="1431"/>
      <w:bookmarkEnd w:id="1432"/>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33" w:name="_Toc100778819"/>
      <w:bookmarkStart w:id="1434" w:name="_Toc101286150"/>
      <w:bookmarkStart w:id="1435" w:name="_Toc106817744"/>
      <w:bookmarkStart w:id="1436" w:name="_Toc106817869"/>
      <w:bookmarkStart w:id="1437" w:name="_Toc178186406"/>
      <w:bookmarkStart w:id="1438" w:name="_Toc219462441"/>
      <w:r w:rsidRPr="001C0FC4">
        <w:t>A.3</w:t>
      </w:r>
      <w:r w:rsidRPr="001C0FC4">
        <w:tab/>
        <w:t>Test files for client terminated file distribution</w:t>
      </w:r>
      <w:bookmarkEnd w:id="1433"/>
      <w:bookmarkEnd w:id="1434"/>
      <w:bookmarkEnd w:id="1435"/>
      <w:bookmarkEnd w:id="1436"/>
      <w:bookmarkEnd w:id="1437"/>
      <w:bookmarkEnd w:id="1438"/>
    </w:p>
    <w:p w14:paraId="0DEE8A9A" w14:textId="77777777" w:rsidR="00296E35" w:rsidRPr="001C0FC4" w:rsidRDefault="00296E35" w:rsidP="00296E35">
      <w:pPr>
        <w:pStyle w:val="Heading2"/>
      </w:pPr>
      <w:bookmarkStart w:id="1439" w:name="_Toc100778820"/>
      <w:bookmarkStart w:id="1440" w:name="_Toc101286151"/>
      <w:bookmarkStart w:id="1441" w:name="_Toc106817745"/>
      <w:bookmarkStart w:id="1442" w:name="_Toc106817870"/>
      <w:bookmarkStart w:id="1443" w:name="_Toc178186407"/>
      <w:bookmarkStart w:id="1444" w:name="_Toc219462442"/>
      <w:r w:rsidRPr="001C0FC4">
        <w:t>A.3.1</w:t>
      </w:r>
      <w:r w:rsidRPr="001C0FC4">
        <w:tab/>
        <w:t>Test File 1 for CT FD</w:t>
      </w:r>
      <w:bookmarkEnd w:id="1439"/>
      <w:bookmarkEnd w:id="1440"/>
      <w:bookmarkEnd w:id="1441"/>
      <w:bookmarkEnd w:id="1442"/>
      <w:bookmarkEnd w:id="1443"/>
      <w:bookmarkEnd w:id="1444"/>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45" w:name="_Toc100778821"/>
      <w:bookmarkStart w:id="1446" w:name="_Toc101286152"/>
      <w:bookmarkStart w:id="1447" w:name="_Toc106817746"/>
      <w:bookmarkStart w:id="1448" w:name="_Toc106817871"/>
      <w:bookmarkStart w:id="1449" w:name="_Toc178186408"/>
      <w:bookmarkStart w:id="1450" w:name="_Toc219462443"/>
      <w:r w:rsidRPr="001C0FC4">
        <w:t>A.3.2</w:t>
      </w:r>
      <w:r w:rsidRPr="001C0FC4">
        <w:tab/>
        <w:t>Test File 2 for CT FD</w:t>
      </w:r>
      <w:bookmarkEnd w:id="1445"/>
      <w:bookmarkEnd w:id="1446"/>
      <w:bookmarkEnd w:id="1447"/>
      <w:bookmarkEnd w:id="1448"/>
      <w:bookmarkEnd w:id="1449"/>
      <w:bookmarkEnd w:id="1450"/>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51" w:name="_Toc100778822"/>
      <w:bookmarkStart w:id="1452" w:name="_Toc101286153"/>
      <w:bookmarkStart w:id="1453" w:name="_Toc106817747"/>
      <w:bookmarkStart w:id="1454" w:name="_Toc106817872"/>
      <w:bookmarkStart w:id="1455" w:name="_Toc178186409"/>
      <w:bookmarkStart w:id="1456" w:name="_Toc219462444"/>
      <w:r w:rsidRPr="001C0FC4">
        <w:t>Annex B (informative):</w:t>
      </w:r>
      <w:r w:rsidRPr="001C0FC4">
        <w:br/>
        <w:t>Change history</w:t>
      </w:r>
      <w:bookmarkEnd w:id="182"/>
      <w:bookmarkEnd w:id="1383"/>
      <w:bookmarkEnd w:id="1384"/>
      <w:bookmarkEnd w:id="1385"/>
      <w:bookmarkEnd w:id="1386"/>
      <w:bookmarkEnd w:id="1387"/>
      <w:bookmarkEnd w:id="1388"/>
      <w:bookmarkEnd w:id="1389"/>
      <w:bookmarkEnd w:id="1390"/>
      <w:bookmarkEnd w:id="1391"/>
      <w:bookmarkEnd w:id="1451"/>
      <w:bookmarkEnd w:id="1452"/>
      <w:bookmarkEnd w:id="1453"/>
      <w:bookmarkEnd w:id="1454"/>
      <w:bookmarkEnd w:id="1455"/>
      <w:bookmarkEnd w:id="1456"/>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t>Change history</w:t>
            </w:r>
            <w:r>
              <w:rPr>
                <w:b/>
              </w:rPr>
              <w:t xml:space="preserve"> of TS 37.579-</w:t>
            </w:r>
            <w:r w:rsidR="00296E35">
              <w:rPr>
                <w:b/>
              </w:rPr>
              <w:t>7</w:t>
            </w:r>
          </w:p>
        </w:tc>
      </w:tr>
      <w:tr w:rsidR="00693C0A" w:rsidRPr="00874DD1" w14:paraId="62077D95" w14:textId="77777777" w:rsidTr="00AB5220">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992"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474"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AB5220">
        <w:tc>
          <w:tcPr>
            <w:tcW w:w="800" w:type="dxa"/>
            <w:shd w:val="solid" w:color="FFFFFF" w:fill="auto"/>
          </w:tcPr>
          <w:p w14:paraId="5469A80D" w14:textId="77777777" w:rsidR="00693C0A" w:rsidRPr="004B53AA" w:rsidRDefault="00693C0A" w:rsidP="002E3FCC">
            <w:pPr>
              <w:pStyle w:val="TAC"/>
              <w:jc w:val="left"/>
              <w:rPr>
                <w:noProof/>
                <w:sz w:val="16"/>
                <w:szCs w:val="16"/>
              </w:rPr>
            </w:pPr>
            <w:r w:rsidRPr="004B53AA">
              <w:rPr>
                <w:noProof/>
                <w:sz w:val="16"/>
                <w:szCs w:val="16"/>
              </w:rPr>
              <w:t>2024-11</w:t>
            </w:r>
          </w:p>
        </w:tc>
        <w:tc>
          <w:tcPr>
            <w:tcW w:w="995" w:type="dxa"/>
            <w:shd w:val="solid" w:color="FFFFFF" w:fill="auto"/>
          </w:tcPr>
          <w:p w14:paraId="7460DC47" w14:textId="77777777" w:rsidR="00693C0A" w:rsidRPr="004B53AA" w:rsidRDefault="00693C0A" w:rsidP="002E3FCC">
            <w:pPr>
              <w:pStyle w:val="TAL"/>
              <w:rPr>
                <w:noProof/>
                <w:sz w:val="16"/>
                <w:szCs w:val="16"/>
              </w:rPr>
            </w:pPr>
            <w:r w:rsidRPr="004B53AA">
              <w:rPr>
                <w:noProof/>
                <w:sz w:val="16"/>
                <w:szCs w:val="16"/>
              </w:rPr>
              <w:t>RAN5#105</w:t>
            </w:r>
          </w:p>
        </w:tc>
        <w:tc>
          <w:tcPr>
            <w:tcW w:w="992" w:type="dxa"/>
            <w:shd w:val="solid" w:color="FFFFFF" w:fill="auto"/>
          </w:tcPr>
          <w:p w14:paraId="42EF7CAA" w14:textId="6BDDE2DA" w:rsidR="00693C0A" w:rsidRPr="004B53AA" w:rsidRDefault="00693C0A" w:rsidP="002E3FCC">
            <w:pPr>
              <w:pStyle w:val="TAC"/>
              <w:jc w:val="left"/>
              <w:rPr>
                <w:noProof/>
                <w:sz w:val="16"/>
                <w:szCs w:val="16"/>
              </w:rPr>
            </w:pPr>
            <w:r w:rsidRPr="004B53AA">
              <w:rPr>
                <w:noProof/>
                <w:sz w:val="16"/>
                <w:szCs w:val="16"/>
              </w:rPr>
              <w:t>R5-24</w:t>
            </w:r>
            <w:r w:rsidR="004B53AA" w:rsidRPr="004B53AA">
              <w:rPr>
                <w:noProof/>
                <w:sz w:val="16"/>
                <w:szCs w:val="16"/>
              </w:rPr>
              <w:t>7094</w:t>
            </w:r>
          </w:p>
        </w:tc>
        <w:tc>
          <w:tcPr>
            <w:tcW w:w="474" w:type="dxa"/>
            <w:shd w:val="solid" w:color="FFFFFF" w:fill="auto"/>
          </w:tcPr>
          <w:p w14:paraId="788E5CBF" w14:textId="77777777" w:rsidR="00693C0A" w:rsidRPr="00874DD1" w:rsidRDefault="00693C0A" w:rsidP="002E3FCC">
            <w:pPr>
              <w:pStyle w:val="TAL"/>
              <w:rPr>
                <w:noProof/>
                <w:sz w:val="16"/>
                <w:szCs w:val="16"/>
              </w:rPr>
            </w:pPr>
            <w:r w:rsidRPr="00C96D6C">
              <w:rPr>
                <w:noProof/>
                <w:sz w:val="16"/>
                <w:szCs w:val="16"/>
              </w:rPr>
              <w:t>-</w:t>
            </w:r>
          </w:p>
        </w:tc>
        <w:tc>
          <w:tcPr>
            <w:tcW w:w="283" w:type="dxa"/>
            <w:shd w:val="solid" w:color="FFFFFF" w:fill="auto"/>
          </w:tcPr>
          <w:p w14:paraId="0889072C" w14:textId="77777777" w:rsidR="00693C0A" w:rsidRPr="00874DD1" w:rsidRDefault="00693C0A" w:rsidP="002E3FCC">
            <w:pPr>
              <w:pStyle w:val="TAR"/>
              <w:jc w:val="left"/>
              <w:rPr>
                <w:noProof/>
                <w:sz w:val="16"/>
                <w:szCs w:val="16"/>
              </w:rPr>
            </w:pPr>
            <w:r w:rsidRPr="00C96D6C">
              <w:rPr>
                <w:noProof/>
                <w:sz w:val="16"/>
                <w:szCs w:val="16"/>
              </w:rPr>
              <w:t>-</w:t>
            </w:r>
          </w:p>
        </w:tc>
        <w:tc>
          <w:tcPr>
            <w:tcW w:w="425" w:type="dxa"/>
            <w:shd w:val="solid" w:color="FFFFFF" w:fill="auto"/>
          </w:tcPr>
          <w:p w14:paraId="0BE4D929" w14:textId="77777777" w:rsidR="00693C0A" w:rsidRPr="00874DD1" w:rsidRDefault="00693C0A" w:rsidP="002E3FCC">
            <w:pPr>
              <w:pStyle w:val="TAC"/>
              <w:jc w:val="left"/>
              <w:rPr>
                <w:noProof/>
                <w:sz w:val="16"/>
                <w:szCs w:val="16"/>
              </w:rPr>
            </w:pPr>
            <w:r w:rsidRPr="0070398A">
              <w:rPr>
                <w:noProof/>
                <w:sz w:val="16"/>
                <w:szCs w:val="16"/>
              </w:rPr>
              <w:t>-</w:t>
            </w:r>
          </w:p>
        </w:tc>
        <w:tc>
          <w:tcPr>
            <w:tcW w:w="4962" w:type="dxa"/>
            <w:shd w:val="solid" w:color="FFFFFF" w:fill="auto"/>
          </w:tcPr>
          <w:p w14:paraId="656BB9E2" w14:textId="770DD7EE" w:rsidR="00693C0A" w:rsidRPr="0070398A" w:rsidRDefault="00693C0A" w:rsidP="002E3FCC">
            <w:pPr>
              <w:pStyle w:val="TAL"/>
              <w:rPr>
                <w:noProof/>
                <w:sz w:val="16"/>
                <w:szCs w:val="16"/>
              </w:rPr>
            </w:pPr>
            <w:r w:rsidRPr="0070398A">
              <w:rPr>
                <w:noProof/>
                <w:sz w:val="16"/>
                <w:szCs w:val="16"/>
              </w:rPr>
              <w:t>TS 36.579-</w:t>
            </w:r>
            <w:r w:rsidR="00296E35" w:rsidRPr="0070398A">
              <w:rPr>
                <w:noProof/>
                <w:sz w:val="16"/>
                <w:szCs w:val="16"/>
              </w:rPr>
              <w:t>7</w:t>
            </w:r>
            <w:r w:rsidRPr="0070398A">
              <w:rPr>
                <w:noProof/>
                <w:sz w:val="16"/>
                <w:szCs w:val="16"/>
              </w:rPr>
              <w:t xml:space="preserve"> v16.</w:t>
            </w:r>
            <w:r w:rsidR="00B43FB6" w:rsidRPr="0070398A">
              <w:rPr>
                <w:noProof/>
                <w:sz w:val="16"/>
                <w:szCs w:val="16"/>
              </w:rPr>
              <w:t>5</w:t>
            </w:r>
            <w:r w:rsidRPr="0070398A">
              <w:rPr>
                <w:noProof/>
                <w:sz w:val="16"/>
                <w:szCs w:val="16"/>
              </w:rPr>
              <w:t>.0 content was transferred into this new TS 37.579-</w:t>
            </w:r>
            <w:r w:rsidR="00296E35" w:rsidRPr="0070398A">
              <w:rPr>
                <w:noProof/>
                <w:sz w:val="16"/>
                <w:szCs w:val="16"/>
              </w:rPr>
              <w:t xml:space="preserve">7 </w:t>
            </w:r>
            <w:r w:rsidRPr="0070398A">
              <w:rPr>
                <w:noProof/>
                <w:sz w:val="16"/>
                <w:szCs w:val="16"/>
              </w:rPr>
              <w:t>as by definition 36 series specifications cover LTE only aspects and multi-RAT aspects need to be covered in 37 series specifications.</w:t>
            </w:r>
          </w:p>
          <w:p w14:paraId="70C6F195" w14:textId="50D6AEDA" w:rsidR="00693C0A" w:rsidRPr="0070398A" w:rsidRDefault="00693C0A" w:rsidP="002E3FCC">
            <w:pPr>
              <w:pStyle w:val="TAL"/>
              <w:rPr>
                <w:noProof/>
                <w:sz w:val="16"/>
                <w:szCs w:val="16"/>
              </w:rPr>
            </w:pPr>
            <w:r w:rsidRPr="0070398A">
              <w:rPr>
                <w:noProof/>
                <w:sz w:val="16"/>
                <w:szCs w:val="16"/>
              </w:rPr>
              <w:t>The only changes, compared to TS 36.579-</w:t>
            </w:r>
            <w:r w:rsidR="00296E35" w:rsidRPr="0070398A">
              <w:rPr>
                <w:noProof/>
                <w:sz w:val="16"/>
                <w:szCs w:val="16"/>
              </w:rPr>
              <w:t>7</w:t>
            </w:r>
            <w:r w:rsidRPr="0070398A">
              <w:rPr>
                <w:noProof/>
                <w:sz w:val="16"/>
                <w:szCs w:val="16"/>
              </w:rPr>
              <w:t xml:space="preserve"> v16.</w:t>
            </w:r>
            <w:r w:rsidR="00B43FB6" w:rsidRPr="0070398A">
              <w:rPr>
                <w:noProof/>
                <w:sz w:val="16"/>
                <w:szCs w:val="16"/>
              </w:rPr>
              <w:t>5</w:t>
            </w:r>
            <w:r w:rsidRPr="0070398A">
              <w:rPr>
                <w:noProof/>
                <w:sz w:val="16"/>
                <w:szCs w:val="16"/>
              </w:rPr>
              <w:t>.0, are:</w:t>
            </w:r>
          </w:p>
          <w:p w14:paraId="1B2EE335" w14:textId="77777777" w:rsidR="00693C0A" w:rsidRPr="0070398A" w:rsidRDefault="00693C0A" w:rsidP="002E3FCC">
            <w:pPr>
              <w:pStyle w:val="TAL"/>
              <w:rPr>
                <w:noProof/>
                <w:sz w:val="16"/>
                <w:szCs w:val="16"/>
              </w:rPr>
            </w:pPr>
            <w:r w:rsidRPr="0070398A">
              <w:rPr>
                <w:noProof/>
                <w:sz w:val="16"/>
                <w:szCs w:val="16"/>
              </w:rPr>
              <w:t>- "over LTE" has been removed from the TS title as beginning with Rel-17 the present document needs to cover also NR/5GC.</w:t>
            </w:r>
          </w:p>
          <w:p w14:paraId="7D68AFB9" w14:textId="2EDAB429" w:rsidR="00AA07D4" w:rsidRPr="0070398A" w:rsidRDefault="00AA07D4" w:rsidP="002E3FCC">
            <w:pPr>
              <w:pStyle w:val="TAL"/>
              <w:rPr>
                <w:noProof/>
                <w:sz w:val="16"/>
                <w:szCs w:val="16"/>
              </w:rPr>
            </w:pPr>
            <w:r w:rsidRPr="0070398A">
              <w:rPr>
                <w:noProof/>
                <w:sz w:val="16"/>
                <w:szCs w:val="16"/>
              </w:rPr>
              <w:t>- the Introduction clause has been removed and contents moved into the Foreword clause.</w:t>
            </w:r>
          </w:p>
          <w:p w14:paraId="70CF2851" w14:textId="03ADCD37" w:rsidR="00693C0A" w:rsidRPr="0070398A" w:rsidRDefault="00693C0A" w:rsidP="002E3FCC">
            <w:pPr>
              <w:pStyle w:val="TAL"/>
              <w:rPr>
                <w:noProof/>
                <w:sz w:val="16"/>
                <w:szCs w:val="16"/>
              </w:rPr>
            </w:pPr>
            <w:r w:rsidRPr="0070398A">
              <w:rPr>
                <w:noProof/>
                <w:sz w:val="16"/>
                <w:szCs w:val="16"/>
              </w:rPr>
              <w:t>- every instance of 36.579 has been replaced by 37.579, except in the Change history table of TS 36.579-</w:t>
            </w:r>
            <w:r w:rsidR="00296E35" w:rsidRPr="0070398A">
              <w:rPr>
                <w:noProof/>
                <w:sz w:val="16"/>
                <w:szCs w:val="16"/>
              </w:rPr>
              <w:t>7</w:t>
            </w:r>
            <w:r w:rsidRPr="0070398A">
              <w:rPr>
                <w:noProof/>
                <w:sz w:val="16"/>
                <w:szCs w:val="16"/>
              </w:rPr>
              <w:t>.</w:t>
            </w:r>
          </w:p>
          <w:p w14:paraId="1192A7F5" w14:textId="77777777" w:rsidR="00884BB8" w:rsidRPr="0070398A" w:rsidRDefault="00693C0A" w:rsidP="002E3FCC">
            <w:pPr>
              <w:pStyle w:val="TAL"/>
              <w:rPr>
                <w:noProof/>
                <w:sz w:val="16"/>
                <w:szCs w:val="16"/>
              </w:rPr>
            </w:pPr>
            <w:r w:rsidRPr="0070398A">
              <w:rPr>
                <w:noProof/>
                <w:sz w:val="16"/>
                <w:szCs w:val="16"/>
              </w:rPr>
              <w:t>- every instance of 36.579-3 has been either deleted or voided.</w:t>
            </w:r>
          </w:p>
          <w:p w14:paraId="05A4DF7C" w14:textId="5DEDA69A" w:rsidR="00693C0A" w:rsidRPr="0070398A" w:rsidRDefault="00693C0A" w:rsidP="002E3FCC">
            <w:pPr>
              <w:pStyle w:val="TAL"/>
              <w:rPr>
                <w:noProof/>
                <w:sz w:val="16"/>
                <w:szCs w:val="16"/>
              </w:rPr>
            </w:pPr>
            <w:r w:rsidRPr="0070398A">
              <w:rPr>
                <w:noProof/>
                <w:sz w:val="16"/>
                <w:szCs w:val="16"/>
              </w:rPr>
              <w:t>- the CR history table of TS 36.579-</w:t>
            </w:r>
            <w:r w:rsidR="00296E35" w:rsidRPr="0070398A">
              <w:rPr>
                <w:noProof/>
                <w:sz w:val="16"/>
                <w:szCs w:val="16"/>
              </w:rPr>
              <w:t>7</w:t>
            </w:r>
            <w:r w:rsidRPr="0070398A">
              <w:rPr>
                <w:noProof/>
                <w:sz w:val="16"/>
                <w:szCs w:val="16"/>
              </w:rPr>
              <w:t xml:space="preserve"> was kept for easier reference of all changes included in TS 3</w:t>
            </w:r>
            <w:r w:rsidR="00D1156C" w:rsidRPr="0070398A">
              <w:rPr>
                <w:noProof/>
                <w:sz w:val="16"/>
                <w:szCs w:val="16"/>
              </w:rPr>
              <w:t>6</w:t>
            </w:r>
            <w:r w:rsidRPr="0070398A">
              <w:rPr>
                <w:noProof/>
                <w:sz w:val="16"/>
                <w:szCs w:val="16"/>
              </w:rPr>
              <w:t>.579-</w:t>
            </w:r>
            <w:r w:rsidR="00296E35" w:rsidRPr="0070398A">
              <w:rPr>
                <w:noProof/>
                <w:sz w:val="16"/>
                <w:szCs w:val="16"/>
              </w:rPr>
              <w:t>7</w:t>
            </w:r>
            <w:r w:rsidRPr="0070398A">
              <w:rPr>
                <w:noProof/>
                <w:sz w:val="16"/>
                <w:szCs w:val="16"/>
              </w:rPr>
              <w:t>, but a new Change history table was added for TS 37.579-</w:t>
            </w:r>
            <w:r w:rsidR="00296E35" w:rsidRPr="0070398A">
              <w:rPr>
                <w:noProof/>
                <w:sz w:val="16"/>
                <w:szCs w:val="16"/>
              </w:rPr>
              <w:t>7</w:t>
            </w:r>
            <w:r w:rsidRPr="0070398A">
              <w:rPr>
                <w:noProof/>
                <w:sz w:val="16"/>
                <w:szCs w:val="16"/>
              </w:rPr>
              <w:t>.</w:t>
            </w:r>
          </w:p>
          <w:p w14:paraId="211E4010" w14:textId="77777777" w:rsidR="00693C0A" w:rsidRPr="0070398A" w:rsidRDefault="00693C0A" w:rsidP="002E3FCC">
            <w:pPr>
              <w:pStyle w:val="TAL"/>
              <w:rPr>
                <w:noProof/>
                <w:sz w:val="16"/>
                <w:szCs w:val="16"/>
              </w:rPr>
            </w:pPr>
            <w:r w:rsidRPr="0070398A">
              <w:rPr>
                <w:noProof/>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noProof/>
                <w:sz w:val="16"/>
                <w:szCs w:val="16"/>
              </w:rPr>
            </w:pPr>
            <w:r>
              <w:rPr>
                <w:noProof/>
                <w:sz w:val="16"/>
                <w:szCs w:val="16"/>
              </w:rPr>
              <w:t>0</w:t>
            </w:r>
            <w:r w:rsidRPr="00C96D6C">
              <w:rPr>
                <w:noProof/>
                <w:sz w:val="16"/>
                <w:szCs w:val="16"/>
              </w:rPr>
              <w:t>.0.</w:t>
            </w:r>
            <w:r>
              <w:rPr>
                <w:noProof/>
                <w:sz w:val="16"/>
                <w:szCs w:val="16"/>
              </w:rPr>
              <w:t>1</w:t>
            </w:r>
          </w:p>
        </w:tc>
      </w:tr>
      <w:tr w:rsidR="00AB5220" w:rsidRPr="00874DD1" w14:paraId="32473D30" w14:textId="77777777" w:rsidTr="00AB5220">
        <w:tc>
          <w:tcPr>
            <w:tcW w:w="800" w:type="dxa"/>
            <w:shd w:val="solid" w:color="FFFFFF" w:fill="auto"/>
          </w:tcPr>
          <w:p w14:paraId="0C81D4C7" w14:textId="32B7E717" w:rsidR="00AB5220" w:rsidRDefault="00AB5220" w:rsidP="00AB5220">
            <w:pPr>
              <w:pStyle w:val="TAC"/>
              <w:jc w:val="left"/>
              <w:rPr>
                <w:noProof/>
                <w:sz w:val="16"/>
                <w:szCs w:val="16"/>
              </w:rPr>
            </w:pPr>
            <w:r>
              <w:rPr>
                <w:noProof/>
                <w:sz w:val="16"/>
                <w:szCs w:val="16"/>
              </w:rPr>
              <w:t>2024-11</w:t>
            </w:r>
          </w:p>
        </w:tc>
        <w:tc>
          <w:tcPr>
            <w:tcW w:w="995" w:type="dxa"/>
            <w:shd w:val="solid" w:color="FFFFFF" w:fill="auto"/>
          </w:tcPr>
          <w:p w14:paraId="6BCC8A71" w14:textId="542920DD" w:rsidR="00AB5220" w:rsidRPr="004B53AA" w:rsidRDefault="00AB5220" w:rsidP="00AB5220">
            <w:pPr>
              <w:pStyle w:val="TAL"/>
              <w:rPr>
                <w:noProof/>
                <w:sz w:val="16"/>
                <w:szCs w:val="16"/>
              </w:rPr>
            </w:pPr>
            <w:r w:rsidRPr="00930F77">
              <w:rPr>
                <w:noProof/>
                <w:sz w:val="16"/>
                <w:szCs w:val="16"/>
              </w:rPr>
              <w:t>RAN5#105</w:t>
            </w:r>
          </w:p>
        </w:tc>
        <w:tc>
          <w:tcPr>
            <w:tcW w:w="992" w:type="dxa"/>
            <w:shd w:val="solid" w:color="FFFFFF" w:fill="auto"/>
          </w:tcPr>
          <w:p w14:paraId="20E7FB14" w14:textId="345CC4DE" w:rsidR="00AB5220" w:rsidRPr="00222B3A" w:rsidRDefault="00AB5220" w:rsidP="00AB5220">
            <w:pPr>
              <w:pStyle w:val="TAC"/>
              <w:jc w:val="left"/>
              <w:rPr>
                <w:noProof/>
                <w:sz w:val="16"/>
                <w:szCs w:val="16"/>
              </w:rPr>
            </w:pPr>
            <w:r w:rsidRPr="00867897">
              <w:rPr>
                <w:noProof/>
                <w:sz w:val="16"/>
                <w:szCs w:val="16"/>
              </w:rPr>
              <w:t>R5-24709</w:t>
            </w:r>
            <w:r w:rsidR="00B8042A">
              <w:rPr>
                <w:noProof/>
                <w:sz w:val="16"/>
                <w:szCs w:val="16"/>
              </w:rPr>
              <w:t>9</w:t>
            </w:r>
          </w:p>
        </w:tc>
        <w:tc>
          <w:tcPr>
            <w:tcW w:w="474" w:type="dxa"/>
            <w:shd w:val="solid" w:color="FFFFFF" w:fill="auto"/>
          </w:tcPr>
          <w:p w14:paraId="7E97E2A3" w14:textId="224789B7" w:rsidR="00AB5220" w:rsidRDefault="00AB5220" w:rsidP="00AB5220">
            <w:pPr>
              <w:pStyle w:val="TAL"/>
              <w:rPr>
                <w:noProof/>
                <w:sz w:val="16"/>
                <w:szCs w:val="16"/>
              </w:rPr>
            </w:pPr>
            <w:r>
              <w:rPr>
                <w:noProof/>
                <w:sz w:val="16"/>
                <w:szCs w:val="16"/>
              </w:rPr>
              <w:t>-</w:t>
            </w:r>
          </w:p>
        </w:tc>
        <w:tc>
          <w:tcPr>
            <w:tcW w:w="283" w:type="dxa"/>
            <w:shd w:val="solid" w:color="FFFFFF" w:fill="auto"/>
          </w:tcPr>
          <w:p w14:paraId="23DE8625" w14:textId="2D7B0327" w:rsidR="00AB5220" w:rsidRDefault="00AB5220" w:rsidP="00AB5220">
            <w:pPr>
              <w:pStyle w:val="TAR"/>
              <w:jc w:val="left"/>
              <w:rPr>
                <w:noProof/>
                <w:sz w:val="16"/>
                <w:szCs w:val="16"/>
              </w:rPr>
            </w:pPr>
            <w:r>
              <w:rPr>
                <w:noProof/>
                <w:sz w:val="16"/>
                <w:szCs w:val="16"/>
              </w:rPr>
              <w:t>-</w:t>
            </w:r>
          </w:p>
        </w:tc>
        <w:tc>
          <w:tcPr>
            <w:tcW w:w="425" w:type="dxa"/>
            <w:shd w:val="solid" w:color="FFFFFF" w:fill="auto"/>
          </w:tcPr>
          <w:p w14:paraId="2ACD07E5" w14:textId="6334C88E" w:rsidR="00AB5220" w:rsidRPr="0070398A" w:rsidRDefault="00AB5220" w:rsidP="00AB5220">
            <w:pPr>
              <w:pStyle w:val="TAC"/>
              <w:jc w:val="left"/>
              <w:rPr>
                <w:noProof/>
                <w:sz w:val="16"/>
                <w:szCs w:val="16"/>
              </w:rPr>
            </w:pPr>
            <w:r>
              <w:rPr>
                <w:noProof/>
                <w:sz w:val="16"/>
                <w:szCs w:val="16"/>
              </w:rPr>
              <w:t>-</w:t>
            </w:r>
          </w:p>
        </w:tc>
        <w:tc>
          <w:tcPr>
            <w:tcW w:w="4962" w:type="dxa"/>
            <w:shd w:val="solid" w:color="FFFFFF" w:fill="auto"/>
          </w:tcPr>
          <w:p w14:paraId="7AFEE42C" w14:textId="77777777" w:rsidR="00AB5220" w:rsidRPr="0070398A" w:rsidRDefault="00AB5220" w:rsidP="00AB5220">
            <w:pPr>
              <w:pStyle w:val="TAL"/>
              <w:rPr>
                <w:noProof/>
                <w:sz w:val="16"/>
                <w:szCs w:val="16"/>
              </w:rPr>
            </w:pPr>
            <w:r w:rsidRPr="0070398A">
              <w:rPr>
                <w:noProof/>
                <w:sz w:val="16"/>
                <w:szCs w:val="16"/>
              </w:rPr>
              <w:t>RAN5 agreed 0.1.0 version</w:t>
            </w:r>
          </w:p>
          <w:p w14:paraId="16B4967D" w14:textId="247BC616" w:rsidR="00AB5220" w:rsidRPr="0070398A" w:rsidRDefault="00AB5220" w:rsidP="00AB5220">
            <w:pPr>
              <w:pStyle w:val="TAL"/>
              <w:rPr>
                <w:noProof/>
                <w:sz w:val="16"/>
                <w:szCs w:val="16"/>
              </w:rPr>
            </w:pPr>
            <w:r w:rsidRPr="00A01840">
              <w:rPr>
                <w:noProof/>
                <w:sz w:val="16"/>
                <w:szCs w:val="16"/>
              </w:rPr>
              <w:t>R5-24</w:t>
            </w:r>
            <w:r>
              <w:rPr>
                <w:noProof/>
                <w:sz w:val="16"/>
                <w:szCs w:val="16"/>
              </w:rPr>
              <w:t xml:space="preserve">6646 </w:t>
            </w:r>
            <w:r w:rsidRPr="0070398A">
              <w:rPr>
                <w:noProof/>
                <w:sz w:val="16"/>
                <w:szCs w:val="16"/>
              </w:rPr>
              <w:t>Corrections of test case 6.8.1. (TS 36.579-7 CR 0074)</w:t>
            </w:r>
            <w:r w:rsidRPr="00A01840">
              <w:rPr>
                <w:noProof/>
                <w:sz w:val="16"/>
                <w:szCs w:val="16"/>
              </w:rPr>
              <w:t xml:space="preserve"> </w:t>
            </w:r>
          </w:p>
        </w:tc>
        <w:tc>
          <w:tcPr>
            <w:tcW w:w="708" w:type="dxa"/>
            <w:shd w:val="solid" w:color="FFFFFF" w:fill="auto"/>
          </w:tcPr>
          <w:p w14:paraId="28FDF907" w14:textId="6F066488" w:rsidR="00AB5220" w:rsidRDefault="00AB5220" w:rsidP="00AB5220">
            <w:pPr>
              <w:pStyle w:val="TAC"/>
              <w:jc w:val="left"/>
              <w:rPr>
                <w:noProof/>
                <w:sz w:val="16"/>
                <w:szCs w:val="16"/>
              </w:rPr>
            </w:pPr>
            <w:r>
              <w:rPr>
                <w:noProof/>
                <w:sz w:val="16"/>
                <w:szCs w:val="16"/>
              </w:rPr>
              <w:t>0.1.0</w:t>
            </w:r>
          </w:p>
        </w:tc>
      </w:tr>
      <w:tr w:rsidR="00DA69E1" w:rsidRPr="00874DD1" w14:paraId="167DDD47" w14:textId="77777777" w:rsidTr="00AB5220">
        <w:tc>
          <w:tcPr>
            <w:tcW w:w="800" w:type="dxa"/>
            <w:shd w:val="solid" w:color="FFFFFF" w:fill="auto"/>
          </w:tcPr>
          <w:p w14:paraId="686DAC86" w14:textId="37C9C22F" w:rsidR="00DA69E1" w:rsidRDefault="00DA69E1" w:rsidP="00DA69E1">
            <w:pPr>
              <w:pStyle w:val="TAC"/>
              <w:jc w:val="left"/>
              <w:rPr>
                <w:noProof/>
                <w:sz w:val="16"/>
                <w:szCs w:val="16"/>
              </w:rPr>
            </w:pPr>
            <w:r>
              <w:rPr>
                <w:noProof/>
                <w:sz w:val="16"/>
                <w:szCs w:val="16"/>
              </w:rPr>
              <w:t>2024-12</w:t>
            </w:r>
          </w:p>
        </w:tc>
        <w:tc>
          <w:tcPr>
            <w:tcW w:w="995" w:type="dxa"/>
            <w:shd w:val="solid" w:color="FFFFFF" w:fill="auto"/>
          </w:tcPr>
          <w:p w14:paraId="52809274" w14:textId="522B53D3" w:rsidR="00DA69E1" w:rsidRPr="00930F77" w:rsidRDefault="00DA69E1" w:rsidP="00DA69E1">
            <w:pPr>
              <w:pStyle w:val="TAL"/>
              <w:rPr>
                <w:noProof/>
                <w:sz w:val="16"/>
                <w:szCs w:val="16"/>
              </w:rPr>
            </w:pPr>
            <w:r>
              <w:rPr>
                <w:noProof/>
                <w:sz w:val="16"/>
                <w:szCs w:val="16"/>
              </w:rPr>
              <w:t>RAN#106</w:t>
            </w:r>
          </w:p>
        </w:tc>
        <w:tc>
          <w:tcPr>
            <w:tcW w:w="992" w:type="dxa"/>
            <w:shd w:val="solid" w:color="FFFFFF" w:fill="auto"/>
          </w:tcPr>
          <w:p w14:paraId="297F5D0F" w14:textId="6FE7CCA0" w:rsidR="00DA69E1" w:rsidRPr="00867897" w:rsidRDefault="00DA69E1" w:rsidP="00DA69E1">
            <w:pPr>
              <w:pStyle w:val="TAC"/>
              <w:jc w:val="left"/>
              <w:rPr>
                <w:noProof/>
                <w:sz w:val="16"/>
                <w:szCs w:val="16"/>
              </w:rPr>
            </w:pPr>
            <w:r w:rsidRPr="007119A9">
              <w:rPr>
                <w:noProof/>
                <w:sz w:val="16"/>
                <w:szCs w:val="16"/>
              </w:rPr>
              <w:t>RP-24264</w:t>
            </w:r>
            <w:r>
              <w:rPr>
                <w:noProof/>
                <w:sz w:val="16"/>
                <w:szCs w:val="16"/>
              </w:rPr>
              <w:t>7</w:t>
            </w:r>
          </w:p>
        </w:tc>
        <w:tc>
          <w:tcPr>
            <w:tcW w:w="474" w:type="dxa"/>
            <w:shd w:val="solid" w:color="FFFFFF" w:fill="auto"/>
          </w:tcPr>
          <w:p w14:paraId="1621D807" w14:textId="00D59CC9" w:rsidR="00DA69E1" w:rsidRDefault="00DA69E1" w:rsidP="00DA69E1">
            <w:pPr>
              <w:pStyle w:val="TAL"/>
              <w:rPr>
                <w:noProof/>
                <w:sz w:val="16"/>
                <w:szCs w:val="16"/>
              </w:rPr>
            </w:pPr>
            <w:r>
              <w:rPr>
                <w:noProof/>
                <w:sz w:val="16"/>
                <w:szCs w:val="16"/>
              </w:rPr>
              <w:t>-</w:t>
            </w:r>
          </w:p>
        </w:tc>
        <w:tc>
          <w:tcPr>
            <w:tcW w:w="283" w:type="dxa"/>
            <w:shd w:val="solid" w:color="FFFFFF" w:fill="auto"/>
          </w:tcPr>
          <w:p w14:paraId="2B693446" w14:textId="1DEC882A" w:rsidR="00DA69E1" w:rsidRDefault="00DA69E1" w:rsidP="00DA69E1">
            <w:pPr>
              <w:pStyle w:val="TAR"/>
              <w:jc w:val="left"/>
              <w:rPr>
                <w:noProof/>
                <w:sz w:val="16"/>
                <w:szCs w:val="16"/>
              </w:rPr>
            </w:pPr>
            <w:r>
              <w:rPr>
                <w:noProof/>
                <w:sz w:val="16"/>
                <w:szCs w:val="16"/>
              </w:rPr>
              <w:t>-</w:t>
            </w:r>
          </w:p>
        </w:tc>
        <w:tc>
          <w:tcPr>
            <w:tcW w:w="425" w:type="dxa"/>
            <w:shd w:val="solid" w:color="FFFFFF" w:fill="auto"/>
          </w:tcPr>
          <w:p w14:paraId="7E072FF3" w14:textId="16306F21" w:rsidR="00DA69E1" w:rsidRDefault="00DA69E1" w:rsidP="00DA69E1">
            <w:pPr>
              <w:pStyle w:val="TAC"/>
              <w:jc w:val="left"/>
              <w:rPr>
                <w:noProof/>
                <w:sz w:val="16"/>
                <w:szCs w:val="16"/>
              </w:rPr>
            </w:pPr>
            <w:r>
              <w:rPr>
                <w:noProof/>
                <w:sz w:val="16"/>
                <w:szCs w:val="16"/>
              </w:rPr>
              <w:t>-</w:t>
            </w:r>
          </w:p>
        </w:tc>
        <w:tc>
          <w:tcPr>
            <w:tcW w:w="4962" w:type="dxa"/>
            <w:shd w:val="solid" w:color="FFFFFF" w:fill="auto"/>
          </w:tcPr>
          <w:p w14:paraId="74C78B43" w14:textId="5B2408FC" w:rsidR="00DA69E1" w:rsidRPr="0070398A" w:rsidRDefault="00DA69E1" w:rsidP="00DA69E1">
            <w:pPr>
              <w:pStyle w:val="TAL"/>
              <w:rPr>
                <w:noProof/>
                <w:sz w:val="16"/>
                <w:szCs w:val="16"/>
              </w:rPr>
            </w:pPr>
            <w:r w:rsidRPr="0070398A">
              <w:rPr>
                <w:noProof/>
                <w:sz w:val="16"/>
                <w:szCs w:val="16"/>
              </w:rPr>
              <w:t>For one-step approval at RAN#106</w:t>
            </w:r>
          </w:p>
        </w:tc>
        <w:tc>
          <w:tcPr>
            <w:tcW w:w="708" w:type="dxa"/>
            <w:shd w:val="solid" w:color="FFFFFF" w:fill="auto"/>
          </w:tcPr>
          <w:p w14:paraId="263691A3" w14:textId="10799264" w:rsidR="00DA69E1" w:rsidRDefault="00DA69E1" w:rsidP="00DA69E1">
            <w:pPr>
              <w:pStyle w:val="TAC"/>
              <w:jc w:val="left"/>
              <w:rPr>
                <w:noProof/>
                <w:sz w:val="16"/>
                <w:szCs w:val="16"/>
              </w:rPr>
            </w:pPr>
            <w:r>
              <w:rPr>
                <w:noProof/>
                <w:sz w:val="16"/>
                <w:szCs w:val="16"/>
              </w:rPr>
              <w:t>1.0.0</w:t>
            </w:r>
          </w:p>
        </w:tc>
      </w:tr>
      <w:tr w:rsidR="004030BB" w14:paraId="2CF8F058" w14:textId="77777777" w:rsidTr="004030BB">
        <w:tc>
          <w:tcPr>
            <w:tcW w:w="800" w:type="dxa"/>
            <w:tcBorders>
              <w:top w:val="single" w:sz="6" w:space="0" w:color="auto"/>
              <w:left w:val="single" w:sz="6" w:space="0" w:color="auto"/>
              <w:bottom w:val="single" w:sz="6" w:space="0" w:color="auto"/>
              <w:right w:val="single" w:sz="6" w:space="0" w:color="auto"/>
            </w:tcBorders>
            <w:shd w:val="solid" w:color="FFFFFF" w:fill="auto"/>
          </w:tcPr>
          <w:p w14:paraId="39BDD371" w14:textId="77777777" w:rsidR="004030BB" w:rsidRDefault="004030BB">
            <w:pPr>
              <w:pStyle w:val="TAC"/>
              <w:jc w:val="left"/>
              <w:rPr>
                <w:noProof/>
                <w:sz w:val="16"/>
                <w:szCs w:val="16"/>
              </w:rPr>
            </w:pPr>
            <w:r>
              <w:rPr>
                <w:noProof/>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57775" w14:textId="77777777" w:rsidR="004030BB" w:rsidRDefault="004030BB">
            <w:pPr>
              <w:pStyle w:val="TAL"/>
              <w:rPr>
                <w:noProof/>
                <w:sz w:val="16"/>
                <w:szCs w:val="16"/>
              </w:rPr>
            </w:pPr>
            <w:r>
              <w:rPr>
                <w:noProof/>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4A270" w14:textId="77777777" w:rsidR="004030BB" w:rsidRDefault="004030BB">
            <w:pPr>
              <w:pStyle w:val="TAC"/>
              <w:jc w:val="left"/>
              <w:rPr>
                <w:noProof/>
                <w:sz w:val="16"/>
                <w:szCs w:val="16"/>
              </w:rPr>
            </w:pPr>
            <w:r>
              <w:rPr>
                <w:noProof/>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BF881D9" w14:textId="77777777" w:rsidR="004030BB" w:rsidRDefault="004030BB">
            <w:pPr>
              <w:pStyle w:val="TAL"/>
              <w:rPr>
                <w:noProof/>
                <w:sz w:val="16"/>
                <w:szCs w:val="16"/>
              </w:rPr>
            </w:pPr>
            <w:r>
              <w:rPr>
                <w:noProof/>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A2F89" w14:textId="77777777" w:rsidR="004030BB" w:rsidRDefault="004030BB">
            <w:pPr>
              <w:pStyle w:val="TAR"/>
              <w:jc w:val="left"/>
              <w:rPr>
                <w:noProof/>
                <w:sz w:val="16"/>
                <w:szCs w:val="16"/>
              </w:rPr>
            </w:pPr>
            <w:r>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5C1C" w14:textId="77777777" w:rsidR="004030BB" w:rsidRDefault="004030BB">
            <w:pPr>
              <w:pStyle w:val="TAC"/>
              <w:jc w:val="left"/>
              <w:rPr>
                <w:noProof/>
                <w:sz w:val="16"/>
                <w:szCs w:val="16"/>
              </w:rPr>
            </w:pPr>
            <w:r>
              <w:rPr>
                <w:noProo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60A2" w14:textId="77777777" w:rsidR="004030BB" w:rsidRPr="0070398A" w:rsidRDefault="004030BB">
            <w:pPr>
              <w:pStyle w:val="TAL"/>
              <w:rPr>
                <w:noProof/>
                <w:sz w:val="16"/>
                <w:szCs w:val="16"/>
              </w:rPr>
            </w:pPr>
            <w:r w:rsidRPr="0070398A">
              <w:rPr>
                <w:noProof/>
                <w:sz w:val="16"/>
                <w:szCs w:val="16"/>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8051C" w14:textId="77777777" w:rsidR="004030BB" w:rsidRDefault="004030BB">
            <w:pPr>
              <w:pStyle w:val="TAC"/>
              <w:jc w:val="left"/>
              <w:rPr>
                <w:noProof/>
                <w:sz w:val="16"/>
                <w:szCs w:val="16"/>
              </w:rPr>
            </w:pPr>
            <w:r>
              <w:rPr>
                <w:noProof/>
                <w:sz w:val="16"/>
                <w:szCs w:val="16"/>
              </w:rPr>
              <w:t>17.0.0</w:t>
            </w:r>
          </w:p>
        </w:tc>
      </w:tr>
      <w:tr w:rsidR="00CC1C44" w:rsidRPr="00CC1C44" w14:paraId="53DAC9E6" w14:textId="77777777" w:rsidTr="006D4274">
        <w:tc>
          <w:tcPr>
            <w:tcW w:w="800" w:type="dxa"/>
            <w:tcBorders>
              <w:top w:val="single" w:sz="6" w:space="0" w:color="auto"/>
              <w:left w:val="single" w:sz="6" w:space="0" w:color="auto"/>
              <w:bottom w:val="single" w:sz="6" w:space="0" w:color="auto"/>
              <w:right w:val="single" w:sz="6" w:space="0" w:color="auto"/>
            </w:tcBorders>
            <w:shd w:val="solid" w:color="FFFFFF" w:fill="auto"/>
          </w:tcPr>
          <w:p w14:paraId="3A96E440" w14:textId="491244EB"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F2D1D" w14:textId="19C14A2B"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27E69" w14:textId="1B45EC0C" w:rsidR="00CC1C44" w:rsidRPr="00CC1C44" w:rsidRDefault="00CC1C44" w:rsidP="00CC1C44">
            <w:pPr>
              <w:pStyle w:val="TAC"/>
              <w:jc w:val="left"/>
              <w:rPr>
                <w:noProof/>
                <w:sz w:val="16"/>
                <w:szCs w:val="16"/>
              </w:rPr>
            </w:pPr>
            <w:r w:rsidRPr="00CC1C44">
              <w:rPr>
                <w:noProof/>
                <w:sz w:val="16"/>
                <w:szCs w:val="16"/>
              </w:rPr>
              <w:t>R5-250361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1A2869EC" w14:textId="0B273F5A" w:rsidR="00CC1C44" w:rsidRPr="00CC1C44" w:rsidRDefault="00CC1C44" w:rsidP="00CC1C44">
            <w:pPr>
              <w:pStyle w:val="TAL"/>
              <w:rPr>
                <w:noProof/>
                <w:sz w:val="16"/>
                <w:szCs w:val="16"/>
              </w:rPr>
            </w:pPr>
            <w:r w:rsidRPr="00CC1C44">
              <w:rPr>
                <w:noProof/>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44C2B" w14:textId="7BB61617" w:rsidR="00CC1C44" w:rsidRPr="00CC1C44" w:rsidRDefault="00CC1C44" w:rsidP="00CC1C44">
            <w:pPr>
              <w:pStyle w:val="TAR"/>
              <w:jc w:val="left"/>
              <w:rPr>
                <w:noProof/>
                <w:sz w:val="16"/>
                <w:szCs w:val="16"/>
              </w:rPr>
            </w:pPr>
            <w:r w:rsidRPr="00CC1C44">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AC165" w14:textId="137A6B9E"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2D3C" w14:textId="7925E60C" w:rsidR="00CC1C44" w:rsidRPr="00CC1C44" w:rsidRDefault="00CC1C44" w:rsidP="00CC1C44">
            <w:pPr>
              <w:pStyle w:val="TAL"/>
              <w:rPr>
                <w:noProof/>
                <w:sz w:val="16"/>
                <w:szCs w:val="16"/>
              </w:rPr>
            </w:pPr>
            <w:r w:rsidRPr="00CC1C44">
              <w:rPr>
                <w:noProof/>
                <w:sz w:val="16"/>
                <w:szCs w:val="16"/>
              </w:rPr>
              <w:t>Correction of test case 6.7.1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64611" w14:textId="57130A6C"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54E19ABC"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445B78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3B3E6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56CCC" w14:textId="647D5A41" w:rsidR="00CC1C44" w:rsidRPr="00CC1C44" w:rsidRDefault="00CC1C44" w:rsidP="00CC1C44">
            <w:pPr>
              <w:pStyle w:val="TAC"/>
              <w:jc w:val="left"/>
              <w:rPr>
                <w:noProof/>
                <w:sz w:val="16"/>
                <w:szCs w:val="16"/>
              </w:rPr>
            </w:pPr>
            <w:r w:rsidRPr="00CC1C44">
              <w:rPr>
                <w:noProof/>
                <w:sz w:val="16"/>
                <w:szCs w:val="16"/>
              </w:rPr>
              <w:t>R5-251330</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69BBD295" w14:textId="5A7F383B" w:rsidR="00CC1C44" w:rsidRPr="00CC1C44" w:rsidRDefault="00CC1C44" w:rsidP="00CC1C44">
            <w:pPr>
              <w:pStyle w:val="TAL"/>
              <w:rPr>
                <w:noProof/>
                <w:sz w:val="16"/>
                <w:szCs w:val="16"/>
              </w:rPr>
            </w:pPr>
            <w:r w:rsidRPr="00CC1C44">
              <w:rPr>
                <w:noProof/>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A7D5C" w14:textId="5D9D133D"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82D75" w14:textId="6DF7E2E6"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49EB9" w14:textId="541546BF" w:rsidR="00CC1C44" w:rsidRPr="00CC1C44" w:rsidRDefault="00CC1C44" w:rsidP="00CC1C44">
            <w:pPr>
              <w:pStyle w:val="TAL"/>
              <w:rPr>
                <w:noProof/>
                <w:sz w:val="16"/>
                <w:szCs w:val="16"/>
              </w:rPr>
            </w:pPr>
            <w:r w:rsidRPr="00CC1C44">
              <w:rPr>
                <w:noProof/>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9E20A" w14:textId="77777777"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73237DFA"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6DF9F6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32A7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09941" w14:textId="37FC5DE9" w:rsidR="00CC1C44" w:rsidRPr="00CC1C44" w:rsidRDefault="00CC1C44" w:rsidP="00CC1C44">
            <w:pPr>
              <w:pStyle w:val="TAC"/>
              <w:jc w:val="left"/>
              <w:rPr>
                <w:noProof/>
                <w:sz w:val="16"/>
                <w:szCs w:val="16"/>
              </w:rPr>
            </w:pPr>
            <w:r w:rsidRPr="00CC1C44">
              <w:rPr>
                <w:noProof/>
                <w:sz w:val="16"/>
                <w:szCs w:val="16"/>
              </w:rPr>
              <w:t>R5-251331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3A0428C8" w14:textId="59C8864B" w:rsidR="00CC1C44" w:rsidRPr="00CC1C44" w:rsidRDefault="00CC1C44" w:rsidP="00CC1C44">
            <w:pPr>
              <w:pStyle w:val="TAL"/>
              <w:rPr>
                <w:noProof/>
                <w:sz w:val="16"/>
                <w:szCs w:val="16"/>
              </w:rPr>
            </w:pPr>
            <w:r w:rsidRPr="00CC1C44">
              <w:rPr>
                <w:noProof/>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D5626" w14:textId="7CD4C515"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34F" w14:textId="0999AEAB"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5FEF" w14:textId="174FED49" w:rsidR="00CC1C44" w:rsidRPr="00CC1C44" w:rsidRDefault="00CC1C44" w:rsidP="00CC1C44">
            <w:pPr>
              <w:pStyle w:val="TAL"/>
              <w:rPr>
                <w:noProof/>
                <w:sz w:val="16"/>
                <w:szCs w:val="16"/>
              </w:rPr>
            </w:pPr>
            <w:r w:rsidRPr="00CC1C44">
              <w:rPr>
                <w:noProof/>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60C53" w14:textId="77777777" w:rsidR="00CC1C44" w:rsidRPr="00CC1C44" w:rsidRDefault="00CC1C44" w:rsidP="00CC1C44">
            <w:pPr>
              <w:pStyle w:val="TAC"/>
              <w:jc w:val="left"/>
              <w:rPr>
                <w:noProof/>
                <w:sz w:val="16"/>
                <w:szCs w:val="16"/>
              </w:rPr>
            </w:pPr>
            <w:r w:rsidRPr="00CC1C44">
              <w:rPr>
                <w:noProof/>
                <w:sz w:val="16"/>
                <w:szCs w:val="16"/>
              </w:rPr>
              <w:t>17.1.0</w:t>
            </w:r>
          </w:p>
        </w:tc>
      </w:tr>
      <w:tr w:rsidR="001672D5" w:rsidRPr="001672D5" w14:paraId="4499CD57" w14:textId="77777777" w:rsidTr="00322A32">
        <w:tc>
          <w:tcPr>
            <w:tcW w:w="800" w:type="dxa"/>
            <w:tcBorders>
              <w:top w:val="single" w:sz="6" w:space="0" w:color="auto"/>
              <w:left w:val="single" w:sz="6" w:space="0" w:color="auto"/>
              <w:bottom w:val="single" w:sz="6" w:space="0" w:color="auto"/>
              <w:right w:val="single" w:sz="6" w:space="0" w:color="auto"/>
            </w:tcBorders>
            <w:shd w:val="solid" w:color="FFFFFF" w:fill="auto"/>
          </w:tcPr>
          <w:p w14:paraId="2F041374" w14:textId="54F51960" w:rsidR="001672D5" w:rsidRPr="00CC1C44" w:rsidRDefault="001672D5" w:rsidP="001672D5">
            <w:pPr>
              <w:pStyle w:val="TAC"/>
              <w:jc w:val="left"/>
              <w:rPr>
                <w:noProof/>
                <w:sz w:val="16"/>
                <w:szCs w:val="16"/>
              </w:rPr>
            </w:pPr>
            <w:r w:rsidRPr="00CC1C44">
              <w:rPr>
                <w:noProof/>
                <w:sz w:val="16"/>
                <w:szCs w:val="16"/>
              </w:rPr>
              <w:t>2025-0</w:t>
            </w:r>
            <w:r>
              <w:rPr>
                <w:noProof/>
                <w:sz w:val="16"/>
                <w:szCs w:val="16"/>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B10FF" w14:textId="5AF6BAB5" w:rsidR="001672D5" w:rsidRPr="00CC1C44" w:rsidRDefault="001672D5" w:rsidP="001672D5">
            <w:pPr>
              <w:pStyle w:val="TAL"/>
              <w:rPr>
                <w:noProof/>
                <w:sz w:val="16"/>
                <w:szCs w:val="16"/>
              </w:rPr>
            </w:pPr>
            <w:r w:rsidRPr="00CC1C44">
              <w:rPr>
                <w:noProof/>
                <w:sz w:val="16"/>
                <w:szCs w:val="16"/>
              </w:rPr>
              <w:t>RAN#10</w:t>
            </w:r>
            <w:r>
              <w:rPr>
                <w:noProof/>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877E7E6" w14:textId="14C8ADE4" w:rsidR="001672D5" w:rsidRPr="00CC1C44" w:rsidRDefault="001672D5" w:rsidP="001672D5">
            <w:pPr>
              <w:pStyle w:val="TAC"/>
              <w:jc w:val="left"/>
              <w:rPr>
                <w:noProof/>
                <w:sz w:val="16"/>
                <w:szCs w:val="16"/>
              </w:rPr>
            </w:pPr>
            <w:r w:rsidRPr="001672D5">
              <w:rPr>
                <w:noProof/>
                <w:sz w:val="16"/>
                <w:szCs w:val="16"/>
              </w:rPr>
              <w:t>R5-252757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B080D30" w14:textId="692DCA92" w:rsidR="001672D5" w:rsidRPr="00CC1C44" w:rsidRDefault="001672D5" w:rsidP="001672D5">
            <w:pPr>
              <w:pStyle w:val="TAL"/>
              <w:rPr>
                <w:noProof/>
                <w:sz w:val="16"/>
                <w:szCs w:val="16"/>
              </w:rPr>
            </w:pPr>
            <w:r w:rsidRPr="001672D5">
              <w:rPr>
                <w:noProof/>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EED1D6" w14:textId="1CC13515" w:rsidR="001672D5" w:rsidRPr="00CC1C44" w:rsidRDefault="001672D5" w:rsidP="001672D5">
            <w:pPr>
              <w:pStyle w:val="TAR"/>
              <w:jc w:val="left"/>
              <w:rPr>
                <w:noProof/>
                <w:sz w:val="16"/>
                <w:szCs w:val="16"/>
              </w:rPr>
            </w:pPr>
            <w:r w:rsidRPr="001672D5">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4F20F" w14:textId="3B1E2BA3" w:rsidR="001672D5" w:rsidRPr="00CC1C44" w:rsidRDefault="001672D5" w:rsidP="001672D5">
            <w:pPr>
              <w:pStyle w:val="TAC"/>
              <w:jc w:val="left"/>
              <w:rPr>
                <w:noProof/>
                <w:sz w:val="16"/>
                <w:szCs w:val="16"/>
              </w:rPr>
            </w:pPr>
            <w:r w:rsidRPr="001672D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F6F1E8" w14:textId="01D3EE2B" w:rsidR="001672D5" w:rsidRPr="00CC1C44" w:rsidRDefault="001672D5" w:rsidP="001672D5">
            <w:pPr>
              <w:pStyle w:val="TAL"/>
              <w:rPr>
                <w:noProof/>
                <w:sz w:val="16"/>
                <w:szCs w:val="16"/>
              </w:rPr>
            </w:pPr>
            <w:r w:rsidRPr="001672D5">
              <w:rPr>
                <w:noProof/>
                <w:sz w:val="16"/>
                <w:szCs w:val="16"/>
              </w:rPr>
              <w:t>Updates to test case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B1D8F" w14:textId="4C923788" w:rsidR="001672D5" w:rsidRPr="00CC1C44" w:rsidRDefault="001672D5" w:rsidP="001672D5">
            <w:pPr>
              <w:pStyle w:val="TAC"/>
              <w:jc w:val="left"/>
              <w:rPr>
                <w:noProof/>
                <w:sz w:val="16"/>
                <w:szCs w:val="16"/>
              </w:rPr>
            </w:pPr>
            <w:r w:rsidRPr="00CC1C44">
              <w:rPr>
                <w:noProof/>
                <w:sz w:val="16"/>
                <w:szCs w:val="16"/>
              </w:rPr>
              <w:t>17.</w:t>
            </w:r>
            <w:r>
              <w:rPr>
                <w:noProof/>
                <w:sz w:val="16"/>
                <w:szCs w:val="16"/>
              </w:rPr>
              <w:t>2</w:t>
            </w:r>
            <w:r w:rsidRPr="00CC1C44">
              <w:rPr>
                <w:noProof/>
                <w:sz w:val="16"/>
                <w:szCs w:val="16"/>
              </w:rPr>
              <w:t>.0</w:t>
            </w:r>
          </w:p>
        </w:tc>
      </w:tr>
      <w:tr w:rsidR="001672D5" w:rsidRPr="001672D5" w14:paraId="084CAC1F" w14:textId="77777777" w:rsidTr="00322A32">
        <w:tc>
          <w:tcPr>
            <w:tcW w:w="800" w:type="dxa"/>
            <w:tcBorders>
              <w:top w:val="single" w:sz="6" w:space="0" w:color="auto"/>
              <w:left w:val="single" w:sz="6" w:space="0" w:color="auto"/>
              <w:bottom w:val="single" w:sz="6" w:space="0" w:color="auto"/>
              <w:right w:val="single" w:sz="6" w:space="0" w:color="auto"/>
            </w:tcBorders>
            <w:shd w:val="solid" w:color="FFFFFF" w:fill="auto"/>
          </w:tcPr>
          <w:p w14:paraId="7682EB10" w14:textId="77777777" w:rsidR="001672D5" w:rsidRPr="00CC1C44" w:rsidRDefault="001672D5" w:rsidP="001672D5">
            <w:pPr>
              <w:pStyle w:val="TAC"/>
              <w:jc w:val="left"/>
              <w:rPr>
                <w:noProof/>
                <w:sz w:val="16"/>
                <w:szCs w:val="16"/>
              </w:rPr>
            </w:pPr>
            <w:r w:rsidRPr="00CC1C44">
              <w:rPr>
                <w:noProof/>
                <w:sz w:val="16"/>
                <w:szCs w:val="16"/>
              </w:rPr>
              <w:t>2025-0</w:t>
            </w:r>
            <w:r>
              <w:rPr>
                <w:noProof/>
                <w:sz w:val="16"/>
                <w:szCs w:val="16"/>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0C8B0" w14:textId="77777777" w:rsidR="001672D5" w:rsidRPr="00CC1C44" w:rsidRDefault="001672D5" w:rsidP="001672D5">
            <w:pPr>
              <w:pStyle w:val="TAL"/>
              <w:rPr>
                <w:noProof/>
                <w:sz w:val="16"/>
                <w:szCs w:val="16"/>
              </w:rPr>
            </w:pPr>
            <w:r w:rsidRPr="00CC1C44">
              <w:rPr>
                <w:noProof/>
                <w:sz w:val="16"/>
                <w:szCs w:val="16"/>
              </w:rPr>
              <w:t>RAN#10</w:t>
            </w:r>
            <w:r>
              <w:rPr>
                <w:noProof/>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29FD5CA" w14:textId="71C3B487" w:rsidR="001672D5" w:rsidRPr="00CC1C44" w:rsidRDefault="001672D5" w:rsidP="001672D5">
            <w:pPr>
              <w:pStyle w:val="TAC"/>
              <w:jc w:val="left"/>
              <w:rPr>
                <w:noProof/>
                <w:sz w:val="16"/>
                <w:szCs w:val="16"/>
              </w:rPr>
            </w:pPr>
            <w:r w:rsidRPr="001672D5">
              <w:rPr>
                <w:noProof/>
                <w:sz w:val="16"/>
                <w:szCs w:val="16"/>
              </w:rPr>
              <w:t>R5-253043</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8D975A9" w14:textId="0F7CF139" w:rsidR="001672D5" w:rsidRPr="00CC1C44" w:rsidRDefault="001672D5" w:rsidP="001672D5">
            <w:pPr>
              <w:pStyle w:val="TAL"/>
              <w:rPr>
                <w:noProof/>
                <w:sz w:val="16"/>
                <w:szCs w:val="16"/>
              </w:rPr>
            </w:pPr>
            <w:r w:rsidRPr="001672D5">
              <w:rPr>
                <w:noProof/>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838E9E" w14:textId="473EC57D" w:rsidR="001672D5" w:rsidRPr="00CC1C44" w:rsidRDefault="001672D5" w:rsidP="001672D5">
            <w:pPr>
              <w:pStyle w:val="TAR"/>
              <w:jc w:val="left"/>
              <w:rPr>
                <w:noProof/>
                <w:sz w:val="16"/>
                <w:szCs w:val="16"/>
              </w:rPr>
            </w:pPr>
            <w:r w:rsidRPr="001672D5">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02FC0B" w14:textId="4E2B2593" w:rsidR="001672D5" w:rsidRPr="00CC1C44" w:rsidRDefault="001672D5" w:rsidP="001672D5">
            <w:pPr>
              <w:pStyle w:val="TAC"/>
              <w:jc w:val="left"/>
              <w:rPr>
                <w:noProof/>
                <w:sz w:val="16"/>
                <w:szCs w:val="16"/>
              </w:rPr>
            </w:pPr>
            <w:r w:rsidRPr="001672D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8C181F" w14:textId="3F03D240" w:rsidR="001672D5" w:rsidRPr="00CC1C44" w:rsidRDefault="001672D5" w:rsidP="001672D5">
            <w:pPr>
              <w:pStyle w:val="TAL"/>
              <w:rPr>
                <w:noProof/>
                <w:sz w:val="16"/>
                <w:szCs w:val="16"/>
              </w:rPr>
            </w:pPr>
            <w:r w:rsidRPr="001672D5">
              <w:rPr>
                <w:noProof/>
                <w:sz w:val="16"/>
                <w:szCs w:val="16"/>
              </w:rPr>
              <w:t>Updates to test case 6.7.1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4D35" w14:textId="77777777" w:rsidR="001672D5" w:rsidRPr="00CC1C44" w:rsidRDefault="001672D5" w:rsidP="001672D5">
            <w:pPr>
              <w:pStyle w:val="TAC"/>
              <w:jc w:val="left"/>
              <w:rPr>
                <w:noProof/>
                <w:sz w:val="16"/>
                <w:szCs w:val="16"/>
              </w:rPr>
            </w:pPr>
            <w:r w:rsidRPr="00CC1C44">
              <w:rPr>
                <w:noProof/>
                <w:sz w:val="16"/>
                <w:szCs w:val="16"/>
              </w:rPr>
              <w:t>17.</w:t>
            </w:r>
            <w:r>
              <w:rPr>
                <w:noProof/>
                <w:sz w:val="16"/>
                <w:szCs w:val="16"/>
              </w:rPr>
              <w:t>2</w:t>
            </w:r>
            <w:r w:rsidRPr="00CC1C44">
              <w:rPr>
                <w:noProof/>
                <w:sz w:val="16"/>
                <w:szCs w:val="16"/>
              </w:rPr>
              <w:t>.0</w:t>
            </w:r>
          </w:p>
        </w:tc>
      </w:tr>
      <w:tr w:rsidR="00F349CE" w:rsidRPr="00F349CE" w14:paraId="278B4748"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044647C9" w14:textId="11322DE4"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C9DCC" w14:textId="1CDF2939"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B7E624B" w14:textId="75BFD34A" w:rsidR="00F349CE" w:rsidRPr="00CC1C44" w:rsidRDefault="00F349CE" w:rsidP="00F349CE">
            <w:pPr>
              <w:pStyle w:val="TAC"/>
              <w:jc w:val="left"/>
              <w:rPr>
                <w:noProof/>
                <w:sz w:val="16"/>
                <w:szCs w:val="16"/>
              </w:rPr>
            </w:pPr>
            <w:r w:rsidRPr="00F349CE">
              <w:rPr>
                <w:noProof/>
                <w:sz w:val="16"/>
                <w:szCs w:val="16"/>
              </w:rPr>
              <w:t>R5-255025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A8DA028" w14:textId="001AD86C" w:rsidR="00F349CE" w:rsidRPr="00CC1C44" w:rsidRDefault="00F349CE" w:rsidP="00F349CE">
            <w:pPr>
              <w:pStyle w:val="TAL"/>
              <w:rPr>
                <w:noProof/>
                <w:sz w:val="16"/>
                <w:szCs w:val="16"/>
              </w:rPr>
            </w:pPr>
            <w:r w:rsidRPr="00F349CE">
              <w:rPr>
                <w:noProof/>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45C7E4" w14:textId="20ED4FEC"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259DB" w14:textId="4B1FDC6A"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0E1347" w14:textId="077BE85C" w:rsidR="00F349CE" w:rsidRPr="00CC1C44" w:rsidRDefault="00F349CE" w:rsidP="00F349CE">
            <w:pPr>
              <w:pStyle w:val="TAL"/>
              <w:rPr>
                <w:noProof/>
                <w:sz w:val="16"/>
                <w:szCs w:val="16"/>
              </w:rPr>
            </w:pPr>
            <w:r w:rsidRPr="00F349CE">
              <w:rPr>
                <w:noProof/>
                <w:sz w:val="16"/>
                <w:szCs w:val="16"/>
              </w:rPr>
              <w:t>Addition of new test case 6.2.16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7A37" w14:textId="3D5C52C8"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2C6E3755"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7B638D31"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C82D8"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7A45DA2" w14:textId="5B19B4CB" w:rsidR="00F349CE" w:rsidRPr="00CC1C44" w:rsidRDefault="00F349CE" w:rsidP="00F349CE">
            <w:pPr>
              <w:pStyle w:val="TAC"/>
              <w:jc w:val="left"/>
              <w:rPr>
                <w:noProof/>
                <w:sz w:val="16"/>
                <w:szCs w:val="16"/>
              </w:rPr>
            </w:pPr>
            <w:r w:rsidRPr="00F349CE">
              <w:rPr>
                <w:noProof/>
                <w:sz w:val="16"/>
                <w:szCs w:val="16"/>
              </w:rPr>
              <w:t>R5-255026</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7A8B611" w14:textId="2057A1E8" w:rsidR="00F349CE" w:rsidRPr="00CC1C44" w:rsidRDefault="00F349CE" w:rsidP="00F349CE">
            <w:pPr>
              <w:pStyle w:val="TAL"/>
              <w:rPr>
                <w:noProof/>
                <w:sz w:val="16"/>
                <w:szCs w:val="16"/>
              </w:rPr>
            </w:pPr>
            <w:r w:rsidRPr="00F349CE">
              <w:rPr>
                <w:noProof/>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D7614" w14:textId="5CEAFB20"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87B72E" w14:textId="3DB0DD28"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8B385A" w14:textId="523DDA74" w:rsidR="00F349CE" w:rsidRPr="00CC1C44" w:rsidRDefault="00F349CE" w:rsidP="00F349CE">
            <w:pPr>
              <w:pStyle w:val="TAL"/>
              <w:rPr>
                <w:noProof/>
                <w:sz w:val="16"/>
                <w:szCs w:val="16"/>
              </w:rPr>
            </w:pPr>
            <w:r w:rsidRPr="00F349CE">
              <w:rPr>
                <w:noProof/>
                <w:sz w:val="16"/>
                <w:szCs w:val="16"/>
              </w:rPr>
              <w:t>Addition of new test case 6.2.17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DA9F6"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2077B6A8"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1B4D801D"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88FE9"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FF59A0A" w14:textId="0439B3C8" w:rsidR="00F349CE" w:rsidRPr="00CC1C44" w:rsidRDefault="00F349CE" w:rsidP="00F349CE">
            <w:pPr>
              <w:pStyle w:val="TAC"/>
              <w:jc w:val="left"/>
              <w:rPr>
                <w:noProof/>
                <w:sz w:val="16"/>
                <w:szCs w:val="16"/>
              </w:rPr>
            </w:pPr>
            <w:r w:rsidRPr="00F349CE">
              <w:rPr>
                <w:noProof/>
                <w:sz w:val="16"/>
                <w:szCs w:val="16"/>
              </w:rPr>
              <w:t>R5-255076</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C23348C" w14:textId="45211BE7" w:rsidR="00F349CE" w:rsidRPr="00CC1C44" w:rsidRDefault="00F349CE" w:rsidP="00F349CE">
            <w:pPr>
              <w:pStyle w:val="TAL"/>
              <w:rPr>
                <w:noProof/>
                <w:sz w:val="16"/>
                <w:szCs w:val="16"/>
              </w:rPr>
            </w:pPr>
            <w:r w:rsidRPr="00F349CE">
              <w:rPr>
                <w:noProof/>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A39A33" w14:textId="223834A0"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5F9155" w14:textId="6147B172"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575EEB" w14:textId="55F8F644" w:rsidR="00F349CE" w:rsidRPr="00CC1C44" w:rsidRDefault="00F349CE" w:rsidP="00F349CE">
            <w:pPr>
              <w:pStyle w:val="TAL"/>
              <w:rPr>
                <w:noProof/>
                <w:sz w:val="16"/>
                <w:szCs w:val="16"/>
              </w:rPr>
            </w:pPr>
            <w:r w:rsidRPr="00F349CE">
              <w:rPr>
                <w:noProof/>
                <w:sz w:val="16"/>
                <w:szCs w:val="16"/>
              </w:rPr>
              <w:t>Addition of new test case 6.9.4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2C91"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63046003" w14:textId="77777777" w:rsidTr="00F349CE">
        <w:tc>
          <w:tcPr>
            <w:tcW w:w="800" w:type="dxa"/>
            <w:tcBorders>
              <w:top w:val="single" w:sz="6" w:space="0" w:color="auto"/>
              <w:left w:val="single" w:sz="6" w:space="0" w:color="auto"/>
              <w:bottom w:val="single" w:sz="6" w:space="0" w:color="auto"/>
              <w:right w:val="single" w:sz="6" w:space="0" w:color="auto"/>
            </w:tcBorders>
            <w:shd w:val="solid" w:color="FFFFFF" w:fill="auto"/>
          </w:tcPr>
          <w:p w14:paraId="7FAAB280"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ED089"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BE2F14F" w14:textId="34B29F94" w:rsidR="00F349CE" w:rsidRPr="00CC1C44" w:rsidRDefault="00F349CE" w:rsidP="00F349CE">
            <w:pPr>
              <w:pStyle w:val="TAC"/>
              <w:jc w:val="left"/>
              <w:rPr>
                <w:noProof/>
                <w:sz w:val="16"/>
                <w:szCs w:val="16"/>
              </w:rPr>
            </w:pPr>
            <w:r w:rsidRPr="00F349CE">
              <w:rPr>
                <w:noProof/>
                <w:sz w:val="16"/>
                <w:szCs w:val="16"/>
              </w:rPr>
              <w:t>R5-255104</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5C503FDC" w14:textId="166F3BA8" w:rsidR="00F349CE" w:rsidRPr="00CC1C44" w:rsidRDefault="00F349CE" w:rsidP="00F349CE">
            <w:pPr>
              <w:pStyle w:val="TAL"/>
              <w:rPr>
                <w:noProof/>
                <w:sz w:val="16"/>
                <w:szCs w:val="16"/>
              </w:rPr>
            </w:pPr>
            <w:r w:rsidRPr="00F349CE">
              <w:rPr>
                <w:noProof/>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DAEC4CD" w14:textId="44505C52" w:rsidR="00F349CE" w:rsidRPr="00CC1C44" w:rsidRDefault="00F349CE" w:rsidP="00F349CE">
            <w:pPr>
              <w:pStyle w:val="TAR"/>
              <w:jc w:val="left"/>
              <w:rPr>
                <w:noProof/>
                <w:sz w:val="16"/>
                <w:szCs w:val="16"/>
              </w:rPr>
            </w:pPr>
            <w:r w:rsidRPr="00F349CE">
              <w:rPr>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C092D7" w14:textId="59F289C8"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CDF594" w14:textId="38411514" w:rsidR="00F349CE" w:rsidRPr="00CC1C44" w:rsidRDefault="00F349CE" w:rsidP="00F349CE">
            <w:pPr>
              <w:pStyle w:val="TAL"/>
              <w:rPr>
                <w:noProof/>
                <w:sz w:val="16"/>
                <w:szCs w:val="16"/>
              </w:rPr>
            </w:pPr>
            <w:r w:rsidRPr="00F349CE">
              <w:rPr>
                <w:noProof/>
                <w:sz w:val="16"/>
                <w:szCs w:val="16"/>
              </w:rPr>
              <w:t>Addition of new test case 6.9.1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326CC"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B42292" w:rsidRPr="00B42292" w14:paraId="70420998" w14:textId="77777777" w:rsidTr="0070398A">
        <w:tc>
          <w:tcPr>
            <w:tcW w:w="800" w:type="dxa"/>
            <w:tcBorders>
              <w:top w:val="single" w:sz="6" w:space="0" w:color="auto"/>
              <w:left w:val="single" w:sz="6" w:space="0" w:color="auto"/>
              <w:bottom w:val="single" w:sz="6" w:space="0" w:color="auto"/>
              <w:right w:val="single" w:sz="6" w:space="0" w:color="auto"/>
            </w:tcBorders>
            <w:shd w:val="solid" w:color="FFFFFF" w:fill="auto"/>
          </w:tcPr>
          <w:p w14:paraId="7C48D9BB" w14:textId="701D75FC"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D5CC74" w14:textId="181E34CA"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21138CF" w14:textId="658A1F84" w:rsidR="00B42292" w:rsidRPr="00CC1C44" w:rsidRDefault="00B42292" w:rsidP="00B42292">
            <w:pPr>
              <w:pStyle w:val="TAC"/>
              <w:jc w:val="left"/>
              <w:rPr>
                <w:noProof/>
                <w:sz w:val="16"/>
                <w:szCs w:val="16"/>
              </w:rPr>
            </w:pPr>
            <w:r w:rsidRPr="00B42292">
              <w:rPr>
                <w:noProof/>
                <w:sz w:val="16"/>
                <w:szCs w:val="16"/>
              </w:rPr>
              <w:t>R5-255757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9BD3FA7" w14:textId="18E76244" w:rsidR="00B42292" w:rsidRPr="00CC1C44" w:rsidRDefault="00B42292" w:rsidP="00B42292">
            <w:pPr>
              <w:pStyle w:val="TAL"/>
              <w:rPr>
                <w:noProof/>
                <w:sz w:val="16"/>
                <w:szCs w:val="16"/>
              </w:rPr>
            </w:pPr>
            <w:r w:rsidRPr="00B42292">
              <w:rPr>
                <w:noProof/>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C3FDD6E" w14:textId="7FB192EE"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EB739" w14:textId="5A5EB88F"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060F" w14:textId="5034EB12" w:rsidR="00B42292" w:rsidRPr="00CC1C44" w:rsidRDefault="00B42292" w:rsidP="00B42292">
            <w:pPr>
              <w:pStyle w:val="TAL"/>
              <w:rPr>
                <w:noProof/>
                <w:sz w:val="16"/>
                <w:szCs w:val="16"/>
              </w:rPr>
            </w:pPr>
            <w:r w:rsidRPr="00B42292">
              <w:rPr>
                <w:noProof/>
                <w:sz w:val="16"/>
                <w:szCs w:val="16"/>
              </w:rPr>
              <w:t>Addition of new test case 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D4D0E" w14:textId="5ACA1360"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08AC8AFF"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0CFBF818"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9610D"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ABCF4C6" w14:textId="7EE7EEC1" w:rsidR="00B42292" w:rsidRPr="00CC1C44" w:rsidRDefault="00B42292" w:rsidP="00B42292">
            <w:pPr>
              <w:pStyle w:val="TAC"/>
              <w:jc w:val="left"/>
              <w:rPr>
                <w:noProof/>
                <w:sz w:val="16"/>
                <w:szCs w:val="16"/>
              </w:rPr>
            </w:pPr>
            <w:r w:rsidRPr="00B42292">
              <w:rPr>
                <w:noProof/>
                <w:sz w:val="16"/>
                <w:szCs w:val="16"/>
              </w:rPr>
              <w:t>R5-255765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5E06FED5" w14:textId="7EDB28C7" w:rsidR="00B42292" w:rsidRPr="00CC1C44" w:rsidRDefault="00B42292" w:rsidP="00B42292">
            <w:pPr>
              <w:pStyle w:val="TAL"/>
              <w:rPr>
                <w:noProof/>
                <w:sz w:val="16"/>
                <w:szCs w:val="16"/>
              </w:rPr>
            </w:pPr>
            <w:r w:rsidRPr="00B42292">
              <w:rPr>
                <w:noProof/>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D6B2657" w14:textId="38B84A89"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AAC634" w14:textId="1110478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827044" w14:textId="20358729" w:rsidR="00B42292" w:rsidRPr="00CC1C44" w:rsidRDefault="00B42292" w:rsidP="00B42292">
            <w:pPr>
              <w:pStyle w:val="TAL"/>
              <w:rPr>
                <w:noProof/>
                <w:sz w:val="16"/>
                <w:szCs w:val="16"/>
              </w:rPr>
            </w:pPr>
            <w:r w:rsidRPr="00B42292">
              <w:rPr>
                <w:noProof/>
                <w:sz w:val="16"/>
                <w:szCs w:val="16"/>
              </w:rPr>
              <w:t>Updates to test case 6.9.4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99D19"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1C3C9D07"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5E5D13FB"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46F9F"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7CB0372" w14:textId="22BF6BAF" w:rsidR="00B42292" w:rsidRPr="00CC1C44" w:rsidRDefault="00B42292" w:rsidP="00B42292">
            <w:pPr>
              <w:pStyle w:val="TAC"/>
              <w:jc w:val="left"/>
              <w:rPr>
                <w:noProof/>
                <w:sz w:val="16"/>
                <w:szCs w:val="16"/>
              </w:rPr>
            </w:pPr>
            <w:r w:rsidRPr="00B42292">
              <w:rPr>
                <w:noProof/>
                <w:sz w:val="16"/>
                <w:szCs w:val="16"/>
              </w:rPr>
              <w:t>R5-255772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25020B4" w14:textId="3894029F" w:rsidR="00B42292" w:rsidRPr="00CC1C44" w:rsidRDefault="00B42292" w:rsidP="00B42292">
            <w:pPr>
              <w:pStyle w:val="TAL"/>
              <w:rPr>
                <w:noProof/>
                <w:sz w:val="16"/>
                <w:szCs w:val="16"/>
              </w:rPr>
            </w:pPr>
            <w:r w:rsidRPr="00B42292">
              <w:rPr>
                <w:noProof/>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036FA3" w14:textId="213550AD"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E764F" w14:textId="1564B83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6DBA72" w14:textId="471409E5" w:rsidR="00B42292" w:rsidRPr="00CC1C44" w:rsidRDefault="00B42292" w:rsidP="00B42292">
            <w:pPr>
              <w:pStyle w:val="TAL"/>
              <w:rPr>
                <w:noProof/>
                <w:sz w:val="16"/>
                <w:szCs w:val="16"/>
              </w:rPr>
            </w:pPr>
            <w:r w:rsidRPr="00B42292">
              <w:rPr>
                <w:noProof/>
                <w:sz w:val="16"/>
                <w:szCs w:val="16"/>
              </w:rPr>
              <w:t>Correction of MCData test case 6.9.1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68A19"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68520838"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5C60D501"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881CD"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1F8414E" w14:textId="2492DEEF" w:rsidR="00B42292" w:rsidRPr="00CC1C44" w:rsidRDefault="00B42292" w:rsidP="00B42292">
            <w:pPr>
              <w:pStyle w:val="TAC"/>
              <w:jc w:val="left"/>
              <w:rPr>
                <w:noProof/>
                <w:sz w:val="16"/>
                <w:szCs w:val="16"/>
              </w:rPr>
            </w:pPr>
            <w:r w:rsidRPr="00B42292">
              <w:rPr>
                <w:noProof/>
                <w:sz w:val="16"/>
                <w:szCs w:val="16"/>
              </w:rPr>
              <w:t>R5-255851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3BEE3124" w14:textId="53FB043E" w:rsidR="00B42292" w:rsidRPr="00CC1C44" w:rsidRDefault="00B42292" w:rsidP="00B42292">
            <w:pPr>
              <w:pStyle w:val="TAL"/>
              <w:rPr>
                <w:noProof/>
                <w:sz w:val="16"/>
                <w:szCs w:val="16"/>
              </w:rPr>
            </w:pPr>
            <w:r w:rsidRPr="00B42292">
              <w:rPr>
                <w:noProof/>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E009D2" w14:textId="5FDEB38F"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E58BAB" w14:textId="7D9B6A8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2BD273" w14:textId="4DCCFF3D" w:rsidR="00B42292" w:rsidRPr="00CC1C44" w:rsidRDefault="00B42292" w:rsidP="00B42292">
            <w:pPr>
              <w:pStyle w:val="TAL"/>
              <w:rPr>
                <w:noProof/>
                <w:sz w:val="16"/>
                <w:szCs w:val="16"/>
              </w:rPr>
            </w:pPr>
            <w:r w:rsidRPr="00B42292">
              <w:rPr>
                <w:noProof/>
                <w:sz w:val="16"/>
                <w:szCs w:val="16"/>
              </w:rPr>
              <w:t>Correction of MCData test case 6.2.16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54984"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504A215E"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746E9702"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40AC8"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D3E7998" w14:textId="317F3FCE" w:rsidR="00B42292" w:rsidRPr="00CC1C44" w:rsidRDefault="00B42292" w:rsidP="00B42292">
            <w:pPr>
              <w:pStyle w:val="TAC"/>
              <w:jc w:val="left"/>
              <w:rPr>
                <w:noProof/>
                <w:sz w:val="16"/>
                <w:szCs w:val="16"/>
              </w:rPr>
            </w:pPr>
            <w:r w:rsidRPr="00B42292">
              <w:rPr>
                <w:noProof/>
                <w:sz w:val="16"/>
                <w:szCs w:val="16"/>
              </w:rPr>
              <w:t>R5-255852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0CB7505" w14:textId="4E51FD34" w:rsidR="00B42292" w:rsidRPr="00CC1C44" w:rsidRDefault="00B42292" w:rsidP="00B42292">
            <w:pPr>
              <w:pStyle w:val="TAL"/>
              <w:rPr>
                <w:noProof/>
                <w:sz w:val="16"/>
                <w:szCs w:val="16"/>
              </w:rPr>
            </w:pPr>
            <w:r w:rsidRPr="00B42292">
              <w:rPr>
                <w:noProof/>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54E828" w14:textId="3A6B9705"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B07E0" w14:textId="4C8D809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49C3FA" w14:textId="66795D36" w:rsidR="00B42292" w:rsidRPr="00CC1C44" w:rsidRDefault="00B42292" w:rsidP="00B42292">
            <w:pPr>
              <w:pStyle w:val="TAL"/>
              <w:rPr>
                <w:noProof/>
                <w:sz w:val="16"/>
                <w:szCs w:val="16"/>
              </w:rPr>
            </w:pPr>
            <w:r w:rsidRPr="00B42292">
              <w:rPr>
                <w:noProof/>
                <w:sz w:val="16"/>
                <w:szCs w:val="16"/>
              </w:rPr>
              <w:t>Correction of MCData test case 6.2.17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145D"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15864BEC"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46EEF2D5"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6AD7E"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79AABFD" w14:textId="79BF9886" w:rsidR="00B42292" w:rsidRPr="00CC1C44" w:rsidRDefault="00B42292" w:rsidP="00B42292">
            <w:pPr>
              <w:pStyle w:val="TAC"/>
              <w:jc w:val="left"/>
              <w:rPr>
                <w:noProof/>
                <w:sz w:val="16"/>
                <w:szCs w:val="16"/>
              </w:rPr>
            </w:pPr>
            <w:r w:rsidRPr="00B42292">
              <w:rPr>
                <w:noProof/>
                <w:sz w:val="16"/>
                <w:szCs w:val="16"/>
              </w:rPr>
              <w:t>R5-256287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3C4F45C" w14:textId="6B8A2E23" w:rsidR="00B42292" w:rsidRPr="00CC1C44" w:rsidRDefault="00B42292" w:rsidP="00B42292">
            <w:pPr>
              <w:pStyle w:val="TAL"/>
              <w:rPr>
                <w:noProof/>
                <w:sz w:val="16"/>
                <w:szCs w:val="16"/>
              </w:rPr>
            </w:pPr>
            <w:r w:rsidRPr="00B42292">
              <w:rPr>
                <w:noProof/>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DF3309" w14:textId="2F18F166"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589EE" w14:textId="6AF1931E"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7948FF" w14:textId="023EABFA" w:rsidR="00B42292" w:rsidRPr="00CC1C44" w:rsidRDefault="00B42292" w:rsidP="00B42292">
            <w:pPr>
              <w:pStyle w:val="TAL"/>
              <w:rPr>
                <w:noProof/>
                <w:sz w:val="16"/>
                <w:szCs w:val="16"/>
              </w:rPr>
            </w:pPr>
            <w:r w:rsidRPr="00B42292">
              <w:rPr>
                <w:noProof/>
                <w:sz w:val="16"/>
                <w:szCs w:val="16"/>
              </w:rPr>
              <w:t>Update of clause 6.9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26129"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192EC288"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1CBE1754"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1B28E"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77BBE8A" w14:textId="464B52F3" w:rsidR="00B42292" w:rsidRPr="00CC1C44" w:rsidRDefault="00B42292" w:rsidP="00B42292">
            <w:pPr>
              <w:pStyle w:val="TAC"/>
              <w:jc w:val="left"/>
              <w:rPr>
                <w:noProof/>
                <w:sz w:val="16"/>
                <w:szCs w:val="16"/>
              </w:rPr>
            </w:pPr>
            <w:r w:rsidRPr="00B42292">
              <w:rPr>
                <w:noProof/>
                <w:sz w:val="16"/>
                <w:szCs w:val="16"/>
              </w:rPr>
              <w:t>R5-256288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1497C83" w14:textId="50A5E786" w:rsidR="00B42292" w:rsidRPr="00CC1C44" w:rsidRDefault="00B42292" w:rsidP="00B42292">
            <w:pPr>
              <w:pStyle w:val="TAL"/>
              <w:rPr>
                <w:noProof/>
                <w:sz w:val="16"/>
                <w:szCs w:val="16"/>
              </w:rPr>
            </w:pPr>
            <w:r w:rsidRPr="00B42292">
              <w:rPr>
                <w:noProof/>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B3A9943" w14:textId="07AFE2D0"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79EF" w14:textId="019D04F5"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506A17" w14:textId="0C624A61" w:rsidR="00B42292" w:rsidRPr="00CC1C44" w:rsidRDefault="00B42292" w:rsidP="00B42292">
            <w:pPr>
              <w:pStyle w:val="TAL"/>
              <w:rPr>
                <w:noProof/>
                <w:sz w:val="16"/>
                <w:szCs w:val="16"/>
              </w:rPr>
            </w:pPr>
            <w:r w:rsidRPr="00B42292">
              <w:rPr>
                <w:noProof/>
                <w:sz w:val="16"/>
                <w:szCs w:val="16"/>
              </w:rPr>
              <w:t>Update to TC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CAE7"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4346F13D"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31E9A13E"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DB8616"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2B3ED89" w14:textId="52BA214C" w:rsidR="00B42292" w:rsidRPr="00CC1C44" w:rsidRDefault="00B42292" w:rsidP="00B42292">
            <w:pPr>
              <w:pStyle w:val="TAC"/>
              <w:jc w:val="left"/>
              <w:rPr>
                <w:noProof/>
                <w:sz w:val="16"/>
                <w:szCs w:val="16"/>
              </w:rPr>
            </w:pPr>
            <w:r w:rsidRPr="00B42292">
              <w:rPr>
                <w:noProof/>
                <w:sz w:val="16"/>
                <w:szCs w:val="16"/>
              </w:rPr>
              <w:t>R5-256568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BAC57D7" w14:textId="7FD3D1BD" w:rsidR="00B42292" w:rsidRPr="00CC1C44" w:rsidRDefault="00B42292" w:rsidP="00B42292">
            <w:pPr>
              <w:pStyle w:val="TAL"/>
              <w:rPr>
                <w:noProof/>
                <w:sz w:val="16"/>
                <w:szCs w:val="16"/>
              </w:rPr>
            </w:pPr>
            <w:r w:rsidRPr="00B42292">
              <w:rPr>
                <w:noProof/>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DB2C05B" w14:textId="7C223C57"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8A2718" w14:textId="4871C493"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0A9ADB" w14:textId="00EB0B53" w:rsidR="00B42292" w:rsidRPr="00CC1C44" w:rsidRDefault="00B42292" w:rsidP="00B42292">
            <w:pPr>
              <w:pStyle w:val="TAL"/>
              <w:rPr>
                <w:noProof/>
                <w:sz w:val="16"/>
                <w:szCs w:val="16"/>
              </w:rPr>
            </w:pPr>
            <w:r w:rsidRPr="00B42292">
              <w:rPr>
                <w:noProof/>
                <w:sz w:val="16"/>
                <w:szCs w:val="16"/>
              </w:rPr>
              <w:t>Addition of new test case 6.4.3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CD47"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38D9868D"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13A17FD7"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B203F1"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94E0E2B" w14:textId="499C4576" w:rsidR="00B42292" w:rsidRPr="00CC1C44" w:rsidRDefault="00B42292" w:rsidP="00B42292">
            <w:pPr>
              <w:pStyle w:val="TAC"/>
              <w:jc w:val="left"/>
              <w:rPr>
                <w:noProof/>
                <w:sz w:val="16"/>
                <w:szCs w:val="16"/>
              </w:rPr>
            </w:pPr>
            <w:r w:rsidRPr="00B42292">
              <w:rPr>
                <w:noProof/>
                <w:sz w:val="16"/>
                <w:szCs w:val="16"/>
              </w:rPr>
              <w:t>R5-256723</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2824464" w14:textId="4F8F15B1" w:rsidR="00B42292" w:rsidRPr="00CC1C44" w:rsidRDefault="00B42292" w:rsidP="00B42292">
            <w:pPr>
              <w:pStyle w:val="TAL"/>
              <w:rPr>
                <w:noProof/>
                <w:sz w:val="16"/>
                <w:szCs w:val="16"/>
              </w:rPr>
            </w:pPr>
            <w:r w:rsidRPr="00B42292">
              <w:rPr>
                <w:noProof/>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866FB8" w14:textId="3F3FFC6B"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78B2F3" w14:textId="14C37BE7"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75C43B" w14:textId="2539F41C" w:rsidR="00B42292" w:rsidRPr="00CC1C44" w:rsidRDefault="00B42292" w:rsidP="00B42292">
            <w:pPr>
              <w:pStyle w:val="TAL"/>
              <w:rPr>
                <w:noProof/>
                <w:sz w:val="16"/>
                <w:szCs w:val="16"/>
              </w:rPr>
            </w:pPr>
            <w:r w:rsidRPr="00B42292">
              <w:rPr>
                <w:noProof/>
                <w:sz w:val="16"/>
                <w:szCs w:val="16"/>
              </w:rPr>
              <w:t>Addition of new test case 6.9.3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5EEDE"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26F27D49"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0C0BA924"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47C5B"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8038454" w14:textId="0B21AC71" w:rsidR="00B42292" w:rsidRPr="00CC1C44" w:rsidRDefault="00B42292" w:rsidP="00B42292">
            <w:pPr>
              <w:pStyle w:val="TAC"/>
              <w:jc w:val="left"/>
              <w:rPr>
                <w:noProof/>
                <w:sz w:val="16"/>
                <w:szCs w:val="16"/>
              </w:rPr>
            </w:pPr>
            <w:r w:rsidRPr="00B42292">
              <w:rPr>
                <w:noProof/>
                <w:sz w:val="16"/>
                <w:szCs w:val="16"/>
              </w:rPr>
              <w:t>R5-256724</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9F8591D" w14:textId="2A74F708" w:rsidR="00B42292" w:rsidRPr="00CC1C44" w:rsidRDefault="00B42292" w:rsidP="00B42292">
            <w:pPr>
              <w:pStyle w:val="TAL"/>
              <w:rPr>
                <w:noProof/>
                <w:sz w:val="16"/>
                <w:szCs w:val="16"/>
              </w:rPr>
            </w:pPr>
            <w:r w:rsidRPr="00B42292">
              <w:rPr>
                <w:noProof/>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77F9C21" w14:textId="6435A487"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957BB9" w14:textId="78F5B8D7"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84AF6" w14:textId="03AEC2AD" w:rsidR="00B42292" w:rsidRPr="00CC1C44" w:rsidRDefault="00B42292" w:rsidP="00B42292">
            <w:pPr>
              <w:pStyle w:val="TAL"/>
              <w:rPr>
                <w:noProof/>
                <w:sz w:val="16"/>
                <w:szCs w:val="16"/>
              </w:rPr>
            </w:pPr>
            <w:r w:rsidRPr="00B42292">
              <w:rPr>
                <w:noProof/>
                <w:sz w:val="16"/>
                <w:szCs w:val="16"/>
              </w:rPr>
              <w:t>Addition of new test case 6.9.2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0A8A4"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4C390FD7"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3FBD2DF7"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92B67"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A2303FB" w14:textId="25E12619" w:rsidR="00B42292" w:rsidRPr="00CC1C44" w:rsidRDefault="00B42292" w:rsidP="00B42292">
            <w:pPr>
              <w:pStyle w:val="TAC"/>
              <w:jc w:val="left"/>
              <w:rPr>
                <w:noProof/>
                <w:sz w:val="16"/>
                <w:szCs w:val="16"/>
              </w:rPr>
            </w:pPr>
            <w:r w:rsidRPr="00B42292">
              <w:rPr>
                <w:noProof/>
                <w:sz w:val="16"/>
                <w:szCs w:val="16"/>
              </w:rPr>
              <w:t>R5-256725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C5C8DCD" w14:textId="05C0FC3B" w:rsidR="00B42292" w:rsidRPr="00CC1C44" w:rsidRDefault="00B42292" w:rsidP="00B42292">
            <w:pPr>
              <w:pStyle w:val="TAL"/>
              <w:rPr>
                <w:noProof/>
                <w:sz w:val="16"/>
                <w:szCs w:val="16"/>
              </w:rPr>
            </w:pPr>
            <w:r w:rsidRPr="00B42292">
              <w:rPr>
                <w:noProof/>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5B8AE3E" w14:textId="57991B1B"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013FEA" w14:textId="27B1B313"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FDC11B" w14:textId="5C06CBAD" w:rsidR="00B42292" w:rsidRPr="00CC1C44" w:rsidRDefault="00B42292" w:rsidP="00B42292">
            <w:pPr>
              <w:pStyle w:val="TAL"/>
              <w:rPr>
                <w:noProof/>
                <w:sz w:val="16"/>
                <w:szCs w:val="16"/>
              </w:rPr>
            </w:pPr>
            <w:r w:rsidRPr="00B42292">
              <w:rPr>
                <w:noProof/>
                <w:sz w:val="16"/>
                <w:szCs w:val="16"/>
              </w:rPr>
              <w:t>Addition of new MCData test case 6.8.5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6257D"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660A6AFD"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4421865E"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CA721"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D1474CE" w14:textId="497F45A7" w:rsidR="00B42292" w:rsidRPr="00CC1C44" w:rsidRDefault="00B42292" w:rsidP="00B42292">
            <w:pPr>
              <w:pStyle w:val="TAC"/>
              <w:jc w:val="left"/>
              <w:rPr>
                <w:noProof/>
                <w:sz w:val="16"/>
                <w:szCs w:val="16"/>
              </w:rPr>
            </w:pPr>
            <w:r w:rsidRPr="00B42292">
              <w:rPr>
                <w:noProof/>
                <w:sz w:val="16"/>
                <w:szCs w:val="16"/>
              </w:rPr>
              <w:t>R5-256727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4D1D82F" w14:textId="672FB8B1" w:rsidR="00B42292" w:rsidRPr="00CC1C44" w:rsidRDefault="00B42292" w:rsidP="00B42292">
            <w:pPr>
              <w:pStyle w:val="TAL"/>
              <w:rPr>
                <w:noProof/>
                <w:sz w:val="16"/>
                <w:szCs w:val="16"/>
              </w:rPr>
            </w:pPr>
            <w:r w:rsidRPr="00B42292">
              <w:rPr>
                <w:noProof/>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5F3248" w14:textId="2CCD4182"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18B844" w14:textId="5956DE95"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1E6D1" w14:textId="751A53FE" w:rsidR="00B42292" w:rsidRPr="00CC1C44" w:rsidRDefault="00B42292" w:rsidP="00B42292">
            <w:pPr>
              <w:pStyle w:val="TAL"/>
              <w:rPr>
                <w:noProof/>
                <w:sz w:val="16"/>
                <w:szCs w:val="16"/>
              </w:rPr>
            </w:pPr>
            <w:r w:rsidRPr="00B42292">
              <w:rPr>
                <w:noProof/>
                <w:sz w:val="16"/>
                <w:szCs w:val="16"/>
              </w:rPr>
              <w:t>Addition of new test case 6.1.23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0A443"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bl>
    <w:p w14:paraId="68A32C4E" w14:textId="77777777" w:rsidR="00A960F8" w:rsidRPr="004D3578" w:rsidRDefault="00A960F8" w:rsidP="004030BB"/>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96BB18" w14:textId="77777777" w:rsidR="00753919" w:rsidRDefault="00753919">
      <w:r>
        <w:separator/>
      </w:r>
    </w:p>
  </w:endnote>
  <w:endnote w:type="continuationSeparator" w:id="0">
    <w:p w14:paraId="53ACB374" w14:textId="77777777" w:rsidR="00753919" w:rsidRDefault="007539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B82646" w14:textId="77777777" w:rsidR="00753919" w:rsidRDefault="00753919">
      <w:r>
        <w:separator/>
      </w:r>
    </w:p>
  </w:footnote>
  <w:footnote w:type="continuationSeparator" w:id="0">
    <w:p w14:paraId="2D1445C4" w14:textId="77777777" w:rsidR="00753919" w:rsidRDefault="007539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50E2CA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4557">
      <w:rPr>
        <w:rFonts w:ascii="Arial" w:hAnsi="Arial" w:cs="Arial"/>
        <w:b/>
        <w:noProof/>
        <w:sz w:val="18"/>
        <w:szCs w:val="18"/>
      </w:rPr>
      <w:t>3GPP TS 37.579-7 V17.4.0 (2025-12)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B9EF3E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4557">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1172F"/>
    <w:rsid w:val="00020115"/>
    <w:rsid w:val="000270B9"/>
    <w:rsid w:val="00033397"/>
    <w:rsid w:val="00040095"/>
    <w:rsid w:val="00042488"/>
    <w:rsid w:val="00051834"/>
    <w:rsid w:val="00054A22"/>
    <w:rsid w:val="0005662A"/>
    <w:rsid w:val="0006109B"/>
    <w:rsid w:val="00062023"/>
    <w:rsid w:val="00063683"/>
    <w:rsid w:val="000637A5"/>
    <w:rsid w:val="000655A6"/>
    <w:rsid w:val="000712D9"/>
    <w:rsid w:val="0007444D"/>
    <w:rsid w:val="00080512"/>
    <w:rsid w:val="00095649"/>
    <w:rsid w:val="000C47C3"/>
    <w:rsid w:val="000C70BA"/>
    <w:rsid w:val="000C7F72"/>
    <w:rsid w:val="000D58AB"/>
    <w:rsid w:val="000D77BF"/>
    <w:rsid w:val="000F2353"/>
    <w:rsid w:val="001142FE"/>
    <w:rsid w:val="00114782"/>
    <w:rsid w:val="00122829"/>
    <w:rsid w:val="00133525"/>
    <w:rsid w:val="0014451A"/>
    <w:rsid w:val="001672D5"/>
    <w:rsid w:val="00173E3B"/>
    <w:rsid w:val="00174E78"/>
    <w:rsid w:val="001853B0"/>
    <w:rsid w:val="0019603F"/>
    <w:rsid w:val="001A4252"/>
    <w:rsid w:val="001A4C42"/>
    <w:rsid w:val="001A7420"/>
    <w:rsid w:val="001B21F9"/>
    <w:rsid w:val="001B5F8C"/>
    <w:rsid w:val="001B6637"/>
    <w:rsid w:val="001C21C3"/>
    <w:rsid w:val="001D02C2"/>
    <w:rsid w:val="001E2FE8"/>
    <w:rsid w:val="001E7AFC"/>
    <w:rsid w:val="001F0C1D"/>
    <w:rsid w:val="001F1132"/>
    <w:rsid w:val="001F168B"/>
    <w:rsid w:val="00220C9A"/>
    <w:rsid w:val="00222B3A"/>
    <w:rsid w:val="002347A2"/>
    <w:rsid w:val="00241891"/>
    <w:rsid w:val="002518FF"/>
    <w:rsid w:val="00255C5C"/>
    <w:rsid w:val="002675F0"/>
    <w:rsid w:val="0027143E"/>
    <w:rsid w:val="002760EE"/>
    <w:rsid w:val="00286E7C"/>
    <w:rsid w:val="00287E34"/>
    <w:rsid w:val="00296E35"/>
    <w:rsid w:val="002A0A8E"/>
    <w:rsid w:val="002B6339"/>
    <w:rsid w:val="002E00EE"/>
    <w:rsid w:val="002F0A22"/>
    <w:rsid w:val="00315B85"/>
    <w:rsid w:val="0031667D"/>
    <w:rsid w:val="003172DC"/>
    <w:rsid w:val="00322A32"/>
    <w:rsid w:val="003242D9"/>
    <w:rsid w:val="00351E6D"/>
    <w:rsid w:val="0035462D"/>
    <w:rsid w:val="00356555"/>
    <w:rsid w:val="003634D1"/>
    <w:rsid w:val="00363A54"/>
    <w:rsid w:val="0037467F"/>
    <w:rsid w:val="00374873"/>
    <w:rsid w:val="003765B8"/>
    <w:rsid w:val="003C3971"/>
    <w:rsid w:val="003C435E"/>
    <w:rsid w:val="003D2499"/>
    <w:rsid w:val="003E01D1"/>
    <w:rsid w:val="003F1709"/>
    <w:rsid w:val="004030BB"/>
    <w:rsid w:val="00414DF2"/>
    <w:rsid w:val="00423334"/>
    <w:rsid w:val="00426209"/>
    <w:rsid w:val="004345EC"/>
    <w:rsid w:val="0044285E"/>
    <w:rsid w:val="00464BC0"/>
    <w:rsid w:val="00465515"/>
    <w:rsid w:val="00471E22"/>
    <w:rsid w:val="0049751D"/>
    <w:rsid w:val="00497F50"/>
    <w:rsid w:val="004A3EAA"/>
    <w:rsid w:val="004A7FF5"/>
    <w:rsid w:val="004B53AA"/>
    <w:rsid w:val="004C30AC"/>
    <w:rsid w:val="004D3578"/>
    <w:rsid w:val="004E207D"/>
    <w:rsid w:val="004E213A"/>
    <w:rsid w:val="004E429A"/>
    <w:rsid w:val="004F0988"/>
    <w:rsid w:val="004F3340"/>
    <w:rsid w:val="00505A57"/>
    <w:rsid w:val="0052343A"/>
    <w:rsid w:val="0053388B"/>
    <w:rsid w:val="00533EA6"/>
    <w:rsid w:val="00534F37"/>
    <w:rsid w:val="00535773"/>
    <w:rsid w:val="00542668"/>
    <w:rsid w:val="00543E6C"/>
    <w:rsid w:val="00545428"/>
    <w:rsid w:val="00550E0D"/>
    <w:rsid w:val="005574B3"/>
    <w:rsid w:val="00565087"/>
    <w:rsid w:val="00566846"/>
    <w:rsid w:val="00597B11"/>
    <w:rsid w:val="005A6BDA"/>
    <w:rsid w:val="005D2E01"/>
    <w:rsid w:val="005D7526"/>
    <w:rsid w:val="005E4BB2"/>
    <w:rsid w:val="005F1BC7"/>
    <w:rsid w:val="005F788A"/>
    <w:rsid w:val="00602AEA"/>
    <w:rsid w:val="00604557"/>
    <w:rsid w:val="00606460"/>
    <w:rsid w:val="00606971"/>
    <w:rsid w:val="0060718E"/>
    <w:rsid w:val="00607BAE"/>
    <w:rsid w:val="00614FDF"/>
    <w:rsid w:val="006251C6"/>
    <w:rsid w:val="006257E4"/>
    <w:rsid w:val="0063543D"/>
    <w:rsid w:val="00647114"/>
    <w:rsid w:val="006640C0"/>
    <w:rsid w:val="00670CF4"/>
    <w:rsid w:val="00673196"/>
    <w:rsid w:val="0068119A"/>
    <w:rsid w:val="006912E9"/>
    <w:rsid w:val="00693C0A"/>
    <w:rsid w:val="006A323F"/>
    <w:rsid w:val="006B2F3E"/>
    <w:rsid w:val="006B30D0"/>
    <w:rsid w:val="006B6205"/>
    <w:rsid w:val="006C3D95"/>
    <w:rsid w:val="006C533B"/>
    <w:rsid w:val="006D4274"/>
    <w:rsid w:val="006E5C86"/>
    <w:rsid w:val="006E770F"/>
    <w:rsid w:val="007000D6"/>
    <w:rsid w:val="00701116"/>
    <w:rsid w:val="0070398A"/>
    <w:rsid w:val="00711107"/>
    <w:rsid w:val="0071174C"/>
    <w:rsid w:val="00713997"/>
    <w:rsid w:val="00713C44"/>
    <w:rsid w:val="00715E63"/>
    <w:rsid w:val="007272B6"/>
    <w:rsid w:val="00732378"/>
    <w:rsid w:val="00734A5B"/>
    <w:rsid w:val="0074026F"/>
    <w:rsid w:val="007429F6"/>
    <w:rsid w:val="00744E76"/>
    <w:rsid w:val="00753919"/>
    <w:rsid w:val="007572F8"/>
    <w:rsid w:val="00765EA3"/>
    <w:rsid w:val="0077318D"/>
    <w:rsid w:val="00774DA4"/>
    <w:rsid w:val="00781F0F"/>
    <w:rsid w:val="007A33A1"/>
    <w:rsid w:val="007B600E"/>
    <w:rsid w:val="007D54DA"/>
    <w:rsid w:val="007F0F4A"/>
    <w:rsid w:val="008028A4"/>
    <w:rsid w:val="008214DB"/>
    <w:rsid w:val="0082288F"/>
    <w:rsid w:val="00830747"/>
    <w:rsid w:val="00830904"/>
    <w:rsid w:val="00832517"/>
    <w:rsid w:val="00872D73"/>
    <w:rsid w:val="008768CA"/>
    <w:rsid w:val="00884BB8"/>
    <w:rsid w:val="008A3287"/>
    <w:rsid w:val="008C09A7"/>
    <w:rsid w:val="008C384C"/>
    <w:rsid w:val="008C7B64"/>
    <w:rsid w:val="008E2D68"/>
    <w:rsid w:val="008E6756"/>
    <w:rsid w:val="0090271F"/>
    <w:rsid w:val="00902E23"/>
    <w:rsid w:val="009073D0"/>
    <w:rsid w:val="009114D7"/>
    <w:rsid w:val="0091348E"/>
    <w:rsid w:val="00917CCB"/>
    <w:rsid w:val="0092041E"/>
    <w:rsid w:val="009266A5"/>
    <w:rsid w:val="00926852"/>
    <w:rsid w:val="00930987"/>
    <w:rsid w:val="00933FB0"/>
    <w:rsid w:val="00942EC2"/>
    <w:rsid w:val="00947F8B"/>
    <w:rsid w:val="00952783"/>
    <w:rsid w:val="00960759"/>
    <w:rsid w:val="00975DAE"/>
    <w:rsid w:val="0098685E"/>
    <w:rsid w:val="00993080"/>
    <w:rsid w:val="009A0570"/>
    <w:rsid w:val="009A3959"/>
    <w:rsid w:val="009B18D4"/>
    <w:rsid w:val="009B2604"/>
    <w:rsid w:val="009B6B8E"/>
    <w:rsid w:val="009D5DA5"/>
    <w:rsid w:val="009E2532"/>
    <w:rsid w:val="009E3E20"/>
    <w:rsid w:val="009F37B7"/>
    <w:rsid w:val="00A10F02"/>
    <w:rsid w:val="00A113F8"/>
    <w:rsid w:val="00A164B4"/>
    <w:rsid w:val="00A2079B"/>
    <w:rsid w:val="00A22149"/>
    <w:rsid w:val="00A26956"/>
    <w:rsid w:val="00A27486"/>
    <w:rsid w:val="00A3449F"/>
    <w:rsid w:val="00A351AD"/>
    <w:rsid w:val="00A36A05"/>
    <w:rsid w:val="00A46329"/>
    <w:rsid w:val="00A53724"/>
    <w:rsid w:val="00A53A9A"/>
    <w:rsid w:val="00A56066"/>
    <w:rsid w:val="00A73129"/>
    <w:rsid w:val="00A82346"/>
    <w:rsid w:val="00A90077"/>
    <w:rsid w:val="00A92BA1"/>
    <w:rsid w:val="00A95A32"/>
    <w:rsid w:val="00A960F8"/>
    <w:rsid w:val="00AA07D4"/>
    <w:rsid w:val="00AA1BA0"/>
    <w:rsid w:val="00AA288B"/>
    <w:rsid w:val="00AA5A80"/>
    <w:rsid w:val="00AB4A5D"/>
    <w:rsid w:val="00AB5220"/>
    <w:rsid w:val="00AC6BC6"/>
    <w:rsid w:val="00AC7A43"/>
    <w:rsid w:val="00AD31F8"/>
    <w:rsid w:val="00AD45A1"/>
    <w:rsid w:val="00AE351E"/>
    <w:rsid w:val="00AE5CEC"/>
    <w:rsid w:val="00AE6164"/>
    <w:rsid w:val="00AE65E2"/>
    <w:rsid w:val="00AF1460"/>
    <w:rsid w:val="00AF464E"/>
    <w:rsid w:val="00B02E87"/>
    <w:rsid w:val="00B11544"/>
    <w:rsid w:val="00B15449"/>
    <w:rsid w:val="00B36763"/>
    <w:rsid w:val="00B40885"/>
    <w:rsid w:val="00B42292"/>
    <w:rsid w:val="00B43FB6"/>
    <w:rsid w:val="00B70DBF"/>
    <w:rsid w:val="00B7233E"/>
    <w:rsid w:val="00B8042A"/>
    <w:rsid w:val="00B8483A"/>
    <w:rsid w:val="00B922F4"/>
    <w:rsid w:val="00B93086"/>
    <w:rsid w:val="00BA19ED"/>
    <w:rsid w:val="00BA4B8D"/>
    <w:rsid w:val="00BB7C8E"/>
    <w:rsid w:val="00BC0858"/>
    <w:rsid w:val="00BC0F7D"/>
    <w:rsid w:val="00BC1C4B"/>
    <w:rsid w:val="00BC2ECD"/>
    <w:rsid w:val="00BC6F5E"/>
    <w:rsid w:val="00BC7A0C"/>
    <w:rsid w:val="00BD7D31"/>
    <w:rsid w:val="00BE11B9"/>
    <w:rsid w:val="00BE3255"/>
    <w:rsid w:val="00BF128E"/>
    <w:rsid w:val="00BF7C38"/>
    <w:rsid w:val="00C074DD"/>
    <w:rsid w:val="00C10F00"/>
    <w:rsid w:val="00C11A73"/>
    <w:rsid w:val="00C1496A"/>
    <w:rsid w:val="00C152FE"/>
    <w:rsid w:val="00C15904"/>
    <w:rsid w:val="00C15DCA"/>
    <w:rsid w:val="00C245EA"/>
    <w:rsid w:val="00C33079"/>
    <w:rsid w:val="00C45148"/>
    <w:rsid w:val="00C45231"/>
    <w:rsid w:val="00C50617"/>
    <w:rsid w:val="00C551FF"/>
    <w:rsid w:val="00C6688B"/>
    <w:rsid w:val="00C72833"/>
    <w:rsid w:val="00C80F1D"/>
    <w:rsid w:val="00C90346"/>
    <w:rsid w:val="00C91962"/>
    <w:rsid w:val="00C938DC"/>
    <w:rsid w:val="00C93F40"/>
    <w:rsid w:val="00CA3D0C"/>
    <w:rsid w:val="00CB6E99"/>
    <w:rsid w:val="00CC1C44"/>
    <w:rsid w:val="00CC3210"/>
    <w:rsid w:val="00CF5E3C"/>
    <w:rsid w:val="00D1156C"/>
    <w:rsid w:val="00D26C49"/>
    <w:rsid w:val="00D34D34"/>
    <w:rsid w:val="00D57972"/>
    <w:rsid w:val="00D62136"/>
    <w:rsid w:val="00D627EC"/>
    <w:rsid w:val="00D675A9"/>
    <w:rsid w:val="00D738D6"/>
    <w:rsid w:val="00D755EB"/>
    <w:rsid w:val="00D76048"/>
    <w:rsid w:val="00D82E6F"/>
    <w:rsid w:val="00D871AD"/>
    <w:rsid w:val="00D87E00"/>
    <w:rsid w:val="00D9134D"/>
    <w:rsid w:val="00DA69E1"/>
    <w:rsid w:val="00DA7A03"/>
    <w:rsid w:val="00DB1818"/>
    <w:rsid w:val="00DB2B68"/>
    <w:rsid w:val="00DB3573"/>
    <w:rsid w:val="00DC309B"/>
    <w:rsid w:val="00DC4DA2"/>
    <w:rsid w:val="00DC598C"/>
    <w:rsid w:val="00DD1136"/>
    <w:rsid w:val="00DD4C17"/>
    <w:rsid w:val="00DD74A5"/>
    <w:rsid w:val="00DE71E3"/>
    <w:rsid w:val="00DE79DF"/>
    <w:rsid w:val="00DF2B1F"/>
    <w:rsid w:val="00DF2C37"/>
    <w:rsid w:val="00DF62CD"/>
    <w:rsid w:val="00DF701A"/>
    <w:rsid w:val="00E000DA"/>
    <w:rsid w:val="00E01A16"/>
    <w:rsid w:val="00E12347"/>
    <w:rsid w:val="00E16509"/>
    <w:rsid w:val="00E20B39"/>
    <w:rsid w:val="00E24999"/>
    <w:rsid w:val="00E31385"/>
    <w:rsid w:val="00E44582"/>
    <w:rsid w:val="00E44FFC"/>
    <w:rsid w:val="00E77645"/>
    <w:rsid w:val="00E807FC"/>
    <w:rsid w:val="00E84458"/>
    <w:rsid w:val="00EA15B0"/>
    <w:rsid w:val="00EA2E23"/>
    <w:rsid w:val="00EA5EA7"/>
    <w:rsid w:val="00EA66BD"/>
    <w:rsid w:val="00EC010D"/>
    <w:rsid w:val="00EC4A25"/>
    <w:rsid w:val="00ED7609"/>
    <w:rsid w:val="00EF608C"/>
    <w:rsid w:val="00F025A2"/>
    <w:rsid w:val="00F033F2"/>
    <w:rsid w:val="00F04712"/>
    <w:rsid w:val="00F11B11"/>
    <w:rsid w:val="00F13360"/>
    <w:rsid w:val="00F22EC7"/>
    <w:rsid w:val="00F325C8"/>
    <w:rsid w:val="00F34834"/>
    <w:rsid w:val="00F349CE"/>
    <w:rsid w:val="00F541C8"/>
    <w:rsid w:val="00F653B8"/>
    <w:rsid w:val="00F9008D"/>
    <w:rsid w:val="00FA1266"/>
    <w:rsid w:val="00FA27E1"/>
    <w:rsid w:val="00FC1192"/>
    <w:rsid w:val="00FE715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qFormat/>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qFormat/>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8946624">
      <w:bodyDiv w:val="1"/>
      <w:marLeft w:val="0"/>
      <w:marRight w:val="0"/>
      <w:marTop w:val="0"/>
      <w:marBottom w:val="0"/>
      <w:divBdr>
        <w:top w:val="none" w:sz="0" w:space="0" w:color="auto"/>
        <w:left w:val="none" w:sz="0" w:space="0" w:color="auto"/>
        <w:bottom w:val="none" w:sz="0" w:space="0" w:color="auto"/>
        <w:right w:val="none" w:sz="0" w:space="0" w:color="auto"/>
      </w:divBdr>
    </w:div>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2403</TotalTime>
  <Pages>74</Pages>
  <Words>201599</Words>
  <Characters>1149116</Characters>
  <Application>Microsoft Office Word</Application>
  <DocSecurity>0</DocSecurity>
  <Lines>9575</Lines>
  <Paragraphs>2696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1348019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6568</cp:lastModifiedBy>
  <cp:revision>152</cp:revision>
  <cp:lastPrinted>2019-02-25T14:05:00Z</cp:lastPrinted>
  <dcterms:created xsi:type="dcterms:W3CDTF">2024-10-17T14:47:00Z</dcterms:created>
  <dcterms:modified xsi:type="dcterms:W3CDTF">2026-01-16T12:32:00Z</dcterms:modified>
</cp:coreProperties>
</file>